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footer8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729A" w:rsidRPr="00E74C85" w:rsidRDefault="00E5729A" w:rsidP="00FA17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both"/>
        <w:rPr>
          <w:rFonts w:ascii="Angsana New" w:hAnsi="Angsana New"/>
          <w:b/>
          <w:bCs/>
          <w:sz w:val="30"/>
          <w:szCs w:val="30"/>
        </w:rPr>
      </w:pPr>
      <w:r w:rsidRPr="00E74C85">
        <w:rPr>
          <w:rFonts w:ascii="Angsana New" w:hAnsi="Angsana New"/>
          <w:b/>
          <w:bCs/>
          <w:sz w:val="30"/>
          <w:szCs w:val="30"/>
          <w:cs/>
        </w:rPr>
        <w:t>1.</w:t>
      </w:r>
      <w:r w:rsidRPr="00E74C85">
        <w:rPr>
          <w:rFonts w:ascii="Angsana New" w:hAnsi="Angsana New"/>
          <w:b/>
          <w:bCs/>
          <w:sz w:val="30"/>
          <w:szCs w:val="30"/>
          <w:cs/>
        </w:rPr>
        <w:tab/>
        <w:t>ทั่วไป</w:t>
      </w:r>
    </w:p>
    <w:p w:rsidR="00E5729A" w:rsidRPr="00747490" w:rsidRDefault="00E5729A" w:rsidP="00E572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:rsidR="00E5729A" w:rsidRPr="00D40DC9" w:rsidRDefault="00E5729A" w:rsidP="00E572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30"/>
          <w:szCs w:val="30"/>
        </w:rPr>
      </w:pPr>
      <w:r w:rsidRPr="00D40DC9">
        <w:rPr>
          <w:rFonts w:ascii="Angsana New" w:hAnsi="Angsana New"/>
          <w:sz w:val="30"/>
          <w:szCs w:val="30"/>
          <w:cs/>
        </w:rPr>
        <w:t>บริษัท</w:t>
      </w:r>
      <w:r>
        <w:rPr>
          <w:rFonts w:ascii="Angsana New" w:hAnsi="Angsana New"/>
          <w:sz w:val="30"/>
          <w:szCs w:val="30"/>
          <w:cs/>
          <w:lang w:val="th-TH"/>
        </w:rPr>
        <w:t>ผลิตภัณฑ์คอนกรีตชลบุรี</w:t>
      </w:r>
      <w:r w:rsidRPr="00D40DC9">
        <w:rPr>
          <w:rFonts w:ascii="Angsana New" w:hAnsi="Angsana New"/>
          <w:sz w:val="30"/>
          <w:szCs w:val="30"/>
          <w:cs/>
          <w:lang w:val="th-TH"/>
        </w:rPr>
        <w:t xml:space="preserve"> จำกัด</w:t>
      </w:r>
      <w:r w:rsidRPr="00D40DC9">
        <w:rPr>
          <w:rFonts w:ascii="Angsana New" w:hAnsi="Angsana New"/>
          <w:sz w:val="30"/>
          <w:szCs w:val="30"/>
          <w:cs/>
        </w:rPr>
        <w:t xml:space="preserve"> (มหาชน) </w:t>
      </w:r>
      <w:r w:rsidRPr="00D40DC9">
        <w:rPr>
          <w:rFonts w:ascii="Angsana New" w:hAnsi="Angsana New" w:hint="cs"/>
          <w:sz w:val="30"/>
          <w:szCs w:val="30"/>
        </w:rPr>
        <w:t>“</w:t>
      </w:r>
      <w:r w:rsidRPr="00D40DC9">
        <w:rPr>
          <w:rFonts w:ascii="Angsana New" w:hAnsi="Angsana New" w:hint="cs"/>
          <w:sz w:val="30"/>
          <w:szCs w:val="30"/>
          <w:cs/>
        </w:rPr>
        <w:t>บริษัท</w:t>
      </w:r>
      <w:r w:rsidRPr="00D40DC9">
        <w:rPr>
          <w:rFonts w:ascii="Angsana New" w:hAnsi="Angsana New" w:hint="cs"/>
          <w:sz w:val="30"/>
          <w:szCs w:val="30"/>
        </w:rPr>
        <w:t>”</w:t>
      </w:r>
      <w:r w:rsidRPr="00D40DC9">
        <w:rPr>
          <w:rFonts w:ascii="Angsana New" w:hAnsi="Angsana New" w:hint="cs"/>
          <w:sz w:val="30"/>
          <w:szCs w:val="30"/>
          <w:cs/>
        </w:rPr>
        <w:t xml:space="preserve"> เป็นนิติบุคคลที่จัดตั้งขึ้นในประเทศไทย และที่อยู่จด</w:t>
      </w:r>
      <w:r w:rsidRPr="00D40DC9">
        <w:rPr>
          <w:rFonts w:ascii="Angsana New" w:hAnsi="Angsana New"/>
          <w:sz w:val="30"/>
          <w:szCs w:val="30"/>
          <w:cs/>
          <w:lang w:val="th-TH"/>
        </w:rPr>
        <w:t>ทะเบียน</w:t>
      </w:r>
      <w:r w:rsidRPr="00D40DC9">
        <w:rPr>
          <w:rFonts w:ascii="Angsana New" w:hAnsi="Angsana New"/>
          <w:sz w:val="30"/>
          <w:szCs w:val="30"/>
          <w:cs/>
        </w:rPr>
        <w:t>ตั้งอยู่</w:t>
      </w:r>
      <w:r w:rsidRPr="00D40DC9">
        <w:rPr>
          <w:rFonts w:ascii="Angsana New" w:hAnsi="Angsana New"/>
          <w:sz w:val="30"/>
          <w:szCs w:val="30"/>
          <w:cs/>
          <w:lang w:val="th-TH"/>
        </w:rPr>
        <w:t xml:space="preserve">เลขที่ </w:t>
      </w:r>
      <w:r>
        <w:rPr>
          <w:rFonts w:ascii="Angsana New" w:hAnsi="Angsana New"/>
          <w:sz w:val="30"/>
          <w:szCs w:val="30"/>
        </w:rPr>
        <w:t>39/1</w:t>
      </w:r>
      <w:r w:rsidR="00272BA5">
        <w:rPr>
          <w:rFonts w:ascii="Angsana New" w:hAnsi="Angsana New" w:hint="cs"/>
          <w:sz w:val="30"/>
          <w:szCs w:val="30"/>
          <w:cs/>
        </w:rPr>
        <w:t xml:space="preserve"> </w:t>
      </w:r>
      <w:r w:rsidRPr="00D40DC9">
        <w:rPr>
          <w:rFonts w:ascii="Angsana New" w:hAnsi="Angsana New"/>
          <w:sz w:val="30"/>
          <w:szCs w:val="30"/>
          <w:cs/>
          <w:lang w:val="th-TH"/>
        </w:rPr>
        <w:t xml:space="preserve">หมู่ </w:t>
      </w:r>
      <w:r w:rsidRPr="00D40DC9">
        <w:rPr>
          <w:rFonts w:ascii="Angsana New" w:hAnsi="Angsana New"/>
          <w:sz w:val="30"/>
          <w:szCs w:val="30"/>
          <w:cs/>
        </w:rPr>
        <w:t xml:space="preserve">1 </w:t>
      </w:r>
      <w:r>
        <w:rPr>
          <w:rFonts w:ascii="Angsana New" w:hAnsi="Angsana New" w:hint="cs"/>
          <w:sz w:val="30"/>
          <w:szCs w:val="30"/>
          <w:cs/>
        </w:rPr>
        <w:t xml:space="preserve">ถนนสุขุมวิท </w:t>
      </w:r>
      <w:r w:rsidRPr="00D40DC9">
        <w:rPr>
          <w:rFonts w:ascii="Angsana New" w:hAnsi="Angsana New"/>
          <w:sz w:val="30"/>
          <w:szCs w:val="30"/>
          <w:cs/>
          <w:lang w:val="th-TH"/>
        </w:rPr>
        <w:t>ตำบล</w:t>
      </w:r>
      <w:r>
        <w:rPr>
          <w:rFonts w:ascii="Angsana New" w:hAnsi="Angsana New" w:hint="cs"/>
          <w:sz w:val="30"/>
          <w:szCs w:val="30"/>
          <w:cs/>
          <w:lang w:val="th-TH"/>
        </w:rPr>
        <w:t>ห้วยกะปิ</w:t>
      </w:r>
      <w:r w:rsidRPr="00D40DC9">
        <w:rPr>
          <w:rFonts w:ascii="Angsana New" w:hAnsi="Angsana New"/>
          <w:sz w:val="30"/>
          <w:szCs w:val="30"/>
          <w:cs/>
          <w:lang w:val="th-TH"/>
        </w:rPr>
        <w:t xml:space="preserve"> อำเภอ</w:t>
      </w:r>
      <w:r>
        <w:rPr>
          <w:rFonts w:ascii="Angsana New" w:hAnsi="Angsana New" w:hint="cs"/>
          <w:sz w:val="30"/>
          <w:szCs w:val="30"/>
          <w:cs/>
          <w:lang w:val="th-TH"/>
        </w:rPr>
        <w:t>เมือง</w:t>
      </w:r>
      <w:r>
        <w:rPr>
          <w:rFonts w:ascii="Angsana New" w:hAnsi="Angsana New"/>
          <w:sz w:val="30"/>
          <w:szCs w:val="30"/>
          <w:cs/>
          <w:lang w:val="th-TH"/>
        </w:rPr>
        <w:t xml:space="preserve"> จังหวัดชลบุรี</w:t>
      </w:r>
    </w:p>
    <w:p w:rsidR="00E5729A" w:rsidRPr="00747490" w:rsidRDefault="00E5729A" w:rsidP="00E572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16"/>
          <w:szCs w:val="16"/>
        </w:rPr>
      </w:pPr>
    </w:p>
    <w:p w:rsidR="00E5729A" w:rsidRPr="00D40DC9" w:rsidRDefault="00E5729A" w:rsidP="00E572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30"/>
          <w:szCs w:val="30"/>
          <w:cs/>
        </w:rPr>
      </w:pPr>
      <w:r w:rsidRPr="00D40DC9">
        <w:rPr>
          <w:rFonts w:ascii="Angsana New" w:hAnsi="Angsana New" w:hint="cs"/>
          <w:sz w:val="30"/>
          <w:szCs w:val="30"/>
          <w:cs/>
        </w:rPr>
        <w:t>บริษัทจดทะเบียนกับตลาดหลักทรัพย์</w:t>
      </w:r>
      <w:r>
        <w:rPr>
          <w:rFonts w:ascii="Angsana New" w:hAnsi="Angsana New" w:hint="cs"/>
          <w:sz w:val="30"/>
          <w:szCs w:val="30"/>
          <w:cs/>
        </w:rPr>
        <w:t>แห่งประเทศไทย</w:t>
      </w:r>
      <w:r w:rsidRPr="00D40DC9">
        <w:rPr>
          <w:rFonts w:ascii="Angsana New" w:hAnsi="Angsana New" w:hint="cs"/>
          <w:sz w:val="30"/>
          <w:szCs w:val="30"/>
          <w:cs/>
        </w:rPr>
        <w:t>เมื่อวันที่</w:t>
      </w:r>
      <w:r w:rsidR="006F3D7D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t>16</w:t>
      </w:r>
      <w:r w:rsidR="006F3D7D">
        <w:rPr>
          <w:rFonts w:ascii="Angsana New" w:hAnsi="Angsana New"/>
          <w:sz w:val="30"/>
          <w:szCs w:val="30"/>
        </w:rPr>
        <w:t xml:space="preserve"> </w:t>
      </w:r>
      <w:r w:rsidRPr="00D40DC9">
        <w:rPr>
          <w:rFonts w:ascii="Angsana New" w:hAnsi="Angsana New" w:hint="cs"/>
          <w:sz w:val="30"/>
          <w:szCs w:val="30"/>
          <w:cs/>
        </w:rPr>
        <w:t>ธันวาคม 254</w:t>
      </w:r>
      <w:r>
        <w:rPr>
          <w:rFonts w:ascii="Angsana New" w:hAnsi="Angsana New"/>
          <w:sz w:val="30"/>
          <w:szCs w:val="30"/>
        </w:rPr>
        <w:t>6</w:t>
      </w:r>
    </w:p>
    <w:p w:rsidR="00E5729A" w:rsidRPr="00747490" w:rsidRDefault="00E5729A" w:rsidP="00E572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:rsidR="00E5729A" w:rsidRDefault="00E5729A" w:rsidP="00E572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30"/>
          <w:szCs w:val="30"/>
          <w:cs/>
          <w:lang w:val="th-TH"/>
        </w:rPr>
      </w:pPr>
      <w:r w:rsidRPr="00D40DC9">
        <w:rPr>
          <w:rFonts w:ascii="Angsana New" w:hAnsi="Angsana New"/>
          <w:sz w:val="30"/>
          <w:szCs w:val="30"/>
          <w:cs/>
        </w:rPr>
        <w:t>บริษัทดำเนินธุรกิจหลักเกี่ยวกับการ</w:t>
      </w:r>
      <w:r w:rsidRPr="00D40DC9">
        <w:rPr>
          <w:rFonts w:ascii="Angsana New" w:hAnsi="Angsana New"/>
          <w:sz w:val="30"/>
          <w:szCs w:val="30"/>
          <w:cs/>
          <w:lang w:val="th-TH"/>
        </w:rPr>
        <w:t>ผลิต</w:t>
      </w:r>
      <w:r>
        <w:rPr>
          <w:rFonts w:ascii="Angsana New" w:hAnsi="Angsana New" w:hint="cs"/>
          <w:sz w:val="30"/>
          <w:szCs w:val="30"/>
          <w:cs/>
          <w:lang w:val="th-TH"/>
        </w:rPr>
        <w:t>และจำหน่ายผลิตภัณฑ์คอนกรีตและคอนกรีต</w:t>
      </w:r>
      <w:r w:rsidR="00502BBA">
        <w:rPr>
          <w:rFonts w:ascii="Angsana New" w:hAnsi="Angsana New" w:hint="cs"/>
          <w:sz w:val="30"/>
          <w:szCs w:val="30"/>
          <w:cs/>
          <w:lang w:val="th-TH"/>
        </w:rPr>
        <w:t>ผสมเส</w:t>
      </w:r>
      <w:r>
        <w:rPr>
          <w:rFonts w:ascii="Angsana New" w:hAnsi="Angsana New" w:hint="cs"/>
          <w:sz w:val="30"/>
          <w:szCs w:val="30"/>
          <w:cs/>
          <w:lang w:val="th-TH"/>
        </w:rPr>
        <w:t>ร็จ</w:t>
      </w:r>
    </w:p>
    <w:p w:rsidR="003E1CF7" w:rsidRPr="003E1CF7" w:rsidRDefault="003E1CF7" w:rsidP="00E572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16"/>
          <w:szCs w:val="16"/>
        </w:rPr>
      </w:pPr>
    </w:p>
    <w:p w:rsidR="003E1CF7" w:rsidRPr="00AA6107" w:rsidRDefault="003E1CF7" w:rsidP="003E1CF7">
      <w:pPr>
        <w:pStyle w:val="NoSpacing"/>
        <w:outlineLvl w:val="0"/>
        <w:rPr>
          <w:rFonts w:ascii="Angsana New" w:hAnsi="Angsana New"/>
          <w:i/>
          <w:iCs/>
          <w:szCs w:val="30"/>
        </w:rPr>
      </w:pPr>
      <w:r w:rsidRPr="00AA6107">
        <w:rPr>
          <w:rFonts w:ascii="Angsana New" w:hAnsi="Angsana New"/>
          <w:i/>
          <w:iCs/>
          <w:szCs w:val="30"/>
          <w:cs/>
        </w:rPr>
        <w:t xml:space="preserve">การแพร่ระบาดของโรคติดเชื้อไวรัสโคโรนา </w:t>
      </w:r>
      <w:r w:rsidRPr="00AA6107">
        <w:rPr>
          <w:rFonts w:ascii="Angsana New" w:hAnsi="Angsana New"/>
          <w:i/>
          <w:iCs/>
          <w:szCs w:val="30"/>
        </w:rPr>
        <w:t>2019</w:t>
      </w:r>
    </w:p>
    <w:p w:rsidR="003E1CF7" w:rsidRPr="007B0EF1" w:rsidRDefault="003E1CF7" w:rsidP="003E1CF7">
      <w:pPr>
        <w:pStyle w:val="NoSpacing"/>
        <w:rPr>
          <w:sz w:val="16"/>
          <w:szCs w:val="16"/>
        </w:rPr>
      </w:pPr>
    </w:p>
    <w:p w:rsidR="003E1CF7" w:rsidRPr="003E1CF7" w:rsidRDefault="003E1CF7" w:rsidP="003E1CF7">
      <w:pPr>
        <w:pStyle w:val="NoSpacing"/>
        <w:jc w:val="thaiDistribute"/>
        <w:rPr>
          <w:rFonts w:ascii="Angsana New" w:hAnsi="Angsana New"/>
          <w:szCs w:val="30"/>
        </w:rPr>
      </w:pPr>
      <w:r w:rsidRPr="00AA6107">
        <w:rPr>
          <w:rFonts w:ascii="Angsana New" w:hAnsi="Angsana New"/>
          <w:szCs w:val="30"/>
          <w:cs/>
        </w:rPr>
        <w:t xml:space="preserve">สถานการณ์การแพร่ระบาดของโรคติดเชื้อไวรัสโคโรนา </w:t>
      </w:r>
      <w:r w:rsidRPr="00AA6107">
        <w:rPr>
          <w:rFonts w:ascii="Angsana New" w:hAnsi="Angsana New"/>
          <w:szCs w:val="30"/>
        </w:rPr>
        <w:t>2019</w:t>
      </w:r>
      <w:r w:rsidRPr="00AA6107">
        <w:rPr>
          <w:rFonts w:ascii="Angsana New" w:hAnsi="Angsana New"/>
          <w:szCs w:val="30"/>
          <w:cs/>
        </w:rPr>
        <w:t xml:space="preserve"> (“</w:t>
      </w:r>
      <w:r w:rsidRPr="00AA6107">
        <w:rPr>
          <w:rFonts w:ascii="Angsana New" w:hAnsi="Angsana New"/>
          <w:szCs w:val="30"/>
        </w:rPr>
        <w:t>COVID</w:t>
      </w:r>
      <w:r w:rsidRPr="00AA6107">
        <w:rPr>
          <w:rFonts w:ascii="Angsana New" w:hAnsi="Angsana New"/>
          <w:szCs w:val="30"/>
          <w:cs/>
        </w:rPr>
        <w:t>-</w:t>
      </w:r>
      <w:r w:rsidRPr="00AA6107">
        <w:rPr>
          <w:rFonts w:ascii="Angsana New" w:hAnsi="Angsana New"/>
          <w:szCs w:val="30"/>
        </w:rPr>
        <w:t>19</w:t>
      </w:r>
      <w:r w:rsidRPr="00AA6107">
        <w:rPr>
          <w:rFonts w:ascii="Angsana New" w:hAnsi="Angsana New"/>
          <w:szCs w:val="30"/>
          <w:cs/>
        </w:rPr>
        <w:t>”) ที่ปัจจุบันยังมีผลกระทบต่อธุรกิจและอุตสาหกรรมส่วนใหญ่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</w:t>
      </w:r>
      <w:r>
        <w:rPr>
          <w:rFonts w:ascii="Angsana New" w:hAnsi="Angsana New" w:hint="cs"/>
          <w:szCs w:val="30"/>
          <w:cs/>
        </w:rPr>
        <w:t>ของกลุ่มบริษัท</w:t>
      </w:r>
      <w:r w:rsidRPr="00AA6107">
        <w:rPr>
          <w:rFonts w:ascii="Angsana New" w:hAnsi="Angsana New"/>
          <w:szCs w:val="30"/>
          <w:cs/>
        </w:rPr>
        <w:t xml:space="preserve"> อย่างไรก็ตาม ฝ่ายบริหารของ</w:t>
      </w:r>
      <w:r>
        <w:rPr>
          <w:rFonts w:ascii="Angsana New" w:hAnsi="Angsana New" w:hint="cs"/>
          <w:szCs w:val="30"/>
          <w:cs/>
        </w:rPr>
        <w:t>กลุ่ม</w:t>
      </w:r>
      <w:r w:rsidRPr="00AA6107">
        <w:rPr>
          <w:rFonts w:ascii="Angsana New" w:hAnsi="Angsana New"/>
          <w:szCs w:val="30"/>
          <w:cs/>
        </w:rPr>
        <w:t>บริษัทจะติดตามความคืบหน้าของสถานการณ์ดังกล่าวอย่างต่อเนื่องและจะประเมินผลกระทบทางการเงินเกี่ยวกับมูลค่าของสินทรัพย์ ประมาณการหนี้สินและหนี้สินที่อาจจะเกิดขึ้น</w:t>
      </w:r>
      <w:r>
        <w:rPr>
          <w:rFonts w:ascii="Angsana New" w:hAnsi="Angsana New" w:hint="cs"/>
          <w:szCs w:val="30"/>
          <w:cs/>
        </w:rPr>
        <w:t>อย่างสม่ำเสมอ</w:t>
      </w:r>
    </w:p>
    <w:p w:rsidR="00E5729A" w:rsidRPr="003E1CF7" w:rsidRDefault="00E5729A" w:rsidP="00E572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  <w:cs/>
        </w:rPr>
      </w:pPr>
    </w:p>
    <w:p w:rsidR="00E5729A" w:rsidRDefault="00E5729A" w:rsidP="00FA17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both"/>
        <w:rPr>
          <w:rFonts w:ascii="Angsana New" w:hAnsi="Angsana New"/>
          <w:b/>
          <w:bCs/>
          <w:sz w:val="30"/>
          <w:szCs w:val="30"/>
        </w:rPr>
      </w:pPr>
      <w:r w:rsidRPr="00E74C85">
        <w:rPr>
          <w:rFonts w:ascii="Angsana New" w:hAnsi="Angsana New"/>
          <w:b/>
          <w:bCs/>
          <w:sz w:val="30"/>
          <w:szCs w:val="30"/>
        </w:rPr>
        <w:t>2.</w:t>
      </w:r>
      <w:r w:rsidRPr="00E74C85">
        <w:rPr>
          <w:rFonts w:ascii="Angsana New" w:hAnsi="Angsana New"/>
          <w:b/>
          <w:bCs/>
          <w:sz w:val="30"/>
          <w:szCs w:val="30"/>
        </w:rPr>
        <w:tab/>
      </w:r>
      <w:r>
        <w:rPr>
          <w:rFonts w:ascii="Angsana New" w:hAnsi="Angsana New"/>
          <w:b/>
          <w:bCs/>
          <w:sz w:val="30"/>
          <w:szCs w:val="30"/>
          <w:cs/>
        </w:rPr>
        <w:t>เกณฑ์การจัดทำงบการเง</w:t>
      </w:r>
      <w:r>
        <w:rPr>
          <w:rFonts w:ascii="Angsana New" w:hAnsi="Angsana New" w:hint="cs"/>
          <w:b/>
          <w:bCs/>
          <w:sz w:val="30"/>
          <w:szCs w:val="30"/>
          <w:cs/>
        </w:rPr>
        <w:t>ิน</w:t>
      </w:r>
    </w:p>
    <w:p w:rsidR="00E5729A" w:rsidRPr="00C01DDF" w:rsidRDefault="00E5729A" w:rsidP="00E572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:rsidR="00C63D2F" w:rsidRPr="00691C44" w:rsidRDefault="00C63D2F" w:rsidP="00691C44">
      <w:pPr>
        <w:pStyle w:val="NoSpacing"/>
        <w:jc w:val="thaiDistribute"/>
        <w:rPr>
          <w:rFonts w:ascii="Angsana New" w:hAnsi="Angsana New"/>
          <w:szCs w:val="30"/>
        </w:rPr>
      </w:pPr>
      <w:r w:rsidRPr="00691C44">
        <w:rPr>
          <w:rFonts w:ascii="Angsana New" w:hAnsi="Angsana New"/>
          <w:szCs w:val="30"/>
          <w:cs/>
        </w:rPr>
        <w:t>งบการเงินนี้ได้จัดทำเป็นเงินบาท</w:t>
      </w:r>
      <w:r w:rsidRPr="00691C44">
        <w:rPr>
          <w:rFonts w:ascii="Angsana New" w:hAnsi="Angsana New" w:hint="cs"/>
          <w:szCs w:val="30"/>
          <w:cs/>
        </w:rPr>
        <w:t>ซึ่งเป็นสกุลเงินหลักที่ใช้ในการดำเนินงาน</w:t>
      </w:r>
      <w:r w:rsidRPr="00691C44">
        <w:rPr>
          <w:rFonts w:ascii="Angsana New" w:hAnsi="Angsana New"/>
          <w:szCs w:val="30"/>
          <w:cs/>
        </w:rPr>
        <w:t>และเป็นภาษาไทยตาม</w:t>
      </w:r>
      <w:r w:rsidRPr="00691C44">
        <w:rPr>
          <w:rFonts w:ascii="Angsana New" w:hAnsi="Angsana New" w:hint="cs"/>
          <w:szCs w:val="30"/>
          <w:cs/>
        </w:rPr>
        <w:t>มาตรฐานการรายงานทางการเงิน</w:t>
      </w:r>
      <w:r w:rsidRPr="00691C44">
        <w:rPr>
          <w:rFonts w:ascii="Angsana New" w:hAnsi="Angsana New"/>
          <w:szCs w:val="30"/>
          <w:cs/>
        </w:rPr>
        <w:t>ของประเทศไทย</w:t>
      </w:r>
      <w:r w:rsidRPr="00691C44">
        <w:rPr>
          <w:rFonts w:ascii="Angsana New" w:hAnsi="Angsana New" w:hint="cs"/>
          <w:szCs w:val="30"/>
          <w:cs/>
        </w:rPr>
        <w:t>ที่ประกาศใช้โดยสภาวิชาชีพบัญชี กฎระเบียบและประกาศคณะกรรมการกำกับหลักทรัพย์และตลาดหลักทรัพย์</w:t>
      </w:r>
      <w:r w:rsidR="003C3F0B" w:rsidRPr="00691C44">
        <w:rPr>
          <w:rFonts w:ascii="Angsana New" w:hAnsi="Angsana New" w:hint="cs"/>
          <w:szCs w:val="30"/>
          <w:cs/>
        </w:rPr>
        <w:t>และประกาศกรมพัฒนาธุรกิจการค้า</w:t>
      </w:r>
      <w:r w:rsidRPr="00691C44">
        <w:rPr>
          <w:rFonts w:ascii="Angsana New" w:hAnsi="Angsana New" w:hint="cs"/>
          <w:szCs w:val="30"/>
          <w:cs/>
        </w:rPr>
        <w:t>ที่เกี่ยวข้อง</w:t>
      </w:r>
      <w:r w:rsidRPr="00691C44">
        <w:rPr>
          <w:rFonts w:ascii="Angsana New" w:hAnsi="Angsana New"/>
          <w:szCs w:val="30"/>
          <w:cs/>
        </w:rPr>
        <w:t xml:space="preserve"> ทั้งนี้งบการเงินนี้มีวัตถุประสงค์ที่จัดทำขึ้นเพื่อแสดงฐานะการเงินผลการดำเนินงาน</w:t>
      </w:r>
      <w:r w:rsidRPr="00691C44">
        <w:rPr>
          <w:rFonts w:ascii="Angsana New" w:hAnsi="Angsana New" w:hint="cs"/>
          <w:szCs w:val="30"/>
          <w:cs/>
        </w:rPr>
        <w:t>และกระแสเงินสด</w:t>
      </w:r>
      <w:r w:rsidR="00691C44" w:rsidRPr="00691C44">
        <w:rPr>
          <w:rFonts w:ascii="Angsana New" w:hAnsi="Angsana New"/>
          <w:szCs w:val="30"/>
          <w:cs/>
        </w:rPr>
        <w:t xml:space="preserve">เท่านั้น </w:t>
      </w:r>
      <w:r w:rsidRPr="00691C44">
        <w:rPr>
          <w:rFonts w:ascii="Angsana New" w:hAnsi="Angsana New"/>
          <w:szCs w:val="30"/>
          <w:cs/>
        </w:rPr>
        <w:t>ตาม</w:t>
      </w:r>
      <w:r w:rsidRPr="00691C44">
        <w:rPr>
          <w:rFonts w:ascii="Angsana New" w:hAnsi="Angsana New" w:hint="cs"/>
          <w:szCs w:val="30"/>
          <w:cs/>
        </w:rPr>
        <w:t>มาตรฐานการรายงานทางการเงิน</w:t>
      </w:r>
      <w:r w:rsidRPr="00691C44">
        <w:rPr>
          <w:rFonts w:ascii="Angsana New" w:hAnsi="Angsana New"/>
          <w:szCs w:val="30"/>
          <w:cs/>
        </w:rPr>
        <w:t xml:space="preserve">ของประเทศไทย </w:t>
      </w:r>
    </w:p>
    <w:p w:rsidR="00E5729A" w:rsidRPr="008866DD" w:rsidRDefault="00E5729A" w:rsidP="00E572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113"/>
        <w:jc w:val="thaiDistribute"/>
        <w:rPr>
          <w:rFonts w:ascii="Angsana New" w:hAnsi="Angsana New"/>
          <w:sz w:val="16"/>
          <w:szCs w:val="16"/>
        </w:rPr>
      </w:pPr>
    </w:p>
    <w:p w:rsidR="00E5729A" w:rsidRDefault="00E5729A" w:rsidP="00E5729A">
      <w:pPr>
        <w:pStyle w:val="a"/>
        <w:tabs>
          <w:tab w:val="clear" w:pos="1080"/>
        </w:tabs>
        <w:spacing w:line="240" w:lineRule="atLeast"/>
        <w:ind w:right="-43"/>
        <w:jc w:val="thaiDistribute"/>
        <w:rPr>
          <w:rFonts w:ascii="Angsana New" w:hAnsi="Angsana New"/>
          <w:cs/>
        </w:rPr>
      </w:pPr>
      <w:r>
        <w:rPr>
          <w:rFonts w:ascii="Angsana New" w:hAnsi="Angsana New" w:hint="cs"/>
          <w:cs/>
        </w:rPr>
        <w:t>งบการเงิน</w:t>
      </w:r>
      <w:r w:rsidRPr="002111C3">
        <w:rPr>
          <w:rFonts w:ascii="Angsana New" w:hAnsi="Angsana New" w:hint="cs"/>
          <w:cs/>
        </w:rPr>
        <w:t>รวมของบริษัท ประกอบด้วยงบการเงินของบริษัทและบริษัทย่อย</w:t>
      </w:r>
      <w:r w:rsidR="00BD6D7B">
        <w:rPr>
          <w:rFonts w:ascii="Angsana New" w:hAnsi="Angsana New" w:hint="cs"/>
          <w:cs/>
        </w:rPr>
        <w:t xml:space="preserve"> </w:t>
      </w:r>
      <w:r w:rsidRPr="00B34EF8">
        <w:rPr>
          <w:rFonts w:ascii="Angsana New" w:hAnsi="Angsana New"/>
          <w:cs/>
          <w:lang w:val="en-US"/>
        </w:rPr>
        <w:t xml:space="preserve">(รวมกันเรียกว่า “กลุ่มบริษัท”) </w:t>
      </w:r>
      <w:r>
        <w:rPr>
          <w:rFonts w:ascii="Angsana New" w:hAnsi="Angsana New" w:hint="cs"/>
          <w:cs/>
        </w:rPr>
        <w:t>รายละเอียดบริษัทย่อยของบริษัทมีดังต่อไปนี้</w:t>
      </w:r>
    </w:p>
    <w:p w:rsidR="003E1CF7" w:rsidRDefault="003E1CF7" w:rsidP="00E5729A">
      <w:pPr>
        <w:pStyle w:val="a"/>
        <w:tabs>
          <w:tab w:val="clear" w:pos="1080"/>
        </w:tabs>
        <w:spacing w:line="240" w:lineRule="atLeast"/>
        <w:ind w:right="-43"/>
        <w:jc w:val="thaiDistribute"/>
        <w:rPr>
          <w:rFonts w:ascii="Angsana New" w:hAnsi="Angsana New"/>
          <w:cs/>
        </w:rPr>
      </w:pPr>
    </w:p>
    <w:p w:rsidR="003E1CF7" w:rsidRPr="00691C44" w:rsidRDefault="003E1CF7" w:rsidP="00691C44">
      <w:pPr>
        <w:pStyle w:val="NoSpacing"/>
        <w:jc w:val="thaiDistribute"/>
        <w:rPr>
          <w:rFonts w:ascii="Angsana New" w:hAnsi="Angsana New"/>
          <w:szCs w:val="30"/>
          <w:cs/>
        </w:rPr>
      </w:pPr>
    </w:p>
    <w:p w:rsidR="003E1CF7" w:rsidRDefault="003E1CF7" w:rsidP="00E5729A">
      <w:pPr>
        <w:pStyle w:val="a"/>
        <w:tabs>
          <w:tab w:val="clear" w:pos="1080"/>
        </w:tabs>
        <w:spacing w:line="240" w:lineRule="atLeast"/>
        <w:ind w:right="-43"/>
        <w:jc w:val="thaiDistribute"/>
        <w:rPr>
          <w:rFonts w:ascii="Angsana New" w:hAnsi="Angsana New"/>
          <w:cs/>
        </w:rPr>
      </w:pPr>
    </w:p>
    <w:p w:rsidR="003E1CF7" w:rsidRDefault="003E1CF7" w:rsidP="00E5729A">
      <w:pPr>
        <w:pStyle w:val="a"/>
        <w:tabs>
          <w:tab w:val="clear" w:pos="1080"/>
        </w:tabs>
        <w:spacing w:line="240" w:lineRule="atLeast"/>
        <w:ind w:right="-43"/>
        <w:jc w:val="thaiDistribute"/>
        <w:rPr>
          <w:rFonts w:ascii="Angsana New" w:hAnsi="Angsana New"/>
          <w:cs/>
        </w:rPr>
      </w:pPr>
    </w:p>
    <w:p w:rsidR="003E1CF7" w:rsidRDefault="003E1CF7" w:rsidP="00E5729A">
      <w:pPr>
        <w:pStyle w:val="a"/>
        <w:tabs>
          <w:tab w:val="clear" w:pos="1080"/>
        </w:tabs>
        <w:spacing w:line="240" w:lineRule="atLeast"/>
        <w:ind w:right="-43"/>
        <w:jc w:val="thaiDistribute"/>
        <w:rPr>
          <w:rFonts w:ascii="Angsana New" w:hAnsi="Angsana New"/>
          <w:cs/>
        </w:rPr>
      </w:pPr>
    </w:p>
    <w:p w:rsidR="00E5729A" w:rsidRPr="00D56814" w:rsidRDefault="00E5729A" w:rsidP="00E5729A">
      <w:pPr>
        <w:pStyle w:val="a"/>
        <w:tabs>
          <w:tab w:val="clear" w:pos="1080"/>
        </w:tabs>
        <w:spacing w:line="240" w:lineRule="atLeast"/>
        <w:ind w:right="-43"/>
        <w:jc w:val="thaiDistribute"/>
        <w:rPr>
          <w:rFonts w:ascii="Angsana New" w:hAnsi="Angsana New"/>
          <w:cs/>
        </w:rPr>
      </w:pPr>
    </w:p>
    <w:tbl>
      <w:tblPr>
        <w:tblW w:w="10173" w:type="dxa"/>
        <w:tblLayout w:type="fixed"/>
        <w:tblLook w:val="01E0"/>
      </w:tblPr>
      <w:tblGrid>
        <w:gridCol w:w="2943"/>
        <w:gridCol w:w="284"/>
        <w:gridCol w:w="2410"/>
        <w:gridCol w:w="283"/>
        <w:gridCol w:w="1418"/>
        <w:gridCol w:w="283"/>
        <w:gridCol w:w="1134"/>
        <w:gridCol w:w="284"/>
        <w:gridCol w:w="1134"/>
      </w:tblGrid>
      <w:tr w:rsidR="00E5729A" w:rsidRPr="00E66787" w:rsidTr="002B6488">
        <w:tc>
          <w:tcPr>
            <w:tcW w:w="2943" w:type="dxa"/>
          </w:tcPr>
          <w:p w:rsidR="00E5729A" w:rsidRPr="00E66787" w:rsidRDefault="00E5729A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E5729A" w:rsidRPr="00E66787" w:rsidRDefault="00E5729A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0" w:type="dxa"/>
          </w:tcPr>
          <w:p w:rsidR="00E5729A" w:rsidRPr="00E66787" w:rsidRDefault="00E5729A" w:rsidP="005D0BBA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E5729A" w:rsidRPr="00E66787" w:rsidRDefault="00E5729A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:rsidR="00E5729A" w:rsidRPr="00E66787" w:rsidRDefault="00E5729A" w:rsidP="005D0BBA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ประเทศที่</w:t>
            </w:r>
          </w:p>
        </w:tc>
        <w:tc>
          <w:tcPr>
            <w:tcW w:w="283" w:type="dxa"/>
          </w:tcPr>
          <w:p w:rsidR="00E5729A" w:rsidRPr="00E66787" w:rsidRDefault="00E5729A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2" w:type="dxa"/>
            <w:gridSpan w:val="3"/>
          </w:tcPr>
          <w:p w:rsidR="00E5729A" w:rsidRPr="00E66787" w:rsidRDefault="00E5729A" w:rsidP="005D0BBA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5729A" w:rsidRPr="00E66787" w:rsidTr="002B6488">
        <w:tc>
          <w:tcPr>
            <w:tcW w:w="2943" w:type="dxa"/>
          </w:tcPr>
          <w:p w:rsidR="00E5729A" w:rsidRPr="00E66787" w:rsidRDefault="00E5729A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E5729A" w:rsidRPr="00E66787" w:rsidRDefault="00E5729A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0" w:type="dxa"/>
          </w:tcPr>
          <w:p w:rsidR="00E5729A" w:rsidRPr="00E66787" w:rsidRDefault="00E5729A" w:rsidP="005D0BBA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E5729A" w:rsidRPr="00E66787" w:rsidRDefault="00E5729A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:rsidR="00E5729A" w:rsidRPr="00E66787" w:rsidRDefault="00E5729A" w:rsidP="005D0BBA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นิติบุคคล</w:t>
            </w:r>
          </w:p>
        </w:tc>
        <w:tc>
          <w:tcPr>
            <w:tcW w:w="283" w:type="dxa"/>
          </w:tcPr>
          <w:p w:rsidR="00E5729A" w:rsidRPr="00E66787" w:rsidRDefault="00E5729A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2" w:type="dxa"/>
            <w:gridSpan w:val="3"/>
            <w:tcBorders>
              <w:bottom w:val="single" w:sz="4" w:space="0" w:color="auto"/>
            </w:tcBorders>
          </w:tcPr>
          <w:p w:rsidR="00E5729A" w:rsidRPr="00E66787" w:rsidRDefault="00E5729A" w:rsidP="005D0BBA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66787">
              <w:rPr>
                <w:rFonts w:ascii="Angsana New" w:hAnsi="Angsana New"/>
                <w:sz w:val="30"/>
                <w:szCs w:val="30"/>
                <w:cs/>
              </w:rPr>
              <w:t>สัดส่วนการถือหุ้น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(</w:t>
            </w:r>
            <w:r w:rsidRPr="00E66787">
              <w:rPr>
                <w:rFonts w:ascii="Angsana New" w:hAnsi="Angsana New"/>
                <w:sz w:val="30"/>
                <w:szCs w:val="30"/>
                <w:cs/>
              </w:rPr>
              <w:t>ร้อยละ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72377C" w:rsidRPr="00E66787" w:rsidTr="002B6488">
        <w:tc>
          <w:tcPr>
            <w:tcW w:w="2943" w:type="dxa"/>
            <w:tcBorders>
              <w:bottom w:val="single" w:sz="4" w:space="0" w:color="auto"/>
            </w:tcBorders>
          </w:tcPr>
          <w:p w:rsidR="0072377C" w:rsidRPr="00E66787" w:rsidRDefault="0072377C" w:rsidP="005D0BBA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284" w:type="dxa"/>
          </w:tcPr>
          <w:p w:rsidR="0072377C" w:rsidRPr="00E66787" w:rsidRDefault="0072377C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72377C" w:rsidRPr="00E66787" w:rsidRDefault="0072377C" w:rsidP="005D0BBA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6787">
              <w:rPr>
                <w:rFonts w:ascii="Angsana New" w:hAnsi="Angsana New"/>
                <w:sz w:val="30"/>
                <w:szCs w:val="30"/>
                <w:cs/>
              </w:rPr>
              <w:t>ประเภทธุรกิจ</w:t>
            </w:r>
          </w:p>
        </w:tc>
        <w:tc>
          <w:tcPr>
            <w:tcW w:w="283" w:type="dxa"/>
          </w:tcPr>
          <w:p w:rsidR="0072377C" w:rsidRPr="00E66787" w:rsidRDefault="0072377C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72377C" w:rsidRPr="00E66787" w:rsidRDefault="0072377C" w:rsidP="005D0BBA">
            <w:pPr>
              <w:spacing w:line="260" w:lineRule="atLeast"/>
              <w:ind w:right="-108" w:hanging="10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จัดตั้งขึ้น</w:t>
            </w:r>
          </w:p>
        </w:tc>
        <w:tc>
          <w:tcPr>
            <w:tcW w:w="283" w:type="dxa"/>
          </w:tcPr>
          <w:p w:rsidR="0072377C" w:rsidRPr="00E66787" w:rsidRDefault="0072377C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2377C" w:rsidRPr="00D515B3" w:rsidRDefault="00DF0561" w:rsidP="0072377C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3E1CF7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284" w:type="dxa"/>
          </w:tcPr>
          <w:p w:rsidR="0072377C" w:rsidRPr="00E66787" w:rsidRDefault="0072377C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2377C" w:rsidRPr="00E66787" w:rsidRDefault="0072377C" w:rsidP="00A42575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="00431724">
              <w:rPr>
                <w:rFonts w:ascii="Angsana New" w:hAnsi="Angsana New"/>
                <w:sz w:val="30"/>
                <w:szCs w:val="30"/>
              </w:rPr>
              <w:t>6</w:t>
            </w:r>
            <w:r w:rsidR="003E1CF7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</w:tr>
      <w:tr w:rsidR="0022139A" w:rsidRPr="00E66787" w:rsidTr="002B6488">
        <w:tc>
          <w:tcPr>
            <w:tcW w:w="2943" w:type="dxa"/>
            <w:vAlign w:val="center"/>
          </w:tcPr>
          <w:p w:rsidR="0022139A" w:rsidRPr="00E66787" w:rsidRDefault="0022139A" w:rsidP="0022139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E66787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ตะวันออกการขนส่ง </w:t>
            </w:r>
            <w:r w:rsidRPr="00E66787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284" w:type="dxa"/>
            <w:vAlign w:val="center"/>
          </w:tcPr>
          <w:p w:rsidR="0022139A" w:rsidRPr="00E66787" w:rsidRDefault="0022139A" w:rsidP="0022139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0" w:type="dxa"/>
          </w:tcPr>
          <w:p w:rsidR="0022139A" w:rsidRPr="00B3663E" w:rsidRDefault="00402C11" w:rsidP="0022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ลงทุนในกิจการอื่น</w:t>
            </w:r>
            <w:r w:rsidR="0071746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22139A" w:rsidRPr="005F08BF">
              <w:rPr>
                <w:rFonts w:ascii="Angsana New" w:hAnsi="Angsana New" w:hint="cs"/>
                <w:sz w:val="30"/>
                <w:szCs w:val="30"/>
                <w:cs/>
              </w:rPr>
              <w:t>(ก่อน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  <w:r w:rsidR="0022139A" w:rsidRPr="005F08BF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83" w:type="dxa"/>
            <w:vAlign w:val="center"/>
          </w:tcPr>
          <w:p w:rsidR="0022139A" w:rsidRPr="00B3663E" w:rsidRDefault="0022139A" w:rsidP="0022139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center"/>
          </w:tcPr>
          <w:p w:rsidR="0022139A" w:rsidRPr="00B3663E" w:rsidRDefault="0022139A" w:rsidP="0022139A">
            <w:pPr>
              <w:tabs>
                <w:tab w:val="clear" w:pos="907"/>
              </w:tabs>
              <w:spacing w:line="260" w:lineRule="atLeast"/>
              <w:ind w:right="-108" w:hanging="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663E"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283" w:type="dxa"/>
            <w:vAlign w:val="center"/>
          </w:tcPr>
          <w:p w:rsidR="0022139A" w:rsidRPr="00B3663E" w:rsidRDefault="0022139A" w:rsidP="0022139A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22139A" w:rsidRPr="0073739E" w:rsidRDefault="0022139A" w:rsidP="0022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3739E">
              <w:rPr>
                <w:rFonts w:ascii="Angsana New" w:hAnsi="Angsana New"/>
                <w:sz w:val="30"/>
                <w:szCs w:val="30"/>
              </w:rPr>
              <w:t>99.79</w:t>
            </w:r>
          </w:p>
        </w:tc>
        <w:tc>
          <w:tcPr>
            <w:tcW w:w="284" w:type="dxa"/>
          </w:tcPr>
          <w:p w:rsidR="0022139A" w:rsidRPr="00B3663E" w:rsidRDefault="0022139A" w:rsidP="0022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22139A" w:rsidRPr="00B3663E" w:rsidRDefault="0022139A" w:rsidP="0022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663E">
              <w:rPr>
                <w:rFonts w:ascii="Angsana New" w:hAnsi="Angsana New"/>
                <w:sz w:val="30"/>
                <w:szCs w:val="30"/>
              </w:rPr>
              <w:t>99.79</w:t>
            </w:r>
          </w:p>
        </w:tc>
      </w:tr>
      <w:tr w:rsidR="0022139A" w:rsidRPr="002D34AB" w:rsidTr="002B6488">
        <w:tc>
          <w:tcPr>
            <w:tcW w:w="2943" w:type="dxa"/>
            <w:vAlign w:val="center"/>
          </w:tcPr>
          <w:p w:rsidR="0022139A" w:rsidRPr="002D34AB" w:rsidRDefault="0022139A" w:rsidP="0022139A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4" w:type="dxa"/>
            <w:vAlign w:val="center"/>
          </w:tcPr>
          <w:p w:rsidR="0022139A" w:rsidRPr="002D34AB" w:rsidRDefault="0022139A" w:rsidP="0022139A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410" w:type="dxa"/>
          </w:tcPr>
          <w:p w:rsidR="0022139A" w:rsidRPr="0071746E" w:rsidRDefault="00402C11" w:rsidP="00717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2564 ให้เช่ารถขนส่งสินค้า)</w:t>
            </w:r>
            <w:r w:rsidR="0022139A" w:rsidRPr="005F08BF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83" w:type="dxa"/>
            <w:vAlign w:val="center"/>
          </w:tcPr>
          <w:p w:rsidR="0022139A" w:rsidRPr="00B3663E" w:rsidRDefault="0022139A" w:rsidP="0022139A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18" w:type="dxa"/>
            <w:vAlign w:val="center"/>
          </w:tcPr>
          <w:p w:rsidR="0022139A" w:rsidRPr="00B3663E" w:rsidRDefault="0022139A" w:rsidP="0022139A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:rsidR="0022139A" w:rsidRPr="00B3663E" w:rsidRDefault="0022139A" w:rsidP="0022139A">
            <w:pPr>
              <w:spacing w:line="260" w:lineRule="atLeast"/>
              <w:ind w:right="1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2139A" w:rsidRPr="0073739E" w:rsidRDefault="0022139A" w:rsidP="0071746E">
            <w:pPr>
              <w:tabs>
                <w:tab w:val="clear" w:pos="454"/>
                <w:tab w:val="clear" w:pos="680"/>
                <w:tab w:val="clear" w:pos="907"/>
                <w:tab w:val="left" w:pos="342"/>
              </w:tabs>
              <w:spacing w:line="260" w:lineRule="atLeast"/>
              <w:ind w:right="171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4" w:type="dxa"/>
            <w:vAlign w:val="center"/>
          </w:tcPr>
          <w:p w:rsidR="0022139A" w:rsidRPr="00B3663E" w:rsidRDefault="0022139A" w:rsidP="0022139A">
            <w:pPr>
              <w:spacing w:line="260" w:lineRule="atLeast"/>
              <w:ind w:right="1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2139A" w:rsidRPr="00B3663E" w:rsidRDefault="0022139A" w:rsidP="0071746E">
            <w:pPr>
              <w:tabs>
                <w:tab w:val="clear" w:pos="454"/>
                <w:tab w:val="clear" w:pos="680"/>
                <w:tab w:val="clear" w:pos="907"/>
                <w:tab w:val="left" w:pos="342"/>
              </w:tabs>
              <w:spacing w:line="260" w:lineRule="atLeast"/>
              <w:ind w:right="171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71746E" w:rsidRPr="00E66787" w:rsidTr="00C946D0">
        <w:tc>
          <w:tcPr>
            <w:tcW w:w="2943" w:type="dxa"/>
            <w:vAlign w:val="center"/>
          </w:tcPr>
          <w:p w:rsidR="0071746E" w:rsidRPr="002D34AB" w:rsidRDefault="0071746E" w:rsidP="00C946D0">
            <w:pPr>
              <w:spacing w:line="260" w:lineRule="atLeast"/>
              <w:ind w:right="14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284" w:type="dxa"/>
            <w:vAlign w:val="center"/>
          </w:tcPr>
          <w:p w:rsidR="0071746E" w:rsidRPr="002D34AB" w:rsidRDefault="0071746E" w:rsidP="00C946D0">
            <w:pPr>
              <w:spacing w:line="8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410" w:type="dxa"/>
            <w:vAlign w:val="center"/>
          </w:tcPr>
          <w:p w:rsidR="0071746E" w:rsidRPr="00B3663E" w:rsidRDefault="0071746E" w:rsidP="00C946D0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:rsidR="0071746E" w:rsidRPr="00B3663E" w:rsidRDefault="0071746E" w:rsidP="00C946D0">
            <w:pPr>
              <w:spacing w:line="8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18" w:type="dxa"/>
            <w:vAlign w:val="center"/>
          </w:tcPr>
          <w:p w:rsidR="0071746E" w:rsidRPr="00B3663E" w:rsidRDefault="0071746E" w:rsidP="00C946D0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:rsidR="0071746E" w:rsidRPr="00B3663E" w:rsidRDefault="0071746E" w:rsidP="00C946D0">
            <w:pPr>
              <w:spacing w:line="80" w:lineRule="atLeast"/>
              <w:ind w:right="1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71746E" w:rsidRPr="0073739E" w:rsidRDefault="0071746E" w:rsidP="00C946D0">
            <w:pPr>
              <w:spacing w:line="80" w:lineRule="atLeast"/>
              <w:ind w:right="14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4" w:type="dxa"/>
            <w:vAlign w:val="center"/>
          </w:tcPr>
          <w:p w:rsidR="0071746E" w:rsidRPr="00B3663E" w:rsidRDefault="0071746E" w:rsidP="00C946D0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71746E" w:rsidRPr="00B3663E" w:rsidRDefault="0071746E" w:rsidP="00C946D0">
            <w:pPr>
              <w:spacing w:line="80" w:lineRule="atLeast"/>
              <w:ind w:right="14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71746E" w:rsidRPr="00E66787" w:rsidTr="002B6488">
        <w:tc>
          <w:tcPr>
            <w:tcW w:w="2943" w:type="dxa"/>
          </w:tcPr>
          <w:p w:rsidR="0071746E" w:rsidRPr="00E66787" w:rsidRDefault="0071746E" w:rsidP="0022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E66787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บริษัท 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ชลประทีปสินทรัพย์</w:t>
            </w:r>
            <w:r w:rsidRPr="00E66787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284" w:type="dxa"/>
            <w:vAlign w:val="center"/>
          </w:tcPr>
          <w:p w:rsidR="0071746E" w:rsidRPr="00E66787" w:rsidRDefault="0071746E" w:rsidP="0022139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0" w:type="dxa"/>
            <w:vAlign w:val="center"/>
          </w:tcPr>
          <w:p w:rsidR="0071746E" w:rsidRPr="00B3663E" w:rsidRDefault="0071746E" w:rsidP="0022139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B3663E">
              <w:rPr>
                <w:rFonts w:ascii="Angsana New" w:hAnsi="Angsana New" w:hint="cs"/>
                <w:sz w:val="30"/>
                <w:szCs w:val="30"/>
                <w:cs/>
              </w:rPr>
              <w:t>ให้เช่าอสังหาริมทรัพย์</w:t>
            </w:r>
          </w:p>
        </w:tc>
        <w:tc>
          <w:tcPr>
            <w:tcW w:w="283" w:type="dxa"/>
            <w:vAlign w:val="center"/>
          </w:tcPr>
          <w:p w:rsidR="0071746E" w:rsidRPr="00B3663E" w:rsidRDefault="0071746E" w:rsidP="0022139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center"/>
          </w:tcPr>
          <w:p w:rsidR="0071746E" w:rsidRPr="00B3663E" w:rsidRDefault="0071746E" w:rsidP="0022139A">
            <w:pPr>
              <w:tabs>
                <w:tab w:val="clear" w:pos="907"/>
              </w:tabs>
              <w:spacing w:line="260" w:lineRule="atLeast"/>
              <w:ind w:right="-93" w:hanging="12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663E"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283" w:type="dxa"/>
            <w:vAlign w:val="center"/>
          </w:tcPr>
          <w:p w:rsidR="0071746E" w:rsidRPr="00B3663E" w:rsidRDefault="0071746E" w:rsidP="0022139A">
            <w:pPr>
              <w:spacing w:line="8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71746E" w:rsidRPr="0073739E" w:rsidRDefault="0071746E" w:rsidP="0022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3739E">
              <w:rPr>
                <w:rFonts w:ascii="Angsana New" w:hAnsi="Angsana New"/>
                <w:sz w:val="30"/>
                <w:szCs w:val="30"/>
              </w:rPr>
              <w:t>95.71</w:t>
            </w:r>
          </w:p>
        </w:tc>
        <w:tc>
          <w:tcPr>
            <w:tcW w:w="284" w:type="dxa"/>
          </w:tcPr>
          <w:p w:rsidR="0071746E" w:rsidRPr="00B3663E" w:rsidRDefault="0071746E" w:rsidP="0022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71746E" w:rsidRPr="00B3663E" w:rsidRDefault="0071746E" w:rsidP="0022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663E">
              <w:rPr>
                <w:rFonts w:ascii="Angsana New" w:hAnsi="Angsana New"/>
                <w:sz w:val="30"/>
                <w:szCs w:val="30"/>
              </w:rPr>
              <w:t>95.71</w:t>
            </w:r>
          </w:p>
        </w:tc>
      </w:tr>
      <w:tr w:rsidR="0071746E" w:rsidRPr="002D34AB" w:rsidTr="002B6488">
        <w:tc>
          <w:tcPr>
            <w:tcW w:w="2943" w:type="dxa"/>
            <w:vAlign w:val="center"/>
          </w:tcPr>
          <w:p w:rsidR="0071746E" w:rsidRPr="002D34AB" w:rsidRDefault="0071746E" w:rsidP="0022139A">
            <w:pPr>
              <w:spacing w:line="260" w:lineRule="atLeast"/>
              <w:ind w:right="14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284" w:type="dxa"/>
            <w:vAlign w:val="center"/>
          </w:tcPr>
          <w:p w:rsidR="0071746E" w:rsidRPr="002D34AB" w:rsidRDefault="0071746E" w:rsidP="0022139A">
            <w:pPr>
              <w:spacing w:line="8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410" w:type="dxa"/>
            <w:vAlign w:val="center"/>
          </w:tcPr>
          <w:p w:rsidR="0071746E" w:rsidRPr="00B3663E" w:rsidRDefault="0071746E" w:rsidP="0022139A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:rsidR="0071746E" w:rsidRPr="00B3663E" w:rsidRDefault="0071746E" w:rsidP="0022139A">
            <w:pPr>
              <w:spacing w:line="8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18" w:type="dxa"/>
            <w:vAlign w:val="center"/>
          </w:tcPr>
          <w:p w:rsidR="0071746E" w:rsidRPr="00B3663E" w:rsidRDefault="0071746E" w:rsidP="0022139A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:rsidR="0071746E" w:rsidRPr="00B3663E" w:rsidRDefault="0071746E" w:rsidP="0022139A">
            <w:pPr>
              <w:spacing w:line="80" w:lineRule="atLeast"/>
              <w:ind w:right="1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71746E" w:rsidRPr="0073739E" w:rsidRDefault="0071746E" w:rsidP="0022139A">
            <w:pPr>
              <w:spacing w:line="80" w:lineRule="atLeast"/>
              <w:ind w:right="14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4" w:type="dxa"/>
            <w:vAlign w:val="center"/>
          </w:tcPr>
          <w:p w:rsidR="0071746E" w:rsidRPr="00B3663E" w:rsidRDefault="0071746E" w:rsidP="0022139A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71746E" w:rsidRPr="00B3663E" w:rsidRDefault="0071746E" w:rsidP="0022139A">
            <w:pPr>
              <w:spacing w:line="80" w:lineRule="atLeast"/>
              <w:ind w:right="14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71746E" w:rsidRPr="00E66787" w:rsidTr="002B6488">
        <w:tc>
          <w:tcPr>
            <w:tcW w:w="2943" w:type="dxa"/>
            <w:vAlign w:val="center"/>
          </w:tcPr>
          <w:p w:rsidR="0071746E" w:rsidRDefault="0071746E" w:rsidP="0022139A">
            <w:pPr>
              <w:spacing w:line="260" w:lineRule="atLeast"/>
              <w:ind w:right="14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 ชลบุรีกันยง จำกัด</w:t>
            </w:r>
          </w:p>
        </w:tc>
        <w:tc>
          <w:tcPr>
            <w:tcW w:w="284" w:type="dxa"/>
            <w:vAlign w:val="center"/>
          </w:tcPr>
          <w:p w:rsidR="0071746E" w:rsidRPr="00E66787" w:rsidRDefault="0071746E" w:rsidP="0022139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0" w:type="dxa"/>
            <w:vAlign w:val="center"/>
          </w:tcPr>
          <w:p w:rsidR="0071746E" w:rsidRPr="00B3663E" w:rsidRDefault="0071746E" w:rsidP="0022139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B3663E">
              <w:rPr>
                <w:rFonts w:ascii="Angsana New" w:hAnsi="Angsana New" w:hint="cs"/>
                <w:sz w:val="30"/>
                <w:szCs w:val="30"/>
                <w:cs/>
              </w:rPr>
              <w:t>จำหน่ายวัสดุก่อสร้างและ</w:t>
            </w:r>
          </w:p>
        </w:tc>
        <w:tc>
          <w:tcPr>
            <w:tcW w:w="283" w:type="dxa"/>
            <w:vAlign w:val="center"/>
          </w:tcPr>
          <w:p w:rsidR="0071746E" w:rsidRPr="00B3663E" w:rsidRDefault="0071746E" w:rsidP="0022139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center"/>
          </w:tcPr>
          <w:p w:rsidR="0071746E" w:rsidRPr="00B3663E" w:rsidRDefault="0071746E" w:rsidP="0022139A">
            <w:pPr>
              <w:tabs>
                <w:tab w:val="clear" w:pos="907"/>
              </w:tabs>
              <w:spacing w:line="260" w:lineRule="atLeast"/>
              <w:ind w:right="-93" w:hanging="12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663E"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283" w:type="dxa"/>
            <w:vAlign w:val="center"/>
          </w:tcPr>
          <w:p w:rsidR="0071746E" w:rsidRPr="00B3663E" w:rsidRDefault="0071746E" w:rsidP="0022139A">
            <w:pPr>
              <w:spacing w:line="8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:rsidR="0071746E" w:rsidRPr="0073739E" w:rsidRDefault="0071746E" w:rsidP="0022139A">
            <w:pPr>
              <w:spacing w:line="8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3739E">
              <w:rPr>
                <w:rFonts w:ascii="Angsana New" w:hAnsi="Angsana New"/>
                <w:sz w:val="30"/>
                <w:szCs w:val="30"/>
              </w:rPr>
              <w:t>99.78</w:t>
            </w:r>
          </w:p>
        </w:tc>
        <w:tc>
          <w:tcPr>
            <w:tcW w:w="284" w:type="dxa"/>
            <w:vAlign w:val="center"/>
          </w:tcPr>
          <w:p w:rsidR="0071746E" w:rsidRPr="00B3663E" w:rsidRDefault="0071746E" w:rsidP="0022139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:rsidR="0071746E" w:rsidRPr="00B3663E" w:rsidRDefault="0071746E" w:rsidP="0022139A">
            <w:pPr>
              <w:spacing w:line="8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663E">
              <w:rPr>
                <w:rFonts w:ascii="Angsana New" w:hAnsi="Angsana New"/>
                <w:sz w:val="30"/>
                <w:szCs w:val="30"/>
              </w:rPr>
              <w:t>99.78</w:t>
            </w:r>
          </w:p>
        </w:tc>
      </w:tr>
      <w:tr w:rsidR="0071746E" w:rsidRPr="00E66787" w:rsidTr="002B6488">
        <w:tc>
          <w:tcPr>
            <w:tcW w:w="2943" w:type="dxa"/>
            <w:vAlign w:val="center"/>
          </w:tcPr>
          <w:p w:rsidR="0071746E" w:rsidRDefault="0071746E" w:rsidP="0022139A">
            <w:pPr>
              <w:spacing w:line="260" w:lineRule="atLeast"/>
              <w:ind w:right="14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(ถือหุ้นโดยบริษัท</w:t>
            </w:r>
          </w:p>
        </w:tc>
        <w:tc>
          <w:tcPr>
            <w:tcW w:w="284" w:type="dxa"/>
            <w:vAlign w:val="center"/>
          </w:tcPr>
          <w:p w:rsidR="0071746E" w:rsidRPr="00E66787" w:rsidRDefault="0071746E" w:rsidP="0022139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0" w:type="dxa"/>
            <w:vAlign w:val="center"/>
          </w:tcPr>
          <w:p w:rsidR="0071746E" w:rsidRPr="00B3663E" w:rsidRDefault="0071746E" w:rsidP="0022139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B3663E">
              <w:rPr>
                <w:rFonts w:ascii="Angsana New" w:hAnsi="Angsana New" w:hint="cs"/>
                <w:sz w:val="30"/>
                <w:szCs w:val="30"/>
                <w:cs/>
              </w:rPr>
              <w:t>อุปกรณ์ตกแต่งบ้าน</w:t>
            </w:r>
          </w:p>
        </w:tc>
        <w:tc>
          <w:tcPr>
            <w:tcW w:w="283" w:type="dxa"/>
            <w:vAlign w:val="center"/>
          </w:tcPr>
          <w:p w:rsidR="0071746E" w:rsidRPr="00B3663E" w:rsidRDefault="0071746E" w:rsidP="0022139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center"/>
          </w:tcPr>
          <w:p w:rsidR="0071746E" w:rsidRPr="00B3663E" w:rsidRDefault="0071746E" w:rsidP="0022139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:rsidR="0071746E" w:rsidRPr="00B3663E" w:rsidRDefault="0071746E" w:rsidP="0022139A">
            <w:pPr>
              <w:spacing w:line="8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:rsidR="0071746E" w:rsidRPr="0073739E" w:rsidRDefault="0071746E" w:rsidP="0022139A">
            <w:pPr>
              <w:spacing w:line="8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:rsidR="0071746E" w:rsidRPr="00B3663E" w:rsidRDefault="0071746E" w:rsidP="0022139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:rsidR="0071746E" w:rsidRPr="00B3663E" w:rsidRDefault="0071746E" w:rsidP="0022139A">
            <w:pPr>
              <w:spacing w:line="8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1746E" w:rsidRPr="00E66787" w:rsidTr="002B6488">
        <w:tc>
          <w:tcPr>
            <w:tcW w:w="2943" w:type="dxa"/>
            <w:vAlign w:val="center"/>
          </w:tcPr>
          <w:p w:rsidR="0071746E" w:rsidRDefault="0071746E" w:rsidP="0022139A">
            <w:pPr>
              <w:spacing w:line="260" w:lineRule="atLeast"/>
              <w:ind w:right="14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ตะวันออกการขนส่งจำกัด)</w:t>
            </w:r>
          </w:p>
        </w:tc>
        <w:tc>
          <w:tcPr>
            <w:tcW w:w="284" w:type="dxa"/>
            <w:vAlign w:val="center"/>
          </w:tcPr>
          <w:p w:rsidR="0071746E" w:rsidRPr="00E66787" w:rsidRDefault="0071746E" w:rsidP="0022139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0" w:type="dxa"/>
            <w:vAlign w:val="center"/>
          </w:tcPr>
          <w:p w:rsidR="0071746E" w:rsidRPr="00B3663E" w:rsidRDefault="0071746E" w:rsidP="0022139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:rsidR="0071746E" w:rsidRPr="00B3663E" w:rsidRDefault="0071746E" w:rsidP="0022139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center"/>
          </w:tcPr>
          <w:p w:rsidR="0071746E" w:rsidRPr="00B3663E" w:rsidRDefault="0071746E" w:rsidP="0022139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:rsidR="0071746E" w:rsidRPr="00B3663E" w:rsidRDefault="0071746E" w:rsidP="0022139A">
            <w:pPr>
              <w:spacing w:line="8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:rsidR="0071746E" w:rsidRPr="0073739E" w:rsidRDefault="0071746E" w:rsidP="0022139A">
            <w:pPr>
              <w:spacing w:line="8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:rsidR="0071746E" w:rsidRPr="00B3663E" w:rsidRDefault="0071746E" w:rsidP="0022139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:rsidR="0071746E" w:rsidRPr="00B3663E" w:rsidRDefault="0071746E" w:rsidP="0022139A">
            <w:pPr>
              <w:spacing w:line="8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1746E" w:rsidRPr="00E66787" w:rsidTr="00C946D0">
        <w:tc>
          <w:tcPr>
            <w:tcW w:w="2943" w:type="dxa"/>
            <w:vAlign w:val="center"/>
          </w:tcPr>
          <w:p w:rsidR="0071746E" w:rsidRPr="002D34AB" w:rsidRDefault="0071746E" w:rsidP="00C946D0">
            <w:pPr>
              <w:spacing w:line="260" w:lineRule="atLeast"/>
              <w:ind w:right="14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284" w:type="dxa"/>
            <w:vAlign w:val="center"/>
          </w:tcPr>
          <w:p w:rsidR="0071746E" w:rsidRPr="002D34AB" w:rsidRDefault="0071746E" w:rsidP="00C946D0">
            <w:pPr>
              <w:spacing w:line="8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410" w:type="dxa"/>
            <w:vAlign w:val="center"/>
          </w:tcPr>
          <w:p w:rsidR="0071746E" w:rsidRPr="00B3663E" w:rsidRDefault="0071746E" w:rsidP="00C946D0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:rsidR="0071746E" w:rsidRPr="00B3663E" w:rsidRDefault="0071746E" w:rsidP="00C946D0">
            <w:pPr>
              <w:spacing w:line="8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18" w:type="dxa"/>
            <w:vAlign w:val="center"/>
          </w:tcPr>
          <w:p w:rsidR="0071746E" w:rsidRPr="00B3663E" w:rsidRDefault="0071746E" w:rsidP="00C946D0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:rsidR="0071746E" w:rsidRPr="00B3663E" w:rsidRDefault="0071746E" w:rsidP="00C946D0">
            <w:pPr>
              <w:spacing w:line="80" w:lineRule="atLeast"/>
              <w:ind w:right="1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71746E" w:rsidRPr="0073739E" w:rsidRDefault="0071746E" w:rsidP="00C946D0">
            <w:pPr>
              <w:spacing w:line="80" w:lineRule="atLeast"/>
              <w:ind w:right="14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4" w:type="dxa"/>
            <w:vAlign w:val="center"/>
          </w:tcPr>
          <w:p w:rsidR="0071746E" w:rsidRPr="00B3663E" w:rsidRDefault="0071746E" w:rsidP="00C946D0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71746E" w:rsidRPr="00B3663E" w:rsidRDefault="0071746E" w:rsidP="00C946D0">
            <w:pPr>
              <w:spacing w:line="80" w:lineRule="atLeast"/>
              <w:ind w:right="14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71746E" w:rsidRPr="00E66787" w:rsidTr="002B6488">
        <w:tc>
          <w:tcPr>
            <w:tcW w:w="2943" w:type="dxa"/>
            <w:vAlign w:val="center"/>
          </w:tcPr>
          <w:p w:rsidR="0071746E" w:rsidRDefault="0071746E" w:rsidP="005D0BBA">
            <w:pPr>
              <w:spacing w:line="260" w:lineRule="atLeast"/>
              <w:ind w:right="14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 สมาร์ทคอนกรีต จำกัด</w:t>
            </w:r>
          </w:p>
        </w:tc>
        <w:tc>
          <w:tcPr>
            <w:tcW w:w="284" w:type="dxa"/>
            <w:vAlign w:val="center"/>
          </w:tcPr>
          <w:p w:rsidR="0071746E" w:rsidRPr="00E66787" w:rsidRDefault="0071746E" w:rsidP="005D0BB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0" w:type="dxa"/>
            <w:vAlign w:val="center"/>
          </w:tcPr>
          <w:p w:rsidR="0071746E" w:rsidRPr="00B3663E" w:rsidRDefault="0071746E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B3663E">
              <w:rPr>
                <w:rFonts w:ascii="Angsana New" w:hAnsi="Angsana New" w:hint="cs"/>
                <w:sz w:val="30"/>
                <w:szCs w:val="30"/>
                <w:cs/>
              </w:rPr>
              <w:t>ผลิตและจำหน่ายคอนกรีต</w:t>
            </w:r>
          </w:p>
        </w:tc>
        <w:tc>
          <w:tcPr>
            <w:tcW w:w="283" w:type="dxa"/>
            <w:vAlign w:val="center"/>
          </w:tcPr>
          <w:p w:rsidR="0071746E" w:rsidRPr="00B3663E" w:rsidRDefault="0071746E" w:rsidP="005D0BB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center"/>
          </w:tcPr>
          <w:p w:rsidR="0071746E" w:rsidRPr="00B3663E" w:rsidRDefault="0071746E" w:rsidP="005D0BBA">
            <w:pPr>
              <w:tabs>
                <w:tab w:val="clear" w:pos="907"/>
              </w:tabs>
              <w:spacing w:line="260" w:lineRule="atLeast"/>
              <w:ind w:right="-93" w:hanging="12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663E"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283" w:type="dxa"/>
            <w:vAlign w:val="center"/>
          </w:tcPr>
          <w:p w:rsidR="0071746E" w:rsidRPr="00B3663E" w:rsidRDefault="0071746E" w:rsidP="005D0BBA">
            <w:pPr>
              <w:spacing w:line="8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71746E" w:rsidRPr="0073739E" w:rsidRDefault="005A26B6" w:rsidP="00EF0C1F">
            <w:pPr>
              <w:spacing w:line="8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63.52</w:t>
            </w:r>
          </w:p>
        </w:tc>
        <w:tc>
          <w:tcPr>
            <w:tcW w:w="284" w:type="dxa"/>
          </w:tcPr>
          <w:p w:rsidR="0071746E" w:rsidRPr="00B3663E" w:rsidRDefault="0071746E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71746E" w:rsidRPr="00B3663E" w:rsidRDefault="0071746E" w:rsidP="00467EB2">
            <w:pPr>
              <w:spacing w:line="8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663E">
              <w:rPr>
                <w:rFonts w:ascii="Angsana New" w:hAnsi="Angsana New"/>
                <w:sz w:val="30"/>
                <w:szCs w:val="30"/>
              </w:rPr>
              <w:t>73.13</w:t>
            </w:r>
          </w:p>
        </w:tc>
      </w:tr>
      <w:tr w:rsidR="0071746E" w:rsidRPr="00E66787" w:rsidTr="002B6488">
        <w:tc>
          <w:tcPr>
            <w:tcW w:w="2943" w:type="dxa"/>
            <w:vAlign w:val="center"/>
          </w:tcPr>
          <w:p w:rsidR="0071746E" w:rsidRDefault="0071746E" w:rsidP="00C166DB">
            <w:pPr>
              <w:spacing w:line="260" w:lineRule="atLeast"/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(มหาชน) (ถือหุ้นทางตรงและ</w:t>
            </w:r>
          </w:p>
        </w:tc>
        <w:tc>
          <w:tcPr>
            <w:tcW w:w="284" w:type="dxa"/>
            <w:vAlign w:val="center"/>
          </w:tcPr>
          <w:p w:rsidR="0071746E" w:rsidRPr="00E66787" w:rsidRDefault="0071746E" w:rsidP="005D0BB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0" w:type="dxa"/>
            <w:vAlign w:val="center"/>
          </w:tcPr>
          <w:p w:rsidR="0071746E" w:rsidRPr="00B3663E" w:rsidRDefault="0071746E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B3663E">
              <w:rPr>
                <w:rFonts w:ascii="Angsana New" w:hAnsi="Angsana New" w:hint="cs"/>
                <w:sz w:val="30"/>
                <w:szCs w:val="30"/>
                <w:cs/>
              </w:rPr>
              <w:t>มวลเบา</w:t>
            </w:r>
          </w:p>
        </w:tc>
        <w:tc>
          <w:tcPr>
            <w:tcW w:w="283" w:type="dxa"/>
            <w:vAlign w:val="center"/>
          </w:tcPr>
          <w:p w:rsidR="0071746E" w:rsidRPr="00B3663E" w:rsidRDefault="0071746E" w:rsidP="005D0BB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center"/>
          </w:tcPr>
          <w:p w:rsidR="0071746E" w:rsidRPr="00B3663E" w:rsidRDefault="0071746E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:rsidR="0071746E" w:rsidRPr="00B3663E" w:rsidRDefault="0071746E" w:rsidP="005D0BBA">
            <w:pPr>
              <w:spacing w:line="8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:rsidR="0071746E" w:rsidRPr="002927CF" w:rsidRDefault="0071746E" w:rsidP="005D0BBA">
            <w:pPr>
              <w:spacing w:line="8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:rsidR="0071746E" w:rsidRPr="00B3663E" w:rsidRDefault="0071746E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:rsidR="0071746E" w:rsidRPr="00B3663E" w:rsidRDefault="0071746E" w:rsidP="00467EB2">
            <w:pPr>
              <w:spacing w:line="8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1746E" w:rsidRPr="00E66787" w:rsidTr="002B6488">
        <w:tc>
          <w:tcPr>
            <w:tcW w:w="2943" w:type="dxa"/>
            <w:vAlign w:val="center"/>
          </w:tcPr>
          <w:p w:rsidR="0071746E" w:rsidRDefault="0071746E" w:rsidP="008B3DE2">
            <w:pPr>
              <w:spacing w:line="260" w:lineRule="atLeast"/>
              <w:ind w:right="14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ทางอ้อมโดย บริษัท ชลประทีป</w:t>
            </w:r>
          </w:p>
        </w:tc>
        <w:tc>
          <w:tcPr>
            <w:tcW w:w="284" w:type="dxa"/>
            <w:vAlign w:val="center"/>
          </w:tcPr>
          <w:p w:rsidR="0071746E" w:rsidRPr="00E66787" w:rsidRDefault="0071746E" w:rsidP="005D0BB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0" w:type="dxa"/>
            <w:vAlign w:val="center"/>
          </w:tcPr>
          <w:p w:rsidR="0071746E" w:rsidRPr="00B3663E" w:rsidRDefault="0071746E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:rsidR="0071746E" w:rsidRPr="00B3663E" w:rsidRDefault="0071746E" w:rsidP="005D0BB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center"/>
          </w:tcPr>
          <w:p w:rsidR="0071746E" w:rsidRPr="00B3663E" w:rsidRDefault="0071746E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:rsidR="0071746E" w:rsidRPr="00B3663E" w:rsidRDefault="0071746E" w:rsidP="005D0BBA">
            <w:pPr>
              <w:spacing w:line="8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:rsidR="0071746E" w:rsidRPr="00431724" w:rsidRDefault="0071746E" w:rsidP="005D0BBA">
            <w:pPr>
              <w:spacing w:line="8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  <w:vAlign w:val="center"/>
          </w:tcPr>
          <w:p w:rsidR="0071746E" w:rsidRPr="00B3663E" w:rsidRDefault="0071746E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:rsidR="0071746E" w:rsidRPr="00B3663E" w:rsidRDefault="0071746E" w:rsidP="00467EB2">
            <w:pPr>
              <w:spacing w:line="8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1746E" w:rsidRPr="00AC3902" w:rsidTr="002B6488">
        <w:tc>
          <w:tcPr>
            <w:tcW w:w="2943" w:type="dxa"/>
            <w:vAlign w:val="center"/>
          </w:tcPr>
          <w:p w:rsidR="0071746E" w:rsidRDefault="0071746E" w:rsidP="003B6A33">
            <w:pPr>
              <w:tabs>
                <w:tab w:val="clear" w:pos="227"/>
                <w:tab w:val="left" w:pos="142"/>
              </w:tabs>
              <w:spacing w:line="260" w:lineRule="atLeast"/>
              <w:ind w:right="14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สินทรัพย์ จำกัด และ บริษัท</w:t>
            </w:r>
          </w:p>
        </w:tc>
        <w:tc>
          <w:tcPr>
            <w:tcW w:w="284" w:type="dxa"/>
            <w:vAlign w:val="center"/>
          </w:tcPr>
          <w:p w:rsidR="0071746E" w:rsidRPr="00E66787" w:rsidRDefault="0071746E" w:rsidP="005D0BB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0" w:type="dxa"/>
            <w:vAlign w:val="center"/>
          </w:tcPr>
          <w:p w:rsidR="0071746E" w:rsidRPr="00B3663E" w:rsidRDefault="0071746E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:rsidR="0071746E" w:rsidRPr="00B3663E" w:rsidRDefault="0071746E" w:rsidP="005D0BB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center"/>
          </w:tcPr>
          <w:p w:rsidR="0071746E" w:rsidRPr="00B3663E" w:rsidRDefault="0071746E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:rsidR="0071746E" w:rsidRPr="00B3663E" w:rsidRDefault="0071746E" w:rsidP="005D0BBA">
            <w:pPr>
              <w:spacing w:line="8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:rsidR="0071746E" w:rsidRPr="00431724" w:rsidRDefault="0071746E" w:rsidP="005D0BBA">
            <w:pPr>
              <w:spacing w:line="8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  <w:vAlign w:val="center"/>
          </w:tcPr>
          <w:p w:rsidR="0071746E" w:rsidRPr="00B3663E" w:rsidRDefault="0071746E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:rsidR="0071746E" w:rsidRPr="00B3663E" w:rsidRDefault="0071746E" w:rsidP="00467EB2">
            <w:pPr>
              <w:spacing w:line="8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1746E" w:rsidRPr="00AC3902" w:rsidTr="002B6488">
        <w:tc>
          <w:tcPr>
            <w:tcW w:w="2943" w:type="dxa"/>
            <w:vAlign w:val="center"/>
          </w:tcPr>
          <w:p w:rsidR="0071746E" w:rsidRDefault="0071746E" w:rsidP="00C166DB">
            <w:pPr>
              <w:spacing w:line="260" w:lineRule="atLeast"/>
              <w:ind w:right="14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ชลบุรีกันยง จำกัด)</w:t>
            </w:r>
          </w:p>
        </w:tc>
        <w:tc>
          <w:tcPr>
            <w:tcW w:w="284" w:type="dxa"/>
            <w:vAlign w:val="center"/>
          </w:tcPr>
          <w:p w:rsidR="0071746E" w:rsidRPr="00E66787" w:rsidRDefault="0071746E" w:rsidP="005D0BB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0" w:type="dxa"/>
            <w:vAlign w:val="center"/>
          </w:tcPr>
          <w:p w:rsidR="0071746E" w:rsidRPr="00B3663E" w:rsidRDefault="0071746E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:rsidR="0071746E" w:rsidRPr="00B3663E" w:rsidRDefault="0071746E" w:rsidP="005D0BB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center"/>
          </w:tcPr>
          <w:p w:rsidR="0071746E" w:rsidRPr="00B3663E" w:rsidRDefault="0071746E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:rsidR="0071746E" w:rsidRPr="00B3663E" w:rsidRDefault="0071746E" w:rsidP="005D0BBA">
            <w:pPr>
              <w:spacing w:line="8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:rsidR="0071746E" w:rsidRPr="00431724" w:rsidRDefault="0071746E" w:rsidP="005D0BBA">
            <w:pPr>
              <w:spacing w:line="8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  <w:vAlign w:val="center"/>
          </w:tcPr>
          <w:p w:rsidR="0071746E" w:rsidRPr="00B3663E" w:rsidRDefault="0071746E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:rsidR="0071746E" w:rsidRPr="00B3663E" w:rsidRDefault="0071746E" w:rsidP="00467EB2">
            <w:pPr>
              <w:spacing w:line="8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1746E" w:rsidRPr="00C63D2F" w:rsidTr="002B6488">
        <w:tc>
          <w:tcPr>
            <w:tcW w:w="2943" w:type="dxa"/>
            <w:vAlign w:val="center"/>
          </w:tcPr>
          <w:p w:rsidR="0071746E" w:rsidRPr="00C63D2F" w:rsidRDefault="0071746E" w:rsidP="00C166DB">
            <w:pPr>
              <w:spacing w:line="260" w:lineRule="atLeast"/>
              <w:ind w:right="14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284" w:type="dxa"/>
            <w:vAlign w:val="center"/>
          </w:tcPr>
          <w:p w:rsidR="0071746E" w:rsidRPr="00C63D2F" w:rsidRDefault="0071746E" w:rsidP="005D0BBA">
            <w:pPr>
              <w:spacing w:line="8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410" w:type="dxa"/>
            <w:vAlign w:val="center"/>
          </w:tcPr>
          <w:p w:rsidR="0071746E" w:rsidRPr="00C63D2F" w:rsidRDefault="0071746E" w:rsidP="005D0BBA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  <w:vAlign w:val="center"/>
          </w:tcPr>
          <w:p w:rsidR="0071746E" w:rsidRPr="00C63D2F" w:rsidRDefault="0071746E" w:rsidP="005D0BBA">
            <w:pPr>
              <w:spacing w:line="8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18" w:type="dxa"/>
            <w:vAlign w:val="center"/>
          </w:tcPr>
          <w:p w:rsidR="0071746E" w:rsidRPr="00C63D2F" w:rsidRDefault="0071746E" w:rsidP="005D0BBA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  <w:vAlign w:val="center"/>
          </w:tcPr>
          <w:p w:rsidR="0071746E" w:rsidRPr="00C63D2F" w:rsidRDefault="0071746E" w:rsidP="005D0BBA">
            <w:pPr>
              <w:spacing w:line="80" w:lineRule="atLeast"/>
              <w:ind w:right="1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71746E" w:rsidRPr="00C63D2F" w:rsidRDefault="0071746E" w:rsidP="005D0BBA">
            <w:pPr>
              <w:spacing w:line="80" w:lineRule="atLeast"/>
              <w:ind w:right="14"/>
              <w:jc w:val="center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  <w:vAlign w:val="center"/>
          </w:tcPr>
          <w:p w:rsidR="0071746E" w:rsidRPr="00C63D2F" w:rsidRDefault="0071746E" w:rsidP="005D0BBA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71746E" w:rsidRPr="00C63D2F" w:rsidRDefault="0071746E" w:rsidP="00467EB2">
            <w:pPr>
              <w:spacing w:line="80" w:lineRule="atLeast"/>
              <w:ind w:right="14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71746E" w:rsidRPr="00AC3902" w:rsidTr="00E118B9">
        <w:tc>
          <w:tcPr>
            <w:tcW w:w="2943" w:type="dxa"/>
            <w:vAlign w:val="center"/>
          </w:tcPr>
          <w:p w:rsidR="0071746E" w:rsidRPr="00E66787" w:rsidRDefault="0071746E" w:rsidP="00E118B9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E66787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ซีซีพี เพวิ่งสโตนส์ จำกัด</w:t>
            </w:r>
          </w:p>
        </w:tc>
        <w:tc>
          <w:tcPr>
            <w:tcW w:w="284" w:type="dxa"/>
            <w:vAlign w:val="center"/>
          </w:tcPr>
          <w:p w:rsidR="0071746E" w:rsidRPr="00E66787" w:rsidRDefault="0071746E" w:rsidP="00E118B9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0" w:type="dxa"/>
          </w:tcPr>
          <w:p w:rsidR="0071746E" w:rsidRPr="00E66787" w:rsidRDefault="0071746E" w:rsidP="00E11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ผลิตและจำหน่ายผลิตภัณฑ์</w:t>
            </w:r>
          </w:p>
        </w:tc>
        <w:tc>
          <w:tcPr>
            <w:tcW w:w="283" w:type="dxa"/>
            <w:vAlign w:val="center"/>
          </w:tcPr>
          <w:p w:rsidR="0071746E" w:rsidRPr="00E66787" w:rsidRDefault="0071746E" w:rsidP="00E118B9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18" w:type="dxa"/>
            <w:vAlign w:val="center"/>
          </w:tcPr>
          <w:p w:rsidR="0071746E" w:rsidRPr="00E66787" w:rsidRDefault="0071746E" w:rsidP="00E118B9">
            <w:pPr>
              <w:tabs>
                <w:tab w:val="clear" w:pos="907"/>
              </w:tabs>
              <w:spacing w:line="260" w:lineRule="atLeast"/>
              <w:ind w:right="-108" w:hanging="10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283" w:type="dxa"/>
            <w:vAlign w:val="center"/>
          </w:tcPr>
          <w:p w:rsidR="0071746E" w:rsidRPr="00E66787" w:rsidRDefault="0071746E" w:rsidP="00E118B9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71746E" w:rsidRPr="005A26B6" w:rsidRDefault="0071746E" w:rsidP="00E11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26B6">
              <w:rPr>
                <w:rFonts w:ascii="Angsana New" w:hAnsi="Angsana New"/>
                <w:sz w:val="30"/>
                <w:szCs w:val="30"/>
              </w:rPr>
              <w:t>94.44</w:t>
            </w:r>
          </w:p>
        </w:tc>
        <w:tc>
          <w:tcPr>
            <w:tcW w:w="284" w:type="dxa"/>
          </w:tcPr>
          <w:p w:rsidR="0071746E" w:rsidRPr="00E66787" w:rsidRDefault="0071746E" w:rsidP="00E11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71746E" w:rsidRPr="001138A4" w:rsidRDefault="0071746E" w:rsidP="00E11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94.44</w:t>
            </w:r>
          </w:p>
        </w:tc>
      </w:tr>
      <w:tr w:rsidR="0071746E" w:rsidRPr="00AC3902" w:rsidTr="00E118B9">
        <w:tc>
          <w:tcPr>
            <w:tcW w:w="2943" w:type="dxa"/>
            <w:vAlign w:val="center"/>
          </w:tcPr>
          <w:p w:rsidR="0071746E" w:rsidRPr="00E66787" w:rsidRDefault="0071746E" w:rsidP="00E118B9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:rsidR="0071746E" w:rsidRPr="00E66787" w:rsidRDefault="0071746E" w:rsidP="00E118B9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0" w:type="dxa"/>
          </w:tcPr>
          <w:p w:rsidR="0071746E" w:rsidRPr="00E66787" w:rsidRDefault="0071746E" w:rsidP="00E11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บล็อกคอนกรีต</w:t>
            </w:r>
          </w:p>
        </w:tc>
        <w:tc>
          <w:tcPr>
            <w:tcW w:w="283" w:type="dxa"/>
            <w:vAlign w:val="center"/>
          </w:tcPr>
          <w:p w:rsidR="0071746E" w:rsidRPr="00E66787" w:rsidRDefault="0071746E" w:rsidP="00E118B9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18" w:type="dxa"/>
            <w:vAlign w:val="center"/>
          </w:tcPr>
          <w:p w:rsidR="0071746E" w:rsidRPr="00E66787" w:rsidRDefault="0071746E" w:rsidP="00E118B9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Align w:val="center"/>
          </w:tcPr>
          <w:p w:rsidR="0071746E" w:rsidRPr="00E66787" w:rsidRDefault="0071746E" w:rsidP="00E118B9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:rsidR="0071746E" w:rsidRPr="001138A4" w:rsidRDefault="0071746E" w:rsidP="00E118B9">
            <w:pPr>
              <w:tabs>
                <w:tab w:val="clear" w:pos="454"/>
                <w:tab w:val="clear" w:pos="680"/>
                <w:tab w:val="clear" w:pos="907"/>
                <w:tab w:val="left" w:pos="342"/>
              </w:tabs>
              <w:spacing w:line="260" w:lineRule="atLeast"/>
              <w:ind w:right="17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:rsidR="0071746E" w:rsidRPr="00E66787" w:rsidRDefault="0071746E" w:rsidP="00E118B9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:rsidR="0071746E" w:rsidRPr="001138A4" w:rsidRDefault="0071746E" w:rsidP="00E118B9">
            <w:pPr>
              <w:tabs>
                <w:tab w:val="clear" w:pos="454"/>
                <w:tab w:val="clear" w:pos="680"/>
                <w:tab w:val="clear" w:pos="907"/>
                <w:tab w:val="left" w:pos="342"/>
              </w:tabs>
              <w:spacing w:line="260" w:lineRule="atLeast"/>
              <w:ind w:right="17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:rsidR="002D34AB" w:rsidRPr="00F54D98" w:rsidRDefault="002D34AB" w:rsidP="001B5C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:rsidR="00CE6055" w:rsidRPr="00CE6055" w:rsidRDefault="00CE6055" w:rsidP="00B3663E">
      <w:pPr>
        <w:pStyle w:val="a3"/>
        <w:tabs>
          <w:tab w:val="clear" w:pos="360"/>
          <w:tab w:val="clear" w:pos="720"/>
          <w:tab w:val="clear" w:pos="1080"/>
          <w:tab w:val="left" w:pos="540"/>
        </w:tabs>
        <w:jc w:val="thaiDistribute"/>
        <w:rPr>
          <w:rFonts w:ascii="Angsana New" w:hAnsi="Angsana New" w:cs="Angsana New"/>
          <w:sz w:val="16"/>
          <w:szCs w:val="16"/>
          <w:cs/>
        </w:rPr>
      </w:pPr>
    </w:p>
    <w:p w:rsidR="00B3663E" w:rsidRPr="001B454E" w:rsidRDefault="00B3663E" w:rsidP="00B3663E">
      <w:pPr>
        <w:pStyle w:val="a3"/>
        <w:tabs>
          <w:tab w:val="clear" w:pos="360"/>
          <w:tab w:val="clear" w:pos="720"/>
          <w:tab w:val="clear" w:pos="1080"/>
          <w:tab w:val="left" w:pos="540"/>
        </w:tabs>
        <w:jc w:val="thaiDistribute"/>
        <w:rPr>
          <w:rFonts w:ascii="Angsana New" w:hAnsi="Angsana New" w:cs="Angsana New"/>
          <w:sz w:val="30"/>
          <w:szCs w:val="30"/>
          <w:cs/>
        </w:rPr>
      </w:pPr>
      <w:r w:rsidRPr="001B454E">
        <w:rPr>
          <w:rFonts w:ascii="Angsana New" w:hAnsi="Angsana New" w:cs="Angsana New" w:hint="cs"/>
          <w:sz w:val="30"/>
          <w:szCs w:val="30"/>
          <w:cs/>
        </w:rPr>
        <w:t>รายการที่มีนัยสำคัญระหว่างบริษัทกับบริษัทย่อยได้ถูกตัดรายการในการทำงบการเงินรวมแล้ว</w:t>
      </w:r>
    </w:p>
    <w:p w:rsidR="00B3663E" w:rsidRPr="00584699" w:rsidRDefault="00B3663E" w:rsidP="00B3663E">
      <w:pPr>
        <w:pStyle w:val="a3"/>
        <w:tabs>
          <w:tab w:val="clear" w:pos="360"/>
          <w:tab w:val="clear" w:pos="720"/>
          <w:tab w:val="clear" w:pos="1080"/>
          <w:tab w:val="left" w:pos="540"/>
        </w:tabs>
        <w:jc w:val="thaiDistribute"/>
        <w:rPr>
          <w:rFonts w:ascii="Angsana New" w:hAnsi="Angsana New" w:cs="Angsana New"/>
          <w:sz w:val="16"/>
          <w:szCs w:val="16"/>
          <w:cs/>
        </w:rPr>
      </w:pPr>
    </w:p>
    <w:p w:rsidR="00B3663E" w:rsidRPr="00584699" w:rsidRDefault="00B3663E" w:rsidP="00B3663E">
      <w:pPr>
        <w:pStyle w:val="a3"/>
        <w:tabs>
          <w:tab w:val="clear" w:pos="360"/>
          <w:tab w:val="clear" w:pos="720"/>
          <w:tab w:val="clear" w:pos="1080"/>
          <w:tab w:val="left" w:pos="540"/>
        </w:tabs>
        <w:jc w:val="thaiDistribute"/>
        <w:rPr>
          <w:rFonts w:ascii="Angsana New" w:hAnsi="Angsana New" w:cs="Angsana New"/>
          <w:sz w:val="30"/>
          <w:szCs w:val="30"/>
          <w:cs/>
          <w:lang w:val="en-US"/>
        </w:rPr>
      </w:pPr>
      <w:r w:rsidRPr="00584699">
        <w:rPr>
          <w:rFonts w:ascii="Angsana New" w:hAnsi="Angsana New" w:cs="Angsana New" w:hint="cs"/>
          <w:sz w:val="30"/>
          <w:szCs w:val="30"/>
          <w:cs/>
        </w:rPr>
        <w:t>งบการเงินนี้จัดทำขึ้นตามเกณฑ์ราคาทุนเดิมเว้นแต่ที่ได้เปิดเผยไว้เป็นอย่างอื่นในนโยบายการบัญชี</w:t>
      </w:r>
    </w:p>
    <w:p w:rsidR="00B3663E" w:rsidRPr="00584699" w:rsidRDefault="00B3663E" w:rsidP="00B3663E">
      <w:pPr>
        <w:pStyle w:val="a3"/>
        <w:tabs>
          <w:tab w:val="clear" w:pos="360"/>
          <w:tab w:val="clear" w:pos="720"/>
          <w:tab w:val="clear" w:pos="1080"/>
          <w:tab w:val="left" w:pos="540"/>
        </w:tabs>
        <w:jc w:val="thaiDistribute"/>
        <w:rPr>
          <w:rFonts w:ascii="Angsana New" w:hAnsi="Angsana New" w:cs="Angsana New"/>
          <w:sz w:val="16"/>
          <w:szCs w:val="16"/>
          <w:cs/>
        </w:rPr>
      </w:pPr>
    </w:p>
    <w:p w:rsidR="00B3663E" w:rsidRPr="009B1AC5" w:rsidRDefault="00B3663E" w:rsidP="00B3663E">
      <w:pPr>
        <w:jc w:val="thaiDistribute"/>
        <w:rPr>
          <w:rFonts w:ascii="Angsana New" w:hAnsi="Angsana New"/>
          <w:sz w:val="30"/>
          <w:szCs w:val="30"/>
          <w:cs/>
        </w:rPr>
      </w:pPr>
      <w:r w:rsidRPr="00584699">
        <w:rPr>
          <w:rFonts w:ascii="Angsana New" w:hAnsi="Angsana New" w:hint="cs"/>
          <w:sz w:val="30"/>
          <w:szCs w:val="30"/>
          <w:cs/>
        </w:rPr>
        <w:t>กลุ่ม</w:t>
      </w:r>
      <w:r w:rsidRPr="00584699">
        <w:rPr>
          <w:rFonts w:ascii="Angsana New" w:hAnsi="Angsana New"/>
          <w:sz w:val="30"/>
          <w:szCs w:val="30"/>
          <w:cs/>
        </w:rPr>
        <w:t>บริษัทเปิดเผยข้อมูลสำหร</w:t>
      </w:r>
      <w:r w:rsidR="00431724">
        <w:rPr>
          <w:rFonts w:ascii="Angsana New" w:hAnsi="Angsana New"/>
          <w:sz w:val="30"/>
          <w:szCs w:val="30"/>
          <w:cs/>
        </w:rPr>
        <w:t>ับปีสิ้นสุดวันที่ 31 ธันวาคม 25</w:t>
      </w:r>
      <w:r w:rsidR="00D07EAC">
        <w:rPr>
          <w:rFonts w:ascii="Angsana New" w:hAnsi="Angsana New" w:hint="cs"/>
          <w:sz w:val="30"/>
          <w:szCs w:val="30"/>
          <w:cs/>
        </w:rPr>
        <w:t>6</w:t>
      </w:r>
      <w:r w:rsidR="00CE6055">
        <w:rPr>
          <w:rFonts w:ascii="Angsana New" w:hAnsi="Angsana New" w:hint="cs"/>
          <w:sz w:val="30"/>
          <w:szCs w:val="30"/>
          <w:cs/>
        </w:rPr>
        <w:t>3</w:t>
      </w:r>
      <w:r w:rsidRPr="00584699">
        <w:rPr>
          <w:rFonts w:ascii="Angsana New" w:hAnsi="Angsana New"/>
          <w:sz w:val="30"/>
          <w:szCs w:val="30"/>
          <w:cs/>
        </w:rPr>
        <w:t xml:space="preserve"> เพื่อเป็นข้อมูลเปรียบเทียบในงบการเงินสำหรับปีสิ้นสุดวันที่ 31 ธันวาคม </w:t>
      </w:r>
      <w:r w:rsidR="00DF0561">
        <w:rPr>
          <w:rFonts w:ascii="Angsana New" w:hAnsi="Angsana New"/>
          <w:sz w:val="30"/>
          <w:szCs w:val="30"/>
          <w:cs/>
        </w:rPr>
        <w:t>256</w:t>
      </w:r>
      <w:r w:rsidR="00CE6055">
        <w:rPr>
          <w:rFonts w:ascii="Angsana New" w:hAnsi="Angsana New" w:hint="cs"/>
          <w:sz w:val="30"/>
          <w:szCs w:val="30"/>
          <w:cs/>
        </w:rPr>
        <w:t>4</w:t>
      </w:r>
      <w:r w:rsidRPr="00584699">
        <w:rPr>
          <w:rFonts w:ascii="Angsana New" w:hAnsi="Angsana New"/>
          <w:sz w:val="30"/>
          <w:szCs w:val="30"/>
          <w:cs/>
        </w:rPr>
        <w:t xml:space="preserve"> ในลักษณะของตัวเลขที่เกี่ยวข้อง</w:t>
      </w:r>
    </w:p>
    <w:p w:rsidR="00B3663E" w:rsidRPr="009B1AC5" w:rsidRDefault="00B3663E" w:rsidP="00B3663E">
      <w:pPr>
        <w:pStyle w:val="a3"/>
        <w:tabs>
          <w:tab w:val="clear" w:pos="360"/>
          <w:tab w:val="clear" w:pos="720"/>
          <w:tab w:val="clear" w:pos="1080"/>
          <w:tab w:val="left" w:pos="540"/>
        </w:tabs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B3663E" w:rsidRDefault="00B3663E" w:rsidP="00B3663E">
      <w:pPr>
        <w:jc w:val="thaiDistribute"/>
        <w:rPr>
          <w:rFonts w:ascii="Angsana New" w:hAnsi="Angsana New"/>
          <w:sz w:val="30"/>
          <w:szCs w:val="30"/>
        </w:rPr>
      </w:pPr>
      <w:r w:rsidRPr="009B1AC5">
        <w:rPr>
          <w:rFonts w:ascii="Angsana New" w:hAnsi="Angsana New"/>
          <w:sz w:val="30"/>
          <w:szCs w:val="30"/>
          <w:cs/>
        </w:rPr>
        <w:t xml:space="preserve">เพื่อความสะดวกของผู้อ่านงบการเงิน </w:t>
      </w:r>
      <w:r w:rsidRPr="009B1AC5">
        <w:rPr>
          <w:rFonts w:ascii="Angsana New" w:hAnsi="Angsana New" w:hint="cs"/>
          <w:sz w:val="30"/>
          <w:szCs w:val="30"/>
          <w:cs/>
        </w:rPr>
        <w:t>กลุ่ม</w:t>
      </w:r>
      <w:r w:rsidRPr="009B1AC5">
        <w:rPr>
          <w:rFonts w:ascii="Angsana New" w:hAnsi="Angsana New"/>
          <w:sz w:val="30"/>
          <w:szCs w:val="30"/>
          <w:cs/>
        </w:rPr>
        <w:t>บริษัทได้จัดทำงบการเงินฉบับภาษาอังกฤษขึ้นจากงบการเงินฉบับภาษาไทย</w:t>
      </w:r>
      <w:r w:rsidRPr="00670105">
        <w:rPr>
          <w:rFonts w:ascii="Angsana New" w:hAnsi="Angsana New"/>
          <w:sz w:val="30"/>
          <w:szCs w:val="30"/>
          <w:cs/>
        </w:rPr>
        <w:t>นี้ ซึ่งได้นำเสนอ</w:t>
      </w:r>
      <w:r w:rsidR="00434650" w:rsidRPr="00670105">
        <w:rPr>
          <w:rFonts w:ascii="Angsana New" w:hAnsi="Angsana New"/>
          <w:sz w:val="30"/>
          <w:szCs w:val="30"/>
          <w:cs/>
        </w:rPr>
        <w:t>เพื่อวัตถุประสงค์ตามที่กล่าวไว้ข้างต้น</w:t>
      </w:r>
    </w:p>
    <w:p w:rsidR="00CE6055" w:rsidRPr="009B1AC5" w:rsidRDefault="00CE6055" w:rsidP="00B3663E">
      <w:pPr>
        <w:jc w:val="thaiDistribute"/>
        <w:rPr>
          <w:rFonts w:ascii="Angsana New" w:hAnsi="Angsana New"/>
          <w:sz w:val="30"/>
          <w:szCs w:val="30"/>
        </w:rPr>
      </w:pPr>
    </w:p>
    <w:p w:rsidR="00AB106E" w:rsidRPr="00AB106E" w:rsidRDefault="00AB106E" w:rsidP="00B366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p w:rsidR="00B359B5" w:rsidRDefault="00B359B5" w:rsidP="006701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:rsidR="00670105" w:rsidRPr="00B62B95" w:rsidRDefault="00716611" w:rsidP="006701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ในระหว่างปี</w:t>
      </w:r>
      <w:r w:rsidR="00670105" w:rsidRPr="00B62B95">
        <w:rPr>
          <w:rFonts w:ascii="Angsana New" w:hAnsi="Angsana New"/>
          <w:sz w:val="30"/>
          <w:szCs w:val="30"/>
          <w:cs/>
        </w:rPr>
        <w:t xml:space="preserve"> </w:t>
      </w:r>
      <w:r w:rsidR="00670105">
        <w:rPr>
          <w:rFonts w:ascii="Angsana New" w:hAnsi="Angsana New"/>
          <w:sz w:val="30"/>
          <w:szCs w:val="30"/>
        </w:rPr>
        <w:t>256</w:t>
      </w:r>
      <w:r w:rsidR="00CE6055">
        <w:rPr>
          <w:rFonts w:ascii="Angsana New" w:hAnsi="Angsana New" w:hint="cs"/>
          <w:sz w:val="30"/>
          <w:szCs w:val="30"/>
          <w:cs/>
        </w:rPr>
        <w:t>4</w:t>
      </w:r>
      <w:r w:rsidR="006F3D7D">
        <w:rPr>
          <w:rFonts w:ascii="Angsana New" w:hAnsi="Angsana New"/>
          <w:sz w:val="30"/>
          <w:szCs w:val="30"/>
        </w:rPr>
        <w:t xml:space="preserve"> </w:t>
      </w:r>
      <w:r w:rsidR="00670105">
        <w:rPr>
          <w:rFonts w:ascii="Angsana New" w:hAnsi="Angsana New" w:hint="cs"/>
          <w:sz w:val="30"/>
          <w:szCs w:val="30"/>
          <w:cs/>
        </w:rPr>
        <w:t>กลุ่ม</w:t>
      </w:r>
      <w:r w:rsidR="00670105" w:rsidRPr="00B62B95">
        <w:rPr>
          <w:rFonts w:ascii="Angsana New" w:hAnsi="Angsana New"/>
          <w:sz w:val="30"/>
          <w:szCs w:val="30"/>
          <w:cs/>
        </w:rPr>
        <w:t>บริษัท</w:t>
      </w:r>
      <w:r w:rsidRPr="0092766A">
        <w:rPr>
          <w:rFonts w:ascii="Angsana New" w:hAnsi="Angsana New"/>
          <w:sz w:val="30"/>
          <w:szCs w:val="30"/>
          <w:cs/>
        </w:rPr>
        <w:t xml:space="preserve">ได้นำมาตรฐานการรายงานทางการเงินฉบับปรับปรุงและกรอบแนวคิดสำหรับการรายงานทางการเงินที่ออกโดยสภาวิชาชีพบัญชี ซึ่งมีผลบังคับใช้สำหรับรอบระยะเวลาบัญชีที่เริ่มในหรือหลังวันที่ </w:t>
      </w:r>
      <w:r w:rsidRPr="0092766A">
        <w:rPr>
          <w:rFonts w:ascii="Angsana New" w:hAnsi="Angsana New"/>
          <w:sz w:val="30"/>
          <w:szCs w:val="30"/>
        </w:rPr>
        <w:t>1</w:t>
      </w:r>
      <w:r w:rsidRPr="0092766A">
        <w:rPr>
          <w:rFonts w:ascii="Angsana New" w:hAnsi="Angsana New"/>
          <w:sz w:val="30"/>
          <w:szCs w:val="30"/>
          <w:cs/>
        </w:rPr>
        <w:t xml:space="preserve"> มกราคม </w:t>
      </w:r>
      <w:r w:rsidRPr="0092766A">
        <w:rPr>
          <w:rFonts w:ascii="Angsana New" w:hAnsi="Angsana New"/>
          <w:sz w:val="30"/>
          <w:szCs w:val="30"/>
        </w:rPr>
        <w:t>2564</w:t>
      </w:r>
      <w:r w:rsidRPr="0092766A">
        <w:rPr>
          <w:rFonts w:ascii="Angsana New" w:hAnsi="Angsana New"/>
          <w:sz w:val="30"/>
          <w:szCs w:val="30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โดยส่วนใหญ่เป็นการปรับปรุงการอ้างอิงกรอบแนวคิดในมาตรฐานการรายงานทางการเงิน การปรับปรุงคำนิยามของธุรกิจ การปรับปรุงคำนิยามของความมีสาระสำคัญ และข้อกำหนดทางการบัญชีเกี่ยวกับการปฏิรูปอัตราดอกเบี้ยอ้างอิง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</w:t>
      </w:r>
      <w:r>
        <w:rPr>
          <w:rFonts w:ascii="Angsana New" w:hAnsi="Angsana New" w:hint="cs"/>
          <w:sz w:val="30"/>
          <w:szCs w:val="30"/>
          <w:cs/>
        </w:rPr>
        <w:t>กลุ่ม</w:t>
      </w:r>
      <w:r w:rsidRPr="0092766A">
        <w:rPr>
          <w:rFonts w:ascii="Angsana New" w:hAnsi="Angsana New"/>
          <w:sz w:val="30"/>
          <w:szCs w:val="30"/>
          <w:cs/>
        </w:rPr>
        <w:t>บริษัท</w:t>
      </w:r>
    </w:p>
    <w:p w:rsidR="00670105" w:rsidRPr="001D02CD" w:rsidRDefault="00670105" w:rsidP="006701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:rsidR="00F06CA8" w:rsidRDefault="002927B4" w:rsidP="006540EF">
      <w:pPr>
        <w:pStyle w:val="NoSpacing"/>
        <w:jc w:val="thaiDistribute"/>
        <w:rPr>
          <w:rFonts w:ascii="Angsana New" w:hAnsi="Angsana New"/>
          <w:i/>
          <w:iCs/>
          <w:szCs w:val="30"/>
        </w:rPr>
      </w:pPr>
      <w:r>
        <w:rPr>
          <w:rFonts w:ascii="Angsana New" w:hAnsi="Angsana New" w:hint="cs"/>
          <w:i/>
          <w:iCs/>
          <w:szCs w:val="30"/>
          <w:cs/>
        </w:rPr>
        <w:t>จัดประเภท</w:t>
      </w:r>
      <w:r w:rsidR="006540EF">
        <w:rPr>
          <w:rFonts w:ascii="Angsana New" w:hAnsi="Angsana New" w:hint="cs"/>
          <w:i/>
          <w:iCs/>
          <w:szCs w:val="30"/>
          <w:cs/>
        </w:rPr>
        <w:t>รายการ</w:t>
      </w:r>
      <w:r>
        <w:rPr>
          <w:rFonts w:ascii="Angsana New" w:hAnsi="Angsana New" w:hint="cs"/>
          <w:i/>
          <w:iCs/>
          <w:szCs w:val="30"/>
          <w:cs/>
        </w:rPr>
        <w:t>ใหม่</w:t>
      </w:r>
    </w:p>
    <w:p w:rsidR="006540EF" w:rsidRPr="006540EF" w:rsidRDefault="006540EF" w:rsidP="006540EF">
      <w:pPr>
        <w:pStyle w:val="NoSpacing"/>
        <w:jc w:val="thaiDistribute"/>
        <w:rPr>
          <w:rFonts w:ascii="Angsana New" w:hAnsi="Angsana New"/>
          <w:i/>
          <w:iCs/>
          <w:sz w:val="16"/>
          <w:szCs w:val="16"/>
        </w:rPr>
      </w:pPr>
    </w:p>
    <w:p w:rsidR="00236E89" w:rsidRDefault="00F06CA8" w:rsidP="006540EF">
      <w:pPr>
        <w:pStyle w:val="NoSpacing"/>
        <w:tabs>
          <w:tab w:val="clear" w:pos="227"/>
          <w:tab w:val="clear" w:pos="454"/>
          <w:tab w:val="left" w:pos="567"/>
        </w:tabs>
        <w:jc w:val="thaiDistribute"/>
        <w:rPr>
          <w:rFonts w:ascii="Angsana New" w:hAnsi="Angsana New"/>
          <w:szCs w:val="30"/>
        </w:rPr>
      </w:pPr>
      <w:r>
        <w:rPr>
          <w:rFonts w:ascii="Angsana New" w:hAnsi="Angsana New" w:hint="cs"/>
          <w:szCs w:val="30"/>
          <w:cs/>
        </w:rPr>
        <w:t>จัดประเภทรายการขาดทุน</w:t>
      </w:r>
      <w:r w:rsidR="00236E89">
        <w:rPr>
          <w:rFonts w:ascii="Angsana New" w:hAnsi="Angsana New" w:hint="cs"/>
          <w:szCs w:val="30"/>
          <w:cs/>
        </w:rPr>
        <w:t xml:space="preserve">จากการวัดมูลค่าใหม่ของผลประโยชน์ตอบแทนพนักงานที่กำหนดไว้แยกแสดงเป็นองค์ประกอบอื่นของส่วนของผู้ถือหุ้น </w:t>
      </w:r>
    </w:p>
    <w:p w:rsidR="00F97B5D" w:rsidRDefault="00F97B5D" w:rsidP="00236E89">
      <w:pPr>
        <w:pStyle w:val="NoSpacing"/>
        <w:tabs>
          <w:tab w:val="clear" w:pos="227"/>
          <w:tab w:val="clear" w:pos="454"/>
          <w:tab w:val="left" w:pos="567"/>
        </w:tabs>
        <w:jc w:val="thaiDistribute"/>
        <w:rPr>
          <w:rFonts w:ascii="Angsana New" w:hAnsi="Angsana New"/>
          <w:szCs w:val="30"/>
        </w:rPr>
      </w:pPr>
    </w:p>
    <w:tbl>
      <w:tblPr>
        <w:tblW w:w="9072" w:type="dxa"/>
        <w:tblInd w:w="108" w:type="dxa"/>
        <w:tblLayout w:type="fixed"/>
        <w:tblLook w:val="0000"/>
      </w:tblPr>
      <w:tblGrid>
        <w:gridCol w:w="4253"/>
        <w:gridCol w:w="1417"/>
        <w:gridCol w:w="284"/>
        <w:gridCol w:w="1417"/>
        <w:gridCol w:w="284"/>
        <w:gridCol w:w="1417"/>
      </w:tblGrid>
      <w:tr w:rsidR="006540EF" w:rsidRPr="00F51F88" w:rsidTr="006540EF">
        <w:trPr>
          <w:cantSplit/>
        </w:trPr>
        <w:tc>
          <w:tcPr>
            <w:tcW w:w="4253" w:type="dxa"/>
          </w:tcPr>
          <w:p w:rsidR="006540EF" w:rsidRPr="00E9777E" w:rsidRDefault="006540EF" w:rsidP="00236E89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4819" w:type="dxa"/>
            <w:gridSpan w:val="5"/>
          </w:tcPr>
          <w:p w:rsidR="006540EF" w:rsidRDefault="006540EF" w:rsidP="00654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4209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(</w:t>
            </w:r>
            <w:r w:rsidRPr="00E24209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</w:tr>
      <w:tr w:rsidR="006540EF" w:rsidRPr="00F51F88" w:rsidTr="006540EF">
        <w:trPr>
          <w:cantSplit/>
        </w:trPr>
        <w:tc>
          <w:tcPr>
            <w:tcW w:w="4253" w:type="dxa"/>
          </w:tcPr>
          <w:p w:rsidR="006540EF" w:rsidRPr="00E9777E" w:rsidRDefault="006540EF" w:rsidP="00236E89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6540EF" w:rsidRDefault="006540EF" w:rsidP="00236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ตามรายงาน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6540EF" w:rsidRPr="00F51F88" w:rsidRDefault="006540EF" w:rsidP="00236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6540EF" w:rsidRDefault="006540EF" w:rsidP="00236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จัดประเภท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6540EF" w:rsidRPr="00F51F88" w:rsidRDefault="006540EF" w:rsidP="00236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6540EF" w:rsidRDefault="006540EF" w:rsidP="00654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หลังจัดประเภท</w:t>
            </w:r>
          </w:p>
        </w:tc>
      </w:tr>
      <w:tr w:rsidR="006540EF" w:rsidRPr="00F51F88" w:rsidTr="006540EF">
        <w:trPr>
          <w:cantSplit/>
        </w:trPr>
        <w:tc>
          <w:tcPr>
            <w:tcW w:w="4253" w:type="dxa"/>
          </w:tcPr>
          <w:p w:rsidR="006540EF" w:rsidRPr="00E9777E" w:rsidRDefault="006540EF" w:rsidP="00236E89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6540EF" w:rsidRPr="00F51F88" w:rsidRDefault="006540EF" w:rsidP="00236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ครั้งก่อน</w:t>
            </w:r>
          </w:p>
        </w:tc>
        <w:tc>
          <w:tcPr>
            <w:tcW w:w="284" w:type="dxa"/>
          </w:tcPr>
          <w:p w:rsidR="006540EF" w:rsidRPr="00F51F88" w:rsidRDefault="006540EF" w:rsidP="00236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6540EF" w:rsidRPr="00F51F88" w:rsidRDefault="006540EF" w:rsidP="00236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รายการใหม่</w:t>
            </w:r>
          </w:p>
        </w:tc>
        <w:tc>
          <w:tcPr>
            <w:tcW w:w="284" w:type="dxa"/>
          </w:tcPr>
          <w:p w:rsidR="006540EF" w:rsidRPr="00F51F88" w:rsidRDefault="006540EF" w:rsidP="00236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6540EF" w:rsidRPr="00F51F88" w:rsidRDefault="006540EF" w:rsidP="00236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รายการใหม่</w:t>
            </w:r>
          </w:p>
        </w:tc>
      </w:tr>
      <w:tr w:rsidR="001054DB" w:rsidRPr="0012647A" w:rsidTr="006540EF">
        <w:trPr>
          <w:cantSplit/>
        </w:trPr>
        <w:tc>
          <w:tcPr>
            <w:tcW w:w="4253" w:type="dxa"/>
          </w:tcPr>
          <w:p w:rsidR="001054DB" w:rsidRPr="00F97B5D" w:rsidRDefault="001054DB" w:rsidP="00F06C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งบแสดงการเปลี่ยนแปลงส่วนของผู้ถือหุ้น</w:t>
            </w:r>
          </w:p>
        </w:tc>
        <w:tc>
          <w:tcPr>
            <w:tcW w:w="1417" w:type="dxa"/>
          </w:tcPr>
          <w:p w:rsidR="001054DB" w:rsidRPr="00D13286" w:rsidRDefault="001054DB" w:rsidP="00236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1054DB" w:rsidRPr="006E327A" w:rsidRDefault="001054DB" w:rsidP="00236E89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</w:tcPr>
          <w:p w:rsidR="001054DB" w:rsidRPr="00D13286" w:rsidRDefault="001054DB" w:rsidP="00AE5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1054DB" w:rsidRPr="006E327A" w:rsidRDefault="001054DB" w:rsidP="00AE5B33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</w:tcPr>
          <w:p w:rsidR="001054DB" w:rsidRPr="0012647A" w:rsidRDefault="001054DB" w:rsidP="00AE5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540EF" w:rsidRPr="0012647A" w:rsidTr="006540EF">
        <w:trPr>
          <w:cantSplit/>
        </w:trPr>
        <w:tc>
          <w:tcPr>
            <w:tcW w:w="4253" w:type="dxa"/>
          </w:tcPr>
          <w:p w:rsidR="006540EF" w:rsidRPr="00F97B5D" w:rsidRDefault="006540EF" w:rsidP="00F06C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F97B5D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ยอดคงเหลือ ณ วันที่ 1 มกราคม</w:t>
            </w:r>
            <w:r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 xml:space="preserve"> 2563</w:t>
            </w:r>
          </w:p>
        </w:tc>
        <w:tc>
          <w:tcPr>
            <w:tcW w:w="1417" w:type="dxa"/>
          </w:tcPr>
          <w:p w:rsidR="006540EF" w:rsidRPr="00D13286" w:rsidRDefault="006540EF" w:rsidP="00236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6540EF" w:rsidRPr="006E327A" w:rsidRDefault="006540EF" w:rsidP="00236E89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</w:tcPr>
          <w:p w:rsidR="006540EF" w:rsidRPr="00D13286" w:rsidRDefault="006540EF" w:rsidP="00AE5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6540EF" w:rsidRPr="006E327A" w:rsidRDefault="006540EF" w:rsidP="00AE5B33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</w:tcPr>
          <w:p w:rsidR="006540EF" w:rsidRPr="0012647A" w:rsidRDefault="006540EF" w:rsidP="00AE5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540EF" w:rsidRPr="0012647A" w:rsidTr="006540EF">
        <w:trPr>
          <w:cantSplit/>
        </w:trPr>
        <w:tc>
          <w:tcPr>
            <w:tcW w:w="4253" w:type="dxa"/>
          </w:tcPr>
          <w:p w:rsidR="006540EF" w:rsidRDefault="006540EF" w:rsidP="00F06C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กำไรสะสมยังไม่ได้จัดสรร</w:t>
            </w:r>
          </w:p>
        </w:tc>
        <w:tc>
          <w:tcPr>
            <w:tcW w:w="1417" w:type="dxa"/>
          </w:tcPr>
          <w:p w:rsidR="006540EF" w:rsidRPr="000178F8" w:rsidRDefault="006540EF" w:rsidP="00017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178F8">
              <w:rPr>
                <w:rFonts w:ascii="Angsana New" w:hAnsi="Angsana New"/>
                <w:bCs/>
                <w:sz w:val="30"/>
                <w:szCs w:val="30"/>
              </w:rPr>
              <w:t>231,739</w:t>
            </w:r>
          </w:p>
        </w:tc>
        <w:tc>
          <w:tcPr>
            <w:tcW w:w="284" w:type="dxa"/>
          </w:tcPr>
          <w:p w:rsidR="006540EF" w:rsidRPr="006E327A" w:rsidRDefault="006540EF" w:rsidP="00236E89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</w:tcPr>
          <w:p w:rsidR="006540EF" w:rsidRPr="000178F8" w:rsidRDefault="006540EF" w:rsidP="00017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178F8">
              <w:rPr>
                <w:rFonts w:ascii="Angsana New" w:hAnsi="Angsana New"/>
                <w:bCs/>
                <w:sz w:val="30"/>
                <w:szCs w:val="30"/>
              </w:rPr>
              <w:t>6,306</w:t>
            </w:r>
          </w:p>
        </w:tc>
        <w:tc>
          <w:tcPr>
            <w:tcW w:w="284" w:type="dxa"/>
          </w:tcPr>
          <w:p w:rsidR="006540EF" w:rsidRPr="006E327A" w:rsidRDefault="006540EF" w:rsidP="00AE5B33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</w:tcPr>
          <w:p w:rsidR="006540EF" w:rsidRPr="000178F8" w:rsidRDefault="006540EF" w:rsidP="00017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238</w:t>
            </w:r>
            <w:r w:rsidRPr="000178F8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045</w:t>
            </w:r>
          </w:p>
        </w:tc>
      </w:tr>
      <w:tr w:rsidR="006540EF" w:rsidRPr="0012647A" w:rsidTr="006540EF">
        <w:trPr>
          <w:cantSplit/>
        </w:trPr>
        <w:tc>
          <w:tcPr>
            <w:tcW w:w="4253" w:type="dxa"/>
          </w:tcPr>
          <w:p w:rsidR="006540EF" w:rsidRDefault="006540EF" w:rsidP="00F06C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องค์ประกอบอื่นของส่วนของผู้ถือหุ้น</w:t>
            </w:r>
          </w:p>
        </w:tc>
        <w:tc>
          <w:tcPr>
            <w:tcW w:w="1417" w:type="dxa"/>
          </w:tcPr>
          <w:p w:rsidR="006540EF" w:rsidRPr="000178F8" w:rsidRDefault="006540EF" w:rsidP="00017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6540EF" w:rsidRPr="006E327A" w:rsidRDefault="006540EF" w:rsidP="00236E89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</w:tcPr>
          <w:p w:rsidR="006540EF" w:rsidRPr="00386FDD" w:rsidRDefault="006540EF" w:rsidP="00AE5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6540EF" w:rsidRPr="006E327A" w:rsidRDefault="006540EF" w:rsidP="00AE5B33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</w:tcPr>
          <w:p w:rsidR="006540EF" w:rsidRDefault="006540EF" w:rsidP="00AE5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540EF" w:rsidRPr="0012647A" w:rsidTr="006540EF">
        <w:trPr>
          <w:cantSplit/>
        </w:trPr>
        <w:tc>
          <w:tcPr>
            <w:tcW w:w="4253" w:type="dxa"/>
          </w:tcPr>
          <w:p w:rsidR="006540EF" w:rsidRPr="00F97B5D" w:rsidRDefault="006540EF" w:rsidP="00F97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F97B5D">
              <w:rPr>
                <w:rFonts w:ascii="Angsana New" w:hAnsi="Angsana New" w:hint="cs"/>
                <w:b/>
                <w:sz w:val="30"/>
                <w:szCs w:val="30"/>
                <w:cs/>
              </w:rPr>
              <w:t>-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</w:t>
            </w:r>
            <w:r w:rsidRPr="00F97B5D">
              <w:rPr>
                <w:rFonts w:ascii="Angsana New" w:hAnsi="Angsana New" w:hint="cs"/>
                <w:b/>
                <w:sz w:val="30"/>
                <w:szCs w:val="30"/>
                <w:cs/>
              </w:rPr>
              <w:t>ขาดทุนจากการวัดมูลค่าใหม่ของ</w:t>
            </w:r>
          </w:p>
        </w:tc>
        <w:tc>
          <w:tcPr>
            <w:tcW w:w="1417" w:type="dxa"/>
          </w:tcPr>
          <w:p w:rsidR="006540EF" w:rsidRPr="000178F8" w:rsidRDefault="006540EF" w:rsidP="00017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6540EF" w:rsidRPr="006E327A" w:rsidRDefault="006540EF" w:rsidP="00236E89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</w:tcPr>
          <w:p w:rsidR="006540EF" w:rsidRDefault="006540EF" w:rsidP="00AE5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6540EF" w:rsidRPr="006E327A" w:rsidRDefault="006540EF" w:rsidP="00AE5B33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</w:tcPr>
          <w:p w:rsidR="006540EF" w:rsidRDefault="006540EF" w:rsidP="00AE5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540EF" w:rsidRPr="0012647A" w:rsidTr="006540EF">
        <w:trPr>
          <w:cantSplit/>
        </w:trPr>
        <w:tc>
          <w:tcPr>
            <w:tcW w:w="4253" w:type="dxa"/>
          </w:tcPr>
          <w:p w:rsidR="006540EF" w:rsidRPr="00F97B5D" w:rsidRDefault="006540EF" w:rsidP="00F06C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  </w:t>
            </w:r>
            <w:r w:rsidRPr="00F97B5D">
              <w:rPr>
                <w:rFonts w:ascii="Angsana New" w:hAnsi="Angsana New" w:hint="cs"/>
                <w:b/>
                <w:sz w:val="30"/>
                <w:szCs w:val="30"/>
                <w:cs/>
              </w:rPr>
              <w:t>ผลประโยชน์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ตอบแทนพนักงานที่กำหนดไว้</w:t>
            </w:r>
          </w:p>
        </w:tc>
        <w:tc>
          <w:tcPr>
            <w:tcW w:w="1417" w:type="dxa"/>
          </w:tcPr>
          <w:p w:rsidR="006540EF" w:rsidRPr="001D7899" w:rsidRDefault="006540EF" w:rsidP="00AE5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D7899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6540EF" w:rsidRPr="006E327A" w:rsidRDefault="006540EF" w:rsidP="00236E89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</w:tcPr>
          <w:p w:rsidR="006540EF" w:rsidRPr="000178F8" w:rsidRDefault="006540EF" w:rsidP="00017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978"/>
              </w:tabs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178F8">
              <w:rPr>
                <w:rFonts w:ascii="Angsana New" w:hAnsi="Angsana New"/>
                <w:bCs/>
                <w:sz w:val="30"/>
                <w:szCs w:val="30"/>
              </w:rPr>
              <w:t>(6,306)</w:t>
            </w:r>
          </w:p>
        </w:tc>
        <w:tc>
          <w:tcPr>
            <w:tcW w:w="284" w:type="dxa"/>
          </w:tcPr>
          <w:p w:rsidR="006540EF" w:rsidRPr="000178F8" w:rsidRDefault="006540EF" w:rsidP="000178F8">
            <w:pPr>
              <w:pStyle w:val="a1"/>
              <w:tabs>
                <w:tab w:val="left" w:pos="0"/>
                <w:tab w:val="decimal" w:pos="882"/>
                <w:tab w:val="left" w:pos="978"/>
              </w:tabs>
              <w:spacing w:line="240" w:lineRule="atLeast"/>
              <w:ind w:right="0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417" w:type="dxa"/>
          </w:tcPr>
          <w:p w:rsidR="006540EF" w:rsidRPr="000178F8" w:rsidRDefault="006540EF" w:rsidP="00017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978"/>
              </w:tabs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178F8">
              <w:rPr>
                <w:rFonts w:ascii="Angsana New" w:hAnsi="Angsana New"/>
                <w:bCs/>
                <w:sz w:val="30"/>
                <w:szCs w:val="30"/>
              </w:rPr>
              <w:t>(6,306)</w:t>
            </w:r>
          </w:p>
        </w:tc>
      </w:tr>
    </w:tbl>
    <w:p w:rsidR="006540EF" w:rsidRDefault="006540EF" w:rsidP="00663ABA">
      <w:pPr>
        <w:pStyle w:val="NoSpacing"/>
        <w:rPr>
          <w:rFonts w:ascii="Angsana New" w:hAnsi="Angsana New"/>
          <w:i/>
          <w:iCs/>
          <w:szCs w:val="30"/>
        </w:rPr>
      </w:pPr>
    </w:p>
    <w:tbl>
      <w:tblPr>
        <w:tblW w:w="9781" w:type="dxa"/>
        <w:tblInd w:w="108" w:type="dxa"/>
        <w:tblLayout w:type="fixed"/>
        <w:tblLook w:val="0000"/>
      </w:tblPr>
      <w:tblGrid>
        <w:gridCol w:w="4253"/>
        <w:gridCol w:w="1701"/>
        <w:gridCol w:w="284"/>
        <w:gridCol w:w="1700"/>
        <w:gridCol w:w="284"/>
        <w:gridCol w:w="1559"/>
      </w:tblGrid>
      <w:tr w:rsidR="006540EF" w:rsidTr="00115624">
        <w:trPr>
          <w:cantSplit/>
        </w:trPr>
        <w:tc>
          <w:tcPr>
            <w:tcW w:w="4253" w:type="dxa"/>
          </w:tcPr>
          <w:p w:rsidR="006540EF" w:rsidRPr="00E9777E" w:rsidRDefault="006540EF" w:rsidP="006540EF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5528" w:type="dxa"/>
            <w:gridSpan w:val="5"/>
          </w:tcPr>
          <w:p w:rsidR="006540EF" w:rsidRDefault="006540EF" w:rsidP="00654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4209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(</w:t>
            </w:r>
            <w:r w:rsidRPr="00E24209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</w:tr>
      <w:tr w:rsidR="006540EF" w:rsidTr="00115624">
        <w:trPr>
          <w:cantSplit/>
        </w:trPr>
        <w:tc>
          <w:tcPr>
            <w:tcW w:w="4253" w:type="dxa"/>
          </w:tcPr>
          <w:p w:rsidR="006540EF" w:rsidRPr="00E9777E" w:rsidRDefault="006540EF" w:rsidP="006540EF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6540EF" w:rsidRDefault="006540EF" w:rsidP="00654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ตามรายงาน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6540EF" w:rsidRPr="00F51F88" w:rsidRDefault="006540EF" w:rsidP="00654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0" w:type="dxa"/>
            <w:tcBorders>
              <w:top w:val="single" w:sz="4" w:space="0" w:color="auto"/>
            </w:tcBorders>
          </w:tcPr>
          <w:p w:rsidR="006540EF" w:rsidRDefault="006540EF" w:rsidP="00654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จัดประเภท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6540EF" w:rsidRPr="00F51F88" w:rsidRDefault="006540EF" w:rsidP="00654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6540EF" w:rsidRDefault="006540EF" w:rsidP="00654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หลังจัดประเภท</w:t>
            </w:r>
          </w:p>
        </w:tc>
      </w:tr>
      <w:tr w:rsidR="006540EF" w:rsidRPr="00F51F88" w:rsidTr="00115624">
        <w:trPr>
          <w:cantSplit/>
        </w:trPr>
        <w:tc>
          <w:tcPr>
            <w:tcW w:w="4253" w:type="dxa"/>
          </w:tcPr>
          <w:p w:rsidR="006540EF" w:rsidRPr="00E9777E" w:rsidRDefault="006540EF" w:rsidP="006540EF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6540EF" w:rsidRPr="00F51F88" w:rsidRDefault="006540EF" w:rsidP="00654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ครั้งก่อน</w:t>
            </w:r>
          </w:p>
        </w:tc>
        <w:tc>
          <w:tcPr>
            <w:tcW w:w="284" w:type="dxa"/>
          </w:tcPr>
          <w:p w:rsidR="006540EF" w:rsidRPr="00F51F88" w:rsidRDefault="006540EF" w:rsidP="00654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6540EF" w:rsidRPr="00F51F88" w:rsidRDefault="006540EF" w:rsidP="00654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รายการใหม่</w:t>
            </w:r>
          </w:p>
        </w:tc>
        <w:tc>
          <w:tcPr>
            <w:tcW w:w="284" w:type="dxa"/>
          </w:tcPr>
          <w:p w:rsidR="006540EF" w:rsidRPr="00F51F88" w:rsidRDefault="006540EF" w:rsidP="00654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6540EF" w:rsidRPr="00F51F88" w:rsidRDefault="006540EF" w:rsidP="00654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รายการใหม่</w:t>
            </w:r>
          </w:p>
        </w:tc>
      </w:tr>
      <w:tr w:rsidR="001054DB" w:rsidRPr="0012647A" w:rsidTr="00115624">
        <w:trPr>
          <w:cantSplit/>
        </w:trPr>
        <w:tc>
          <w:tcPr>
            <w:tcW w:w="4253" w:type="dxa"/>
          </w:tcPr>
          <w:p w:rsidR="001054DB" w:rsidRPr="00F97B5D" w:rsidRDefault="001054DB" w:rsidP="00107E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งบแสดงการเปลี่ยนแปลงส่วนของผู้ถือหุ้น</w:t>
            </w:r>
          </w:p>
        </w:tc>
        <w:tc>
          <w:tcPr>
            <w:tcW w:w="1701" w:type="dxa"/>
          </w:tcPr>
          <w:p w:rsidR="001054DB" w:rsidRPr="00D13286" w:rsidRDefault="001054DB" w:rsidP="00654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1054DB" w:rsidRPr="006E327A" w:rsidRDefault="001054DB" w:rsidP="006540EF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0" w:type="dxa"/>
          </w:tcPr>
          <w:p w:rsidR="001054DB" w:rsidRPr="00D13286" w:rsidRDefault="001054DB" w:rsidP="00654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1054DB" w:rsidRPr="006E327A" w:rsidRDefault="001054DB" w:rsidP="006540EF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:rsidR="001054DB" w:rsidRPr="0012647A" w:rsidRDefault="001054DB" w:rsidP="00654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054DB" w:rsidRPr="0012647A" w:rsidTr="00115624">
        <w:trPr>
          <w:cantSplit/>
        </w:trPr>
        <w:tc>
          <w:tcPr>
            <w:tcW w:w="4253" w:type="dxa"/>
          </w:tcPr>
          <w:p w:rsidR="001054DB" w:rsidRPr="00F97B5D" w:rsidRDefault="001054DB" w:rsidP="00654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F97B5D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ยอดคงเหลือ ณ วันที่ 1 มกราคม</w:t>
            </w:r>
            <w:r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 xml:space="preserve"> 2564</w:t>
            </w:r>
          </w:p>
        </w:tc>
        <w:tc>
          <w:tcPr>
            <w:tcW w:w="1701" w:type="dxa"/>
          </w:tcPr>
          <w:p w:rsidR="001054DB" w:rsidRPr="00D13286" w:rsidRDefault="001054DB" w:rsidP="00654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1054DB" w:rsidRPr="006E327A" w:rsidRDefault="001054DB" w:rsidP="006540EF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0" w:type="dxa"/>
          </w:tcPr>
          <w:p w:rsidR="001054DB" w:rsidRPr="00D13286" w:rsidRDefault="001054DB" w:rsidP="00654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1054DB" w:rsidRPr="006E327A" w:rsidRDefault="001054DB" w:rsidP="006540EF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:rsidR="001054DB" w:rsidRPr="0012647A" w:rsidRDefault="001054DB" w:rsidP="00654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054DB" w:rsidRPr="000178F8" w:rsidTr="00115624">
        <w:trPr>
          <w:cantSplit/>
        </w:trPr>
        <w:tc>
          <w:tcPr>
            <w:tcW w:w="4253" w:type="dxa"/>
          </w:tcPr>
          <w:p w:rsidR="001054DB" w:rsidRDefault="001054DB" w:rsidP="00654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กำไรสะสมยังไม่ได้จัดสรร</w:t>
            </w:r>
          </w:p>
        </w:tc>
        <w:tc>
          <w:tcPr>
            <w:tcW w:w="1701" w:type="dxa"/>
          </w:tcPr>
          <w:p w:rsidR="001054DB" w:rsidRPr="000178F8" w:rsidRDefault="001054DB" w:rsidP="00654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178F8">
              <w:rPr>
                <w:rFonts w:ascii="Angsana New" w:hAnsi="Angsana New"/>
                <w:bCs/>
                <w:sz w:val="30"/>
                <w:szCs w:val="30"/>
              </w:rPr>
              <w:t>280,868</w:t>
            </w:r>
          </w:p>
        </w:tc>
        <w:tc>
          <w:tcPr>
            <w:tcW w:w="284" w:type="dxa"/>
          </w:tcPr>
          <w:p w:rsidR="001054DB" w:rsidRPr="006E327A" w:rsidRDefault="001054DB" w:rsidP="006540EF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0" w:type="dxa"/>
          </w:tcPr>
          <w:p w:rsidR="001054DB" w:rsidRPr="000178F8" w:rsidRDefault="001054DB" w:rsidP="00654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178F8">
              <w:rPr>
                <w:rFonts w:ascii="Angsana New" w:hAnsi="Angsana New"/>
                <w:bCs/>
                <w:sz w:val="30"/>
                <w:szCs w:val="30"/>
              </w:rPr>
              <w:t>8,983</w:t>
            </w:r>
          </w:p>
        </w:tc>
        <w:tc>
          <w:tcPr>
            <w:tcW w:w="284" w:type="dxa"/>
          </w:tcPr>
          <w:p w:rsidR="001054DB" w:rsidRPr="006E327A" w:rsidRDefault="001054DB" w:rsidP="006540EF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:rsidR="001054DB" w:rsidRPr="000178F8" w:rsidRDefault="001054DB" w:rsidP="00654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289</w:t>
            </w:r>
            <w:r w:rsidRPr="000178F8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851</w:t>
            </w:r>
          </w:p>
        </w:tc>
      </w:tr>
      <w:tr w:rsidR="001054DB" w:rsidTr="00115624">
        <w:trPr>
          <w:cantSplit/>
        </w:trPr>
        <w:tc>
          <w:tcPr>
            <w:tcW w:w="4253" w:type="dxa"/>
          </w:tcPr>
          <w:p w:rsidR="001054DB" w:rsidRDefault="001054DB" w:rsidP="00654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องค์ประกอบอื่นของส่วนของผู้ถือหุ้น</w:t>
            </w:r>
          </w:p>
        </w:tc>
        <w:tc>
          <w:tcPr>
            <w:tcW w:w="1701" w:type="dxa"/>
          </w:tcPr>
          <w:p w:rsidR="001054DB" w:rsidRPr="000178F8" w:rsidRDefault="001054DB" w:rsidP="00654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1054DB" w:rsidRPr="006E327A" w:rsidRDefault="001054DB" w:rsidP="006540EF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0" w:type="dxa"/>
          </w:tcPr>
          <w:p w:rsidR="001054DB" w:rsidRPr="00386FDD" w:rsidRDefault="001054DB" w:rsidP="00654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1054DB" w:rsidRPr="006E327A" w:rsidRDefault="001054DB" w:rsidP="006540EF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:rsidR="001054DB" w:rsidRDefault="001054DB" w:rsidP="00654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054DB" w:rsidTr="00115624">
        <w:trPr>
          <w:cantSplit/>
        </w:trPr>
        <w:tc>
          <w:tcPr>
            <w:tcW w:w="4253" w:type="dxa"/>
          </w:tcPr>
          <w:p w:rsidR="001054DB" w:rsidRPr="00F97B5D" w:rsidRDefault="001054DB" w:rsidP="00654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F97B5D">
              <w:rPr>
                <w:rFonts w:ascii="Angsana New" w:hAnsi="Angsana New" w:hint="cs"/>
                <w:b/>
                <w:sz w:val="30"/>
                <w:szCs w:val="30"/>
                <w:cs/>
              </w:rPr>
              <w:t>-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</w:t>
            </w:r>
            <w:r w:rsidRPr="00F97B5D">
              <w:rPr>
                <w:rFonts w:ascii="Angsana New" w:hAnsi="Angsana New" w:hint="cs"/>
                <w:b/>
                <w:sz w:val="30"/>
                <w:szCs w:val="30"/>
                <w:cs/>
              </w:rPr>
              <w:t>ขาดทุนจากการวัดมูลค่าใหม่ของ</w:t>
            </w:r>
          </w:p>
        </w:tc>
        <w:tc>
          <w:tcPr>
            <w:tcW w:w="1701" w:type="dxa"/>
          </w:tcPr>
          <w:p w:rsidR="001054DB" w:rsidRPr="000178F8" w:rsidRDefault="001054DB" w:rsidP="00654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1054DB" w:rsidRPr="006E327A" w:rsidRDefault="001054DB" w:rsidP="006540EF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0" w:type="dxa"/>
          </w:tcPr>
          <w:p w:rsidR="001054DB" w:rsidRDefault="001054DB" w:rsidP="00654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1054DB" w:rsidRPr="006E327A" w:rsidRDefault="001054DB" w:rsidP="006540EF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:rsidR="001054DB" w:rsidRDefault="001054DB" w:rsidP="00654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054DB" w:rsidRPr="000178F8" w:rsidTr="00115624">
        <w:trPr>
          <w:cantSplit/>
        </w:trPr>
        <w:tc>
          <w:tcPr>
            <w:tcW w:w="4253" w:type="dxa"/>
          </w:tcPr>
          <w:p w:rsidR="001054DB" w:rsidRPr="00F97B5D" w:rsidRDefault="001054DB" w:rsidP="00654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  </w:t>
            </w:r>
            <w:r w:rsidRPr="00F97B5D">
              <w:rPr>
                <w:rFonts w:ascii="Angsana New" w:hAnsi="Angsana New" w:hint="cs"/>
                <w:b/>
                <w:sz w:val="30"/>
                <w:szCs w:val="30"/>
                <w:cs/>
              </w:rPr>
              <w:t>ผลประโยชน์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ตอบแทนพนักงานที่กำหนดไว้</w:t>
            </w:r>
          </w:p>
        </w:tc>
        <w:tc>
          <w:tcPr>
            <w:tcW w:w="1701" w:type="dxa"/>
          </w:tcPr>
          <w:p w:rsidR="001054DB" w:rsidRPr="001D7899" w:rsidRDefault="001054DB" w:rsidP="00654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D7899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1054DB" w:rsidRPr="006E327A" w:rsidRDefault="001054DB" w:rsidP="006540EF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0" w:type="dxa"/>
          </w:tcPr>
          <w:p w:rsidR="001054DB" w:rsidRPr="000178F8" w:rsidRDefault="001054DB" w:rsidP="00654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978"/>
              </w:tabs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178F8">
              <w:rPr>
                <w:rFonts w:ascii="Angsana New" w:hAnsi="Angsana New"/>
                <w:bCs/>
                <w:sz w:val="30"/>
                <w:szCs w:val="30"/>
              </w:rPr>
              <w:t>(8,983)</w:t>
            </w:r>
          </w:p>
        </w:tc>
        <w:tc>
          <w:tcPr>
            <w:tcW w:w="284" w:type="dxa"/>
          </w:tcPr>
          <w:p w:rsidR="001054DB" w:rsidRPr="000178F8" w:rsidRDefault="001054DB" w:rsidP="006540EF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5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559" w:type="dxa"/>
          </w:tcPr>
          <w:p w:rsidR="001054DB" w:rsidRPr="000178F8" w:rsidRDefault="001054DB" w:rsidP="00654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978"/>
              </w:tabs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178F8">
              <w:rPr>
                <w:rFonts w:ascii="Angsana New" w:hAnsi="Angsana New"/>
                <w:bCs/>
                <w:sz w:val="30"/>
                <w:szCs w:val="30"/>
              </w:rPr>
              <w:t>(8,983)</w:t>
            </w:r>
          </w:p>
        </w:tc>
      </w:tr>
    </w:tbl>
    <w:p w:rsidR="00D0390B" w:rsidRDefault="00D0390B" w:rsidP="00663ABA">
      <w:pPr>
        <w:pStyle w:val="NoSpacing"/>
        <w:rPr>
          <w:rFonts w:ascii="Angsana New" w:hAnsi="Angsana New"/>
          <w:i/>
          <w:iCs/>
          <w:szCs w:val="30"/>
        </w:rPr>
      </w:pPr>
    </w:p>
    <w:tbl>
      <w:tblPr>
        <w:tblW w:w="9781" w:type="dxa"/>
        <w:tblInd w:w="108" w:type="dxa"/>
        <w:tblLayout w:type="fixed"/>
        <w:tblLook w:val="0000"/>
      </w:tblPr>
      <w:tblGrid>
        <w:gridCol w:w="4395"/>
        <w:gridCol w:w="1559"/>
        <w:gridCol w:w="284"/>
        <w:gridCol w:w="1701"/>
        <w:gridCol w:w="284"/>
        <w:gridCol w:w="1558"/>
      </w:tblGrid>
      <w:tr w:rsidR="0007409D" w:rsidTr="0007409D">
        <w:trPr>
          <w:cantSplit/>
        </w:trPr>
        <w:tc>
          <w:tcPr>
            <w:tcW w:w="4395" w:type="dxa"/>
          </w:tcPr>
          <w:p w:rsidR="0007409D" w:rsidRPr="00E9777E" w:rsidRDefault="0007409D" w:rsidP="00AE5B33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5386" w:type="dxa"/>
            <w:gridSpan w:val="5"/>
          </w:tcPr>
          <w:p w:rsidR="0007409D" w:rsidRDefault="0007409D" w:rsidP="00AE5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 (พันบาท)</w:t>
            </w:r>
          </w:p>
        </w:tc>
      </w:tr>
      <w:tr w:rsidR="00115624" w:rsidTr="0007409D">
        <w:trPr>
          <w:cantSplit/>
        </w:trPr>
        <w:tc>
          <w:tcPr>
            <w:tcW w:w="4395" w:type="dxa"/>
          </w:tcPr>
          <w:p w:rsidR="00115624" w:rsidRPr="00E9777E" w:rsidRDefault="00115624" w:rsidP="00AE5B33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115624" w:rsidRDefault="00115624" w:rsidP="00AE5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ตามรายงาน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115624" w:rsidRPr="00F51F88" w:rsidRDefault="00115624" w:rsidP="00AE5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115624" w:rsidRDefault="00115624" w:rsidP="00AE5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จัดประเภท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115624" w:rsidRPr="00F51F88" w:rsidRDefault="00115624" w:rsidP="00AE5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8" w:type="dxa"/>
            <w:tcBorders>
              <w:top w:val="single" w:sz="4" w:space="0" w:color="auto"/>
            </w:tcBorders>
          </w:tcPr>
          <w:p w:rsidR="00115624" w:rsidRDefault="00115624" w:rsidP="00107E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หลังจัดประเภท</w:t>
            </w:r>
          </w:p>
        </w:tc>
      </w:tr>
      <w:tr w:rsidR="00115624" w:rsidRPr="00F51F88" w:rsidTr="0007409D">
        <w:trPr>
          <w:cantSplit/>
        </w:trPr>
        <w:tc>
          <w:tcPr>
            <w:tcW w:w="4395" w:type="dxa"/>
          </w:tcPr>
          <w:p w:rsidR="00115624" w:rsidRPr="00E9777E" w:rsidRDefault="00115624" w:rsidP="00AE5B33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115624" w:rsidRPr="00F51F88" w:rsidRDefault="00115624" w:rsidP="00AE5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ครั้งก่อน</w:t>
            </w:r>
          </w:p>
        </w:tc>
        <w:tc>
          <w:tcPr>
            <w:tcW w:w="284" w:type="dxa"/>
          </w:tcPr>
          <w:p w:rsidR="00115624" w:rsidRPr="00F51F88" w:rsidRDefault="00115624" w:rsidP="00AE5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115624" w:rsidRPr="00F51F88" w:rsidRDefault="00115624" w:rsidP="00AE5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รายการใหม่</w:t>
            </w:r>
          </w:p>
        </w:tc>
        <w:tc>
          <w:tcPr>
            <w:tcW w:w="284" w:type="dxa"/>
          </w:tcPr>
          <w:p w:rsidR="00115624" w:rsidRPr="00F51F88" w:rsidRDefault="00115624" w:rsidP="00AE5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8" w:type="dxa"/>
            <w:tcBorders>
              <w:bottom w:val="single" w:sz="4" w:space="0" w:color="auto"/>
            </w:tcBorders>
          </w:tcPr>
          <w:p w:rsidR="00115624" w:rsidRPr="00F51F88" w:rsidRDefault="00115624" w:rsidP="00107E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รายการใหม่</w:t>
            </w:r>
          </w:p>
        </w:tc>
      </w:tr>
      <w:tr w:rsidR="001054DB" w:rsidRPr="0012647A" w:rsidTr="0007409D">
        <w:trPr>
          <w:cantSplit/>
        </w:trPr>
        <w:tc>
          <w:tcPr>
            <w:tcW w:w="4395" w:type="dxa"/>
          </w:tcPr>
          <w:p w:rsidR="001054DB" w:rsidRPr="00F97B5D" w:rsidRDefault="001054DB" w:rsidP="00107E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งบแสดงการเปลี่ยนแปลงส่วนของผู้ถือหุ้น</w:t>
            </w:r>
          </w:p>
        </w:tc>
        <w:tc>
          <w:tcPr>
            <w:tcW w:w="1559" w:type="dxa"/>
          </w:tcPr>
          <w:p w:rsidR="001054DB" w:rsidRPr="000178F8" w:rsidRDefault="001054DB" w:rsidP="00017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978"/>
              </w:tabs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1054DB" w:rsidRPr="000178F8" w:rsidRDefault="001054DB" w:rsidP="000178F8">
            <w:pPr>
              <w:pStyle w:val="a1"/>
              <w:tabs>
                <w:tab w:val="left" w:pos="0"/>
                <w:tab w:val="decimal" w:pos="882"/>
                <w:tab w:val="left" w:pos="978"/>
              </w:tabs>
              <w:spacing w:line="240" w:lineRule="atLeast"/>
              <w:ind w:right="0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</w:tcPr>
          <w:p w:rsidR="001054DB" w:rsidRPr="000178F8" w:rsidRDefault="001054DB" w:rsidP="00017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978"/>
              </w:tabs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1054DB" w:rsidRPr="000178F8" w:rsidRDefault="001054DB" w:rsidP="000178F8">
            <w:pPr>
              <w:pStyle w:val="a1"/>
              <w:tabs>
                <w:tab w:val="left" w:pos="0"/>
                <w:tab w:val="decimal" w:pos="882"/>
                <w:tab w:val="left" w:pos="978"/>
              </w:tabs>
              <w:spacing w:line="240" w:lineRule="atLeast"/>
              <w:ind w:right="0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558" w:type="dxa"/>
          </w:tcPr>
          <w:p w:rsidR="001054DB" w:rsidRPr="000178F8" w:rsidRDefault="001054DB" w:rsidP="00017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978"/>
              </w:tabs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1054DB" w:rsidRPr="0012647A" w:rsidTr="0007409D">
        <w:trPr>
          <w:cantSplit/>
        </w:trPr>
        <w:tc>
          <w:tcPr>
            <w:tcW w:w="4395" w:type="dxa"/>
          </w:tcPr>
          <w:p w:rsidR="001054DB" w:rsidRPr="00F97B5D" w:rsidRDefault="001054DB" w:rsidP="00AE5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F97B5D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ยอดคงเหลือ ณ วันที่ 1 มกราคม</w:t>
            </w:r>
            <w:r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 xml:space="preserve"> 2563</w:t>
            </w:r>
          </w:p>
        </w:tc>
        <w:tc>
          <w:tcPr>
            <w:tcW w:w="1559" w:type="dxa"/>
          </w:tcPr>
          <w:p w:rsidR="001054DB" w:rsidRPr="000178F8" w:rsidRDefault="001054DB" w:rsidP="00017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978"/>
              </w:tabs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1054DB" w:rsidRPr="000178F8" w:rsidRDefault="001054DB" w:rsidP="000178F8">
            <w:pPr>
              <w:pStyle w:val="a1"/>
              <w:tabs>
                <w:tab w:val="left" w:pos="0"/>
                <w:tab w:val="decimal" w:pos="882"/>
                <w:tab w:val="left" w:pos="978"/>
              </w:tabs>
              <w:spacing w:line="240" w:lineRule="atLeast"/>
              <w:ind w:right="0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</w:tcPr>
          <w:p w:rsidR="001054DB" w:rsidRPr="000178F8" w:rsidRDefault="001054DB" w:rsidP="00017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978"/>
              </w:tabs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1054DB" w:rsidRPr="000178F8" w:rsidRDefault="001054DB" w:rsidP="000178F8">
            <w:pPr>
              <w:pStyle w:val="a1"/>
              <w:tabs>
                <w:tab w:val="left" w:pos="0"/>
                <w:tab w:val="decimal" w:pos="882"/>
                <w:tab w:val="left" w:pos="978"/>
              </w:tabs>
              <w:spacing w:line="240" w:lineRule="atLeast"/>
              <w:ind w:right="0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558" w:type="dxa"/>
          </w:tcPr>
          <w:p w:rsidR="001054DB" w:rsidRPr="000178F8" w:rsidRDefault="001054DB" w:rsidP="00017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978"/>
              </w:tabs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1054DB" w:rsidTr="0007409D">
        <w:trPr>
          <w:cantSplit/>
        </w:trPr>
        <w:tc>
          <w:tcPr>
            <w:tcW w:w="4395" w:type="dxa"/>
          </w:tcPr>
          <w:p w:rsidR="001054DB" w:rsidRDefault="001054DB" w:rsidP="00AE5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กำไรสะสมยังไม่ได้จัดสรร</w:t>
            </w:r>
          </w:p>
        </w:tc>
        <w:tc>
          <w:tcPr>
            <w:tcW w:w="1559" w:type="dxa"/>
          </w:tcPr>
          <w:p w:rsidR="001054DB" w:rsidRPr="000178F8" w:rsidRDefault="001054DB" w:rsidP="00017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178F8">
              <w:rPr>
                <w:rFonts w:ascii="Angsana New" w:hAnsi="Angsana New"/>
                <w:bCs/>
                <w:sz w:val="30"/>
                <w:szCs w:val="30"/>
              </w:rPr>
              <w:t>91,302</w:t>
            </w:r>
          </w:p>
        </w:tc>
        <w:tc>
          <w:tcPr>
            <w:tcW w:w="284" w:type="dxa"/>
          </w:tcPr>
          <w:p w:rsidR="001054DB" w:rsidRPr="000178F8" w:rsidRDefault="001054DB" w:rsidP="000178F8">
            <w:pPr>
              <w:pStyle w:val="a1"/>
              <w:tabs>
                <w:tab w:val="decimal" w:pos="882"/>
              </w:tabs>
              <w:spacing w:line="240" w:lineRule="atLeast"/>
              <w:ind w:left="-108" w:right="5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</w:tcPr>
          <w:p w:rsidR="001054DB" w:rsidRPr="000178F8" w:rsidRDefault="001054DB" w:rsidP="00017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178F8">
              <w:rPr>
                <w:rFonts w:ascii="Angsana New" w:hAnsi="Angsana New"/>
                <w:bCs/>
                <w:sz w:val="30"/>
                <w:szCs w:val="30"/>
              </w:rPr>
              <w:t>5,942</w:t>
            </w:r>
          </w:p>
        </w:tc>
        <w:tc>
          <w:tcPr>
            <w:tcW w:w="284" w:type="dxa"/>
          </w:tcPr>
          <w:p w:rsidR="001054DB" w:rsidRPr="000178F8" w:rsidRDefault="001054DB" w:rsidP="000178F8">
            <w:pPr>
              <w:pStyle w:val="a1"/>
              <w:tabs>
                <w:tab w:val="decimal" w:pos="882"/>
              </w:tabs>
              <w:spacing w:line="240" w:lineRule="atLeast"/>
              <w:ind w:left="-108" w:right="5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558" w:type="dxa"/>
          </w:tcPr>
          <w:p w:rsidR="001054DB" w:rsidRPr="000178F8" w:rsidRDefault="001054DB" w:rsidP="00017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178F8">
              <w:rPr>
                <w:rFonts w:ascii="Angsana New" w:hAnsi="Angsana New"/>
                <w:bCs/>
                <w:sz w:val="30"/>
                <w:szCs w:val="30"/>
              </w:rPr>
              <w:t>97,244</w:t>
            </w:r>
          </w:p>
        </w:tc>
      </w:tr>
      <w:tr w:rsidR="001054DB" w:rsidTr="0007409D">
        <w:trPr>
          <w:cantSplit/>
        </w:trPr>
        <w:tc>
          <w:tcPr>
            <w:tcW w:w="4395" w:type="dxa"/>
          </w:tcPr>
          <w:p w:rsidR="001054DB" w:rsidRDefault="001054DB" w:rsidP="00AE5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องค์ประกอบอื่นของส่วนของผู้ถือหุ้น</w:t>
            </w:r>
          </w:p>
        </w:tc>
        <w:tc>
          <w:tcPr>
            <w:tcW w:w="1559" w:type="dxa"/>
          </w:tcPr>
          <w:p w:rsidR="001054DB" w:rsidRDefault="001054DB" w:rsidP="00AE5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1054DB" w:rsidRPr="006E327A" w:rsidRDefault="001054DB" w:rsidP="00AE5B33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1054DB" w:rsidRDefault="001054DB" w:rsidP="00AE5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1054DB" w:rsidRPr="006E327A" w:rsidRDefault="001054DB" w:rsidP="00AE5B33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8" w:type="dxa"/>
          </w:tcPr>
          <w:p w:rsidR="001054DB" w:rsidRDefault="001054DB" w:rsidP="00AE5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054DB" w:rsidTr="0007409D">
        <w:trPr>
          <w:cantSplit/>
        </w:trPr>
        <w:tc>
          <w:tcPr>
            <w:tcW w:w="4395" w:type="dxa"/>
          </w:tcPr>
          <w:p w:rsidR="001054DB" w:rsidRPr="00F97B5D" w:rsidRDefault="001054DB" w:rsidP="00AE5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F97B5D">
              <w:rPr>
                <w:rFonts w:ascii="Angsana New" w:hAnsi="Angsana New" w:hint="cs"/>
                <w:b/>
                <w:sz w:val="30"/>
                <w:szCs w:val="30"/>
                <w:cs/>
              </w:rPr>
              <w:t>-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</w:t>
            </w:r>
            <w:r w:rsidRPr="00F97B5D">
              <w:rPr>
                <w:rFonts w:ascii="Angsana New" w:hAnsi="Angsana New" w:hint="cs"/>
                <w:b/>
                <w:sz w:val="30"/>
                <w:szCs w:val="30"/>
                <w:cs/>
              </w:rPr>
              <w:t>ขาดทุนจากการวัดมูลค่าใหม่ของ</w:t>
            </w:r>
          </w:p>
        </w:tc>
        <w:tc>
          <w:tcPr>
            <w:tcW w:w="1559" w:type="dxa"/>
          </w:tcPr>
          <w:p w:rsidR="001054DB" w:rsidRDefault="001054DB" w:rsidP="00AE5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1054DB" w:rsidRPr="006E327A" w:rsidRDefault="001054DB" w:rsidP="00AE5B33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1054DB" w:rsidRDefault="001054DB" w:rsidP="00AE5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1054DB" w:rsidRPr="006E327A" w:rsidRDefault="001054DB" w:rsidP="00AE5B33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8" w:type="dxa"/>
          </w:tcPr>
          <w:p w:rsidR="001054DB" w:rsidRDefault="001054DB" w:rsidP="00AE5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054DB" w:rsidTr="0007409D">
        <w:trPr>
          <w:cantSplit/>
        </w:trPr>
        <w:tc>
          <w:tcPr>
            <w:tcW w:w="4395" w:type="dxa"/>
          </w:tcPr>
          <w:p w:rsidR="001054DB" w:rsidRPr="00F97B5D" w:rsidRDefault="001054DB" w:rsidP="00AE5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  </w:t>
            </w:r>
            <w:r w:rsidRPr="00F97B5D">
              <w:rPr>
                <w:rFonts w:ascii="Angsana New" w:hAnsi="Angsana New" w:hint="cs"/>
                <w:b/>
                <w:sz w:val="30"/>
                <w:szCs w:val="30"/>
                <w:cs/>
              </w:rPr>
              <w:t>ผลประโยชน์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ตอบแทนพนักงานที่กำหนดไว้</w:t>
            </w:r>
          </w:p>
        </w:tc>
        <w:tc>
          <w:tcPr>
            <w:tcW w:w="1559" w:type="dxa"/>
          </w:tcPr>
          <w:p w:rsidR="001054DB" w:rsidRPr="001D7899" w:rsidRDefault="001054DB" w:rsidP="00AE5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D7899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1054DB" w:rsidRPr="006E327A" w:rsidRDefault="001054DB" w:rsidP="00AE5B33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1054DB" w:rsidRPr="000178F8" w:rsidRDefault="001054DB" w:rsidP="00017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978"/>
              </w:tabs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178F8">
              <w:rPr>
                <w:rFonts w:ascii="Angsana New" w:hAnsi="Angsana New"/>
                <w:bCs/>
                <w:sz w:val="30"/>
                <w:szCs w:val="30"/>
              </w:rPr>
              <w:t>(5,942)</w:t>
            </w:r>
          </w:p>
        </w:tc>
        <w:tc>
          <w:tcPr>
            <w:tcW w:w="284" w:type="dxa"/>
          </w:tcPr>
          <w:p w:rsidR="001054DB" w:rsidRPr="000178F8" w:rsidRDefault="001054DB" w:rsidP="000178F8">
            <w:pPr>
              <w:pStyle w:val="a1"/>
              <w:tabs>
                <w:tab w:val="left" w:pos="0"/>
                <w:tab w:val="decimal" w:pos="882"/>
                <w:tab w:val="left" w:pos="978"/>
              </w:tabs>
              <w:spacing w:line="240" w:lineRule="atLeast"/>
              <w:ind w:right="0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558" w:type="dxa"/>
          </w:tcPr>
          <w:p w:rsidR="001054DB" w:rsidRPr="000178F8" w:rsidRDefault="001054DB" w:rsidP="00017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978"/>
              </w:tabs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178F8">
              <w:rPr>
                <w:rFonts w:ascii="Angsana New" w:hAnsi="Angsana New"/>
                <w:bCs/>
                <w:sz w:val="30"/>
                <w:szCs w:val="30"/>
              </w:rPr>
              <w:t>(5,942)</w:t>
            </w:r>
          </w:p>
        </w:tc>
      </w:tr>
    </w:tbl>
    <w:p w:rsidR="0007409D" w:rsidRDefault="0007409D" w:rsidP="00663ABA">
      <w:pPr>
        <w:pStyle w:val="NoSpacing"/>
        <w:rPr>
          <w:rFonts w:ascii="Angsana New" w:hAnsi="Angsana New"/>
          <w:i/>
          <w:iCs/>
          <w:szCs w:val="30"/>
        </w:rPr>
      </w:pPr>
    </w:p>
    <w:p w:rsidR="00D0390B" w:rsidRPr="00D0390B" w:rsidRDefault="00D0390B" w:rsidP="00663ABA">
      <w:pPr>
        <w:pStyle w:val="NoSpacing"/>
        <w:rPr>
          <w:rFonts w:ascii="Angsana New" w:hAnsi="Angsana New"/>
          <w:i/>
          <w:iCs/>
          <w:sz w:val="16"/>
          <w:szCs w:val="16"/>
        </w:rPr>
      </w:pPr>
    </w:p>
    <w:tbl>
      <w:tblPr>
        <w:tblW w:w="9781" w:type="dxa"/>
        <w:tblInd w:w="108" w:type="dxa"/>
        <w:tblLayout w:type="fixed"/>
        <w:tblLook w:val="0000"/>
      </w:tblPr>
      <w:tblGrid>
        <w:gridCol w:w="4395"/>
        <w:gridCol w:w="1559"/>
        <w:gridCol w:w="284"/>
        <w:gridCol w:w="1701"/>
        <w:gridCol w:w="284"/>
        <w:gridCol w:w="1558"/>
      </w:tblGrid>
      <w:tr w:rsidR="0007409D" w:rsidTr="00AE5B33">
        <w:trPr>
          <w:cantSplit/>
        </w:trPr>
        <w:tc>
          <w:tcPr>
            <w:tcW w:w="4395" w:type="dxa"/>
          </w:tcPr>
          <w:p w:rsidR="0007409D" w:rsidRPr="00E9777E" w:rsidRDefault="0007409D" w:rsidP="00AE5B33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5386" w:type="dxa"/>
            <w:gridSpan w:val="5"/>
          </w:tcPr>
          <w:p w:rsidR="0007409D" w:rsidRDefault="0007409D" w:rsidP="00AE5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 (พันบาท)</w:t>
            </w:r>
          </w:p>
        </w:tc>
      </w:tr>
      <w:tr w:rsidR="00115624" w:rsidTr="00AE5B33">
        <w:trPr>
          <w:cantSplit/>
        </w:trPr>
        <w:tc>
          <w:tcPr>
            <w:tcW w:w="4395" w:type="dxa"/>
          </w:tcPr>
          <w:p w:rsidR="00115624" w:rsidRPr="00E9777E" w:rsidRDefault="00115624" w:rsidP="00AE5B33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115624" w:rsidRDefault="00115624" w:rsidP="00AE5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ตามรายงาน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115624" w:rsidRPr="00F51F88" w:rsidRDefault="00115624" w:rsidP="00AE5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115624" w:rsidRDefault="00115624" w:rsidP="00AE5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จัดประเภท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115624" w:rsidRPr="00F51F88" w:rsidRDefault="00115624" w:rsidP="00AE5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8" w:type="dxa"/>
            <w:tcBorders>
              <w:top w:val="single" w:sz="4" w:space="0" w:color="auto"/>
            </w:tcBorders>
          </w:tcPr>
          <w:p w:rsidR="00115624" w:rsidRDefault="00115624" w:rsidP="00107E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หลังจัดประเภท</w:t>
            </w:r>
          </w:p>
        </w:tc>
      </w:tr>
      <w:tr w:rsidR="00115624" w:rsidRPr="00F51F88" w:rsidTr="00AE5B33">
        <w:trPr>
          <w:cantSplit/>
        </w:trPr>
        <w:tc>
          <w:tcPr>
            <w:tcW w:w="4395" w:type="dxa"/>
          </w:tcPr>
          <w:p w:rsidR="00115624" w:rsidRPr="00E9777E" w:rsidRDefault="00115624" w:rsidP="00AE5B33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115624" w:rsidRPr="00F51F88" w:rsidRDefault="00115624" w:rsidP="00AE5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ครั้งก่อน</w:t>
            </w:r>
          </w:p>
        </w:tc>
        <w:tc>
          <w:tcPr>
            <w:tcW w:w="284" w:type="dxa"/>
          </w:tcPr>
          <w:p w:rsidR="00115624" w:rsidRPr="00F51F88" w:rsidRDefault="00115624" w:rsidP="00AE5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115624" w:rsidRPr="00F51F88" w:rsidRDefault="00115624" w:rsidP="00AE5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รายการใหม่</w:t>
            </w:r>
          </w:p>
        </w:tc>
        <w:tc>
          <w:tcPr>
            <w:tcW w:w="284" w:type="dxa"/>
          </w:tcPr>
          <w:p w:rsidR="00115624" w:rsidRPr="00F51F88" w:rsidRDefault="00115624" w:rsidP="00AE5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8" w:type="dxa"/>
            <w:tcBorders>
              <w:bottom w:val="single" w:sz="4" w:space="0" w:color="auto"/>
            </w:tcBorders>
          </w:tcPr>
          <w:p w:rsidR="00115624" w:rsidRPr="00F51F88" w:rsidRDefault="00115624" w:rsidP="00107E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รายการใหม่</w:t>
            </w:r>
          </w:p>
        </w:tc>
      </w:tr>
      <w:tr w:rsidR="001054DB" w:rsidRPr="0012647A" w:rsidTr="00AE5B33">
        <w:trPr>
          <w:cantSplit/>
        </w:trPr>
        <w:tc>
          <w:tcPr>
            <w:tcW w:w="4395" w:type="dxa"/>
          </w:tcPr>
          <w:p w:rsidR="001054DB" w:rsidRPr="00F97B5D" w:rsidRDefault="001054DB" w:rsidP="00107E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งบแสดงการเปลี่ยนแปลงส่วนของผู้ถือหุ้น</w:t>
            </w:r>
          </w:p>
        </w:tc>
        <w:tc>
          <w:tcPr>
            <w:tcW w:w="1559" w:type="dxa"/>
          </w:tcPr>
          <w:p w:rsidR="001054DB" w:rsidRPr="00D13286" w:rsidRDefault="001054DB" w:rsidP="00AE5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1054DB" w:rsidRPr="006E327A" w:rsidRDefault="001054DB" w:rsidP="00AE5B33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1054DB" w:rsidRPr="00D13286" w:rsidRDefault="001054DB" w:rsidP="00AE5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1054DB" w:rsidRPr="006E327A" w:rsidRDefault="001054DB" w:rsidP="00AE5B33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8" w:type="dxa"/>
          </w:tcPr>
          <w:p w:rsidR="001054DB" w:rsidRPr="0012647A" w:rsidRDefault="001054DB" w:rsidP="00AE5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054DB" w:rsidRPr="0012647A" w:rsidTr="00AE5B33">
        <w:trPr>
          <w:cantSplit/>
        </w:trPr>
        <w:tc>
          <w:tcPr>
            <w:tcW w:w="4395" w:type="dxa"/>
          </w:tcPr>
          <w:p w:rsidR="001054DB" w:rsidRPr="00F97B5D" w:rsidRDefault="001054DB" w:rsidP="00AE5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F97B5D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ยอดคงเหลือ ณ วันที่ 1 มกราคม</w:t>
            </w:r>
            <w:r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 xml:space="preserve"> 2564</w:t>
            </w:r>
          </w:p>
        </w:tc>
        <w:tc>
          <w:tcPr>
            <w:tcW w:w="1559" w:type="dxa"/>
          </w:tcPr>
          <w:p w:rsidR="001054DB" w:rsidRPr="00D13286" w:rsidRDefault="001054DB" w:rsidP="00AE5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1054DB" w:rsidRPr="006E327A" w:rsidRDefault="001054DB" w:rsidP="00AE5B33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1054DB" w:rsidRPr="00D13286" w:rsidRDefault="001054DB" w:rsidP="00AE5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1054DB" w:rsidRPr="006E327A" w:rsidRDefault="001054DB" w:rsidP="00AE5B33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8" w:type="dxa"/>
          </w:tcPr>
          <w:p w:rsidR="001054DB" w:rsidRPr="0012647A" w:rsidRDefault="001054DB" w:rsidP="00AE5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054DB" w:rsidTr="00AE5B33">
        <w:trPr>
          <w:cantSplit/>
        </w:trPr>
        <w:tc>
          <w:tcPr>
            <w:tcW w:w="4395" w:type="dxa"/>
          </w:tcPr>
          <w:p w:rsidR="001054DB" w:rsidRDefault="001054DB" w:rsidP="00AE5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กำไรสะสมยังไม่ได้จัดสรร</w:t>
            </w:r>
          </w:p>
        </w:tc>
        <w:tc>
          <w:tcPr>
            <w:tcW w:w="1559" w:type="dxa"/>
          </w:tcPr>
          <w:p w:rsidR="001054DB" w:rsidRPr="000178F8" w:rsidRDefault="001054DB" w:rsidP="00017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136</w:t>
            </w:r>
            <w:r w:rsidRPr="000178F8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769</w:t>
            </w:r>
          </w:p>
        </w:tc>
        <w:tc>
          <w:tcPr>
            <w:tcW w:w="284" w:type="dxa"/>
          </w:tcPr>
          <w:p w:rsidR="001054DB" w:rsidRPr="000178F8" w:rsidRDefault="001054DB" w:rsidP="00AE5B33">
            <w:pPr>
              <w:pStyle w:val="a1"/>
              <w:tabs>
                <w:tab w:val="decimal" w:pos="882"/>
              </w:tabs>
              <w:spacing w:line="240" w:lineRule="atLeast"/>
              <w:ind w:left="-108" w:right="5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</w:tcPr>
          <w:p w:rsidR="001054DB" w:rsidRPr="000178F8" w:rsidRDefault="001054DB" w:rsidP="00AE5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</w:t>
            </w:r>
            <w:r w:rsidRPr="000178F8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469</w:t>
            </w:r>
          </w:p>
        </w:tc>
        <w:tc>
          <w:tcPr>
            <w:tcW w:w="284" w:type="dxa"/>
          </w:tcPr>
          <w:p w:rsidR="001054DB" w:rsidRPr="000178F8" w:rsidRDefault="001054DB" w:rsidP="00AE5B33">
            <w:pPr>
              <w:pStyle w:val="a1"/>
              <w:tabs>
                <w:tab w:val="decimal" w:pos="882"/>
              </w:tabs>
              <w:spacing w:line="240" w:lineRule="atLeast"/>
              <w:ind w:left="-108" w:right="5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558" w:type="dxa"/>
          </w:tcPr>
          <w:p w:rsidR="001054DB" w:rsidRPr="000178F8" w:rsidRDefault="001054DB" w:rsidP="00017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143,238</w:t>
            </w:r>
          </w:p>
        </w:tc>
      </w:tr>
      <w:tr w:rsidR="001054DB" w:rsidTr="00AE5B33">
        <w:trPr>
          <w:cantSplit/>
        </w:trPr>
        <w:tc>
          <w:tcPr>
            <w:tcW w:w="4395" w:type="dxa"/>
          </w:tcPr>
          <w:p w:rsidR="001054DB" w:rsidRDefault="001054DB" w:rsidP="00AE5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องค์ประกอบอื่นของส่วนของผู้ถือหุ้น</w:t>
            </w:r>
          </w:p>
        </w:tc>
        <w:tc>
          <w:tcPr>
            <w:tcW w:w="1559" w:type="dxa"/>
          </w:tcPr>
          <w:p w:rsidR="001054DB" w:rsidRDefault="001054DB" w:rsidP="00AE5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1054DB" w:rsidRPr="006E327A" w:rsidRDefault="001054DB" w:rsidP="00AE5B33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1054DB" w:rsidRDefault="001054DB" w:rsidP="00AE5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1054DB" w:rsidRPr="006E327A" w:rsidRDefault="001054DB" w:rsidP="00AE5B33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8" w:type="dxa"/>
          </w:tcPr>
          <w:p w:rsidR="001054DB" w:rsidRDefault="001054DB" w:rsidP="00AE5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054DB" w:rsidTr="00AE5B33">
        <w:trPr>
          <w:cantSplit/>
        </w:trPr>
        <w:tc>
          <w:tcPr>
            <w:tcW w:w="4395" w:type="dxa"/>
          </w:tcPr>
          <w:p w:rsidR="001054DB" w:rsidRPr="00F97B5D" w:rsidRDefault="001054DB" w:rsidP="00AE5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F97B5D">
              <w:rPr>
                <w:rFonts w:ascii="Angsana New" w:hAnsi="Angsana New" w:hint="cs"/>
                <w:b/>
                <w:sz w:val="30"/>
                <w:szCs w:val="30"/>
                <w:cs/>
              </w:rPr>
              <w:t>-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</w:t>
            </w:r>
            <w:r w:rsidRPr="00F97B5D">
              <w:rPr>
                <w:rFonts w:ascii="Angsana New" w:hAnsi="Angsana New" w:hint="cs"/>
                <w:b/>
                <w:sz w:val="30"/>
                <w:szCs w:val="30"/>
                <w:cs/>
              </w:rPr>
              <w:t>ขาดทุนจากการวัดมูลค่าใหม่ของ</w:t>
            </w:r>
          </w:p>
        </w:tc>
        <w:tc>
          <w:tcPr>
            <w:tcW w:w="1559" w:type="dxa"/>
          </w:tcPr>
          <w:p w:rsidR="001054DB" w:rsidRDefault="001054DB" w:rsidP="00AE5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1054DB" w:rsidRPr="006E327A" w:rsidRDefault="001054DB" w:rsidP="00AE5B33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1054DB" w:rsidRDefault="001054DB" w:rsidP="00AE5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1054DB" w:rsidRPr="006E327A" w:rsidRDefault="001054DB" w:rsidP="00AE5B33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8" w:type="dxa"/>
          </w:tcPr>
          <w:p w:rsidR="001054DB" w:rsidRDefault="001054DB" w:rsidP="00AE5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054DB" w:rsidTr="00AE5B33">
        <w:trPr>
          <w:cantSplit/>
        </w:trPr>
        <w:tc>
          <w:tcPr>
            <w:tcW w:w="4395" w:type="dxa"/>
          </w:tcPr>
          <w:p w:rsidR="001054DB" w:rsidRPr="00F97B5D" w:rsidRDefault="001054DB" w:rsidP="00AE5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  </w:t>
            </w:r>
            <w:r w:rsidRPr="00F97B5D">
              <w:rPr>
                <w:rFonts w:ascii="Angsana New" w:hAnsi="Angsana New" w:hint="cs"/>
                <w:b/>
                <w:sz w:val="30"/>
                <w:szCs w:val="30"/>
                <w:cs/>
              </w:rPr>
              <w:t>ผลประโยชน์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ตอบแทนพนักงานที่กำหนดไว้</w:t>
            </w:r>
          </w:p>
        </w:tc>
        <w:tc>
          <w:tcPr>
            <w:tcW w:w="1559" w:type="dxa"/>
          </w:tcPr>
          <w:p w:rsidR="001054DB" w:rsidRPr="001D7899" w:rsidRDefault="001054DB" w:rsidP="00AE5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D7899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1054DB" w:rsidRPr="006E327A" w:rsidRDefault="001054DB" w:rsidP="00AE5B33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1054DB" w:rsidRPr="000178F8" w:rsidRDefault="001054DB" w:rsidP="00AE5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978"/>
              </w:tabs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178F8">
              <w:rPr>
                <w:rFonts w:ascii="Angsana New" w:hAnsi="Angsana New"/>
                <w:bCs/>
                <w:sz w:val="30"/>
                <w:szCs w:val="30"/>
              </w:rPr>
              <w:t>(</w:t>
            </w:r>
            <w:r>
              <w:rPr>
                <w:rFonts w:ascii="Angsana New" w:hAnsi="Angsana New"/>
                <w:bCs/>
                <w:sz w:val="30"/>
                <w:szCs w:val="30"/>
              </w:rPr>
              <w:t>6,469</w:t>
            </w:r>
            <w:r w:rsidRPr="000178F8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  <w:tc>
          <w:tcPr>
            <w:tcW w:w="284" w:type="dxa"/>
          </w:tcPr>
          <w:p w:rsidR="001054DB" w:rsidRPr="000178F8" w:rsidRDefault="001054DB" w:rsidP="00AE5B33">
            <w:pPr>
              <w:pStyle w:val="a1"/>
              <w:tabs>
                <w:tab w:val="left" w:pos="0"/>
                <w:tab w:val="decimal" w:pos="882"/>
                <w:tab w:val="left" w:pos="978"/>
              </w:tabs>
              <w:spacing w:line="240" w:lineRule="atLeast"/>
              <w:ind w:right="0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558" w:type="dxa"/>
          </w:tcPr>
          <w:p w:rsidR="001054DB" w:rsidRPr="000178F8" w:rsidRDefault="001054DB" w:rsidP="00AE5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978"/>
              </w:tabs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178F8">
              <w:rPr>
                <w:rFonts w:ascii="Angsana New" w:hAnsi="Angsana New"/>
                <w:bCs/>
                <w:sz w:val="30"/>
                <w:szCs w:val="30"/>
              </w:rPr>
              <w:t>(</w:t>
            </w:r>
            <w:r>
              <w:rPr>
                <w:rFonts w:ascii="Angsana New" w:hAnsi="Angsana New"/>
                <w:bCs/>
                <w:sz w:val="30"/>
                <w:szCs w:val="30"/>
              </w:rPr>
              <w:t>6,469</w:t>
            </w:r>
            <w:r w:rsidRPr="000178F8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</w:tr>
    </w:tbl>
    <w:p w:rsidR="00D0390B" w:rsidRDefault="00D0390B" w:rsidP="00663ABA">
      <w:pPr>
        <w:pStyle w:val="NoSpacing"/>
        <w:rPr>
          <w:rFonts w:ascii="Angsana New" w:hAnsi="Angsana New"/>
          <w:i/>
          <w:iCs/>
          <w:szCs w:val="30"/>
        </w:rPr>
      </w:pPr>
    </w:p>
    <w:p w:rsidR="00663ABA" w:rsidRPr="000A6147" w:rsidRDefault="00663ABA" w:rsidP="00663ABA">
      <w:pPr>
        <w:pStyle w:val="NoSpacing"/>
        <w:rPr>
          <w:rFonts w:ascii="Angsana New" w:hAnsi="Angsana New"/>
          <w:i/>
          <w:iCs/>
          <w:szCs w:val="30"/>
        </w:rPr>
      </w:pPr>
      <w:r w:rsidRPr="000A6147">
        <w:rPr>
          <w:rFonts w:ascii="Angsana New" w:hAnsi="Angsana New"/>
          <w:i/>
          <w:iCs/>
          <w:szCs w:val="30"/>
          <w:cs/>
        </w:rPr>
        <w:t>มาตรฐานการรายงานทางการเงินที่ยังไม่ได้ใช้</w:t>
      </w:r>
    </w:p>
    <w:p w:rsidR="00663ABA" w:rsidRDefault="00663ABA" w:rsidP="00663ABA">
      <w:pPr>
        <w:pStyle w:val="NoSpacing"/>
        <w:rPr>
          <w:rFonts w:ascii="Angsana New" w:hAnsi="Angsana New"/>
          <w:sz w:val="16"/>
          <w:szCs w:val="16"/>
        </w:rPr>
      </w:pPr>
    </w:p>
    <w:p w:rsidR="00AA6217" w:rsidRPr="00C45057" w:rsidRDefault="00AA6217" w:rsidP="00AA6217">
      <w:pPr>
        <w:pStyle w:val="NoSpacing"/>
        <w:jc w:val="thaiDistribute"/>
        <w:rPr>
          <w:rFonts w:ascii="Angsana New" w:hAnsi="Angsana New"/>
          <w:szCs w:val="30"/>
          <w:cs/>
        </w:rPr>
      </w:pPr>
      <w:r w:rsidRPr="00785D7B">
        <w:rPr>
          <w:rFonts w:ascii="Angsana New" w:hAnsi="Angsana New"/>
          <w:szCs w:val="30"/>
          <w:cs/>
        </w:rPr>
        <w:t xml:space="preserve">สภาวิชาชีพบัญชีได้ออกประกาศหลายฉบับซึ่งถูกประกาศในราชกิจจานุเบกษาในระหว่างปี </w:t>
      </w:r>
      <w:r w:rsidRPr="00785D7B">
        <w:rPr>
          <w:rFonts w:ascii="Angsana New" w:hAnsi="Angsana New"/>
          <w:szCs w:val="30"/>
        </w:rPr>
        <w:t>256</w:t>
      </w:r>
      <w:r>
        <w:rPr>
          <w:rFonts w:ascii="Angsana New" w:hAnsi="Angsana New"/>
          <w:szCs w:val="30"/>
        </w:rPr>
        <w:t>4</w:t>
      </w:r>
      <w:r w:rsidRPr="00785D7B">
        <w:rPr>
          <w:rFonts w:ascii="Angsana New" w:hAnsi="Angsana New"/>
          <w:szCs w:val="30"/>
        </w:rPr>
        <w:t xml:space="preserve"> </w:t>
      </w:r>
      <w:r w:rsidRPr="00785D7B">
        <w:rPr>
          <w:rFonts w:ascii="Angsana New" w:hAnsi="Angsana New"/>
          <w:szCs w:val="30"/>
          <w:cs/>
        </w:rPr>
        <w:t>เกี่ยวกับการปรับปรุงมาตรฐานการรายงานทางการเงิน</w:t>
      </w:r>
      <w:r>
        <w:rPr>
          <w:rFonts w:ascii="Angsana New" w:hAnsi="Angsana New" w:hint="cs"/>
          <w:szCs w:val="30"/>
          <w:cs/>
        </w:rPr>
        <w:t xml:space="preserve"> </w:t>
      </w:r>
      <w:r w:rsidRPr="00785D7B">
        <w:rPr>
          <w:rFonts w:ascii="Angsana New" w:hAnsi="Angsana New"/>
          <w:szCs w:val="30"/>
          <w:cs/>
        </w:rPr>
        <w:t xml:space="preserve">ซึ่งมีผลบังคับใช้สำหรับรอบระยะเวลาบัญชีที่เริ่มต้นในหรือหลังวันที่ </w:t>
      </w:r>
      <w:r w:rsidRPr="00785D7B">
        <w:rPr>
          <w:rFonts w:ascii="Angsana New" w:hAnsi="Angsana New"/>
          <w:szCs w:val="30"/>
        </w:rPr>
        <w:t>1</w:t>
      </w:r>
      <w:r w:rsidRPr="00785D7B">
        <w:rPr>
          <w:rFonts w:ascii="Angsana New" w:hAnsi="Angsana New"/>
          <w:szCs w:val="30"/>
          <w:cs/>
        </w:rPr>
        <w:t xml:space="preserve"> มกราคม </w:t>
      </w:r>
      <w:r w:rsidRPr="00785D7B">
        <w:rPr>
          <w:rFonts w:ascii="Angsana New" w:hAnsi="Angsana New"/>
          <w:szCs w:val="30"/>
        </w:rPr>
        <w:t>25</w:t>
      </w:r>
      <w:r w:rsidRPr="00785D7B">
        <w:rPr>
          <w:rFonts w:ascii="Angsana New" w:hAnsi="Angsana New"/>
          <w:szCs w:val="30"/>
          <w:cs/>
        </w:rPr>
        <w:t>6</w:t>
      </w:r>
      <w:r>
        <w:rPr>
          <w:rFonts w:ascii="Angsana New" w:hAnsi="Angsana New" w:hint="cs"/>
          <w:szCs w:val="30"/>
          <w:cs/>
        </w:rPr>
        <w:t>5</w:t>
      </w:r>
      <w:r w:rsidRPr="00785D7B">
        <w:rPr>
          <w:rFonts w:ascii="Angsana New" w:hAnsi="Angsana New"/>
          <w:szCs w:val="30"/>
          <w:cs/>
        </w:rPr>
        <w:t xml:space="preserve"> โดย</w:t>
      </w:r>
      <w:r>
        <w:rPr>
          <w:rFonts w:ascii="Angsana New" w:hAnsi="Angsana New" w:hint="cs"/>
          <w:szCs w:val="30"/>
          <w:cs/>
        </w:rPr>
        <w:t>กลุ่ม</w:t>
      </w:r>
      <w:r>
        <w:rPr>
          <w:rFonts w:ascii="Angsana New" w:hAnsi="Angsana New"/>
          <w:szCs w:val="30"/>
          <w:cs/>
        </w:rPr>
        <w:t>บริษัท</w:t>
      </w:r>
      <w:r w:rsidRPr="00785D7B">
        <w:rPr>
          <w:rFonts w:ascii="Angsana New" w:hAnsi="Angsana New"/>
          <w:szCs w:val="30"/>
          <w:cs/>
        </w:rPr>
        <w:t>ยังไม่ได้นำมาเริ่มถือปฏิบัติในการจัดทำงบการเงินนี้และไม่มีนโยบายในการนำมาเริ่มถือปฏิบัติก่อนวันที่มีผลบังคับใช้</w:t>
      </w:r>
      <w:r>
        <w:rPr>
          <w:rFonts w:ascii="Angsana New" w:hAnsi="Angsana New"/>
          <w:szCs w:val="30"/>
        </w:rPr>
        <w:t xml:space="preserve"> </w:t>
      </w:r>
      <w:r w:rsidRPr="00B1423F">
        <w:rPr>
          <w:rFonts w:ascii="Angsana New" w:hAnsi="Angsana New"/>
          <w:szCs w:val="30"/>
          <w:cs/>
        </w:rPr>
        <w:t>ฝ่ายบริหารของ</w:t>
      </w:r>
      <w:r>
        <w:rPr>
          <w:rFonts w:ascii="Angsana New" w:hAnsi="Angsana New" w:hint="cs"/>
          <w:szCs w:val="30"/>
          <w:cs/>
        </w:rPr>
        <w:t>กลุ่ม</w:t>
      </w:r>
      <w:r w:rsidRPr="00B1423F">
        <w:rPr>
          <w:rFonts w:ascii="Angsana New" w:hAnsi="Angsana New"/>
          <w:szCs w:val="30"/>
          <w:cs/>
        </w:rPr>
        <w:t>บริษัท</w:t>
      </w:r>
      <w:r>
        <w:rPr>
          <w:rFonts w:ascii="Angsana New" w:hAnsi="Angsana New" w:hint="cs"/>
          <w:szCs w:val="30"/>
          <w:cs/>
        </w:rPr>
        <w:t>ได้ประเมินในเบื้องต้นและ</w:t>
      </w:r>
      <w:r w:rsidRPr="003827C4">
        <w:rPr>
          <w:rFonts w:ascii="Angsana New" w:hAnsi="Angsana New" w:hint="cs"/>
          <w:szCs w:val="30"/>
          <w:cs/>
        </w:rPr>
        <w:t>เชื่อว่า</w:t>
      </w:r>
      <w:r w:rsidRPr="003827C4">
        <w:rPr>
          <w:rFonts w:ascii="Angsana New" w:hAnsi="Angsana New"/>
          <w:szCs w:val="30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</w:t>
      </w:r>
      <w:r>
        <w:rPr>
          <w:rFonts w:ascii="Angsana New" w:hAnsi="Angsana New" w:hint="cs"/>
          <w:szCs w:val="30"/>
          <w:cs/>
        </w:rPr>
        <w:t>กลุ่ม</w:t>
      </w:r>
      <w:r w:rsidRPr="003827C4">
        <w:rPr>
          <w:rFonts w:ascii="Angsana New" w:hAnsi="Angsana New"/>
          <w:szCs w:val="30"/>
          <w:cs/>
        </w:rPr>
        <w:t>บริษัท</w:t>
      </w:r>
      <w:r>
        <w:rPr>
          <w:rFonts w:ascii="Angsana New" w:hAnsi="Angsana New"/>
          <w:szCs w:val="30"/>
        </w:rPr>
        <w:t xml:space="preserve"> </w:t>
      </w:r>
    </w:p>
    <w:p w:rsidR="000178F8" w:rsidRDefault="000178F8" w:rsidP="00B066D0">
      <w:pPr>
        <w:pStyle w:val="a"/>
        <w:tabs>
          <w:tab w:val="clear" w:pos="1080"/>
        </w:tabs>
        <w:ind w:left="567" w:right="-25" w:hanging="567"/>
        <w:jc w:val="both"/>
        <w:rPr>
          <w:rFonts w:ascii="Angsana New" w:hAnsi="Angsana New"/>
          <w:b/>
          <w:bCs/>
          <w:lang w:val="en-US"/>
        </w:rPr>
      </w:pPr>
    </w:p>
    <w:p w:rsidR="006540EF" w:rsidRDefault="006540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</w:rPr>
        <w:br w:type="page"/>
      </w:r>
    </w:p>
    <w:p w:rsidR="00D12E93" w:rsidRPr="00316164" w:rsidRDefault="002E5B19" w:rsidP="00B066D0">
      <w:pPr>
        <w:pStyle w:val="a"/>
        <w:tabs>
          <w:tab w:val="clear" w:pos="1080"/>
        </w:tabs>
        <w:ind w:left="567" w:right="-25" w:hanging="567"/>
        <w:jc w:val="both"/>
        <w:rPr>
          <w:rFonts w:ascii="Angsana New" w:hAnsi="Angsana New"/>
          <w:b/>
          <w:bCs/>
          <w:cs/>
        </w:rPr>
      </w:pPr>
      <w:r>
        <w:rPr>
          <w:rFonts w:ascii="Angsana New" w:hAnsi="Angsana New"/>
          <w:b/>
          <w:bCs/>
          <w:lang w:val="en-US"/>
        </w:rPr>
        <w:lastRenderedPageBreak/>
        <w:t>3</w:t>
      </w:r>
      <w:r w:rsidR="00D12E93" w:rsidRPr="00316164">
        <w:rPr>
          <w:rFonts w:ascii="Angsana New" w:hAnsi="Angsana New"/>
          <w:b/>
          <w:bCs/>
          <w:cs/>
        </w:rPr>
        <w:t>.</w:t>
      </w:r>
      <w:r w:rsidR="00D12E93">
        <w:rPr>
          <w:rFonts w:ascii="Angsana New" w:hAnsi="Angsana New" w:hint="cs"/>
          <w:b/>
          <w:bCs/>
          <w:cs/>
        </w:rPr>
        <w:tab/>
      </w:r>
      <w:r w:rsidR="00D12E93" w:rsidRPr="00316164">
        <w:rPr>
          <w:rFonts w:ascii="Angsana New" w:hAnsi="Angsana New"/>
          <w:b/>
          <w:bCs/>
          <w:cs/>
        </w:rPr>
        <w:t>สรุปนโยบายการบัญชีที่สำคัญ</w:t>
      </w:r>
    </w:p>
    <w:p w:rsidR="00D12E93" w:rsidRPr="00415A26" w:rsidRDefault="00D12E93" w:rsidP="00D12E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="Angsana New" w:hAnsi="Angsana New"/>
          <w:sz w:val="16"/>
          <w:szCs w:val="16"/>
        </w:rPr>
      </w:pPr>
    </w:p>
    <w:p w:rsidR="00D12E93" w:rsidRPr="00316164" w:rsidRDefault="00D12E93" w:rsidP="00D12E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316164">
        <w:rPr>
          <w:rFonts w:ascii="Angsana New" w:hAnsi="Angsana New"/>
          <w:b/>
          <w:bCs/>
          <w:sz w:val="30"/>
          <w:szCs w:val="30"/>
          <w:cs/>
        </w:rPr>
        <w:t>เกณฑ์ในการทำงบการเงินรวม</w:t>
      </w:r>
    </w:p>
    <w:p w:rsidR="00D12E93" w:rsidRPr="00985EB2" w:rsidRDefault="00D12E93" w:rsidP="00985EB2">
      <w:pPr>
        <w:pStyle w:val="NoSpacing"/>
        <w:rPr>
          <w:sz w:val="16"/>
          <w:szCs w:val="16"/>
          <w:cs/>
        </w:rPr>
      </w:pPr>
    </w:p>
    <w:p w:rsidR="00985EB2" w:rsidRPr="00985EB2" w:rsidRDefault="00985EB2" w:rsidP="00985EB2">
      <w:pPr>
        <w:pStyle w:val="BodyText2"/>
        <w:tabs>
          <w:tab w:val="left" w:pos="0"/>
        </w:tabs>
        <w:spacing w:line="240" w:lineRule="atLeast"/>
        <w:ind w:left="0" w:right="47" w:firstLine="0"/>
        <w:jc w:val="thaiDistribute"/>
        <w:rPr>
          <w:rFonts w:ascii="Angsana New" w:hAnsi="Angsana New"/>
          <w:sz w:val="30"/>
          <w:szCs w:val="30"/>
        </w:rPr>
      </w:pPr>
      <w:r w:rsidRPr="00985EB2">
        <w:rPr>
          <w:rFonts w:ascii="Angsana New" w:hAnsi="Angsana New"/>
          <w:sz w:val="30"/>
          <w:szCs w:val="30"/>
          <w:cs/>
        </w:rPr>
        <w:t xml:space="preserve">งบการเงินรวมประกอบด้วยงบการเงินของบริษัทและบริษัทย่อย (รวมกันเรียกว่า </w:t>
      </w:r>
      <w:r w:rsidRPr="00985EB2">
        <w:rPr>
          <w:rFonts w:ascii="Angsana New" w:hAnsi="Angsana New"/>
          <w:sz w:val="30"/>
          <w:szCs w:val="30"/>
        </w:rPr>
        <w:t>“</w:t>
      </w:r>
      <w:r w:rsidRPr="00985EB2">
        <w:rPr>
          <w:rFonts w:ascii="Angsana New" w:hAnsi="Angsana New"/>
          <w:sz w:val="30"/>
          <w:szCs w:val="30"/>
          <w:cs/>
        </w:rPr>
        <w:t>กลุ่มบริษัท</w:t>
      </w:r>
      <w:r w:rsidRPr="00985EB2">
        <w:rPr>
          <w:rFonts w:ascii="Angsana New" w:hAnsi="Angsana New"/>
          <w:sz w:val="30"/>
          <w:szCs w:val="30"/>
        </w:rPr>
        <w:t>”</w:t>
      </w:r>
      <w:r w:rsidRPr="00985EB2">
        <w:rPr>
          <w:rFonts w:ascii="Angsana New" w:hAnsi="Angsana New"/>
          <w:sz w:val="30"/>
          <w:szCs w:val="30"/>
          <w:cs/>
        </w:rPr>
        <w:t xml:space="preserve">) </w:t>
      </w:r>
    </w:p>
    <w:p w:rsidR="00985EB2" w:rsidRPr="00985EB2" w:rsidRDefault="00985EB2" w:rsidP="00985EB2">
      <w:pPr>
        <w:pStyle w:val="NoSpacing"/>
        <w:rPr>
          <w:sz w:val="16"/>
          <w:szCs w:val="16"/>
        </w:rPr>
      </w:pPr>
    </w:p>
    <w:p w:rsidR="00985EB2" w:rsidRPr="00985EB2" w:rsidRDefault="00985EB2" w:rsidP="00985EB2">
      <w:pPr>
        <w:pStyle w:val="BodyText2"/>
        <w:spacing w:line="240" w:lineRule="atLeast"/>
        <w:ind w:left="0" w:right="47" w:firstLine="0"/>
        <w:jc w:val="thaiDistribute"/>
        <w:rPr>
          <w:rFonts w:ascii="Angsana New" w:hAnsi="Angsana New"/>
          <w:sz w:val="30"/>
          <w:szCs w:val="30"/>
        </w:rPr>
      </w:pPr>
      <w:r w:rsidRPr="00985EB2">
        <w:rPr>
          <w:rFonts w:ascii="Angsana New" w:hAnsi="Angsana New"/>
          <w:sz w:val="30"/>
          <w:szCs w:val="30"/>
          <w:cs/>
        </w:rPr>
        <w:t>รายการบัญชีที่มีนัยสำคัญระหว่างบริษัทกับบริษัทย่อยได้ถูกตัดรายการในการทำงบการเงินรวมแล้ว</w:t>
      </w:r>
    </w:p>
    <w:p w:rsidR="00985EB2" w:rsidRPr="00985EB2" w:rsidRDefault="00985EB2" w:rsidP="00985EB2">
      <w:pPr>
        <w:pStyle w:val="NoSpacing"/>
        <w:rPr>
          <w:sz w:val="16"/>
          <w:szCs w:val="16"/>
          <w:cs/>
        </w:rPr>
      </w:pPr>
    </w:p>
    <w:p w:rsidR="00985EB2" w:rsidRPr="00985EB2" w:rsidRDefault="00985EB2" w:rsidP="00985E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 w:rsidRPr="00985EB2">
        <w:rPr>
          <w:rFonts w:ascii="Angsana New" w:hAnsi="Angsana New"/>
          <w:i/>
          <w:iCs/>
          <w:sz w:val="30"/>
          <w:szCs w:val="30"/>
          <w:cs/>
        </w:rPr>
        <w:t>บริษัทย่อย</w:t>
      </w:r>
    </w:p>
    <w:p w:rsidR="00985EB2" w:rsidRPr="00985EB2" w:rsidRDefault="00985EB2" w:rsidP="00985EB2">
      <w:pPr>
        <w:pStyle w:val="NoSpacing"/>
        <w:rPr>
          <w:sz w:val="16"/>
          <w:szCs w:val="16"/>
        </w:rPr>
      </w:pPr>
    </w:p>
    <w:p w:rsidR="00985EB2" w:rsidRPr="00985EB2" w:rsidRDefault="00985EB2" w:rsidP="00985EB2">
      <w:pPr>
        <w:pStyle w:val="BodyText2"/>
        <w:spacing w:line="240" w:lineRule="atLeast"/>
        <w:ind w:left="0" w:right="47" w:firstLine="0"/>
        <w:jc w:val="thaiDistribute"/>
        <w:rPr>
          <w:rFonts w:ascii="Angsana New" w:hAnsi="Angsana New"/>
          <w:sz w:val="30"/>
          <w:szCs w:val="30"/>
          <w:cs/>
        </w:rPr>
      </w:pPr>
      <w:r w:rsidRPr="00985EB2">
        <w:rPr>
          <w:rFonts w:ascii="Angsana New" w:hAnsi="Angsana New"/>
          <w:sz w:val="30"/>
          <w:szCs w:val="30"/>
          <w:cs/>
        </w:rPr>
        <w:t>บริษัทย่อยเป็นกิจการที่อยู่ภายใต้การควบคุมของบริษัท  การควบคุมเกิดขึ้นเมื่อบริษัทมีอำนาจควบคุมทั้งทางตรงหรือทางอ้อมในการกำหนดนโยบายทางการเงินและการดำเนินงานของบริษัทนั้นซึ่งรวมถึงผลตอบแทนผันแปรจากบริษัทนั้นเพื่อได้มาซึ่งประโยชน์จากกิจกรรมของบริษัทย่อย งบการเงินของบริษัทย่อยได้รวมอยู่ในงบการเงินรวมนับแต่วันที่มีการควบคุมจนถึงวันที่การควบคุมสิ้นสุดลงนโยบายการบัญชีของบริษัทย่อยได้ถูกเปลี่ยนตามความจำเป็นเพื่อให้เป็นนโยบายเดียวกันกับบริษัท</w:t>
      </w:r>
    </w:p>
    <w:p w:rsidR="00531132" w:rsidRPr="00985EB2" w:rsidRDefault="00531132" w:rsidP="00985EB2">
      <w:pPr>
        <w:pStyle w:val="BodyText2"/>
        <w:spacing w:line="240" w:lineRule="atLeast"/>
        <w:ind w:right="47"/>
        <w:jc w:val="thaiDistribute"/>
        <w:rPr>
          <w:rFonts w:ascii="Angsana New" w:hAnsi="Angsana New"/>
          <w:sz w:val="16"/>
          <w:szCs w:val="16"/>
        </w:rPr>
      </w:pPr>
    </w:p>
    <w:p w:rsidR="00985EB2" w:rsidRPr="00985EB2" w:rsidRDefault="00985EB2" w:rsidP="00985E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985EB2">
        <w:rPr>
          <w:rFonts w:ascii="Angsana New" w:hAnsi="Angsana New" w:hint="cs"/>
          <w:sz w:val="30"/>
          <w:szCs w:val="30"/>
          <w:cs/>
        </w:rPr>
        <w:t xml:space="preserve">บริษัทบันทึกบัญชีเงินลงทุนในบริษัทย่อยในงบการเงินเฉพาะกิจการด้วยวิธีราคาทุนและแสดงเงินลงทุนดังกล่าวในราคาทุนสุทธิจากค่าเผื่อการด้อยค่า (ถ้ามี) </w:t>
      </w:r>
    </w:p>
    <w:p w:rsidR="00FF5FB6" w:rsidRDefault="00FF5FB6" w:rsidP="00985E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985EB2" w:rsidRPr="00985EB2" w:rsidRDefault="00985EB2" w:rsidP="00985E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985EB2">
        <w:rPr>
          <w:rFonts w:ascii="Angsana New" w:hAnsi="Angsana New"/>
          <w:i/>
          <w:iCs/>
          <w:sz w:val="30"/>
          <w:szCs w:val="30"/>
          <w:cs/>
        </w:rPr>
        <w:t xml:space="preserve">วิธีการบัญชีสำหรับการเปลี่ยนแปลงส่วนได้เสียในบริษัทย่อยภายหลังการได้มาซึ่งอำนาจควบคุม </w:t>
      </w:r>
    </w:p>
    <w:p w:rsidR="00985EB2" w:rsidRPr="00985EB2" w:rsidRDefault="00985EB2" w:rsidP="00985E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:rsidR="00985EB2" w:rsidRPr="00985EB2" w:rsidRDefault="00985EB2" w:rsidP="00985EB2">
      <w:pPr>
        <w:pStyle w:val="BodyText2"/>
        <w:spacing w:line="240" w:lineRule="atLeast"/>
        <w:ind w:left="0" w:right="47" w:firstLine="0"/>
        <w:jc w:val="thaiDistribute"/>
        <w:rPr>
          <w:rFonts w:ascii="Angsana New" w:hAnsi="Angsana New"/>
          <w:sz w:val="30"/>
          <w:szCs w:val="30"/>
          <w:cs/>
        </w:rPr>
      </w:pPr>
      <w:r w:rsidRPr="00985EB2">
        <w:rPr>
          <w:rFonts w:ascii="Angsana New" w:hAnsi="Angsana New"/>
          <w:sz w:val="30"/>
          <w:szCs w:val="30"/>
          <w:cs/>
        </w:rPr>
        <w:t>การเปลี่ยนแปลงส่วนได้เสียของผู้ถือหุ้นบริษัทใหญ่ในบริษัทย่อยโดยที่ไม่ได้ทำให้บริษัทใหญ่สูญเสียอำนาจในการควบคุม บริษัทบันทึกส่วนเปลี่ยนแปลงดังกล่าวเป็นรายการในส่วนของผู้ถือหุ้น แต่หากการเปลี่ยนแปลงมีผลทำให้เกิดการสูญเสียอำนาจในการควบคุมบริษัทย่อย มูลค่าของส่วนได้เสียคงเหลือที่ถืออยู่จะวัดมูลค่าด้วยมูลค่ายุติธรรมและรับรู้ผลกำไรหรือขาดทุนในงบกำไรขาดทุนเบ็ดเสร็จ</w:t>
      </w:r>
    </w:p>
    <w:p w:rsidR="00BE769E" w:rsidRDefault="00BE769E" w:rsidP="0084200F">
      <w:pPr>
        <w:pStyle w:val="a2"/>
        <w:tabs>
          <w:tab w:val="clear" w:pos="1080"/>
        </w:tabs>
        <w:jc w:val="thaiDistribute"/>
        <w:rPr>
          <w:rFonts w:ascii="Angsana New" w:hAnsi="Angsana New"/>
          <w:i/>
          <w:iCs/>
          <w:lang w:val="en-US"/>
        </w:rPr>
      </w:pPr>
    </w:p>
    <w:p w:rsidR="0084200F" w:rsidRPr="00985EB2" w:rsidRDefault="0084200F" w:rsidP="0084200F">
      <w:pPr>
        <w:pStyle w:val="a2"/>
        <w:tabs>
          <w:tab w:val="clear" w:pos="1080"/>
        </w:tabs>
        <w:jc w:val="thaiDistribute"/>
        <w:rPr>
          <w:rFonts w:ascii="Angsana New" w:hAnsi="Angsana New"/>
          <w:i/>
          <w:iCs/>
          <w:lang w:val="en-US"/>
        </w:rPr>
      </w:pPr>
      <w:r w:rsidRPr="00985EB2">
        <w:rPr>
          <w:rFonts w:ascii="Angsana New" w:hAnsi="Angsana New" w:hint="cs"/>
          <w:i/>
          <w:iCs/>
          <w:cs/>
          <w:lang w:val="en-US"/>
        </w:rPr>
        <w:t>บริษัทร่วม</w:t>
      </w:r>
    </w:p>
    <w:p w:rsidR="0084200F" w:rsidRPr="0084200F" w:rsidRDefault="0084200F" w:rsidP="0084200F">
      <w:pPr>
        <w:pStyle w:val="a2"/>
        <w:tabs>
          <w:tab w:val="clear" w:pos="1080"/>
        </w:tabs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p w:rsidR="0084200F" w:rsidRPr="0084200F" w:rsidRDefault="0084200F" w:rsidP="0084200F">
      <w:pPr>
        <w:pStyle w:val="a"/>
        <w:tabs>
          <w:tab w:val="clear" w:pos="1080"/>
          <w:tab w:val="left" w:pos="540"/>
        </w:tabs>
        <w:spacing w:line="240" w:lineRule="atLeast"/>
        <w:jc w:val="thaiDistribute"/>
        <w:rPr>
          <w:rFonts w:ascii="Angsana New" w:hAnsi="Angsana New"/>
          <w:cs/>
        </w:rPr>
      </w:pPr>
      <w:r w:rsidRPr="0084200F">
        <w:rPr>
          <w:rFonts w:ascii="Angsana New" w:hAnsi="Angsana New"/>
          <w:cs/>
        </w:rPr>
        <w:t>บริษัทร่วมเป็นกิจการที่บริษัทมีอิทธิพลอย่างเป็นสาระสำคัญ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นโยบายดังกล่าว งบการเงินบริษัทได้รวมส่วนแบ่งกำไรหรือขาดทุนของบริษัทร่วมตามวิธีส่วนได้เสีย นับจากวันที่มีอิทธิพลอย่างเป็นสาระสำคัญจนถึงวันที่การมีอิทธิพลอย่างเป็นสาระสำคัญสิ้นสุดลง  เมื่อผลขาดทุนที่บริษัทได้รับปันจากบริษัทร่วมมีจำนวนเกินกว่าเงินลงทุนในบริษัทร่วม  เงินลงทุนจะถูกทอนลงจนเป็นศูนย์และหยุดรับรู้ส่วนผลขาดทุน  เว้นแต่กรณีที่บริษัทมีภาระผูกพันตามกฎหมายหรืออนุมานหรือยินยอมที่จะชำระภาระผูกพันของบริษัทร่วม</w:t>
      </w:r>
    </w:p>
    <w:p w:rsidR="00F60F06" w:rsidRDefault="00F60F06" w:rsidP="00531132">
      <w:pPr>
        <w:pStyle w:val="a2"/>
        <w:tabs>
          <w:tab w:val="clear" w:pos="1080"/>
        </w:tabs>
        <w:jc w:val="thaiDistribute"/>
        <w:rPr>
          <w:rFonts w:ascii="Angsana New" w:hAnsi="Angsana New"/>
          <w:i/>
          <w:iCs/>
          <w:lang w:val="en-US"/>
        </w:rPr>
      </w:pPr>
    </w:p>
    <w:p w:rsidR="006540EF" w:rsidRDefault="006540EF" w:rsidP="00531132">
      <w:pPr>
        <w:pStyle w:val="a2"/>
        <w:tabs>
          <w:tab w:val="clear" w:pos="1080"/>
        </w:tabs>
        <w:jc w:val="thaiDistribute"/>
        <w:rPr>
          <w:rFonts w:ascii="Angsana New" w:hAnsi="Angsana New"/>
          <w:i/>
          <w:iCs/>
          <w:lang w:val="en-US"/>
        </w:rPr>
      </w:pPr>
    </w:p>
    <w:p w:rsidR="00531132" w:rsidRDefault="00531132" w:rsidP="00531132">
      <w:pPr>
        <w:pStyle w:val="a2"/>
        <w:tabs>
          <w:tab w:val="clear" w:pos="1080"/>
        </w:tabs>
        <w:jc w:val="thaiDistribute"/>
        <w:rPr>
          <w:rFonts w:ascii="Angsana New" w:hAnsi="Angsana New"/>
          <w:i/>
          <w:iCs/>
          <w:lang w:val="en-US"/>
        </w:rPr>
      </w:pPr>
      <w:r w:rsidRPr="00531132">
        <w:rPr>
          <w:rFonts w:ascii="Angsana New" w:hAnsi="Angsana New" w:hint="cs"/>
          <w:i/>
          <w:iCs/>
          <w:cs/>
          <w:lang w:val="en-US"/>
        </w:rPr>
        <w:lastRenderedPageBreak/>
        <w:t>เงินลงทุนในบริษัทร่วม</w:t>
      </w:r>
      <w:r w:rsidR="003613B1">
        <w:rPr>
          <w:rFonts w:ascii="Angsana New" w:hAnsi="Angsana New"/>
          <w:i/>
          <w:iCs/>
          <w:lang w:val="en-US"/>
        </w:rPr>
        <w:t xml:space="preserve"> </w:t>
      </w:r>
    </w:p>
    <w:p w:rsidR="00531132" w:rsidRDefault="00531132" w:rsidP="00531132">
      <w:pPr>
        <w:pStyle w:val="a2"/>
        <w:tabs>
          <w:tab w:val="clear" w:pos="1080"/>
        </w:tabs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531132" w:rsidRDefault="00531132" w:rsidP="00531132">
      <w:pPr>
        <w:pStyle w:val="a2"/>
        <w:tabs>
          <w:tab w:val="clear" w:pos="1080"/>
        </w:tabs>
        <w:jc w:val="thaiDistribute"/>
        <w:rPr>
          <w:rFonts w:ascii="Angsana New" w:hAnsi="Angsana New"/>
          <w:cs/>
          <w:lang w:val="en-US"/>
        </w:rPr>
      </w:pPr>
      <w:r>
        <w:rPr>
          <w:rFonts w:ascii="Angsana New" w:hAnsi="Angsana New" w:hint="cs"/>
          <w:cs/>
          <w:lang w:val="en-US"/>
        </w:rPr>
        <w:t xml:space="preserve">บริษัท ชลบุรีอินเตอร์ จำกัด </w:t>
      </w:r>
      <w:r w:rsidR="002C424A">
        <w:rPr>
          <w:rFonts w:ascii="Angsana New" w:hAnsi="Angsana New" w:hint="cs"/>
          <w:cs/>
          <w:lang w:val="en-US"/>
        </w:rPr>
        <w:t>(ประกอบธุรกิจโรงแรม)</w:t>
      </w:r>
    </w:p>
    <w:p w:rsidR="002C424A" w:rsidRPr="002C424A" w:rsidRDefault="002C424A" w:rsidP="00531132">
      <w:pPr>
        <w:pStyle w:val="a2"/>
        <w:tabs>
          <w:tab w:val="clear" w:pos="1080"/>
        </w:tabs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p w:rsidR="002C424A" w:rsidRPr="00F51FF8" w:rsidRDefault="002C424A" w:rsidP="002C42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F51FF8">
        <w:rPr>
          <w:rFonts w:ascii="Angsana New" w:hAnsi="Angsana New"/>
          <w:sz w:val="30"/>
          <w:szCs w:val="30"/>
          <w:cs/>
        </w:rPr>
        <w:t>ในการประชุม</w:t>
      </w:r>
      <w:r w:rsidRPr="00F51FF8">
        <w:rPr>
          <w:rFonts w:ascii="Angsana New" w:hAnsi="Angsana New" w:hint="cs"/>
          <w:sz w:val="30"/>
          <w:szCs w:val="30"/>
          <w:cs/>
        </w:rPr>
        <w:t>วิสามัญ</w:t>
      </w:r>
      <w:r w:rsidRPr="00F51FF8">
        <w:rPr>
          <w:rFonts w:ascii="Angsana New" w:hAnsi="Angsana New"/>
          <w:sz w:val="30"/>
          <w:szCs w:val="30"/>
          <w:cs/>
        </w:rPr>
        <w:t>ผู้ถือหุ้น</w:t>
      </w:r>
      <w:r w:rsidRPr="00F51FF8">
        <w:rPr>
          <w:rFonts w:ascii="Angsana New" w:hAnsi="Angsana New" w:hint="cs"/>
          <w:sz w:val="30"/>
          <w:szCs w:val="30"/>
          <w:cs/>
        </w:rPr>
        <w:t xml:space="preserve">ครั้งที่ 1/2563 ของบริษัทร่วม </w:t>
      </w:r>
      <w:r w:rsidRPr="00F51FF8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F51FF8">
        <w:rPr>
          <w:rFonts w:ascii="Angsana New" w:hAnsi="Angsana New" w:hint="cs"/>
          <w:sz w:val="30"/>
          <w:szCs w:val="30"/>
          <w:cs/>
        </w:rPr>
        <w:t xml:space="preserve">20 ตุลาคม </w:t>
      </w:r>
      <w:r w:rsidRPr="00F51FF8">
        <w:rPr>
          <w:rFonts w:ascii="Angsana New" w:hAnsi="Angsana New"/>
          <w:sz w:val="30"/>
          <w:szCs w:val="30"/>
          <w:cs/>
        </w:rPr>
        <w:t>25</w:t>
      </w:r>
      <w:r w:rsidRPr="00F51FF8">
        <w:rPr>
          <w:rFonts w:ascii="Angsana New" w:hAnsi="Angsana New" w:hint="cs"/>
          <w:sz w:val="30"/>
          <w:szCs w:val="30"/>
          <w:cs/>
        </w:rPr>
        <w:t>63</w:t>
      </w:r>
      <w:r w:rsidRPr="00F51FF8">
        <w:rPr>
          <w:rFonts w:ascii="Angsana New" w:hAnsi="Angsana New"/>
          <w:sz w:val="30"/>
          <w:szCs w:val="30"/>
          <w:cs/>
        </w:rPr>
        <w:t xml:space="preserve"> </w:t>
      </w:r>
      <w:r w:rsidRPr="00F51FF8">
        <w:rPr>
          <w:rFonts w:ascii="Angsana New" w:hAnsi="Angsana New" w:hint="cs"/>
          <w:sz w:val="30"/>
          <w:szCs w:val="30"/>
          <w:cs/>
        </w:rPr>
        <w:t>ผู้ถือหุ้น</w:t>
      </w:r>
      <w:r w:rsidRPr="00F51FF8">
        <w:rPr>
          <w:rFonts w:ascii="Angsana New" w:hAnsi="Angsana New"/>
          <w:sz w:val="30"/>
          <w:szCs w:val="30"/>
          <w:cs/>
        </w:rPr>
        <w:t>มีมติ</w:t>
      </w:r>
      <w:r w:rsidRPr="00F51FF8">
        <w:rPr>
          <w:rFonts w:ascii="Angsana New" w:hAnsi="Angsana New" w:hint="cs"/>
          <w:sz w:val="30"/>
          <w:szCs w:val="30"/>
          <w:cs/>
        </w:rPr>
        <w:t>ให้เลิกบริษัท</w:t>
      </w:r>
      <w:r w:rsidR="00CA38C9" w:rsidRPr="003A42C6">
        <w:rPr>
          <w:rFonts w:ascii="Angsana New" w:hAnsi="Angsana New" w:hint="cs"/>
          <w:sz w:val="30"/>
          <w:szCs w:val="30"/>
          <w:cs/>
        </w:rPr>
        <w:t>ร่วม</w:t>
      </w:r>
      <w:r w:rsidRPr="00F51FF8">
        <w:rPr>
          <w:rFonts w:ascii="Angsana New" w:hAnsi="Angsana New" w:hint="cs"/>
          <w:sz w:val="30"/>
          <w:szCs w:val="30"/>
          <w:cs/>
        </w:rPr>
        <w:t xml:space="preserve"> บริษัทร่วมจดทะเบียนเลิกบริษัทกับกระทรวงพาณิชย์เมื่อวันที่ 21 ตุลาคม 2563</w:t>
      </w:r>
    </w:p>
    <w:p w:rsidR="00531132" w:rsidRDefault="00531132" w:rsidP="00D12E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both"/>
        <w:rPr>
          <w:rFonts w:ascii="Angsana New" w:hAnsi="Angsana New"/>
          <w:sz w:val="30"/>
          <w:szCs w:val="30"/>
        </w:rPr>
      </w:pPr>
    </w:p>
    <w:p w:rsidR="00985EB2" w:rsidRPr="003661B5" w:rsidRDefault="00985EB2" w:rsidP="00985EB2">
      <w:pPr>
        <w:pStyle w:val="Heading6"/>
        <w:tabs>
          <w:tab w:val="left" w:pos="540"/>
        </w:tabs>
        <w:jc w:val="both"/>
        <w:rPr>
          <w:rFonts w:ascii="Angsana New" w:hAnsi="Angsana New"/>
          <w:cs/>
        </w:rPr>
      </w:pPr>
      <w:r w:rsidRPr="003661B5">
        <w:rPr>
          <w:rFonts w:ascii="Angsana New" w:hAnsi="Angsana New"/>
          <w:cs/>
        </w:rPr>
        <w:t>เงินสดและรายการเทียบเท่าเงินสด</w:t>
      </w:r>
    </w:p>
    <w:p w:rsidR="00985EB2" w:rsidRPr="003661B5" w:rsidRDefault="00985EB2" w:rsidP="00985EB2">
      <w:pPr>
        <w:pStyle w:val="a"/>
        <w:tabs>
          <w:tab w:val="clear" w:pos="1080"/>
          <w:tab w:val="left" w:pos="540"/>
        </w:tabs>
        <w:spacing w:line="240" w:lineRule="atLeast"/>
        <w:jc w:val="both"/>
        <w:rPr>
          <w:rFonts w:ascii="Angsana New" w:hAnsi="Angsana New"/>
          <w:sz w:val="16"/>
          <w:szCs w:val="16"/>
          <w:cs/>
          <w:lang w:val="en-US"/>
        </w:rPr>
      </w:pPr>
    </w:p>
    <w:p w:rsidR="009C4823" w:rsidRPr="00142176" w:rsidRDefault="009C4823" w:rsidP="009C4823">
      <w:pPr>
        <w:pStyle w:val="a"/>
        <w:tabs>
          <w:tab w:val="clear" w:pos="1080"/>
          <w:tab w:val="left" w:pos="540"/>
        </w:tabs>
        <w:spacing w:line="240" w:lineRule="atLeast"/>
        <w:jc w:val="thaiDistribute"/>
        <w:rPr>
          <w:rFonts w:ascii="Angsana New" w:hAnsi="Angsana New"/>
          <w:cs/>
          <w:lang w:val="en-US"/>
        </w:rPr>
      </w:pPr>
      <w:r w:rsidRPr="003661B5">
        <w:rPr>
          <w:rFonts w:ascii="Angsana New" w:hAnsi="Angsana New"/>
          <w:cs/>
        </w:rPr>
        <w:t>เงินสดและรายการเทียบเท่าเงินสดประกอบด้วย เงินสดในมือ และเงินฝากสถาบันการเงิน รายการเทียบเท่าเงินสดเป็นเงินลงทุนระยะสั้นที่มีสภาพคล่องสูง ซึ่งพร้อมที่จะเปลี่ยนเป็นเงินสดในจำนวนที่ทราบได้ซึ่งครบกำหนดภายในสามเดือนหรือน้อยกว่า และไม่มีข้อจำกัดในการเบิกใช้</w:t>
      </w:r>
      <w:r w:rsidRPr="000D79E6">
        <w:rPr>
          <w:rFonts w:ascii="Angsana New" w:hAnsi="Angsana New"/>
          <w:cs/>
        </w:rPr>
        <w:t>หรือมีภาระค้ำประกัน</w:t>
      </w:r>
      <w:r w:rsidRPr="003661B5">
        <w:rPr>
          <w:rFonts w:ascii="Angsana New" w:hAnsi="Angsana New"/>
          <w:cs/>
        </w:rPr>
        <w:t>และมีความเสี่ยงต่อการเปลี่ยนแปลงมูลค่าน้อยหรือไม่มีนัยสำคัญ</w:t>
      </w:r>
    </w:p>
    <w:p w:rsidR="009C4823" w:rsidRPr="00E11F30" w:rsidRDefault="009C4823" w:rsidP="009C4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jc w:val="thaiDistribute"/>
        <w:rPr>
          <w:rFonts w:ascii="Angsana New" w:hAnsi="Angsana New"/>
          <w:sz w:val="16"/>
          <w:szCs w:val="16"/>
        </w:rPr>
      </w:pPr>
    </w:p>
    <w:p w:rsidR="009C4823" w:rsidRPr="00316164" w:rsidRDefault="009C4823" w:rsidP="00CF26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="Angsana New" w:hAnsi="Angsana New"/>
          <w:sz w:val="30"/>
          <w:szCs w:val="30"/>
        </w:rPr>
      </w:pPr>
      <w:r w:rsidRPr="00316164">
        <w:rPr>
          <w:rFonts w:ascii="Angsana New" w:hAnsi="Angsana New" w:hint="cs"/>
          <w:sz w:val="30"/>
          <w:szCs w:val="30"/>
          <w:cs/>
        </w:rPr>
        <w:t>เงินฝากธนาคารที่มีข้อจำกัดในการเบิกใช้</w:t>
      </w:r>
      <w:r>
        <w:rPr>
          <w:rFonts w:ascii="Angsana New" w:hAnsi="Angsana New" w:hint="cs"/>
          <w:sz w:val="30"/>
          <w:szCs w:val="30"/>
          <w:cs/>
        </w:rPr>
        <w:t>หรือมีภาระค้ำประกัน</w:t>
      </w:r>
      <w:r w:rsidRPr="00316164">
        <w:rPr>
          <w:rFonts w:ascii="Angsana New" w:hAnsi="Angsana New" w:hint="cs"/>
          <w:sz w:val="30"/>
          <w:szCs w:val="30"/>
          <w:cs/>
        </w:rPr>
        <w:t xml:space="preserve">ได้แยกแสดงไว้ในบัญชี </w:t>
      </w:r>
      <w:r w:rsidRPr="00316164">
        <w:rPr>
          <w:rFonts w:ascii="Angsana New" w:hAnsi="Angsana New" w:hint="cs"/>
          <w:sz w:val="30"/>
          <w:szCs w:val="30"/>
        </w:rPr>
        <w:t>“</w:t>
      </w:r>
      <w:r w:rsidRPr="00316164">
        <w:rPr>
          <w:rFonts w:ascii="Angsana New" w:hAnsi="Angsana New" w:hint="cs"/>
          <w:sz w:val="30"/>
          <w:szCs w:val="30"/>
          <w:cs/>
        </w:rPr>
        <w:t>เงินฝากสถาบันการเงินที่มีภาระค้ำประกัน</w:t>
      </w:r>
      <w:r w:rsidRPr="00316164">
        <w:rPr>
          <w:rFonts w:ascii="Angsana New" w:hAnsi="Angsana New" w:hint="cs"/>
          <w:sz w:val="30"/>
          <w:szCs w:val="30"/>
        </w:rPr>
        <w:t>”</w:t>
      </w:r>
      <w:r w:rsidRPr="00316164">
        <w:rPr>
          <w:rFonts w:ascii="Angsana New" w:hAnsi="Angsana New" w:hint="cs"/>
          <w:sz w:val="30"/>
          <w:szCs w:val="30"/>
          <w:cs/>
        </w:rPr>
        <w:t xml:space="preserve"> ภายใต้สินทรัพย์ไม่หมุนเวียนใน</w:t>
      </w:r>
      <w:r>
        <w:rPr>
          <w:rFonts w:ascii="Angsana New" w:hAnsi="Angsana New" w:hint="cs"/>
          <w:sz w:val="30"/>
          <w:szCs w:val="30"/>
          <w:cs/>
        </w:rPr>
        <w:t>งบแสดงฐานะการเงิน</w:t>
      </w:r>
    </w:p>
    <w:p w:rsidR="00461EA0" w:rsidRPr="00D81B4E" w:rsidRDefault="00461EA0" w:rsidP="00C71D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sz w:val="30"/>
          <w:szCs w:val="30"/>
        </w:rPr>
      </w:pPr>
    </w:p>
    <w:p w:rsidR="00121FBD" w:rsidRPr="00D54D3F" w:rsidRDefault="00121FBD" w:rsidP="00121F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D54D3F">
        <w:rPr>
          <w:rFonts w:ascii="Angsana New" w:hAnsi="Angsana New" w:hint="cs"/>
          <w:b/>
          <w:bCs/>
          <w:sz w:val="30"/>
          <w:szCs w:val="30"/>
          <w:cs/>
        </w:rPr>
        <w:t>ลูก</w:t>
      </w:r>
      <w:r w:rsidRPr="00D54D3F">
        <w:rPr>
          <w:rFonts w:ascii="Angsana New" w:hAnsi="Angsana New"/>
          <w:b/>
          <w:bCs/>
          <w:sz w:val="30"/>
          <w:szCs w:val="30"/>
          <w:cs/>
        </w:rPr>
        <w:t>หนี้การค้าและค่าเผื่อ</w:t>
      </w:r>
      <w:r w:rsidRPr="00D54D3F">
        <w:rPr>
          <w:rFonts w:ascii="Angsana New" w:hAnsi="Angsana New" w:hint="cs"/>
          <w:b/>
          <w:bCs/>
          <w:sz w:val="30"/>
          <w:szCs w:val="30"/>
          <w:cs/>
        </w:rPr>
        <w:t>การด้อยค่าของผลขาดทุนด้านเครดิตที่คาดว่าจะเกิดขึ้น</w:t>
      </w:r>
    </w:p>
    <w:p w:rsidR="00985EB2" w:rsidRPr="00E11F30" w:rsidRDefault="00985EB2" w:rsidP="00985E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="Angsana New" w:hAnsi="Angsana New"/>
          <w:sz w:val="16"/>
          <w:szCs w:val="16"/>
        </w:rPr>
      </w:pPr>
    </w:p>
    <w:p w:rsidR="00121FBD" w:rsidRPr="00316164" w:rsidRDefault="00121FBD" w:rsidP="00121F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="Angsana New" w:hAnsi="Angsana New"/>
          <w:sz w:val="30"/>
          <w:szCs w:val="30"/>
        </w:rPr>
      </w:pPr>
      <w:r w:rsidRPr="00316164">
        <w:rPr>
          <w:rFonts w:ascii="Angsana New" w:hAnsi="Angsana New"/>
          <w:sz w:val="30"/>
          <w:szCs w:val="30"/>
          <w:cs/>
        </w:rPr>
        <w:t>ลูกหนี้การค้าแสดงในราคาตามใบแจ้งหนี้หัก</w:t>
      </w:r>
      <w:r w:rsidRPr="00161CAE">
        <w:rPr>
          <w:rFonts w:ascii="Angsana New" w:hAnsi="Angsana New"/>
          <w:sz w:val="30"/>
          <w:szCs w:val="30"/>
          <w:cs/>
        </w:rPr>
        <w:t>ค่าเผื่อ</w:t>
      </w:r>
      <w:r>
        <w:rPr>
          <w:rFonts w:ascii="Angsana New" w:hAnsi="Angsana New" w:hint="cs"/>
          <w:sz w:val="30"/>
          <w:szCs w:val="30"/>
          <w:cs/>
        </w:rPr>
        <w:t>การด้อยค่าของผลขาดทุนด้านเครดิตที่คาดว่าจะเกิดขึ้น</w:t>
      </w:r>
    </w:p>
    <w:p w:rsidR="00985EB2" w:rsidRPr="00C048CA" w:rsidRDefault="00985EB2" w:rsidP="00985E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="Angsana New" w:hAnsi="Angsana New"/>
          <w:sz w:val="16"/>
          <w:szCs w:val="16"/>
        </w:rPr>
      </w:pPr>
    </w:p>
    <w:p w:rsidR="002410D3" w:rsidRPr="006120B4" w:rsidRDefault="002410D3" w:rsidP="002410D3">
      <w:pPr>
        <w:pStyle w:val="a2"/>
        <w:tabs>
          <w:tab w:val="clear" w:pos="1080"/>
        </w:tabs>
        <w:jc w:val="thaiDistribute"/>
        <w:rPr>
          <w:rFonts w:ascii="Angsana New" w:hAnsi="Angsana New"/>
          <w:lang w:val="en-US"/>
        </w:rPr>
      </w:pPr>
      <w:r>
        <w:rPr>
          <w:rFonts w:ascii="Angsana New" w:hAnsi="Angsana New" w:hint="cs"/>
          <w:cs/>
          <w:lang w:val="en-US"/>
        </w:rPr>
        <w:t>กลุ่ม</w:t>
      </w:r>
      <w:r w:rsidRPr="006120B4">
        <w:rPr>
          <w:rFonts w:ascii="Angsana New" w:hAnsi="Angsana New"/>
          <w:cs/>
          <w:lang w:val="en-US"/>
        </w:rPr>
        <w:t>บร</w:t>
      </w:r>
      <w:r>
        <w:rPr>
          <w:rFonts w:ascii="Angsana New" w:hAnsi="Angsana New"/>
          <w:cs/>
          <w:lang w:val="en-US"/>
        </w:rPr>
        <w:t>ิษัทตั้งค่าเผื่อการด้อยค่า</w:t>
      </w:r>
      <w:r>
        <w:rPr>
          <w:rFonts w:ascii="Angsana New" w:hAnsi="Angsana New" w:hint="cs"/>
          <w:cs/>
          <w:lang w:val="en-US"/>
        </w:rPr>
        <w:t>ของ</w:t>
      </w:r>
      <w:r w:rsidRPr="006120B4">
        <w:rPr>
          <w:rFonts w:ascii="Angsana New" w:hAnsi="Angsana New"/>
          <w:cs/>
          <w:lang w:val="en-US"/>
        </w:rPr>
        <w:t>ผลขาดทุนด้านเครดิตที่คาดว่าจะเกิดขึ้นตาม</w:t>
      </w:r>
      <w:r w:rsidRPr="006120B4">
        <w:rPr>
          <w:rFonts w:ascii="Angsana New" w:hAnsi="Angsana New" w:hint="cs"/>
          <w:cs/>
          <w:lang w:val="en-US"/>
        </w:rPr>
        <w:t>นโยบายที่กล่าวในส่วนของเครื่องมือทางการเงิน</w:t>
      </w:r>
      <w:r>
        <w:rPr>
          <w:rFonts w:ascii="Angsana New" w:hAnsi="Angsana New" w:hint="cs"/>
          <w:cs/>
        </w:rPr>
        <w:t xml:space="preserve"> </w:t>
      </w:r>
      <w:r w:rsidRPr="00316164">
        <w:rPr>
          <w:rFonts w:ascii="Angsana New" w:hAnsi="Angsana New"/>
          <w:cs/>
        </w:rPr>
        <w:t>ลูกหนี้จะถูกตัดจำหน่าย</w:t>
      </w:r>
      <w:r>
        <w:rPr>
          <w:rFonts w:ascii="Angsana New" w:hAnsi="Angsana New" w:hint="cs"/>
          <w:cs/>
        </w:rPr>
        <w:t>จาก</w:t>
      </w:r>
      <w:r w:rsidRPr="00316164">
        <w:rPr>
          <w:rFonts w:ascii="Angsana New" w:hAnsi="Angsana New"/>
          <w:cs/>
        </w:rPr>
        <w:t>บัญชีเมื่อทราบว่าเป็นหนี้สูญ</w:t>
      </w:r>
    </w:p>
    <w:p w:rsidR="008048D3" w:rsidRPr="00305260" w:rsidRDefault="008048D3" w:rsidP="00985E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:rsidR="003613B1" w:rsidRDefault="003613B1" w:rsidP="00985E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:rsidR="003613B1" w:rsidRDefault="003613B1" w:rsidP="00985E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:rsidR="006540EF" w:rsidRDefault="006540EF" w:rsidP="00985E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:rsidR="006540EF" w:rsidRDefault="006540EF" w:rsidP="00985E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:rsidR="006540EF" w:rsidRDefault="006540EF" w:rsidP="00985E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:rsidR="006540EF" w:rsidRDefault="006540EF" w:rsidP="00985E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:rsidR="006540EF" w:rsidRDefault="006540EF" w:rsidP="00985E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:rsidR="006540EF" w:rsidRDefault="006540EF" w:rsidP="00985E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:rsidR="006540EF" w:rsidRDefault="006540EF" w:rsidP="00985E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:rsidR="006540EF" w:rsidRDefault="006540EF" w:rsidP="00985E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:rsidR="00985EB2" w:rsidRDefault="00985EB2" w:rsidP="00985E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  <w:r w:rsidRPr="004419AC">
        <w:rPr>
          <w:rFonts w:ascii="Angsana New" w:hAnsi="Angsana New"/>
          <w:b/>
          <w:bCs/>
          <w:sz w:val="30"/>
          <w:szCs w:val="30"/>
          <w:cs/>
        </w:rPr>
        <w:lastRenderedPageBreak/>
        <w:t>สินค้าคงเหลือ</w:t>
      </w:r>
    </w:p>
    <w:p w:rsidR="00985EB2" w:rsidRPr="00A24E56" w:rsidRDefault="00985EB2" w:rsidP="00985E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16"/>
          <w:szCs w:val="16"/>
        </w:rPr>
      </w:pPr>
    </w:p>
    <w:p w:rsidR="00EE71A3" w:rsidRPr="00F368C1" w:rsidRDefault="00EE71A3" w:rsidP="00EE71A3">
      <w:pPr>
        <w:pStyle w:val="NoSpacing"/>
        <w:ind w:right="-25"/>
        <w:jc w:val="thaiDistribute"/>
        <w:rPr>
          <w:rFonts w:ascii="Angsana New" w:hAnsi="Angsana New"/>
          <w:szCs w:val="30"/>
        </w:rPr>
      </w:pPr>
      <w:r w:rsidRPr="00F368C1">
        <w:rPr>
          <w:rFonts w:ascii="Angsana New" w:hAnsi="Angsana New"/>
          <w:szCs w:val="30"/>
          <w:cs/>
        </w:rPr>
        <w:t>สินค้าคงเหลือแสดงในราคาทุน</w:t>
      </w:r>
      <w:r>
        <w:rPr>
          <w:rFonts w:ascii="Angsana New" w:hAnsi="Angsana New" w:hint="cs"/>
          <w:szCs w:val="30"/>
          <w:cs/>
        </w:rPr>
        <w:t>สุทธิจากค่าเผื่อการลดลงของมูลค่าสินค้า</w:t>
      </w:r>
      <w:r w:rsidRPr="00F368C1">
        <w:rPr>
          <w:rFonts w:ascii="Angsana New" w:hAnsi="Angsana New"/>
          <w:szCs w:val="30"/>
          <w:cs/>
        </w:rPr>
        <w:t>หรือมูลค่าสุทธิที่คาดว่าจะได้รับแล้วแต่ราคาใดจะต่ำกว่า</w:t>
      </w:r>
    </w:p>
    <w:p w:rsidR="00FB5F78" w:rsidRDefault="00FB5F78" w:rsidP="00BC23EC">
      <w:pPr>
        <w:pStyle w:val="NoSpacing"/>
        <w:ind w:right="-25"/>
        <w:rPr>
          <w:rFonts w:ascii="Angsana New" w:hAnsi="Angsana New"/>
          <w:sz w:val="16"/>
          <w:szCs w:val="16"/>
        </w:rPr>
      </w:pPr>
    </w:p>
    <w:p w:rsidR="00D12E93" w:rsidRDefault="00D12E93" w:rsidP="00BC23EC">
      <w:pPr>
        <w:pStyle w:val="NoSpacing"/>
        <w:ind w:right="-25"/>
        <w:rPr>
          <w:rFonts w:ascii="Angsana New" w:hAnsi="Angsana New"/>
          <w:szCs w:val="30"/>
        </w:rPr>
      </w:pPr>
      <w:r w:rsidRPr="00F368C1">
        <w:rPr>
          <w:rFonts w:ascii="Angsana New" w:hAnsi="Angsana New"/>
          <w:szCs w:val="30"/>
          <w:cs/>
        </w:rPr>
        <w:t>ต้นทุนสินค้าคงเหลือคำนวณโดยวิธีดังนี้</w:t>
      </w:r>
    </w:p>
    <w:p w:rsidR="00D12E93" w:rsidRPr="00BC23EC" w:rsidRDefault="00D12E93" w:rsidP="00D12E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="Angsana New" w:hAnsi="Angsana New"/>
          <w:sz w:val="16"/>
          <w:szCs w:val="16"/>
        </w:rPr>
      </w:pPr>
    </w:p>
    <w:tbl>
      <w:tblPr>
        <w:tblW w:w="10031" w:type="dxa"/>
        <w:tblLook w:val="04A0"/>
      </w:tblPr>
      <w:tblGrid>
        <w:gridCol w:w="4644"/>
        <w:gridCol w:w="272"/>
        <w:gridCol w:w="5115"/>
      </w:tblGrid>
      <w:tr w:rsidR="00D12E93" w:rsidRPr="00F368C1" w:rsidTr="005D0BBA">
        <w:tc>
          <w:tcPr>
            <w:tcW w:w="4644" w:type="dxa"/>
          </w:tcPr>
          <w:p w:rsidR="00D12E93" w:rsidRPr="00F368C1" w:rsidRDefault="00D12E93" w:rsidP="009E1A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2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สินค้าซื้อมา</w:t>
            </w:r>
            <w:r w:rsidR="009E1A23">
              <w:rPr>
                <w:rFonts w:ascii="Angsana New" w:hAnsi="Angsana New" w:hint="cs"/>
                <w:sz w:val="30"/>
                <w:szCs w:val="30"/>
                <w:cs/>
              </w:rPr>
              <w:t>เพื่อ</w:t>
            </w:r>
            <w:r>
              <w:rPr>
                <w:rFonts w:ascii="Angsana New" w:hAnsi="Angsana New"/>
                <w:sz w:val="30"/>
                <w:szCs w:val="30"/>
                <w:cs/>
              </w:rPr>
              <w:t>ขาย วัตถุดิบ</w:t>
            </w:r>
            <w:r w:rsidR="00CA38C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F368C1">
              <w:rPr>
                <w:rFonts w:ascii="Angsana New" w:hAnsi="Angsana New"/>
                <w:sz w:val="30"/>
                <w:szCs w:val="30"/>
                <w:cs/>
              </w:rPr>
              <w:t>อะไหล่</w:t>
            </w:r>
            <w:r w:rsidR="00CA38C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F368C1">
              <w:rPr>
                <w:rFonts w:ascii="Angsana New" w:hAnsi="Angsana New"/>
                <w:sz w:val="30"/>
                <w:szCs w:val="30"/>
                <w:cs/>
              </w:rPr>
              <w:t>และวัสดุโรงงาน</w:t>
            </w:r>
          </w:p>
        </w:tc>
        <w:tc>
          <w:tcPr>
            <w:tcW w:w="272" w:type="dxa"/>
          </w:tcPr>
          <w:p w:rsidR="00D12E93" w:rsidRPr="00F368C1" w:rsidRDefault="00D12E93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2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368C1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5115" w:type="dxa"/>
          </w:tcPr>
          <w:p w:rsidR="00D12E93" w:rsidRPr="00F368C1" w:rsidRDefault="00D12E93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368C1">
              <w:rPr>
                <w:rFonts w:ascii="Angsana New" w:hAnsi="Angsana New"/>
                <w:sz w:val="30"/>
                <w:szCs w:val="30"/>
                <w:cs/>
              </w:rPr>
              <w:t>ราคาทุนถัวเฉลี่ย</w:t>
            </w:r>
            <w:r w:rsidR="00FF5FB6">
              <w:rPr>
                <w:rFonts w:ascii="Angsana New" w:hAnsi="Angsana New" w:hint="cs"/>
                <w:sz w:val="30"/>
                <w:szCs w:val="30"/>
                <w:cs/>
              </w:rPr>
              <w:t>ถ่วงน้ำหนัก</w:t>
            </w:r>
          </w:p>
        </w:tc>
      </w:tr>
      <w:tr w:rsidR="00D12E93" w:rsidRPr="00415A26" w:rsidTr="005D0BBA">
        <w:tc>
          <w:tcPr>
            <w:tcW w:w="4644" w:type="dxa"/>
          </w:tcPr>
          <w:p w:rsidR="00D12E93" w:rsidRPr="00415A26" w:rsidRDefault="00D12E93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25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2" w:type="dxa"/>
          </w:tcPr>
          <w:p w:rsidR="00D12E93" w:rsidRPr="00415A26" w:rsidRDefault="00D12E93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25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115" w:type="dxa"/>
          </w:tcPr>
          <w:p w:rsidR="00D12E93" w:rsidRPr="00415A26" w:rsidRDefault="00D12E93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25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D12E93" w:rsidRPr="00F368C1" w:rsidTr="005D0BBA">
        <w:tc>
          <w:tcPr>
            <w:tcW w:w="4644" w:type="dxa"/>
          </w:tcPr>
          <w:p w:rsidR="00D12E93" w:rsidRPr="00F368C1" w:rsidRDefault="00FA7DA6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สินค้าสำเร็จรูป</w:t>
            </w:r>
            <w:r w:rsidR="00CA38C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D12E93" w:rsidRPr="00F368C1">
              <w:rPr>
                <w:rFonts w:ascii="Angsana New" w:hAnsi="Angsana New"/>
                <w:sz w:val="30"/>
                <w:szCs w:val="30"/>
                <w:cs/>
              </w:rPr>
              <w:t>สินค้า</w:t>
            </w:r>
            <w:r w:rsidR="00D12E93">
              <w:rPr>
                <w:rFonts w:ascii="Angsana New" w:hAnsi="Angsana New" w:hint="cs"/>
                <w:sz w:val="30"/>
                <w:szCs w:val="30"/>
                <w:cs/>
              </w:rPr>
              <w:t>กึ่งสำเร็จรูป</w:t>
            </w:r>
            <w:r w:rsidR="00CA38C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และงานระหว่างทำ</w:t>
            </w:r>
          </w:p>
        </w:tc>
        <w:tc>
          <w:tcPr>
            <w:tcW w:w="272" w:type="dxa"/>
          </w:tcPr>
          <w:p w:rsidR="00D12E93" w:rsidRPr="00F368C1" w:rsidRDefault="00D12E93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2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368C1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5115" w:type="dxa"/>
          </w:tcPr>
          <w:p w:rsidR="00D12E93" w:rsidRPr="00F368C1" w:rsidRDefault="00D12E93" w:rsidP="00CA3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2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368C1">
              <w:rPr>
                <w:rFonts w:ascii="Angsana New" w:hAnsi="Angsana New"/>
                <w:sz w:val="30"/>
                <w:szCs w:val="30"/>
                <w:cs/>
              </w:rPr>
              <w:t>ในราคาต้นทุนมาตรฐาน (ซึ่งใกล้เคียงกับต้นทุนจริง</w:t>
            </w:r>
          </w:p>
        </w:tc>
      </w:tr>
      <w:tr w:rsidR="00CA38C9" w:rsidRPr="00F368C1" w:rsidTr="005D0BBA">
        <w:tc>
          <w:tcPr>
            <w:tcW w:w="4644" w:type="dxa"/>
          </w:tcPr>
          <w:p w:rsidR="00CA38C9" w:rsidRDefault="00CA38C9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2" w:type="dxa"/>
          </w:tcPr>
          <w:p w:rsidR="00CA38C9" w:rsidRPr="00F368C1" w:rsidRDefault="00CA38C9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2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15" w:type="dxa"/>
          </w:tcPr>
          <w:p w:rsidR="00CA38C9" w:rsidRPr="00F368C1" w:rsidRDefault="00CA38C9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368C1">
              <w:rPr>
                <w:rFonts w:ascii="Angsana New" w:hAnsi="Angsana New"/>
                <w:sz w:val="30"/>
                <w:szCs w:val="30"/>
                <w:cs/>
              </w:rPr>
              <w:t>ถัวเฉลี่ย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ถ่วงน้ำหนัก)</w:t>
            </w:r>
          </w:p>
        </w:tc>
      </w:tr>
    </w:tbl>
    <w:p w:rsidR="00D12E93" w:rsidRPr="00DB2B00" w:rsidRDefault="00D12E93" w:rsidP="00D12E93">
      <w:pPr>
        <w:pStyle w:val="NoSpacing"/>
        <w:ind w:right="-25"/>
        <w:jc w:val="thaiDistribute"/>
        <w:rPr>
          <w:rFonts w:ascii="Angsana New" w:hAnsi="Angsana New"/>
          <w:szCs w:val="30"/>
        </w:rPr>
      </w:pPr>
    </w:p>
    <w:p w:rsidR="00985EB2" w:rsidRPr="00C8189F" w:rsidRDefault="00985EB2" w:rsidP="00985EB2">
      <w:pPr>
        <w:pStyle w:val="NoSpacing"/>
        <w:ind w:right="-25"/>
        <w:jc w:val="thaiDistribute"/>
        <w:rPr>
          <w:rFonts w:ascii="Angsana New" w:hAnsi="Angsana New"/>
          <w:szCs w:val="30"/>
          <w:cs/>
        </w:rPr>
      </w:pPr>
      <w:r w:rsidRPr="00C8189F">
        <w:rPr>
          <w:rFonts w:ascii="Angsana New" w:hAnsi="Angsana New"/>
          <w:szCs w:val="30"/>
          <w:cs/>
        </w:rPr>
        <w:t>ต้นทุนสินค้าประกอบด้วยต้นทุนที่ซื้อ ต้นทุนในการดัดแปลงหรือต้นทุนอื่นเพื่อให้สินค้าอยู่ในสภาพและสถานที่ปัจจุบัน ในกรณีของสินค้าสำเร็จรูปและสินค้า</w:t>
      </w:r>
      <w:r w:rsidRPr="00C8189F">
        <w:rPr>
          <w:rFonts w:ascii="Angsana New" w:hAnsi="Angsana New" w:hint="cs"/>
          <w:szCs w:val="30"/>
          <w:cs/>
        </w:rPr>
        <w:t>กึ่งสำเร็จรูป</w:t>
      </w:r>
      <w:r w:rsidRPr="00C8189F">
        <w:rPr>
          <w:rFonts w:ascii="Angsana New" w:hAnsi="Angsana New"/>
          <w:szCs w:val="30"/>
          <w:cs/>
        </w:rPr>
        <w:t>ที่ผลิตเอง  ต้นทุนสินค้ารวมการปันส่วน</w:t>
      </w:r>
      <w:r>
        <w:rPr>
          <w:rFonts w:ascii="Angsana New" w:hAnsi="Angsana New"/>
          <w:szCs w:val="30"/>
          <w:cs/>
        </w:rPr>
        <w:t>ของค่าโสหุ้ยการผลิตอย่างเหมาะสม</w:t>
      </w:r>
      <w:r w:rsidRPr="00C8189F">
        <w:rPr>
          <w:rFonts w:ascii="Angsana New" w:hAnsi="Angsana New"/>
          <w:szCs w:val="30"/>
          <w:cs/>
        </w:rPr>
        <w:t>โดยคำนึงถึงระดับกำลังการผลิตตามปกติ</w:t>
      </w:r>
    </w:p>
    <w:p w:rsidR="00985EB2" w:rsidRPr="009A595A" w:rsidRDefault="00985EB2" w:rsidP="00985E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="Angsana New" w:hAnsi="Angsana New"/>
          <w:sz w:val="16"/>
          <w:szCs w:val="16"/>
        </w:rPr>
      </w:pPr>
    </w:p>
    <w:p w:rsidR="00985EB2" w:rsidRDefault="00985EB2" w:rsidP="00985E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="Angsana New" w:hAnsi="Angsana New"/>
          <w:sz w:val="30"/>
          <w:szCs w:val="30"/>
        </w:rPr>
      </w:pPr>
      <w:r w:rsidRPr="00B90C20">
        <w:rPr>
          <w:rFonts w:ascii="Angsana New" w:hAnsi="Angsana New"/>
          <w:sz w:val="30"/>
          <w:szCs w:val="30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มูลค่าสุทธิที่จะได้รับเป็นการประมาณราคาที่จะขายได้จากการดำเนินธุรกิจปกติหักด้วยค่าใช้จ่าย</w:t>
      </w:r>
      <w:r w:rsidRPr="00B90C20">
        <w:rPr>
          <w:rFonts w:ascii="Angsana New" w:hAnsi="Angsana New" w:hint="cs"/>
          <w:sz w:val="30"/>
          <w:szCs w:val="30"/>
          <w:cs/>
        </w:rPr>
        <w:t>ส่วนเพิ่ม</w:t>
      </w:r>
      <w:r w:rsidRPr="00B90C20">
        <w:rPr>
          <w:rFonts w:ascii="Angsana New" w:hAnsi="Angsana New"/>
          <w:sz w:val="30"/>
          <w:szCs w:val="30"/>
          <w:cs/>
        </w:rPr>
        <w:t>ที่จำเป็นในการขาย</w:t>
      </w:r>
      <w:r w:rsidRPr="00B90C20">
        <w:rPr>
          <w:rFonts w:ascii="Angsana New" w:hAnsi="Angsana New" w:hint="cs"/>
          <w:sz w:val="30"/>
          <w:szCs w:val="30"/>
          <w:cs/>
        </w:rPr>
        <w:t>สินค้านั้น ๆ</w:t>
      </w:r>
    </w:p>
    <w:p w:rsidR="00985EB2" w:rsidRPr="00A142FA" w:rsidRDefault="00985EB2" w:rsidP="00985E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="Angsana New" w:hAnsi="Angsana New"/>
          <w:sz w:val="16"/>
          <w:szCs w:val="16"/>
        </w:rPr>
      </w:pPr>
    </w:p>
    <w:p w:rsidR="00985EB2" w:rsidRPr="00F368C1" w:rsidRDefault="00985EB2" w:rsidP="00985E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="Angsana New" w:hAnsi="Angsana New"/>
          <w:b/>
          <w:bCs/>
          <w:sz w:val="30"/>
          <w:szCs w:val="30"/>
        </w:rPr>
      </w:pPr>
      <w:r w:rsidRPr="00C8189F">
        <w:rPr>
          <w:rFonts w:ascii="Angsana New" w:hAnsi="Angsana New"/>
          <w:sz w:val="30"/>
          <w:szCs w:val="30"/>
          <w:cs/>
        </w:rPr>
        <w:t>ค่าเผื่อ</w:t>
      </w:r>
      <w:r>
        <w:rPr>
          <w:rFonts w:ascii="Angsana New" w:hAnsi="Angsana New" w:hint="cs"/>
          <w:sz w:val="30"/>
          <w:szCs w:val="30"/>
          <w:cs/>
        </w:rPr>
        <w:t>การลดลงของ</w:t>
      </w:r>
      <w:r w:rsidRPr="00C8189F">
        <w:rPr>
          <w:rFonts w:ascii="Angsana New" w:hAnsi="Angsana New"/>
          <w:sz w:val="30"/>
          <w:szCs w:val="30"/>
          <w:cs/>
        </w:rPr>
        <w:t>มูลค่าสินค้า</w:t>
      </w:r>
      <w:r>
        <w:rPr>
          <w:rFonts w:ascii="Angsana New" w:hAnsi="Angsana New" w:hint="cs"/>
          <w:sz w:val="30"/>
          <w:szCs w:val="30"/>
          <w:cs/>
        </w:rPr>
        <w:t>จ</w:t>
      </w:r>
      <w:r>
        <w:rPr>
          <w:rFonts w:ascii="Angsana New" w:hAnsi="Angsana New"/>
          <w:sz w:val="30"/>
          <w:szCs w:val="30"/>
          <w:cs/>
        </w:rPr>
        <w:t>ะถูกบันทึก</w:t>
      </w:r>
      <w:r w:rsidRPr="00C8189F">
        <w:rPr>
          <w:rFonts w:ascii="Angsana New" w:hAnsi="Angsana New"/>
          <w:sz w:val="30"/>
          <w:szCs w:val="30"/>
          <w:cs/>
        </w:rPr>
        <w:t>สำหรับสินค้า</w:t>
      </w:r>
      <w:r>
        <w:rPr>
          <w:rFonts w:ascii="Angsana New" w:hAnsi="Angsana New" w:hint="cs"/>
          <w:sz w:val="30"/>
          <w:szCs w:val="30"/>
          <w:cs/>
        </w:rPr>
        <w:t>ที่</w:t>
      </w:r>
      <w:r w:rsidRPr="00C8189F">
        <w:rPr>
          <w:rFonts w:ascii="Angsana New" w:hAnsi="Angsana New"/>
          <w:sz w:val="30"/>
          <w:szCs w:val="30"/>
          <w:cs/>
        </w:rPr>
        <w:t>เสื่อม</w:t>
      </w:r>
      <w:r>
        <w:rPr>
          <w:rFonts w:ascii="Angsana New" w:hAnsi="Angsana New" w:hint="cs"/>
          <w:sz w:val="30"/>
          <w:szCs w:val="30"/>
          <w:cs/>
        </w:rPr>
        <w:t>ส</w:t>
      </w:r>
      <w:r>
        <w:rPr>
          <w:rFonts w:ascii="Angsana New" w:hAnsi="Angsana New"/>
          <w:sz w:val="30"/>
          <w:szCs w:val="30"/>
          <w:cs/>
        </w:rPr>
        <w:t>ภาพ</w:t>
      </w:r>
      <w:r w:rsidRPr="00C8189F">
        <w:rPr>
          <w:rFonts w:ascii="Angsana New" w:hAnsi="Angsana New"/>
          <w:sz w:val="30"/>
          <w:szCs w:val="30"/>
          <w:cs/>
        </w:rPr>
        <w:t>และ</w:t>
      </w:r>
      <w:r w:rsidRPr="006B24BA">
        <w:rPr>
          <w:rFonts w:ascii="Angsana New" w:hAnsi="Angsana New" w:hint="cs"/>
          <w:sz w:val="30"/>
          <w:szCs w:val="30"/>
          <w:cs/>
        </w:rPr>
        <w:t>เคลื่อนไหวช้า</w:t>
      </w:r>
    </w:p>
    <w:p w:rsidR="00985EB2" w:rsidRPr="00C71D08" w:rsidRDefault="00985EB2" w:rsidP="00985EB2">
      <w:pPr>
        <w:pStyle w:val="NoSpacing"/>
        <w:rPr>
          <w:b/>
          <w:bCs/>
          <w:szCs w:val="30"/>
        </w:rPr>
      </w:pPr>
    </w:p>
    <w:p w:rsidR="00985EB2" w:rsidRPr="00305260" w:rsidRDefault="002D7D69" w:rsidP="00985EB2">
      <w:pPr>
        <w:pStyle w:val="NoSpacing"/>
        <w:rPr>
          <w:b/>
          <w:bCs/>
          <w:szCs w:val="30"/>
          <w:cs/>
        </w:rPr>
      </w:pPr>
      <w:r>
        <w:rPr>
          <w:rFonts w:hint="cs"/>
          <w:b/>
          <w:bCs/>
          <w:szCs w:val="30"/>
          <w:cs/>
        </w:rPr>
        <w:t>เงินลงทุนในตราสารทุน</w:t>
      </w:r>
    </w:p>
    <w:p w:rsidR="00985EB2" w:rsidRPr="00305260" w:rsidRDefault="00985EB2" w:rsidP="00985EB2">
      <w:pPr>
        <w:pStyle w:val="NoSpacing"/>
        <w:rPr>
          <w:sz w:val="16"/>
          <w:szCs w:val="16"/>
        </w:rPr>
      </w:pPr>
    </w:p>
    <w:p w:rsidR="00985EB2" w:rsidRPr="00305260" w:rsidRDefault="00985EB2" w:rsidP="00985E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เงินลงทุนใน</w:t>
      </w:r>
      <w:r w:rsidR="002D7D69">
        <w:rPr>
          <w:rFonts w:ascii="Angsana New" w:hAnsi="Angsana New" w:hint="cs"/>
          <w:sz w:val="30"/>
          <w:szCs w:val="30"/>
          <w:cs/>
        </w:rPr>
        <w:t>ตราสารทุน</w:t>
      </w:r>
      <w:r w:rsidRPr="00305260">
        <w:rPr>
          <w:rFonts w:ascii="Angsana New" w:hAnsi="Angsana New"/>
          <w:sz w:val="30"/>
          <w:szCs w:val="30"/>
          <w:cs/>
        </w:rPr>
        <w:t>แสดงในมูลค่ายุติธรรม ผลกำไรหรือขาดทุนจากการ</w:t>
      </w:r>
      <w:r>
        <w:rPr>
          <w:rFonts w:ascii="Angsana New" w:hAnsi="Angsana New" w:hint="cs"/>
          <w:sz w:val="30"/>
          <w:szCs w:val="30"/>
          <w:cs/>
        </w:rPr>
        <w:t>วัดมูลค่ายุติธรรมของ</w:t>
      </w:r>
      <w:r w:rsidR="00D5776D">
        <w:rPr>
          <w:rFonts w:ascii="Angsana New" w:hAnsi="Angsana New" w:hint="cs"/>
          <w:sz w:val="30"/>
          <w:szCs w:val="30"/>
          <w:cs/>
        </w:rPr>
        <w:t>ตราสารทุน</w:t>
      </w:r>
      <w:r w:rsidRPr="00305260">
        <w:rPr>
          <w:rFonts w:ascii="Angsana New" w:hAnsi="Angsana New"/>
          <w:sz w:val="30"/>
          <w:szCs w:val="30"/>
          <w:cs/>
        </w:rPr>
        <w:t>ได้บันทึกใน</w:t>
      </w:r>
      <w:r w:rsidRPr="008D3DCA">
        <w:rPr>
          <w:rFonts w:ascii="Angsana New" w:hAnsi="Angsana New"/>
          <w:sz w:val="30"/>
          <w:szCs w:val="30"/>
          <w:cs/>
        </w:rPr>
        <w:t>กำไรหรือขาดทุน</w:t>
      </w:r>
    </w:p>
    <w:p w:rsidR="00B00BCC" w:rsidRPr="00DD68A3" w:rsidRDefault="00B00BCC" w:rsidP="005C3A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5C3A7D" w:rsidRDefault="005C3A7D" w:rsidP="005C3A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821B2A">
        <w:rPr>
          <w:rFonts w:ascii="Angsana New" w:hAnsi="Angsana New"/>
          <w:b/>
          <w:bCs/>
          <w:sz w:val="30"/>
          <w:szCs w:val="30"/>
          <w:cs/>
        </w:rPr>
        <w:t>อสังหาริมทรัพย์เพื่อการลงทุน</w:t>
      </w:r>
      <w:r w:rsidR="00BC23EC">
        <w:rPr>
          <w:rFonts w:ascii="Angsana New" w:hAnsi="Angsana New"/>
          <w:b/>
          <w:bCs/>
          <w:sz w:val="30"/>
          <w:szCs w:val="30"/>
        </w:rPr>
        <w:t xml:space="preserve"> (</w:t>
      </w:r>
      <w:r w:rsidR="00BC23EC">
        <w:rPr>
          <w:rFonts w:ascii="Angsana New" w:hAnsi="Angsana New" w:hint="cs"/>
          <w:b/>
          <w:bCs/>
          <w:sz w:val="30"/>
          <w:szCs w:val="30"/>
          <w:cs/>
        </w:rPr>
        <w:t>สินทรัพย์เพื่อให้เช่า)</w:t>
      </w:r>
    </w:p>
    <w:p w:rsidR="005C3A7D" w:rsidRPr="00C95DC3" w:rsidRDefault="005C3A7D" w:rsidP="005C3A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bCs/>
          <w:sz w:val="16"/>
          <w:szCs w:val="16"/>
        </w:rPr>
      </w:pPr>
    </w:p>
    <w:p w:rsidR="005C3A7D" w:rsidRDefault="005C3A7D" w:rsidP="00DC46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821B2A">
        <w:rPr>
          <w:rFonts w:ascii="Angsana New" w:hAnsi="Angsana New"/>
          <w:sz w:val="30"/>
          <w:szCs w:val="30"/>
          <w:cs/>
        </w:rPr>
        <w:t>อสังหาริมทรัพย์เพื่อการลงทุน หมายถึง อสังหาริมทรัพย์ที่ถือครองเพื่อหาประโยชน์จากรายได้ค่าเช่า หรือจากการเพิ่มขึ้นของมูลค่าของสินทรัพย์หรือทั้งสองอย่าง กลุ่มบริษัทเลือก</w:t>
      </w:r>
      <w:r w:rsidRPr="00821B2A">
        <w:rPr>
          <w:rFonts w:ascii="Angsana New" w:hAnsi="Angsana New" w:hint="cs"/>
          <w:sz w:val="30"/>
          <w:szCs w:val="30"/>
          <w:cs/>
        </w:rPr>
        <w:t>ใช้</w:t>
      </w:r>
      <w:r w:rsidRPr="00821B2A">
        <w:rPr>
          <w:rFonts w:ascii="Angsana New" w:hAnsi="Angsana New"/>
          <w:sz w:val="30"/>
          <w:szCs w:val="30"/>
          <w:cs/>
        </w:rPr>
        <w:t>วิธีราคาทุนสำหรับการบันทึกบัญชีอสังหาริมทรัพย์เพื่อการลงทุน</w:t>
      </w:r>
      <w:r w:rsidRPr="00821B2A">
        <w:rPr>
          <w:rFonts w:ascii="Angsana New" w:hAnsi="Angsana New" w:hint="cs"/>
          <w:sz w:val="30"/>
          <w:szCs w:val="30"/>
          <w:cs/>
        </w:rPr>
        <w:t xml:space="preserve"> และได้แสดงแยกต่างหากจากที่ดิน อาคารและอุปกรณ์</w:t>
      </w:r>
    </w:p>
    <w:p w:rsidR="00EE1D19" w:rsidRPr="00EE1D19" w:rsidRDefault="00EE1D19" w:rsidP="005C3A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16"/>
          <w:szCs w:val="16"/>
        </w:rPr>
      </w:pPr>
    </w:p>
    <w:p w:rsidR="00FA7DA6" w:rsidRDefault="00EE1D19" w:rsidP="00D12E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="Angsana New" w:hAnsi="Angsana New"/>
          <w:sz w:val="30"/>
          <w:szCs w:val="30"/>
        </w:rPr>
      </w:pPr>
      <w:r w:rsidRPr="00D47E1A">
        <w:rPr>
          <w:rFonts w:ascii="Angsana New" w:hAnsi="Angsana New" w:hint="cs"/>
          <w:sz w:val="30"/>
          <w:szCs w:val="30"/>
          <w:cs/>
        </w:rPr>
        <w:t>สินทรัพย์เพื่อให้เช่าที่เป็นที่ดินแสดงในราคาทุนหักขาดทุนจากการด้อยค่า</w:t>
      </w:r>
      <w:r w:rsidR="00DC4650">
        <w:rPr>
          <w:rFonts w:ascii="Angsana New" w:hAnsi="Angsana New" w:hint="cs"/>
          <w:sz w:val="30"/>
          <w:szCs w:val="30"/>
          <w:cs/>
        </w:rPr>
        <w:t xml:space="preserve"> </w:t>
      </w:r>
      <w:r w:rsidR="00540E1E">
        <w:rPr>
          <w:rFonts w:ascii="Angsana New" w:hAnsi="Angsana New" w:hint="cs"/>
          <w:sz w:val="30"/>
          <w:szCs w:val="30"/>
          <w:cs/>
        </w:rPr>
        <w:t>(ถ้ามี)</w:t>
      </w:r>
      <w:r w:rsidR="00CA38C9">
        <w:rPr>
          <w:rFonts w:ascii="Angsana New" w:hAnsi="Angsana New" w:hint="cs"/>
          <w:sz w:val="30"/>
          <w:szCs w:val="30"/>
          <w:cs/>
        </w:rPr>
        <w:t xml:space="preserve"> </w:t>
      </w:r>
      <w:r w:rsidR="00CA38C9">
        <w:rPr>
          <w:rFonts w:ascii="Angsana New" w:hAnsi="Angsana New"/>
          <w:sz w:val="30"/>
          <w:szCs w:val="30"/>
          <w:cs/>
        </w:rPr>
        <w:t>อาคารแสดง</w:t>
      </w:r>
      <w:r w:rsidR="00CA38C9">
        <w:rPr>
          <w:rFonts w:ascii="Angsana New" w:hAnsi="Angsana New" w:hint="cs"/>
          <w:sz w:val="30"/>
          <w:szCs w:val="30"/>
          <w:cs/>
        </w:rPr>
        <w:t>ใน</w:t>
      </w:r>
      <w:r w:rsidR="00CA38C9" w:rsidRPr="00F368C1">
        <w:rPr>
          <w:rFonts w:ascii="Angsana New" w:hAnsi="Angsana New"/>
          <w:sz w:val="30"/>
          <w:szCs w:val="30"/>
          <w:cs/>
        </w:rPr>
        <w:t>ราคาทุน</w:t>
      </w:r>
      <w:r w:rsidR="00CA38C9">
        <w:rPr>
          <w:rFonts w:ascii="Angsana New" w:hAnsi="Angsana New" w:hint="cs"/>
          <w:sz w:val="30"/>
          <w:szCs w:val="30"/>
          <w:cs/>
        </w:rPr>
        <w:t>สุทธิจาก</w:t>
      </w:r>
      <w:r w:rsidR="00CA38C9" w:rsidRPr="00F368C1">
        <w:rPr>
          <w:rFonts w:ascii="Angsana New" w:hAnsi="Angsana New"/>
          <w:sz w:val="30"/>
          <w:szCs w:val="30"/>
          <w:cs/>
        </w:rPr>
        <w:t>ค่าเสื่อมราคาสะสมและ</w:t>
      </w:r>
      <w:r w:rsidR="00CA38C9">
        <w:rPr>
          <w:rFonts w:ascii="Angsana New" w:hAnsi="Angsana New" w:hint="cs"/>
          <w:sz w:val="30"/>
          <w:szCs w:val="30"/>
          <w:cs/>
        </w:rPr>
        <w:t>ค่าเผื่อ</w:t>
      </w:r>
      <w:r w:rsidR="00CA38C9" w:rsidRPr="00F368C1">
        <w:rPr>
          <w:rFonts w:ascii="Angsana New" w:hAnsi="Angsana New"/>
          <w:sz w:val="30"/>
          <w:szCs w:val="30"/>
          <w:cs/>
        </w:rPr>
        <w:t>การด</w:t>
      </w:r>
      <w:r w:rsidR="00CA38C9">
        <w:rPr>
          <w:rFonts w:ascii="Angsana New" w:hAnsi="Angsana New"/>
          <w:sz w:val="30"/>
          <w:szCs w:val="30"/>
          <w:cs/>
        </w:rPr>
        <w:t>้อยค่า</w:t>
      </w:r>
      <w:r w:rsidR="00CA38C9">
        <w:rPr>
          <w:rFonts w:ascii="Angsana New" w:hAnsi="Angsana New" w:hint="cs"/>
          <w:sz w:val="30"/>
          <w:szCs w:val="30"/>
          <w:cs/>
        </w:rPr>
        <w:t xml:space="preserve"> (ถ้ามี)</w:t>
      </w:r>
    </w:p>
    <w:p w:rsidR="00CA38C9" w:rsidRDefault="00CA38C9" w:rsidP="00D12E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="Angsana New" w:hAnsi="Angsana New"/>
          <w:sz w:val="30"/>
          <w:szCs w:val="30"/>
        </w:rPr>
      </w:pPr>
    </w:p>
    <w:p w:rsidR="00D75531" w:rsidRDefault="00D75531" w:rsidP="00CA38C9">
      <w:pPr>
        <w:ind w:right="-25"/>
        <w:rPr>
          <w:rFonts w:ascii="Angsana New" w:hAnsi="Angsana New"/>
          <w:i/>
          <w:iCs/>
          <w:sz w:val="30"/>
          <w:szCs w:val="30"/>
        </w:rPr>
      </w:pPr>
    </w:p>
    <w:p w:rsidR="00CA38C9" w:rsidRPr="0054221D" w:rsidRDefault="00CA38C9" w:rsidP="00CA38C9">
      <w:pPr>
        <w:ind w:right="-25"/>
        <w:rPr>
          <w:rFonts w:ascii="Angsana New" w:hAnsi="Angsana New"/>
          <w:i/>
          <w:iCs/>
          <w:sz w:val="30"/>
          <w:szCs w:val="30"/>
        </w:rPr>
      </w:pPr>
      <w:r w:rsidRPr="0054221D">
        <w:rPr>
          <w:rFonts w:ascii="Angsana New" w:hAnsi="Angsana New"/>
          <w:i/>
          <w:iCs/>
          <w:sz w:val="30"/>
          <w:szCs w:val="30"/>
          <w:cs/>
        </w:rPr>
        <w:lastRenderedPageBreak/>
        <w:t>ค่า</w:t>
      </w:r>
      <w:r>
        <w:rPr>
          <w:rFonts w:ascii="Angsana New" w:hAnsi="Angsana New" w:hint="cs"/>
          <w:i/>
          <w:iCs/>
          <w:sz w:val="30"/>
          <w:szCs w:val="30"/>
          <w:cs/>
        </w:rPr>
        <w:t>เสื่อมราคา</w:t>
      </w:r>
    </w:p>
    <w:p w:rsidR="00CA38C9" w:rsidRPr="00E11F30" w:rsidRDefault="00CA38C9" w:rsidP="00CA38C9">
      <w:pPr>
        <w:ind w:right="-25"/>
        <w:rPr>
          <w:rFonts w:ascii="Angsana New" w:hAnsi="Angsana New"/>
          <w:sz w:val="16"/>
          <w:szCs w:val="16"/>
        </w:rPr>
      </w:pPr>
    </w:p>
    <w:p w:rsidR="00CA38C9" w:rsidRDefault="00CA38C9" w:rsidP="00426C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ค่า</w:t>
      </w:r>
      <w:r>
        <w:rPr>
          <w:rFonts w:ascii="Angsana New" w:hAnsi="Angsana New" w:hint="cs"/>
          <w:sz w:val="30"/>
          <w:szCs w:val="30"/>
          <w:cs/>
        </w:rPr>
        <w:t>เสื่อม</w:t>
      </w:r>
      <w:r w:rsidR="00426C31">
        <w:rPr>
          <w:rFonts w:ascii="Angsana New" w:hAnsi="Angsana New" w:hint="cs"/>
          <w:sz w:val="30"/>
          <w:szCs w:val="30"/>
          <w:cs/>
        </w:rPr>
        <w:t>ราคา</w:t>
      </w:r>
      <w:r w:rsidRPr="00CB6F88">
        <w:rPr>
          <w:rFonts w:ascii="Angsana New" w:hAnsi="Angsana New"/>
          <w:sz w:val="30"/>
          <w:szCs w:val="30"/>
          <w:cs/>
        </w:rPr>
        <w:t>บันทึกเป็น</w:t>
      </w:r>
      <w:r w:rsidRPr="00CB6F88">
        <w:rPr>
          <w:rFonts w:ascii="Angsana New" w:hAnsi="Angsana New" w:hint="cs"/>
          <w:sz w:val="30"/>
          <w:szCs w:val="30"/>
          <w:cs/>
        </w:rPr>
        <w:t>ค่าใช้จ่าย</w:t>
      </w:r>
      <w:r w:rsidRPr="00CB6F88">
        <w:rPr>
          <w:rFonts w:ascii="Angsana New" w:hAnsi="Angsana New"/>
          <w:sz w:val="30"/>
          <w:szCs w:val="30"/>
          <w:cs/>
        </w:rPr>
        <w:t>ในงบกำไรขาดทุน</w:t>
      </w:r>
      <w:r w:rsidRPr="00CB6F88">
        <w:rPr>
          <w:rFonts w:ascii="Angsana New" w:hAnsi="Angsana New" w:hint="cs"/>
          <w:sz w:val="30"/>
          <w:szCs w:val="30"/>
          <w:cs/>
        </w:rPr>
        <w:t>เบ็ดเสร็จซึ่ง</w:t>
      </w:r>
      <w:r w:rsidRPr="00CB6F88">
        <w:rPr>
          <w:rFonts w:ascii="Angsana New" w:hAnsi="Angsana New"/>
          <w:sz w:val="30"/>
          <w:szCs w:val="30"/>
          <w:cs/>
        </w:rPr>
        <w:t>คำนวณโดยวิธีเส้นตรงตามอายุการใ</w:t>
      </w:r>
      <w:r w:rsidRPr="00CB6F88">
        <w:rPr>
          <w:rFonts w:ascii="Angsana New" w:hAnsi="Angsana New" w:hint="cs"/>
          <w:sz w:val="30"/>
          <w:szCs w:val="30"/>
          <w:cs/>
        </w:rPr>
        <w:t>ห้ประโยชน์</w:t>
      </w:r>
      <w:r w:rsidRPr="00CB6F88">
        <w:rPr>
          <w:rFonts w:ascii="Angsana New" w:hAnsi="Angsana New"/>
          <w:sz w:val="30"/>
          <w:szCs w:val="30"/>
          <w:cs/>
        </w:rPr>
        <w:t>ของ</w:t>
      </w:r>
      <w:r w:rsidR="00426C31">
        <w:rPr>
          <w:rFonts w:ascii="Angsana New" w:hAnsi="Angsana New" w:hint="cs"/>
          <w:sz w:val="30"/>
          <w:szCs w:val="30"/>
          <w:cs/>
        </w:rPr>
        <w:t>สินทรัพย์</w:t>
      </w:r>
      <w:r w:rsidRPr="00CB6F88">
        <w:rPr>
          <w:rFonts w:ascii="Angsana New" w:hAnsi="Angsana New"/>
          <w:sz w:val="30"/>
          <w:szCs w:val="30"/>
          <w:cs/>
        </w:rPr>
        <w:t xml:space="preserve">เป็นระยะเวลา </w:t>
      </w:r>
      <w:r w:rsidR="00426C31">
        <w:rPr>
          <w:rFonts w:ascii="Angsana New" w:hAnsi="Angsana New" w:hint="cs"/>
          <w:sz w:val="30"/>
          <w:szCs w:val="30"/>
          <w:cs/>
        </w:rPr>
        <w:t>2</w:t>
      </w:r>
      <w:r w:rsidRPr="00CB6F88">
        <w:rPr>
          <w:rFonts w:ascii="Angsana New" w:hAnsi="Angsana New"/>
          <w:sz w:val="30"/>
          <w:szCs w:val="30"/>
        </w:rPr>
        <w:t>0</w:t>
      </w:r>
      <w:r w:rsidRPr="00426C31">
        <w:rPr>
          <w:rFonts w:ascii="Angsana New" w:hAnsi="Angsana New" w:hint="cs"/>
          <w:sz w:val="30"/>
          <w:szCs w:val="30"/>
          <w:cs/>
        </w:rPr>
        <w:t xml:space="preserve"> ปี</w:t>
      </w:r>
    </w:p>
    <w:p w:rsidR="00F60F06" w:rsidRDefault="00F60F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</w:p>
    <w:p w:rsidR="00FA7DA6" w:rsidRPr="009656ED" w:rsidRDefault="00FA7DA6" w:rsidP="00FA7D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6048CC">
        <w:rPr>
          <w:rFonts w:ascii="Angsana New" w:hAnsi="Angsana New"/>
          <w:b/>
          <w:bCs/>
          <w:sz w:val="30"/>
          <w:szCs w:val="30"/>
          <w:cs/>
        </w:rPr>
        <w:t>ที่ดิน อาคารและอุปกรณ์</w:t>
      </w:r>
      <w:r>
        <w:rPr>
          <w:rFonts w:ascii="Angsana New" w:hAnsi="Angsana New" w:hint="cs"/>
          <w:b/>
          <w:bCs/>
          <w:sz w:val="30"/>
          <w:szCs w:val="30"/>
          <w:cs/>
        </w:rPr>
        <w:t xml:space="preserve">และสินทรัพย์ที่ไม่ได้ใช้ในการดำเนินงาน </w:t>
      </w:r>
    </w:p>
    <w:p w:rsidR="00FA7DA6" w:rsidRPr="00DB2B00" w:rsidRDefault="00FA7DA6" w:rsidP="00FA7D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:rsidR="00FA7DA6" w:rsidRPr="006B24BA" w:rsidRDefault="00FA7DA6" w:rsidP="00FA7D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-25"/>
        <w:jc w:val="thaiDistribute"/>
        <w:rPr>
          <w:rFonts w:ascii="Angsana New" w:hAnsi="Angsana New"/>
          <w:i/>
          <w:iCs/>
          <w:sz w:val="30"/>
          <w:szCs w:val="30"/>
        </w:rPr>
      </w:pPr>
      <w:r w:rsidRPr="006B24BA">
        <w:rPr>
          <w:rFonts w:ascii="Angsana New" w:hAnsi="Angsana New"/>
          <w:i/>
          <w:iCs/>
          <w:sz w:val="30"/>
          <w:szCs w:val="30"/>
          <w:cs/>
        </w:rPr>
        <w:t>สินทรัพย์ที่เป็นกรรมสิทธิ์ของกิจการ</w:t>
      </w:r>
    </w:p>
    <w:p w:rsidR="00FA7DA6" w:rsidRPr="00E11F30" w:rsidRDefault="00FA7DA6" w:rsidP="00FA7D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-25"/>
        <w:jc w:val="thaiDistribute"/>
        <w:rPr>
          <w:rFonts w:ascii="Angsana New" w:hAnsi="Angsana New"/>
          <w:sz w:val="16"/>
          <w:szCs w:val="16"/>
        </w:rPr>
      </w:pPr>
    </w:p>
    <w:p w:rsidR="00FA7DA6" w:rsidRPr="00F368C1" w:rsidRDefault="00FA7DA6" w:rsidP="00FA7D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-25"/>
        <w:jc w:val="thaiDistribute"/>
        <w:rPr>
          <w:rFonts w:ascii="Angsana New" w:hAnsi="Angsana New"/>
          <w:sz w:val="30"/>
          <w:szCs w:val="30"/>
        </w:rPr>
      </w:pPr>
      <w:r w:rsidRPr="00F368C1">
        <w:rPr>
          <w:rFonts w:ascii="Angsana New" w:hAnsi="Angsana New"/>
          <w:sz w:val="30"/>
          <w:szCs w:val="30"/>
          <w:cs/>
        </w:rPr>
        <w:t>ที่ดิน</w:t>
      </w:r>
      <w:r>
        <w:rPr>
          <w:rFonts w:ascii="Angsana New" w:hAnsi="Angsana New" w:hint="cs"/>
          <w:sz w:val="30"/>
          <w:szCs w:val="30"/>
          <w:cs/>
        </w:rPr>
        <w:t xml:space="preserve"> (ทั้งที่ใช้งานและไม่ได้ใช้งาน) </w:t>
      </w:r>
      <w:r w:rsidRPr="00F368C1">
        <w:rPr>
          <w:rFonts w:ascii="Angsana New" w:hAnsi="Angsana New"/>
          <w:sz w:val="30"/>
          <w:szCs w:val="30"/>
          <w:cs/>
        </w:rPr>
        <w:t>แสดงในราคาทุน</w:t>
      </w:r>
      <w:r>
        <w:rPr>
          <w:rFonts w:ascii="Angsana New" w:hAnsi="Angsana New" w:hint="cs"/>
          <w:sz w:val="30"/>
          <w:szCs w:val="30"/>
          <w:cs/>
        </w:rPr>
        <w:t>สุทธิจากค่าเผื่อ</w:t>
      </w:r>
      <w:r w:rsidRPr="00F368C1">
        <w:rPr>
          <w:rFonts w:ascii="Angsana New" w:hAnsi="Angsana New"/>
          <w:sz w:val="30"/>
          <w:szCs w:val="30"/>
          <w:cs/>
        </w:rPr>
        <w:t xml:space="preserve">การด้อยค่า </w:t>
      </w:r>
      <w:r>
        <w:rPr>
          <w:rFonts w:ascii="Angsana New" w:hAnsi="Angsana New" w:hint="cs"/>
          <w:sz w:val="30"/>
          <w:szCs w:val="30"/>
          <w:cs/>
        </w:rPr>
        <w:t xml:space="preserve">(ถ้ามี) </w:t>
      </w:r>
      <w:r w:rsidRPr="00F368C1">
        <w:rPr>
          <w:rFonts w:ascii="Angsana New" w:hAnsi="Angsana New"/>
          <w:sz w:val="30"/>
          <w:szCs w:val="30"/>
          <w:cs/>
        </w:rPr>
        <w:t>อาคารและอุปกรณ์</w:t>
      </w:r>
      <w:r w:rsidR="00AB106E">
        <w:rPr>
          <w:rFonts w:ascii="Angsana New" w:hAnsi="Angsana New" w:hint="cs"/>
          <w:sz w:val="30"/>
          <w:szCs w:val="30"/>
          <w:cs/>
        </w:rPr>
        <w:t xml:space="preserve"> (ทั้งที่ใช้งานและไม่ได้ใช้งาน) </w:t>
      </w:r>
      <w:r>
        <w:rPr>
          <w:rFonts w:ascii="Angsana New" w:hAnsi="Angsana New"/>
          <w:sz w:val="30"/>
          <w:szCs w:val="30"/>
          <w:cs/>
        </w:rPr>
        <w:t>แสดง</w:t>
      </w:r>
      <w:r>
        <w:rPr>
          <w:rFonts w:ascii="Angsana New" w:hAnsi="Angsana New" w:hint="cs"/>
          <w:sz w:val="30"/>
          <w:szCs w:val="30"/>
          <w:cs/>
        </w:rPr>
        <w:t>ใน</w:t>
      </w:r>
      <w:r w:rsidRPr="00F368C1">
        <w:rPr>
          <w:rFonts w:ascii="Angsana New" w:hAnsi="Angsana New"/>
          <w:sz w:val="30"/>
          <w:szCs w:val="30"/>
          <w:cs/>
        </w:rPr>
        <w:t>ราคาทุน</w:t>
      </w:r>
      <w:r>
        <w:rPr>
          <w:rFonts w:ascii="Angsana New" w:hAnsi="Angsana New" w:hint="cs"/>
          <w:sz w:val="30"/>
          <w:szCs w:val="30"/>
          <w:cs/>
        </w:rPr>
        <w:t>สุทธิจาก</w:t>
      </w:r>
      <w:r w:rsidRPr="00F368C1">
        <w:rPr>
          <w:rFonts w:ascii="Angsana New" w:hAnsi="Angsana New"/>
          <w:sz w:val="30"/>
          <w:szCs w:val="30"/>
          <w:cs/>
        </w:rPr>
        <w:t>ค่าเสื่อมราคาสะสมและ</w:t>
      </w:r>
      <w:r>
        <w:rPr>
          <w:rFonts w:ascii="Angsana New" w:hAnsi="Angsana New" w:hint="cs"/>
          <w:sz w:val="30"/>
          <w:szCs w:val="30"/>
          <w:cs/>
        </w:rPr>
        <w:t>ค่าเผื่อ</w:t>
      </w:r>
      <w:r w:rsidRPr="00F368C1">
        <w:rPr>
          <w:rFonts w:ascii="Angsana New" w:hAnsi="Angsana New"/>
          <w:sz w:val="30"/>
          <w:szCs w:val="30"/>
          <w:cs/>
        </w:rPr>
        <w:t>การด</w:t>
      </w:r>
      <w:r>
        <w:rPr>
          <w:rFonts w:ascii="Angsana New" w:hAnsi="Angsana New"/>
          <w:sz w:val="30"/>
          <w:szCs w:val="30"/>
          <w:cs/>
        </w:rPr>
        <w:t>้อยค่า</w:t>
      </w:r>
      <w:r>
        <w:rPr>
          <w:rFonts w:ascii="Angsana New" w:hAnsi="Angsana New" w:hint="cs"/>
          <w:sz w:val="30"/>
          <w:szCs w:val="30"/>
          <w:cs/>
        </w:rPr>
        <w:t xml:space="preserve"> (ถ้ามี) เมื่อมีการเลิกใช้หรือตัดจำหน่ายสินทรัพย์ออกจากบัญชี กลุ่มบริษัทจะตัดมูลค่าตามบัญชีของสินทรัพย์นั้นออกจากบัญชีพร้อมกับบันทึกกำไรหรือขาดทุนจากการเลิกใช้หรือตัดจำหน่ายในงบกำไรขาดทุนเบ็ดเสร็จ ต้นทุนการรื้อถอน ขนย้ายและบูรณะสินทรัพย์ (ถ้ามี) ถือเป็นต้นทุนของสินทรัพย์และคิดค่าเสื่อมราคา</w:t>
      </w:r>
    </w:p>
    <w:p w:rsidR="00152E8F" w:rsidRPr="00B00BCC" w:rsidRDefault="00152E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16"/>
          <w:szCs w:val="16"/>
          <w:cs/>
        </w:rPr>
      </w:pPr>
    </w:p>
    <w:p w:rsidR="00FA7DA6" w:rsidRPr="003A3C65" w:rsidRDefault="00FA7DA6" w:rsidP="00FA7D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3A3C65">
        <w:rPr>
          <w:rFonts w:ascii="Angsana New" w:hAnsi="Angsana New" w:hint="cs"/>
          <w:i/>
          <w:iCs/>
          <w:sz w:val="30"/>
          <w:szCs w:val="30"/>
          <w:cs/>
        </w:rPr>
        <w:t>ค่าเสื่อมราคา</w:t>
      </w:r>
    </w:p>
    <w:p w:rsidR="00FA7DA6" w:rsidRPr="0019640F" w:rsidRDefault="00FA7DA6" w:rsidP="00FA7D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16"/>
          <w:szCs w:val="16"/>
        </w:rPr>
      </w:pPr>
    </w:p>
    <w:p w:rsidR="00FA7DA6" w:rsidRDefault="00FA7DA6" w:rsidP="00FA7D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="Angsana New" w:hAnsi="Angsana New"/>
          <w:sz w:val="30"/>
          <w:szCs w:val="30"/>
        </w:rPr>
      </w:pPr>
      <w:r w:rsidRPr="00F368C1">
        <w:rPr>
          <w:rFonts w:ascii="Angsana New" w:hAnsi="Angsana New"/>
          <w:sz w:val="30"/>
          <w:szCs w:val="30"/>
          <w:cs/>
        </w:rPr>
        <w:t>ค่าเสื่อมราคาบันทึกเป็นค่าใช้จ่าย</w:t>
      </w:r>
      <w:r>
        <w:rPr>
          <w:rFonts w:ascii="Angsana New" w:hAnsi="Angsana New"/>
          <w:sz w:val="30"/>
          <w:szCs w:val="30"/>
          <w:cs/>
        </w:rPr>
        <w:t>ในงบกำไรขาดทุน</w:t>
      </w:r>
      <w:r>
        <w:rPr>
          <w:rFonts w:ascii="Angsana New" w:hAnsi="Angsana New" w:hint="cs"/>
          <w:sz w:val="30"/>
          <w:szCs w:val="30"/>
          <w:cs/>
        </w:rPr>
        <w:t>เบ็ดเสร็จ</w:t>
      </w:r>
      <w:r w:rsidR="003D4F1C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ซึ่ง</w:t>
      </w:r>
      <w:r w:rsidRPr="00F368C1">
        <w:rPr>
          <w:rFonts w:ascii="Angsana New" w:hAnsi="Angsana New"/>
          <w:sz w:val="30"/>
          <w:szCs w:val="30"/>
          <w:cs/>
        </w:rPr>
        <w:t>คำนวณโดยวิธีเส้นตรงตามอายุการใ</w:t>
      </w:r>
      <w:r>
        <w:rPr>
          <w:rFonts w:ascii="Angsana New" w:hAnsi="Angsana New" w:hint="cs"/>
          <w:sz w:val="30"/>
          <w:szCs w:val="30"/>
          <w:cs/>
        </w:rPr>
        <w:t>ห้ประโยชน์</w:t>
      </w:r>
      <w:r w:rsidRPr="00F368C1">
        <w:rPr>
          <w:rFonts w:ascii="Angsana New" w:hAnsi="Angsana New"/>
          <w:sz w:val="30"/>
          <w:szCs w:val="30"/>
          <w:cs/>
        </w:rPr>
        <w:t>ของสินทรัพย์แต่ละรายการ</w:t>
      </w:r>
      <w:r>
        <w:rPr>
          <w:rFonts w:ascii="Angsana New" w:hAnsi="Angsana New" w:hint="cs"/>
          <w:sz w:val="30"/>
          <w:szCs w:val="30"/>
          <w:cs/>
        </w:rPr>
        <w:t xml:space="preserve"> ค่าเสื่อมราคาถูกพิจารณาแต่ละส่วนแยกต่างหากจากกันเมื่อแต่ละส่วนประกอบนั้นมีสาระสำคัญ </w:t>
      </w:r>
      <w:r w:rsidRPr="00F368C1">
        <w:rPr>
          <w:rFonts w:ascii="Angsana New" w:hAnsi="Angsana New"/>
          <w:sz w:val="30"/>
          <w:szCs w:val="30"/>
          <w:cs/>
        </w:rPr>
        <w:t>อายุการใ</w:t>
      </w:r>
      <w:r>
        <w:rPr>
          <w:rFonts w:ascii="Angsana New" w:hAnsi="Angsana New" w:hint="cs"/>
          <w:sz w:val="30"/>
          <w:szCs w:val="30"/>
          <w:cs/>
        </w:rPr>
        <w:t>ห้ประโยชน์</w:t>
      </w:r>
      <w:r w:rsidRPr="00F368C1">
        <w:rPr>
          <w:rFonts w:ascii="Angsana New" w:hAnsi="Angsana New"/>
          <w:sz w:val="30"/>
          <w:szCs w:val="30"/>
          <w:cs/>
        </w:rPr>
        <w:t>ของสินทรัพย์แสดงได้ดังนี้</w:t>
      </w:r>
    </w:p>
    <w:p w:rsidR="00F60F06" w:rsidRDefault="00F60F06" w:rsidP="00FA7D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="Angsana New" w:hAnsi="Angsana New"/>
          <w:sz w:val="16"/>
          <w:szCs w:val="16"/>
        </w:rPr>
      </w:pPr>
    </w:p>
    <w:tbl>
      <w:tblPr>
        <w:tblW w:w="9304" w:type="dxa"/>
        <w:tblInd w:w="18" w:type="dxa"/>
        <w:tblLayout w:type="fixed"/>
        <w:tblLook w:val="0000"/>
      </w:tblPr>
      <w:tblGrid>
        <w:gridCol w:w="6894"/>
        <w:gridCol w:w="2410"/>
      </w:tblGrid>
      <w:tr w:rsidR="00D12E93" w:rsidRPr="00F368C1" w:rsidTr="005D0BBA">
        <w:tc>
          <w:tcPr>
            <w:tcW w:w="6894" w:type="dxa"/>
          </w:tcPr>
          <w:p w:rsidR="00D12E93" w:rsidRPr="00F368C1" w:rsidRDefault="00D12E93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ind w:left="-108" w:right="-25" w:firstLine="9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D12E93" w:rsidRPr="00B405A8" w:rsidRDefault="00D12E93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</w:tr>
      <w:tr w:rsidR="00D12E93" w:rsidRPr="00F368C1" w:rsidTr="005D0BBA">
        <w:tc>
          <w:tcPr>
            <w:tcW w:w="6894" w:type="dxa"/>
          </w:tcPr>
          <w:p w:rsidR="00D12E93" w:rsidRPr="00F368C1" w:rsidRDefault="00D12E93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ind w:left="-108" w:right="-25" w:firstLine="9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368C1">
              <w:rPr>
                <w:rFonts w:ascii="Angsana New" w:hAnsi="Angsana New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D12E93" w:rsidRPr="00FC5982" w:rsidRDefault="00214FD6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5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ถึง </w:t>
            </w:r>
            <w:r w:rsidR="00D12E93" w:rsidRPr="00FC5982">
              <w:rPr>
                <w:rFonts w:ascii="Angsana New" w:hAnsi="Angsana New"/>
                <w:sz w:val="30"/>
                <w:szCs w:val="30"/>
              </w:rPr>
              <w:t>20</w:t>
            </w:r>
          </w:p>
        </w:tc>
      </w:tr>
      <w:tr w:rsidR="00D12E93" w:rsidRPr="00F368C1" w:rsidTr="005D0BBA">
        <w:tc>
          <w:tcPr>
            <w:tcW w:w="6894" w:type="dxa"/>
          </w:tcPr>
          <w:p w:rsidR="00D12E93" w:rsidRPr="00F368C1" w:rsidRDefault="00D12E93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ind w:left="-108" w:right="-25" w:firstLine="9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368C1">
              <w:rPr>
                <w:rFonts w:ascii="Angsana New" w:hAnsi="Angsana New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2410" w:type="dxa"/>
          </w:tcPr>
          <w:p w:rsidR="00D12E93" w:rsidRPr="00FC5982" w:rsidRDefault="00214FD6" w:rsidP="00FA7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-2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="001D02C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FA7DA6">
              <w:rPr>
                <w:rFonts w:ascii="Angsana New" w:hAnsi="Angsana New" w:hint="cs"/>
                <w:sz w:val="30"/>
                <w:szCs w:val="30"/>
                <w:cs/>
              </w:rPr>
              <w:t xml:space="preserve">ถึง </w:t>
            </w:r>
            <w:r w:rsidR="00D12E93" w:rsidRPr="00FC5982">
              <w:rPr>
                <w:rFonts w:ascii="Angsana New" w:hAnsi="Angsana New"/>
                <w:sz w:val="30"/>
                <w:szCs w:val="30"/>
              </w:rPr>
              <w:t>30</w:t>
            </w:r>
          </w:p>
        </w:tc>
      </w:tr>
      <w:tr w:rsidR="00D12E93" w:rsidRPr="00F368C1" w:rsidTr="005D0BBA">
        <w:tc>
          <w:tcPr>
            <w:tcW w:w="6894" w:type="dxa"/>
          </w:tcPr>
          <w:p w:rsidR="00D12E93" w:rsidRPr="00F368C1" w:rsidRDefault="00D12E93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ind w:left="-108" w:right="-25" w:firstLine="9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368C1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2410" w:type="dxa"/>
          </w:tcPr>
          <w:p w:rsidR="00D12E93" w:rsidRPr="00FC5982" w:rsidRDefault="00214FD6" w:rsidP="00FA7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-2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1D02C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FA7DA6">
              <w:rPr>
                <w:rFonts w:ascii="Angsana New" w:hAnsi="Angsana New" w:hint="cs"/>
                <w:sz w:val="30"/>
                <w:szCs w:val="30"/>
                <w:cs/>
              </w:rPr>
              <w:t xml:space="preserve">ถึง </w:t>
            </w:r>
            <w:r w:rsidR="00FA7DA6">
              <w:rPr>
                <w:rFonts w:ascii="Angsana New" w:hAnsi="Angsana New"/>
                <w:sz w:val="30"/>
                <w:szCs w:val="30"/>
              </w:rPr>
              <w:t>2</w:t>
            </w:r>
            <w:r w:rsidR="00D12E93" w:rsidRPr="00FC5982">
              <w:rPr>
                <w:rFonts w:ascii="Angsana New" w:hAnsi="Angsana New"/>
                <w:sz w:val="30"/>
                <w:szCs w:val="30"/>
              </w:rPr>
              <w:t>0</w:t>
            </w:r>
          </w:p>
        </w:tc>
      </w:tr>
      <w:tr w:rsidR="00D12E93" w:rsidRPr="00F368C1" w:rsidTr="005D0BBA">
        <w:tc>
          <w:tcPr>
            <w:tcW w:w="6894" w:type="dxa"/>
          </w:tcPr>
          <w:p w:rsidR="00D12E93" w:rsidRPr="00F368C1" w:rsidRDefault="00D12E93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ind w:left="-108" w:right="-25" w:firstLine="9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368C1">
              <w:rPr>
                <w:rFonts w:ascii="Angsana New" w:hAnsi="Angsana New"/>
                <w:sz w:val="30"/>
                <w:szCs w:val="30"/>
                <w:cs/>
              </w:rPr>
              <w:t>เครื่องตกแต่ง ติดตั้งและอุปกรณ์สำนักงาน</w:t>
            </w:r>
          </w:p>
        </w:tc>
        <w:tc>
          <w:tcPr>
            <w:tcW w:w="2410" w:type="dxa"/>
          </w:tcPr>
          <w:p w:rsidR="00D12E93" w:rsidRPr="00FC5982" w:rsidRDefault="00D12E93" w:rsidP="00FA7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-2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C5982">
              <w:rPr>
                <w:rFonts w:ascii="Angsana New" w:hAnsi="Angsana New"/>
                <w:sz w:val="30"/>
                <w:szCs w:val="30"/>
              </w:rPr>
              <w:t>3</w:t>
            </w:r>
            <w:r w:rsidR="001D02C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FA7DA6">
              <w:rPr>
                <w:rFonts w:ascii="Angsana New" w:hAnsi="Angsana New" w:hint="cs"/>
                <w:sz w:val="30"/>
                <w:szCs w:val="30"/>
                <w:cs/>
              </w:rPr>
              <w:t>ถึง</w:t>
            </w:r>
            <w:r w:rsidR="003D4F1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C5982">
              <w:rPr>
                <w:rFonts w:ascii="Angsana New" w:hAnsi="Angsana New"/>
                <w:sz w:val="30"/>
                <w:szCs w:val="30"/>
              </w:rPr>
              <w:t>10</w:t>
            </w:r>
          </w:p>
        </w:tc>
      </w:tr>
      <w:tr w:rsidR="00D12E93" w:rsidRPr="00F368C1" w:rsidTr="005D0BBA">
        <w:tc>
          <w:tcPr>
            <w:tcW w:w="6894" w:type="dxa"/>
          </w:tcPr>
          <w:p w:rsidR="00D12E93" w:rsidRPr="00F368C1" w:rsidRDefault="00D12E93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ind w:left="-108" w:right="-25" w:firstLine="9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368C1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410" w:type="dxa"/>
          </w:tcPr>
          <w:p w:rsidR="00D12E93" w:rsidRPr="00FC5982" w:rsidRDefault="00D12E93" w:rsidP="00FA7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-2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C5982">
              <w:rPr>
                <w:rFonts w:ascii="Angsana New" w:hAnsi="Angsana New"/>
                <w:sz w:val="30"/>
                <w:szCs w:val="30"/>
              </w:rPr>
              <w:t>3</w:t>
            </w:r>
            <w:r w:rsidR="001D02C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FA7DA6">
              <w:rPr>
                <w:rFonts w:ascii="Angsana New" w:hAnsi="Angsana New" w:hint="cs"/>
                <w:sz w:val="30"/>
                <w:szCs w:val="30"/>
                <w:cs/>
              </w:rPr>
              <w:t xml:space="preserve">ถึง </w:t>
            </w:r>
            <w:r w:rsidR="00F1404D">
              <w:rPr>
                <w:rFonts w:ascii="Angsana New" w:hAnsi="Angsana New"/>
                <w:sz w:val="30"/>
                <w:szCs w:val="30"/>
              </w:rPr>
              <w:t>12</w:t>
            </w:r>
          </w:p>
        </w:tc>
      </w:tr>
    </w:tbl>
    <w:p w:rsidR="00D12E93" w:rsidRPr="00152E8F" w:rsidRDefault="00D12E93" w:rsidP="00D12E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-25"/>
        <w:jc w:val="both"/>
        <w:rPr>
          <w:rFonts w:ascii="Angsana New" w:hAnsi="Angsana New"/>
          <w:b/>
          <w:bCs/>
          <w:sz w:val="30"/>
          <w:szCs w:val="30"/>
        </w:rPr>
      </w:pPr>
    </w:p>
    <w:p w:rsidR="00FA7DA6" w:rsidRDefault="00FA7DA6" w:rsidP="00FA7D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-25"/>
        <w:jc w:val="both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กลุ่ม</w:t>
      </w:r>
      <w:r w:rsidRPr="00F368C1">
        <w:rPr>
          <w:rFonts w:ascii="Angsana New" w:hAnsi="Angsana New"/>
          <w:sz w:val="30"/>
          <w:szCs w:val="30"/>
          <w:cs/>
        </w:rPr>
        <w:t>บริษัทไม่คิดค่าเสื่อมราคาสำหรับที่ดินและสินทรัพย์ที่อยู่ระหว่างการก่อสร้าง</w:t>
      </w:r>
      <w:r>
        <w:rPr>
          <w:rFonts w:ascii="Angsana New" w:hAnsi="Angsana New" w:hint="cs"/>
          <w:sz w:val="30"/>
          <w:szCs w:val="30"/>
          <w:cs/>
        </w:rPr>
        <w:t>หรือติดตั้ง</w:t>
      </w:r>
    </w:p>
    <w:p w:rsidR="00FA7DA6" w:rsidRPr="00094228" w:rsidRDefault="00FA7DA6" w:rsidP="00FA7D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16"/>
          <w:szCs w:val="16"/>
          <w:cs/>
        </w:rPr>
      </w:pPr>
    </w:p>
    <w:p w:rsidR="00FA7DA6" w:rsidRPr="00CA7784" w:rsidRDefault="00FA7DA6" w:rsidP="00FA7D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30"/>
          <w:szCs w:val="30"/>
        </w:rPr>
      </w:pPr>
      <w:r w:rsidRPr="00CA7784">
        <w:rPr>
          <w:rFonts w:ascii="Angsana New" w:hAnsi="Angsana New" w:hint="cs"/>
          <w:sz w:val="30"/>
          <w:szCs w:val="30"/>
          <w:cs/>
        </w:rPr>
        <w:t>วิธีการคิดค่าเสื่อมรา</w:t>
      </w:r>
      <w:r>
        <w:rPr>
          <w:rFonts w:ascii="Angsana New" w:hAnsi="Angsana New" w:hint="cs"/>
          <w:sz w:val="30"/>
          <w:szCs w:val="30"/>
          <w:cs/>
        </w:rPr>
        <w:t>คา อายุการให้</w:t>
      </w:r>
      <w:r w:rsidRPr="00CA7784">
        <w:rPr>
          <w:rFonts w:ascii="Angsana New" w:hAnsi="Angsana New" w:hint="cs"/>
          <w:sz w:val="30"/>
          <w:szCs w:val="30"/>
          <w:cs/>
        </w:rPr>
        <w:t>ประโยชน์และมูลค่าคงเหลือของสินทรัพย์ถูกทบทวนอย่างน้อยที่สุดทุกสิ้นรอบปีบัญชีและปรับปรุงตามความเหมาะสม</w:t>
      </w:r>
    </w:p>
    <w:p w:rsidR="00F60F06" w:rsidRDefault="00F60F06" w:rsidP="00121FBD">
      <w:pPr>
        <w:pStyle w:val="NoSpacing"/>
        <w:jc w:val="thaiDistribute"/>
        <w:rPr>
          <w:rFonts w:ascii="Angsana New" w:hAnsi="Angsana New"/>
          <w:b/>
          <w:bCs/>
          <w:szCs w:val="30"/>
        </w:rPr>
      </w:pPr>
    </w:p>
    <w:p w:rsidR="00D75531" w:rsidRDefault="00D75531" w:rsidP="00121FBD">
      <w:pPr>
        <w:pStyle w:val="NoSpacing"/>
        <w:jc w:val="thaiDistribute"/>
        <w:rPr>
          <w:rFonts w:ascii="Angsana New" w:hAnsi="Angsana New"/>
          <w:b/>
          <w:bCs/>
          <w:szCs w:val="30"/>
        </w:rPr>
      </w:pPr>
    </w:p>
    <w:p w:rsidR="00D75531" w:rsidRDefault="00D75531" w:rsidP="00121FBD">
      <w:pPr>
        <w:pStyle w:val="NoSpacing"/>
        <w:jc w:val="thaiDistribute"/>
        <w:rPr>
          <w:rFonts w:ascii="Angsana New" w:hAnsi="Angsana New"/>
          <w:b/>
          <w:bCs/>
          <w:szCs w:val="30"/>
        </w:rPr>
      </w:pPr>
    </w:p>
    <w:p w:rsidR="00121FBD" w:rsidRDefault="00121FBD" w:rsidP="00121FBD">
      <w:pPr>
        <w:pStyle w:val="NoSpacing"/>
        <w:jc w:val="thaiDistribute"/>
        <w:rPr>
          <w:rFonts w:ascii="Angsana New" w:hAnsi="Angsana New"/>
          <w:b/>
          <w:bCs/>
          <w:szCs w:val="30"/>
        </w:rPr>
      </w:pPr>
      <w:r w:rsidRPr="003725FE">
        <w:rPr>
          <w:rFonts w:ascii="Angsana New" w:hAnsi="Angsana New"/>
          <w:b/>
          <w:bCs/>
          <w:szCs w:val="30"/>
          <w:cs/>
        </w:rPr>
        <w:lastRenderedPageBreak/>
        <w:t>สินทรัพย์สิทธิการใช้</w:t>
      </w:r>
    </w:p>
    <w:p w:rsidR="00EF5D74" w:rsidRPr="003725FE" w:rsidRDefault="00EF5D74" w:rsidP="00121FBD">
      <w:pPr>
        <w:pStyle w:val="NoSpacing"/>
        <w:jc w:val="thaiDistribute"/>
        <w:rPr>
          <w:rFonts w:ascii="Angsana New" w:hAnsi="Angsana New"/>
          <w:sz w:val="16"/>
          <w:szCs w:val="16"/>
        </w:rPr>
      </w:pPr>
    </w:p>
    <w:p w:rsidR="00121FBD" w:rsidRPr="003725FE" w:rsidRDefault="00121FBD" w:rsidP="00121FBD">
      <w:pPr>
        <w:pStyle w:val="NoSpacing"/>
        <w:jc w:val="thaiDistribute"/>
        <w:rPr>
          <w:rFonts w:ascii="Angsana New" w:hAnsi="Angsana New"/>
          <w:szCs w:val="30"/>
        </w:rPr>
      </w:pPr>
      <w:r>
        <w:rPr>
          <w:rFonts w:ascii="Angsana New" w:hAnsi="Angsana New" w:hint="cs"/>
          <w:szCs w:val="30"/>
          <w:cs/>
        </w:rPr>
        <w:t>กลุ่ม</w:t>
      </w:r>
      <w:r>
        <w:rPr>
          <w:rFonts w:ascii="Angsana New" w:hAnsi="Angsana New"/>
          <w:szCs w:val="30"/>
          <w:cs/>
        </w:rPr>
        <w:t>บริษัท</w:t>
      </w:r>
      <w:r w:rsidRPr="003725FE">
        <w:rPr>
          <w:rFonts w:ascii="Angsana New" w:hAnsi="Angsana New"/>
          <w:szCs w:val="30"/>
          <w:cs/>
        </w:rPr>
        <w:t>วัดมูลค่าสินทรัพย์สิทธิการใช้ด้วยราคาทุนหักค่าเสื่อมราคาสะสมและค่าเผื่อการด้อยค่า (ถ้ามี) และปรับปรุงด้วยการวัดมูลค่าของหนี้สินตามสัญญาเช่าใหม่ (ถ้ามี)</w:t>
      </w:r>
    </w:p>
    <w:p w:rsidR="00121FBD" w:rsidRPr="003725FE" w:rsidRDefault="00121FBD" w:rsidP="00121FBD">
      <w:pPr>
        <w:pStyle w:val="NoSpacing"/>
        <w:jc w:val="thaiDistribute"/>
        <w:rPr>
          <w:rFonts w:ascii="Angsana New" w:hAnsi="Angsana New"/>
          <w:sz w:val="16"/>
          <w:szCs w:val="16"/>
        </w:rPr>
      </w:pPr>
    </w:p>
    <w:p w:rsidR="00121FBD" w:rsidRPr="003725FE" w:rsidRDefault="00121FBD" w:rsidP="00121FBD">
      <w:pPr>
        <w:pStyle w:val="NoSpacing"/>
        <w:jc w:val="thaiDistribute"/>
        <w:rPr>
          <w:rFonts w:ascii="Angsana New" w:hAnsi="Angsana New"/>
          <w:szCs w:val="30"/>
        </w:rPr>
      </w:pPr>
      <w:r w:rsidRPr="003725FE">
        <w:rPr>
          <w:rFonts w:ascii="Angsana New" w:hAnsi="Angsana New"/>
          <w:szCs w:val="30"/>
          <w:cs/>
        </w:rPr>
        <w:t>ณ วันที่สัญญาเช่าเริ่มมีผล ราคาทุนของสินทรัพย์สิทธิการใช้ประกอบด้วย (1) จำนวนเงินของหนี้สินตามสัญญาเช่าจากการวัดมูลค่าเริ่มแรก (2) การจ่ายชำระตามสัญญาเช่าใดๆ ที่จ่ายชำระ ณ วันที่สัญญาเช่าเริ่มมีผลหรือก่อนวันที่สัญญาเริ่มมีผลหักสิ่งจูงใจตามสัญญาเช่าที่ได้รับใดๆ (3) ต้นทุนทางตรงเริ่มแรกใดๆ ที่เกิดขึ้น (ถ้ามี) และ (4) ประมาณการต้นทุนที่จะเกิดขึ้นในการรื้อและการขนย้ายสินทรัพย์อ้างอิง การบูรณะสถานที่ตั้งของสินทรัพย์อ้างอิงหรือการบูรณะสินทรัพย์อ้างอิงให้อยู่ในสภาพตามที่กำหนดไว้ในข้อตกลงและเงื่อนไขของสัญญาเช่า (ถ้ามีและเป็นสาระสำคัญ)</w:t>
      </w:r>
    </w:p>
    <w:p w:rsidR="00121FBD" w:rsidRPr="003D4F1C" w:rsidRDefault="00121FBD" w:rsidP="00121FBD">
      <w:pPr>
        <w:pStyle w:val="NoSpacing"/>
        <w:jc w:val="thaiDistribute"/>
        <w:rPr>
          <w:rFonts w:ascii="Angsana New" w:hAnsi="Angsana New"/>
          <w:sz w:val="16"/>
          <w:szCs w:val="16"/>
        </w:rPr>
      </w:pPr>
    </w:p>
    <w:p w:rsidR="00121FBD" w:rsidRPr="0054221D" w:rsidRDefault="00121FBD" w:rsidP="00121F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-25"/>
        <w:jc w:val="both"/>
        <w:rPr>
          <w:rFonts w:ascii="Angsana New" w:hAnsi="Angsana New"/>
          <w:i/>
          <w:iCs/>
          <w:sz w:val="30"/>
          <w:szCs w:val="30"/>
        </w:rPr>
      </w:pPr>
      <w:r w:rsidRPr="0054221D">
        <w:rPr>
          <w:rFonts w:ascii="Angsana New" w:hAnsi="Angsana New"/>
          <w:i/>
          <w:iCs/>
          <w:sz w:val="30"/>
          <w:szCs w:val="30"/>
          <w:cs/>
        </w:rPr>
        <w:t>ค่าเสื่อมราคา</w:t>
      </w:r>
    </w:p>
    <w:p w:rsidR="00121FBD" w:rsidRPr="00DB2CCD" w:rsidRDefault="00121FBD" w:rsidP="00121FBD">
      <w:pPr>
        <w:pStyle w:val="NoSpacing"/>
        <w:jc w:val="thaiDistribute"/>
        <w:rPr>
          <w:rFonts w:ascii="Angsana New" w:hAnsi="Angsana New"/>
          <w:sz w:val="16"/>
          <w:szCs w:val="16"/>
        </w:rPr>
      </w:pPr>
    </w:p>
    <w:p w:rsidR="00121FBD" w:rsidRPr="003725FE" w:rsidRDefault="00121FBD" w:rsidP="00121FBD">
      <w:pPr>
        <w:pStyle w:val="NoSpacing"/>
        <w:jc w:val="thaiDistribute"/>
        <w:rPr>
          <w:rFonts w:ascii="Angsana New" w:hAnsi="Angsana New"/>
          <w:szCs w:val="30"/>
        </w:rPr>
      </w:pPr>
      <w:r w:rsidRPr="003725FE">
        <w:rPr>
          <w:rFonts w:ascii="Angsana New" w:hAnsi="Angsana New"/>
          <w:szCs w:val="30"/>
          <w:cs/>
        </w:rPr>
        <w:t xml:space="preserve">ค่าเสื่อมราคาบันทึกเป็นค่าใช้จ่ายในกำไรหรือขาดทุนและคำนวณโดยวิธีเส้นตรงตามระยะเวลาของการเช่าที่เกี่ยวข้อง </w:t>
      </w:r>
      <w:r>
        <w:rPr>
          <w:rFonts w:ascii="Angsana New" w:hAnsi="Angsana New" w:hint="cs"/>
          <w:szCs w:val="30"/>
          <w:cs/>
        </w:rPr>
        <w:t>หรือตามอายุการให้ประโยชน์ของสินทรัพย์</w:t>
      </w:r>
      <w:r w:rsidRPr="003725FE">
        <w:rPr>
          <w:rFonts w:ascii="Angsana New" w:hAnsi="Angsana New"/>
          <w:szCs w:val="30"/>
          <w:cs/>
        </w:rPr>
        <w:t>เป็น</w:t>
      </w:r>
      <w:r w:rsidRPr="003D4F1C">
        <w:rPr>
          <w:rFonts w:ascii="Angsana New" w:hAnsi="Angsana New"/>
          <w:szCs w:val="30"/>
          <w:cs/>
        </w:rPr>
        <w:t xml:space="preserve">ระยะเวลา </w:t>
      </w:r>
      <w:r w:rsidRPr="003D4F1C">
        <w:rPr>
          <w:rFonts w:ascii="Angsana New" w:hAnsi="Angsana New"/>
          <w:szCs w:val="30"/>
        </w:rPr>
        <w:t>5 - 2</w:t>
      </w:r>
      <w:r w:rsidR="00D420AF">
        <w:rPr>
          <w:rFonts w:ascii="Angsana New" w:hAnsi="Angsana New" w:hint="cs"/>
          <w:szCs w:val="30"/>
          <w:cs/>
        </w:rPr>
        <w:t>5</w:t>
      </w:r>
      <w:r w:rsidRPr="003D4F1C">
        <w:rPr>
          <w:rFonts w:ascii="Angsana New" w:hAnsi="Angsana New"/>
          <w:szCs w:val="30"/>
          <w:cs/>
        </w:rPr>
        <w:t xml:space="preserve"> ปี</w:t>
      </w:r>
      <w:r w:rsidRPr="003725FE">
        <w:rPr>
          <w:rFonts w:ascii="Angsana New" w:hAnsi="Angsana New"/>
          <w:szCs w:val="30"/>
          <w:cs/>
        </w:rPr>
        <w:t xml:space="preserve"> </w:t>
      </w:r>
    </w:p>
    <w:p w:rsidR="001D02CD" w:rsidRDefault="001D02CD" w:rsidP="00FA7D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:rsidR="00FA7DA6" w:rsidRPr="00F368C1" w:rsidRDefault="00D77B00" w:rsidP="00FA7DA6">
      <w:pPr>
        <w:ind w:right="-25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สินทรัพย์ไม่มีตัวตนอื่น (</w:t>
      </w:r>
      <w:r w:rsidR="00FA7DA6" w:rsidRPr="00F368C1">
        <w:rPr>
          <w:rFonts w:ascii="Angsana New" w:hAnsi="Angsana New"/>
          <w:b/>
          <w:bCs/>
          <w:sz w:val="30"/>
          <w:szCs w:val="30"/>
          <w:cs/>
        </w:rPr>
        <w:t>โปรแกรมคอมพิวเตอร์</w:t>
      </w:r>
      <w:r>
        <w:rPr>
          <w:rFonts w:ascii="Angsana New" w:hAnsi="Angsana New" w:hint="cs"/>
          <w:b/>
          <w:bCs/>
          <w:sz w:val="30"/>
          <w:szCs w:val="30"/>
          <w:cs/>
        </w:rPr>
        <w:t>)</w:t>
      </w:r>
    </w:p>
    <w:p w:rsidR="00FA7DA6" w:rsidRPr="006048CC" w:rsidRDefault="00FA7DA6" w:rsidP="00FA7D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sz w:val="16"/>
          <w:szCs w:val="16"/>
        </w:rPr>
      </w:pPr>
    </w:p>
    <w:p w:rsidR="00FA7DA6" w:rsidRPr="00F368C1" w:rsidRDefault="00FA7DA6" w:rsidP="00FA7DA6">
      <w:pPr>
        <w:ind w:right="-25"/>
        <w:rPr>
          <w:rFonts w:ascii="Angsana New" w:hAnsi="Angsana New"/>
          <w:sz w:val="30"/>
          <w:szCs w:val="30"/>
        </w:rPr>
      </w:pPr>
      <w:r w:rsidRPr="00F368C1">
        <w:rPr>
          <w:rFonts w:ascii="Angsana New" w:hAnsi="Angsana New"/>
          <w:sz w:val="30"/>
          <w:szCs w:val="30"/>
          <w:cs/>
        </w:rPr>
        <w:t>โปรแกรมคอมพิวเตอร์</w:t>
      </w:r>
      <w:r w:rsidRPr="00CB6F88">
        <w:rPr>
          <w:rFonts w:ascii="Angsana New" w:hAnsi="Angsana New"/>
          <w:sz w:val="30"/>
          <w:szCs w:val="30"/>
          <w:cs/>
        </w:rPr>
        <w:t>แสดงในราคาทุน</w:t>
      </w:r>
      <w:r w:rsidRPr="00CB6F88">
        <w:rPr>
          <w:rFonts w:ascii="Angsana New" w:hAnsi="Angsana New" w:hint="cs"/>
          <w:sz w:val="30"/>
          <w:szCs w:val="30"/>
          <w:cs/>
        </w:rPr>
        <w:t>สุทธิจาก</w:t>
      </w:r>
      <w:r w:rsidRPr="00CB6F88">
        <w:rPr>
          <w:rFonts w:ascii="Angsana New" w:hAnsi="Angsana New"/>
          <w:sz w:val="30"/>
          <w:szCs w:val="30"/>
          <w:cs/>
        </w:rPr>
        <w:t>ค่าตัดจำหน่ายสะสมและ</w:t>
      </w:r>
      <w:r w:rsidRPr="00CB6F88">
        <w:rPr>
          <w:rFonts w:ascii="Angsana New" w:hAnsi="Angsana New" w:hint="cs"/>
          <w:sz w:val="30"/>
          <w:szCs w:val="30"/>
          <w:cs/>
        </w:rPr>
        <w:t>ค่าเผื่อ</w:t>
      </w:r>
      <w:r w:rsidRPr="00CB6F88">
        <w:rPr>
          <w:rFonts w:ascii="Angsana New" w:hAnsi="Angsana New"/>
          <w:sz w:val="30"/>
          <w:szCs w:val="30"/>
          <w:cs/>
        </w:rPr>
        <w:t>การด้อยค่า</w:t>
      </w:r>
      <w:r w:rsidRPr="00CB6F88">
        <w:rPr>
          <w:rFonts w:ascii="Angsana New" w:hAnsi="Angsana New" w:hint="cs"/>
          <w:sz w:val="30"/>
          <w:szCs w:val="30"/>
          <w:cs/>
        </w:rPr>
        <w:t xml:space="preserve"> (ถ้ามี)</w:t>
      </w:r>
    </w:p>
    <w:p w:rsidR="00D47E1A" w:rsidRPr="003D4F1C" w:rsidRDefault="00D47E1A" w:rsidP="00FA7DA6">
      <w:pPr>
        <w:ind w:right="-25"/>
        <w:rPr>
          <w:rFonts w:ascii="Angsana New" w:hAnsi="Angsana New"/>
          <w:i/>
          <w:iCs/>
          <w:sz w:val="16"/>
          <w:szCs w:val="16"/>
        </w:rPr>
      </w:pPr>
    </w:p>
    <w:p w:rsidR="00FA7DA6" w:rsidRPr="0054221D" w:rsidRDefault="00FA7DA6" w:rsidP="00FA7DA6">
      <w:pPr>
        <w:ind w:right="-25"/>
        <w:rPr>
          <w:rFonts w:ascii="Angsana New" w:hAnsi="Angsana New"/>
          <w:i/>
          <w:iCs/>
          <w:sz w:val="30"/>
          <w:szCs w:val="30"/>
        </w:rPr>
      </w:pPr>
      <w:r w:rsidRPr="0054221D">
        <w:rPr>
          <w:rFonts w:ascii="Angsana New" w:hAnsi="Angsana New"/>
          <w:i/>
          <w:iCs/>
          <w:sz w:val="30"/>
          <w:szCs w:val="30"/>
          <w:cs/>
        </w:rPr>
        <w:t>ค่าตัดจำหน่าย</w:t>
      </w:r>
    </w:p>
    <w:p w:rsidR="00FA7DA6" w:rsidRPr="00E11F30" w:rsidRDefault="00FA7DA6" w:rsidP="00FA7DA6">
      <w:pPr>
        <w:ind w:right="-25"/>
        <w:rPr>
          <w:rFonts w:ascii="Angsana New" w:hAnsi="Angsana New"/>
          <w:sz w:val="16"/>
          <w:szCs w:val="16"/>
        </w:rPr>
      </w:pPr>
    </w:p>
    <w:p w:rsidR="00FA7DA6" w:rsidRDefault="00FA7DA6" w:rsidP="00FA7DA6">
      <w:pPr>
        <w:ind w:right="-25"/>
        <w:rPr>
          <w:rFonts w:ascii="Angsana New" w:hAnsi="Angsana New"/>
          <w:sz w:val="30"/>
          <w:szCs w:val="30"/>
        </w:rPr>
      </w:pPr>
      <w:r w:rsidRPr="00CB6F88">
        <w:rPr>
          <w:rFonts w:ascii="Angsana New" w:hAnsi="Angsana New"/>
          <w:sz w:val="30"/>
          <w:szCs w:val="30"/>
          <w:cs/>
        </w:rPr>
        <w:t>ค่าตัดจำหน่ายบันทึกเป็น</w:t>
      </w:r>
      <w:r w:rsidRPr="00CB6F88">
        <w:rPr>
          <w:rFonts w:ascii="Angsana New" w:hAnsi="Angsana New" w:hint="cs"/>
          <w:sz w:val="30"/>
          <w:szCs w:val="30"/>
          <w:cs/>
        </w:rPr>
        <w:t>ค่าใช้จ่าย</w:t>
      </w:r>
      <w:r w:rsidRPr="00CB6F88">
        <w:rPr>
          <w:rFonts w:ascii="Angsana New" w:hAnsi="Angsana New"/>
          <w:sz w:val="30"/>
          <w:szCs w:val="30"/>
          <w:cs/>
        </w:rPr>
        <w:t>ในงบกำไรขาดทุน</w:t>
      </w:r>
      <w:r w:rsidRPr="00CB6F88">
        <w:rPr>
          <w:rFonts w:ascii="Angsana New" w:hAnsi="Angsana New" w:hint="cs"/>
          <w:sz w:val="30"/>
          <w:szCs w:val="30"/>
          <w:cs/>
        </w:rPr>
        <w:t>เบ็ดเสร็จซึ่ง</w:t>
      </w:r>
      <w:r w:rsidRPr="00CB6F88">
        <w:rPr>
          <w:rFonts w:ascii="Angsana New" w:hAnsi="Angsana New"/>
          <w:sz w:val="30"/>
          <w:szCs w:val="30"/>
          <w:cs/>
        </w:rPr>
        <w:t>คำนวณโดยวิธีเส้นตรงตามอายุการใ</w:t>
      </w:r>
      <w:r w:rsidRPr="00CB6F88">
        <w:rPr>
          <w:rFonts w:ascii="Angsana New" w:hAnsi="Angsana New" w:hint="cs"/>
          <w:sz w:val="30"/>
          <w:szCs w:val="30"/>
          <w:cs/>
        </w:rPr>
        <w:t>ห้ประโยชน์</w:t>
      </w:r>
      <w:r w:rsidRPr="00CB6F88">
        <w:rPr>
          <w:rFonts w:ascii="Angsana New" w:hAnsi="Angsana New"/>
          <w:sz w:val="30"/>
          <w:szCs w:val="30"/>
          <w:cs/>
        </w:rPr>
        <w:t xml:space="preserve">ของโปรแกรมคอมพิวเตอร์เป็นระยะเวลา </w:t>
      </w:r>
      <w:r>
        <w:rPr>
          <w:rFonts w:ascii="Angsana New" w:hAnsi="Angsana New"/>
          <w:sz w:val="30"/>
          <w:szCs w:val="30"/>
        </w:rPr>
        <w:t>3</w:t>
      </w:r>
      <w:r w:rsidRPr="00CB6F88">
        <w:rPr>
          <w:rFonts w:ascii="Angsana New" w:hAnsi="Angsana New" w:hint="cs"/>
          <w:sz w:val="30"/>
          <w:szCs w:val="30"/>
          <w:cs/>
        </w:rPr>
        <w:t xml:space="preserve"> ปี </w:t>
      </w:r>
      <w:r>
        <w:rPr>
          <w:rFonts w:ascii="Angsana New" w:hAnsi="Angsana New" w:hint="cs"/>
          <w:sz w:val="30"/>
          <w:szCs w:val="30"/>
          <w:cs/>
        </w:rPr>
        <w:t>ถึง</w:t>
      </w:r>
      <w:r w:rsidR="003D4F1C">
        <w:rPr>
          <w:rFonts w:ascii="Angsana New" w:hAnsi="Angsana New" w:hint="cs"/>
          <w:sz w:val="30"/>
          <w:szCs w:val="30"/>
          <w:cs/>
        </w:rPr>
        <w:t xml:space="preserve"> </w:t>
      </w:r>
      <w:r w:rsidRPr="00CB6F88">
        <w:rPr>
          <w:rFonts w:ascii="Angsana New" w:hAnsi="Angsana New"/>
          <w:sz w:val="30"/>
          <w:szCs w:val="30"/>
        </w:rPr>
        <w:t>10</w:t>
      </w:r>
      <w:r w:rsidRPr="00CB6F88">
        <w:rPr>
          <w:rFonts w:ascii="Angsana New" w:hAnsi="Angsana New" w:hint="cs"/>
          <w:sz w:val="30"/>
          <w:szCs w:val="30"/>
          <w:cs/>
          <w:lang w:val="th-TH"/>
        </w:rPr>
        <w:t xml:space="preserve"> ปี</w:t>
      </w:r>
    </w:p>
    <w:p w:rsidR="00B63C99" w:rsidRDefault="00B63C99" w:rsidP="00FA7D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:rsidR="00FA7DA6" w:rsidRPr="00770F90" w:rsidRDefault="00FA7DA6" w:rsidP="00FA7D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770F90">
        <w:rPr>
          <w:rFonts w:ascii="Angsana New" w:hAnsi="Angsana New"/>
          <w:b/>
          <w:bCs/>
          <w:sz w:val="30"/>
          <w:szCs w:val="30"/>
          <w:cs/>
        </w:rPr>
        <w:t>การด้อยค่า</w:t>
      </w:r>
      <w:r>
        <w:rPr>
          <w:rFonts w:ascii="Angsana New" w:hAnsi="Angsana New" w:hint="cs"/>
          <w:b/>
          <w:bCs/>
          <w:sz w:val="30"/>
          <w:szCs w:val="30"/>
          <w:cs/>
        </w:rPr>
        <w:t>ของสินทรัพย์</w:t>
      </w:r>
      <w:r w:rsidR="004E51A7">
        <w:rPr>
          <w:rFonts w:ascii="Angsana New" w:hAnsi="Angsana New"/>
          <w:b/>
          <w:bCs/>
          <w:sz w:val="30"/>
          <w:szCs w:val="30"/>
        </w:rPr>
        <w:t xml:space="preserve"> </w:t>
      </w:r>
      <w:r w:rsidR="00121FBD">
        <w:rPr>
          <w:rFonts w:ascii="Angsana New" w:hAnsi="Angsana New" w:hint="cs"/>
          <w:b/>
          <w:bCs/>
          <w:sz w:val="30"/>
          <w:szCs w:val="30"/>
          <w:cs/>
        </w:rPr>
        <w:t>ที่ไม่ใช่สินทรัพย์ทางการเงิน</w:t>
      </w:r>
    </w:p>
    <w:p w:rsidR="00FA7DA6" w:rsidRPr="00C747D1" w:rsidRDefault="00FA7DA6" w:rsidP="00FA7DA6">
      <w:pPr>
        <w:pStyle w:val="AccPolicyHeading"/>
        <w:rPr>
          <w:sz w:val="16"/>
          <w:szCs w:val="16"/>
        </w:rPr>
      </w:pPr>
    </w:p>
    <w:p w:rsidR="00FA7DA6" w:rsidRDefault="00FA7DA6" w:rsidP="00FA7D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="Angsana New" w:hAnsi="Angsana New"/>
          <w:sz w:val="30"/>
          <w:szCs w:val="30"/>
        </w:rPr>
      </w:pPr>
      <w:r w:rsidRPr="00D83A24">
        <w:rPr>
          <w:rFonts w:ascii="Angsana New" w:hAnsi="Angsana New"/>
          <w:sz w:val="30"/>
          <w:szCs w:val="30"/>
          <w:cs/>
        </w:rPr>
        <w:t>ยอดสิ</w:t>
      </w:r>
      <w:r>
        <w:rPr>
          <w:rFonts w:ascii="Angsana New" w:hAnsi="Angsana New"/>
          <w:sz w:val="30"/>
          <w:szCs w:val="30"/>
          <w:cs/>
        </w:rPr>
        <w:t>นทรัพย์คงเหลือตามบัญชีของ</w:t>
      </w:r>
      <w:r>
        <w:rPr>
          <w:rFonts w:ascii="Angsana New" w:hAnsi="Angsana New" w:hint="cs"/>
          <w:sz w:val="30"/>
          <w:szCs w:val="30"/>
          <w:cs/>
        </w:rPr>
        <w:t>กลุ่ม</w:t>
      </w:r>
      <w:r>
        <w:rPr>
          <w:rFonts w:ascii="Angsana New" w:hAnsi="Angsana New"/>
          <w:sz w:val="30"/>
          <w:szCs w:val="30"/>
          <w:cs/>
        </w:rPr>
        <w:t>บริษัท</w:t>
      </w:r>
      <w:r w:rsidRPr="00D83A24">
        <w:rPr>
          <w:rFonts w:ascii="Angsana New" w:hAnsi="Angsana New"/>
          <w:sz w:val="30"/>
          <w:szCs w:val="30"/>
          <w:cs/>
        </w:rPr>
        <w:t>ได้รับการทบทวน ณ ทุกวันที่ใน</w:t>
      </w:r>
      <w:r>
        <w:rPr>
          <w:rFonts w:ascii="Angsana New" w:hAnsi="Angsana New"/>
          <w:sz w:val="30"/>
          <w:szCs w:val="30"/>
          <w:cs/>
        </w:rPr>
        <w:t>งบแสดงฐานะการเงินว่า</w:t>
      </w:r>
      <w:r w:rsidRPr="00D83A24">
        <w:rPr>
          <w:rFonts w:ascii="Angsana New" w:hAnsi="Angsana New"/>
          <w:sz w:val="30"/>
          <w:szCs w:val="30"/>
          <w:cs/>
        </w:rPr>
        <w:t>มีข้อบ่งชี้เรื่องการด้อยค่าหรือไม่ในกรณีที่มีข้อบ่งชี้จะทำการประมาณมูลค่าที่คาดว่าจะได้รับคืน</w:t>
      </w:r>
      <w:r>
        <w:rPr>
          <w:rFonts w:ascii="Angsana New" w:hAnsi="Angsana New" w:hint="cs"/>
          <w:sz w:val="30"/>
          <w:szCs w:val="30"/>
          <w:cs/>
        </w:rPr>
        <w:t>ของสินทรัพย์</w:t>
      </w:r>
      <w:r w:rsidR="00DA0540">
        <w:rPr>
          <w:rFonts w:ascii="Angsana New" w:hAnsi="Angsana New" w:hint="cs"/>
          <w:sz w:val="30"/>
          <w:szCs w:val="30"/>
          <w:cs/>
        </w:rPr>
        <w:t xml:space="preserve"> </w:t>
      </w:r>
      <w:r w:rsidRPr="006B0771">
        <w:rPr>
          <w:rFonts w:ascii="Angsana New" w:hAnsi="Angsana New"/>
          <w:sz w:val="30"/>
          <w:szCs w:val="30"/>
        </w:rPr>
        <w:t>(</w:t>
      </w:r>
      <w:r>
        <w:rPr>
          <w:rFonts w:ascii="Angsana New" w:hAnsi="Angsana New" w:hint="cs"/>
          <w:sz w:val="30"/>
          <w:szCs w:val="30"/>
          <w:cs/>
        </w:rPr>
        <w:t>มูลค่ายุติธรรมหักต้นทุนในการจำหน่ายข</w:t>
      </w:r>
      <w:r w:rsidRPr="006B0771">
        <w:rPr>
          <w:rFonts w:ascii="Angsana New" w:hAnsi="Angsana New"/>
          <w:sz w:val="30"/>
          <w:szCs w:val="30"/>
          <w:cs/>
        </w:rPr>
        <w:t>องสินทรัพย์หรือมูลค่าจากก</w:t>
      </w:r>
      <w:r>
        <w:rPr>
          <w:rFonts w:ascii="Angsana New" w:hAnsi="Angsana New"/>
          <w:sz w:val="30"/>
          <w:szCs w:val="30"/>
          <w:cs/>
        </w:rPr>
        <w:t>ารใช้ของสินทรัพย์นั้นแล้วแต่</w:t>
      </w:r>
      <w:r>
        <w:rPr>
          <w:rFonts w:ascii="Angsana New" w:hAnsi="Angsana New" w:hint="cs"/>
          <w:sz w:val="30"/>
          <w:szCs w:val="30"/>
          <w:cs/>
        </w:rPr>
        <w:t>จำนวน</w:t>
      </w:r>
      <w:r w:rsidRPr="006B0771">
        <w:rPr>
          <w:rFonts w:ascii="Angsana New" w:hAnsi="Angsana New"/>
          <w:sz w:val="30"/>
          <w:szCs w:val="30"/>
          <w:cs/>
        </w:rPr>
        <w:t>ใดจะสูงกว่า)</w:t>
      </w:r>
      <w:r w:rsidR="00DA0540">
        <w:rPr>
          <w:rFonts w:ascii="Angsana New" w:hAnsi="Angsana New" w:hint="cs"/>
          <w:sz w:val="30"/>
          <w:szCs w:val="30"/>
          <w:cs/>
        </w:rPr>
        <w:t xml:space="preserve"> </w:t>
      </w:r>
      <w:r w:rsidRPr="006B0771">
        <w:rPr>
          <w:rFonts w:ascii="Angsana New" w:hAnsi="Angsana New"/>
          <w:sz w:val="30"/>
          <w:szCs w:val="30"/>
          <w:cs/>
        </w:rPr>
        <w:t>โดยที่การสอบทานจะพิจารณาจากสินทรัพย์แต่ละรายการหรือพิจารณาจากหน่วยสินทรัพย์ที่ก่อให้เกิดเงินสดแล้วแต่กรณี</w:t>
      </w:r>
    </w:p>
    <w:p w:rsidR="00832FDF" w:rsidRPr="00E760E4" w:rsidRDefault="00832FDF" w:rsidP="00FA7D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="Angsana New" w:hAnsi="Angsana New"/>
          <w:sz w:val="16"/>
          <w:szCs w:val="16"/>
        </w:rPr>
      </w:pPr>
    </w:p>
    <w:p w:rsidR="006C4A8F" w:rsidRDefault="006C4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FA7DA6" w:rsidRDefault="00FA7DA6" w:rsidP="00FA7D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="Angsana New" w:hAnsi="Angsana New"/>
          <w:sz w:val="30"/>
          <w:szCs w:val="30"/>
        </w:rPr>
      </w:pPr>
      <w:r w:rsidRPr="006B0771">
        <w:rPr>
          <w:rFonts w:ascii="Angsana New" w:hAnsi="Angsana New"/>
          <w:sz w:val="30"/>
          <w:szCs w:val="30"/>
          <w:cs/>
        </w:rPr>
        <w:lastRenderedPageBreak/>
        <w:t xml:space="preserve">ในกรณีที่ราคาตามบัญชีของสินทรัพย์สูงกว่ามูลค่าที่คาดว่าจะได้รับคืน </w:t>
      </w:r>
      <w:r>
        <w:rPr>
          <w:rFonts w:ascii="Angsana New" w:hAnsi="Angsana New" w:hint="cs"/>
          <w:sz w:val="30"/>
          <w:szCs w:val="30"/>
          <w:cs/>
        </w:rPr>
        <w:t>กลุ่ม</w:t>
      </w:r>
      <w:r w:rsidRPr="006B0771">
        <w:rPr>
          <w:rFonts w:ascii="Angsana New" w:hAnsi="Angsana New"/>
          <w:sz w:val="30"/>
          <w:szCs w:val="30"/>
          <w:cs/>
        </w:rPr>
        <w:t>บริษัทจะรับรู้ขาดทุนจากการด้อยค่าโดยการลดมูลค่าของราคาตามบัญชีให้เท่ากับมูลค่าที่คาดว่าจะได้รับคืนและรับรู้</w:t>
      </w:r>
      <w:r>
        <w:rPr>
          <w:rFonts w:ascii="Angsana New" w:hAnsi="Angsana New"/>
          <w:sz w:val="30"/>
          <w:szCs w:val="30"/>
          <w:cs/>
        </w:rPr>
        <w:t>ในงบกำไรขาดทุนเบ็ดเสร็จ และ</w:t>
      </w:r>
      <w:r>
        <w:rPr>
          <w:rFonts w:ascii="Angsana New" w:hAnsi="Angsana New" w:hint="cs"/>
          <w:sz w:val="30"/>
          <w:szCs w:val="30"/>
          <w:cs/>
        </w:rPr>
        <w:t>กลุ่ม</w:t>
      </w:r>
      <w:r>
        <w:rPr>
          <w:rFonts w:ascii="Angsana New" w:hAnsi="Angsana New"/>
          <w:sz w:val="30"/>
          <w:szCs w:val="30"/>
          <w:cs/>
        </w:rPr>
        <w:t>บริษัทจะบันทึก</w:t>
      </w:r>
      <w:r w:rsidRPr="006B0771">
        <w:rPr>
          <w:rFonts w:ascii="Angsana New" w:hAnsi="Angsana New"/>
          <w:sz w:val="30"/>
          <w:szCs w:val="30"/>
          <w:cs/>
        </w:rPr>
        <w:t>กลับรายการ</w:t>
      </w:r>
      <w:r>
        <w:rPr>
          <w:rFonts w:ascii="Angsana New" w:hAnsi="Angsana New" w:hint="cs"/>
          <w:sz w:val="30"/>
          <w:szCs w:val="30"/>
          <w:cs/>
        </w:rPr>
        <w:t>ผล</w:t>
      </w:r>
      <w:r w:rsidRPr="006B0771">
        <w:rPr>
          <w:rFonts w:ascii="Angsana New" w:hAnsi="Angsana New"/>
          <w:sz w:val="30"/>
          <w:szCs w:val="30"/>
          <w:cs/>
        </w:rPr>
        <w:t>ขาดทุนจากการด้อยค่า</w:t>
      </w:r>
      <w:r>
        <w:rPr>
          <w:rFonts w:ascii="Angsana New" w:hAnsi="Angsana New" w:hint="cs"/>
          <w:sz w:val="30"/>
          <w:szCs w:val="30"/>
          <w:cs/>
        </w:rPr>
        <w:t xml:space="preserve">ที่เคยรับรู้ในปีก่อน ๆ </w:t>
      </w:r>
      <w:r>
        <w:rPr>
          <w:rFonts w:ascii="Angsana New" w:hAnsi="Angsana New"/>
          <w:sz w:val="30"/>
          <w:szCs w:val="30"/>
          <w:cs/>
        </w:rPr>
        <w:t>โดยถือเป็นรายได้อื่น</w:t>
      </w:r>
      <w:r w:rsidRPr="006B0771">
        <w:rPr>
          <w:rFonts w:ascii="Angsana New" w:hAnsi="Angsana New"/>
          <w:sz w:val="30"/>
          <w:szCs w:val="30"/>
          <w:cs/>
        </w:rPr>
        <w:t>เมื่อมีข้อบ่งชี้ว่าการด้อยค่าดังกล่าวไม่มีอยู่อีกต่อไปหรือยังคงมีอยู่แต่เป็นไปในทางที่ลดลง</w:t>
      </w:r>
      <w:r w:rsidR="00426C31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ทั้งนี้ การกลับรายการผลขาดทุนจากการด้อยค่าจะไม่สูงกว่ามูลค่าตามบัญชีของสินทรัพย์นั้นสุทธิจากค่าเสื่อมราคาหรือค่าตัดจำหน่ายประหนึ่งว่าไม่มีการรับรู้ผลขาดทุนจากการด้อยค่าของสินทรัพย์นั้นในปีก่อน ๆ</w:t>
      </w:r>
    </w:p>
    <w:p w:rsidR="00F60F06" w:rsidRDefault="00F60F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</w:p>
    <w:p w:rsidR="00FA7DA6" w:rsidRPr="002C46BA" w:rsidRDefault="00FA7DA6" w:rsidP="00FA7D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2C46BA">
        <w:rPr>
          <w:rFonts w:ascii="Angsana New" w:hAnsi="Angsana New"/>
          <w:b/>
          <w:bCs/>
          <w:sz w:val="30"/>
          <w:szCs w:val="30"/>
          <w:cs/>
        </w:rPr>
        <w:t>เจ้าหนี้การค้าและเจ้าหนี้อื่น</w:t>
      </w:r>
    </w:p>
    <w:p w:rsidR="00FA7DA6" w:rsidRPr="00441C3B" w:rsidRDefault="00FA7DA6" w:rsidP="00FA7DA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:rsidR="00FA7DA6" w:rsidRDefault="00FA7DA6" w:rsidP="00FA7DA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เจ้าหนี้การค้าและเจ้าหนี้อื่น</w:t>
      </w:r>
      <w:r w:rsidRPr="00240A94">
        <w:rPr>
          <w:rFonts w:ascii="Angsana New" w:hAnsi="Angsana New"/>
          <w:sz w:val="30"/>
          <w:szCs w:val="30"/>
          <w:cs/>
        </w:rPr>
        <w:t>แสดงในราคาทุน</w:t>
      </w:r>
    </w:p>
    <w:p w:rsidR="00121FBD" w:rsidRDefault="00121FBD" w:rsidP="00121FBD">
      <w:pPr>
        <w:pStyle w:val="NoSpacing"/>
        <w:jc w:val="thaiDistribute"/>
        <w:rPr>
          <w:rFonts w:ascii="Angsana New" w:hAnsi="Angsana New"/>
          <w:b/>
          <w:bCs/>
          <w:szCs w:val="30"/>
        </w:rPr>
      </w:pPr>
    </w:p>
    <w:p w:rsidR="00121FBD" w:rsidRPr="003725FE" w:rsidRDefault="00121FBD" w:rsidP="00121FBD">
      <w:pPr>
        <w:pStyle w:val="NoSpacing"/>
        <w:jc w:val="thaiDistribute"/>
        <w:rPr>
          <w:rFonts w:ascii="Angsana New" w:hAnsi="Angsana New"/>
          <w:b/>
          <w:bCs/>
          <w:szCs w:val="30"/>
        </w:rPr>
      </w:pPr>
      <w:r w:rsidRPr="003725FE">
        <w:rPr>
          <w:rFonts w:ascii="Angsana New" w:hAnsi="Angsana New"/>
          <w:b/>
          <w:bCs/>
          <w:szCs w:val="30"/>
          <w:cs/>
        </w:rPr>
        <w:t>หนี้สินตามสัญญาเช่า</w:t>
      </w:r>
    </w:p>
    <w:p w:rsidR="00121FBD" w:rsidRPr="003725FE" w:rsidRDefault="00121FBD" w:rsidP="00121FBD">
      <w:pPr>
        <w:pStyle w:val="NoSpacing"/>
        <w:jc w:val="thaiDistribute"/>
        <w:rPr>
          <w:rFonts w:ascii="Angsana New" w:hAnsi="Angsana New"/>
          <w:sz w:val="16"/>
          <w:szCs w:val="16"/>
        </w:rPr>
      </w:pPr>
    </w:p>
    <w:p w:rsidR="00121FBD" w:rsidRPr="003725FE" w:rsidRDefault="00121FBD" w:rsidP="00121FBD">
      <w:pPr>
        <w:pStyle w:val="NoSpacing"/>
        <w:jc w:val="thaiDistribute"/>
        <w:rPr>
          <w:rFonts w:ascii="Angsana New" w:hAnsi="Angsana New"/>
          <w:color w:val="000000"/>
          <w:szCs w:val="30"/>
        </w:rPr>
      </w:pPr>
      <w:r w:rsidRPr="003725FE">
        <w:rPr>
          <w:rFonts w:ascii="Angsana New" w:hAnsi="Angsana New"/>
          <w:szCs w:val="30"/>
          <w:cs/>
        </w:rPr>
        <w:t xml:space="preserve">ณ วันที่สัญญาเช่าเริ่มมีผล </w:t>
      </w:r>
      <w:r>
        <w:rPr>
          <w:rFonts w:ascii="Angsana New" w:hAnsi="Angsana New" w:hint="cs"/>
          <w:szCs w:val="30"/>
          <w:cs/>
        </w:rPr>
        <w:t>กลุ่ม</w:t>
      </w:r>
      <w:r>
        <w:rPr>
          <w:rFonts w:ascii="Angsana New" w:hAnsi="Angsana New"/>
          <w:szCs w:val="30"/>
          <w:cs/>
        </w:rPr>
        <w:t>บริษัท</w:t>
      </w:r>
      <w:r w:rsidRPr="003725FE">
        <w:rPr>
          <w:rFonts w:ascii="Angsana New" w:hAnsi="Angsana New"/>
          <w:szCs w:val="30"/>
          <w:cs/>
        </w:rPr>
        <w:t>วัดมูลค่าหนี้สินตามสัญญาเช่าด้วยมูลค่าปัจจุบันของการจ่ายชำระตามสัญญาเช่าที่ยังไม่ได้จ่ายชำระ ณ วันนั้น การจ่ายชำระตามสัญญาเช่าต้องคิดลดด้วยอัตราดอกเบี้ยตามนัยของสัญญาเช่าหากอัตรานั้นสามารถกำหนดได้ทุกเมื่อ แต่หากอัตรานั้นไม่สามารถกำหนดได้ทุกเมื่อต้องใช้อัตราดอกเบี้ยการกู้ยืมส่วนเพิ่ม (อัตราดอกเบี้ยของการกู้ยืมถัวเฉลี่ยที่มีระยะเวลาใกล้เคียงกันและมีลักษณะคล้ายคลึงกันกับสินทรัพย์อ้างอิง) ของ</w:t>
      </w:r>
      <w:r>
        <w:rPr>
          <w:rFonts w:ascii="Angsana New" w:hAnsi="Angsana New" w:hint="cs"/>
          <w:szCs w:val="30"/>
          <w:cs/>
        </w:rPr>
        <w:t>กลุ่ม</w:t>
      </w:r>
      <w:r>
        <w:rPr>
          <w:rFonts w:ascii="Angsana New" w:hAnsi="Angsana New"/>
          <w:szCs w:val="30"/>
          <w:cs/>
        </w:rPr>
        <w:t>บริษัท</w:t>
      </w:r>
      <w:r w:rsidRPr="003725FE">
        <w:rPr>
          <w:rFonts w:ascii="Angsana New" w:hAnsi="Angsana New"/>
          <w:szCs w:val="30"/>
          <w:cs/>
        </w:rPr>
        <w:t xml:space="preserve"> ทั้งนี้ การจ่ายชำระตามสัญญาเช่าที่ยังไม่ได้จ่ายชำระประกอบด้วย (1) การจ่ายชำระคงที่หักลูกหนี้สิ่งจูงใจตามสัญญาเช่าใดๆ (2) การจ่ายชำระค่าเช่าผันแปรที่ขึ้นอยู่กับดัชนีหรืออัตราซึ่งให้ใช้ดัชนีหรืออัตรา ณ วันที่สัญญาเช่าเริ่มมีผล (ถ้ามี) (3) จำนวนเงินที่คาดว่าจะจ่ายชำระภายใต้การรับประกันมูลค่าคงเหลือ (ถ้ามี) (4) </w:t>
      </w:r>
      <w:r w:rsidRPr="003725FE">
        <w:rPr>
          <w:rFonts w:ascii="Angsana New" w:hAnsi="Angsana New"/>
          <w:color w:val="000000"/>
          <w:szCs w:val="30"/>
          <w:cs/>
        </w:rPr>
        <w:t>ราคาใช้สิทธิของสิทธิเลือกซื้อหากมีความแน่นอนอย่างสมเหตุสมผลที่จะใช้สิทธิเลือกนั้น (ถ้ามี) และ (5) การจ่ายชำระค่าปรับเพื่อการยกเลิกสัญญาเช่าหากข้อกำหนดสัญญาเช่าแสดงให้เห็นว่า</w:t>
      </w:r>
      <w:r w:rsidR="00540E1E">
        <w:rPr>
          <w:rFonts w:ascii="Angsana New" w:hAnsi="Angsana New" w:hint="cs"/>
          <w:color w:val="000000"/>
          <w:szCs w:val="30"/>
          <w:cs/>
        </w:rPr>
        <w:t>กลุ่ม</w:t>
      </w:r>
      <w:r w:rsidRPr="003725FE">
        <w:rPr>
          <w:rFonts w:ascii="Angsana New" w:hAnsi="Angsana New"/>
          <w:color w:val="000000"/>
          <w:szCs w:val="30"/>
          <w:cs/>
        </w:rPr>
        <w:t>บริษัทจะใช้สิทธิเลือกในการยกเลิกสัญญาเช่า (ถ้ามี)</w:t>
      </w:r>
    </w:p>
    <w:p w:rsidR="00F60F06" w:rsidRDefault="00F60F06" w:rsidP="00121F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Cs w:val="30"/>
        </w:rPr>
      </w:pPr>
    </w:p>
    <w:p w:rsidR="00121FBD" w:rsidRPr="003725FE" w:rsidRDefault="00121FBD" w:rsidP="00121F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Cs w:val="30"/>
        </w:rPr>
      </w:pPr>
      <w:r w:rsidRPr="003725FE">
        <w:rPr>
          <w:rFonts w:ascii="Angsana New" w:hAnsi="Angsana New"/>
          <w:szCs w:val="30"/>
          <w:cs/>
        </w:rPr>
        <w:t xml:space="preserve">ภายหลังจากสัญญาเช่าเริ่มมีผล </w:t>
      </w:r>
      <w:r>
        <w:rPr>
          <w:rFonts w:ascii="Angsana New" w:hAnsi="Angsana New" w:hint="cs"/>
          <w:szCs w:val="30"/>
          <w:cs/>
        </w:rPr>
        <w:t>กลุ่ม</w:t>
      </w:r>
      <w:r>
        <w:rPr>
          <w:rFonts w:ascii="Angsana New" w:hAnsi="Angsana New"/>
          <w:szCs w:val="30"/>
          <w:cs/>
        </w:rPr>
        <w:t>บริษัท</w:t>
      </w:r>
      <w:r w:rsidRPr="003725FE">
        <w:rPr>
          <w:rFonts w:ascii="Angsana New" w:hAnsi="Angsana New"/>
          <w:szCs w:val="30"/>
          <w:cs/>
        </w:rPr>
        <w:t>วัดมูลค่าหนี้สินตามสัญญาเช่าโดย (1) การเพิ่มมูลค่าตามบัญชีเพื่อสะท้อนดอกเบี้ยจากหนี้สินตามสัญญาเช่า (ถ้ามี) (2) การลดมูลค่าตามบัญชีเพื่อสะท้อนการจ่ายชำระตามสัญญาเช่าที่จ่ายชำระแล้วและ (3) การวัดมูลค่าใหม่ตามมูลค่าตามบัญชีเพื่อสะท้อนการประเมินใหม่หรือการเปลี่ยนแปลงสัญญาเช่าใดๆ หรือเพื่อสะท้อนการจ่ายชำระตามสัญญาเช่าที่คงที่โดยเนื้อหามีการปรับปรุง (ถ้ามี) ทั้งนี้ ดอกเบี้ยจากหนี้สินตามสัญญาเช่าและการจ่ายชำระค่าเช่าผันแปรที่ไม่ได้รวมอยู่ในการวัดมูลค่าของหนี้สินตามสัญญาเช่าถูกรับรู้เป็นค่าใช้จ่ายในกำไรหรือขาดทุน</w:t>
      </w:r>
    </w:p>
    <w:p w:rsidR="00E2285A" w:rsidRPr="007F0294" w:rsidRDefault="00E2285A" w:rsidP="00121FBD">
      <w:pPr>
        <w:pStyle w:val="NoSpacing"/>
        <w:jc w:val="thaiDistribute"/>
        <w:rPr>
          <w:rFonts w:ascii="Angsana New" w:hAnsi="Angsana New"/>
          <w:sz w:val="16"/>
          <w:szCs w:val="16"/>
        </w:rPr>
      </w:pPr>
    </w:p>
    <w:p w:rsidR="00121FBD" w:rsidRPr="003725FE" w:rsidRDefault="00121FBD" w:rsidP="00121FBD">
      <w:pPr>
        <w:pStyle w:val="NoSpacing"/>
        <w:jc w:val="thaiDistribute"/>
        <w:rPr>
          <w:rFonts w:ascii="Angsana New" w:hAnsi="Angsana New"/>
          <w:szCs w:val="30"/>
        </w:rPr>
      </w:pPr>
      <w:r w:rsidRPr="003725FE">
        <w:rPr>
          <w:rFonts w:ascii="Angsana New" w:hAnsi="Angsana New"/>
          <w:szCs w:val="30"/>
          <w:cs/>
        </w:rPr>
        <w:t>รายจ่ายค่าเช่าสำหรับสัญญาเช่าระยะสั้น (ไม่เกิน 12 เดือนนับแต่วันที่สัญญาเช่าเริ่มมีผล) และสัญญาเช่าสินทรัพย์มูลค่าต่ำบันทึกเป็นค่าใช้จ่ายในกำไรหรือขาดทุนโดยวิธีเส้นตรงตามระยะเวลาของการเช่าที่เกี่ยวข้อง</w:t>
      </w:r>
    </w:p>
    <w:p w:rsidR="00121FBD" w:rsidRPr="007F0294" w:rsidRDefault="00121FBD" w:rsidP="00121FBD">
      <w:pPr>
        <w:pStyle w:val="NoSpacing"/>
        <w:jc w:val="thaiDistribute"/>
        <w:rPr>
          <w:rFonts w:ascii="Angsana New" w:hAnsi="Angsana New"/>
          <w:sz w:val="16"/>
          <w:szCs w:val="16"/>
        </w:rPr>
      </w:pPr>
    </w:p>
    <w:p w:rsidR="00121FBD" w:rsidRPr="003725FE" w:rsidRDefault="00121FBD" w:rsidP="00121F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Cs w:val="30"/>
        </w:rPr>
      </w:pPr>
      <w:r w:rsidRPr="003725FE">
        <w:rPr>
          <w:rFonts w:ascii="Angsana New" w:hAnsi="Angsana New"/>
          <w:szCs w:val="30"/>
          <w:cs/>
        </w:rPr>
        <w:lastRenderedPageBreak/>
        <w:t>ดอกเบี้ยจ่ายรอการตัดบัญชีซึ่งถูกนำไปแสดงยอดสุทธิกับหนี้สินตามสัญญาเช่าจะถูกทยอยตัดจ่ายเป็นต้นทุนทางการเงินตลอดอายุของสัญญาเช่าด้วยวิธีอัตราดอกเบี้ยที่แท้จริง ส่วนการจ่ายชำระหนี้สินตามสัญญาเช่าในแต่ละงวดจะจำแนกออกเป็นส่วนที่เป็นเงินต้นและดอกเบี้ย</w:t>
      </w:r>
    </w:p>
    <w:p w:rsidR="00F60F06" w:rsidRDefault="00F60F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</w:p>
    <w:p w:rsidR="00D12E93" w:rsidRPr="007047A4" w:rsidRDefault="00D12E93" w:rsidP="00D12E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7047A4">
        <w:rPr>
          <w:rFonts w:ascii="Angsana New" w:hAnsi="Angsana New"/>
          <w:b/>
          <w:bCs/>
          <w:sz w:val="30"/>
          <w:szCs w:val="30"/>
          <w:cs/>
        </w:rPr>
        <w:t>ค่าตอบแทนสิทธิการเช่ารับล่วงหน้า</w:t>
      </w:r>
    </w:p>
    <w:p w:rsidR="00D12E93" w:rsidRPr="007047A4" w:rsidRDefault="00D12E93" w:rsidP="00D12E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="Angsana New" w:hAnsi="Angsana New"/>
          <w:strike/>
          <w:sz w:val="16"/>
          <w:szCs w:val="16"/>
          <w:highlight w:val="cyan"/>
        </w:rPr>
      </w:pPr>
    </w:p>
    <w:p w:rsidR="00E00CDA" w:rsidRDefault="00D12E93" w:rsidP="00F96A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="Angsana New" w:hAnsi="Angsana New"/>
          <w:sz w:val="30"/>
          <w:szCs w:val="30"/>
        </w:rPr>
      </w:pPr>
      <w:r w:rsidRPr="007047A4">
        <w:rPr>
          <w:rFonts w:ascii="Angsana New" w:hAnsi="Angsana New"/>
          <w:sz w:val="30"/>
          <w:szCs w:val="30"/>
          <w:cs/>
        </w:rPr>
        <w:t>ค่าตอบแทนสิทธิการเช่ารับล่วงหน้าเป็นค่าตอบแทนสิทธิการเช่าที่ดินที่เรียกเก็บจากลูกค้าล่วงหน้าตามข้อกำหนดในสัญญาเช</w:t>
      </w:r>
      <w:r w:rsidR="00AB106E">
        <w:rPr>
          <w:rFonts w:ascii="Angsana New" w:hAnsi="Angsana New"/>
          <w:sz w:val="30"/>
          <w:szCs w:val="30"/>
          <w:cs/>
        </w:rPr>
        <w:t>่า ซึ่งจะทยอยรับรู้เป็นรายได้</w:t>
      </w:r>
      <w:r w:rsidR="00AB106E" w:rsidRPr="00CB6F88">
        <w:rPr>
          <w:rFonts w:ascii="Angsana New" w:hAnsi="Angsana New"/>
          <w:sz w:val="30"/>
          <w:szCs w:val="30"/>
          <w:cs/>
        </w:rPr>
        <w:t>ในงบกำไรขาดทุน</w:t>
      </w:r>
      <w:r w:rsidR="00AB106E" w:rsidRPr="00CB6F88">
        <w:rPr>
          <w:rFonts w:ascii="Angsana New" w:hAnsi="Angsana New" w:hint="cs"/>
          <w:sz w:val="30"/>
          <w:szCs w:val="30"/>
          <w:cs/>
        </w:rPr>
        <w:t>เบ็ดเสร็จ</w:t>
      </w:r>
      <w:r w:rsidR="00AB106E">
        <w:rPr>
          <w:rFonts w:ascii="Angsana New" w:hAnsi="Angsana New" w:hint="cs"/>
          <w:sz w:val="30"/>
          <w:szCs w:val="30"/>
          <w:cs/>
        </w:rPr>
        <w:t>คำนวณโดย</w:t>
      </w:r>
      <w:r w:rsidR="00AB106E" w:rsidRPr="00CB6F88">
        <w:rPr>
          <w:rFonts w:ascii="Angsana New" w:hAnsi="Angsana New"/>
          <w:sz w:val="30"/>
          <w:szCs w:val="30"/>
          <w:cs/>
        </w:rPr>
        <w:t>วิธีเส้นตรง</w:t>
      </w:r>
      <w:r w:rsidR="00AB106E">
        <w:rPr>
          <w:rFonts w:ascii="Angsana New" w:hAnsi="Angsana New" w:hint="cs"/>
          <w:sz w:val="30"/>
          <w:szCs w:val="30"/>
          <w:cs/>
        </w:rPr>
        <w:t>ตาม</w:t>
      </w:r>
      <w:r w:rsidRPr="007047A4">
        <w:rPr>
          <w:rFonts w:ascii="Angsana New" w:hAnsi="Angsana New"/>
          <w:sz w:val="30"/>
          <w:szCs w:val="30"/>
          <w:cs/>
        </w:rPr>
        <w:t>อายุของสัญญา</w:t>
      </w:r>
      <w:r>
        <w:rPr>
          <w:rFonts w:ascii="Angsana New" w:hAnsi="Angsana New" w:hint="cs"/>
          <w:sz w:val="30"/>
          <w:szCs w:val="30"/>
          <w:cs/>
        </w:rPr>
        <w:t>เช่า</w:t>
      </w:r>
      <w:r w:rsidRPr="007047A4">
        <w:rPr>
          <w:rFonts w:ascii="Angsana New" w:hAnsi="Angsana New"/>
          <w:sz w:val="30"/>
          <w:szCs w:val="30"/>
          <w:cs/>
        </w:rPr>
        <w:t xml:space="preserve"> 3</w:t>
      </w:r>
      <w:r w:rsidR="00E07D15">
        <w:rPr>
          <w:rFonts w:ascii="Angsana New" w:hAnsi="Angsana New"/>
          <w:sz w:val="30"/>
          <w:szCs w:val="30"/>
        </w:rPr>
        <w:t>1</w:t>
      </w:r>
      <w:r w:rsidRPr="007047A4">
        <w:rPr>
          <w:rFonts w:ascii="Angsana New" w:hAnsi="Angsana New"/>
          <w:sz w:val="30"/>
          <w:szCs w:val="30"/>
          <w:cs/>
        </w:rPr>
        <w:t xml:space="preserve"> ปี</w:t>
      </w:r>
    </w:p>
    <w:p w:rsidR="001D02CD" w:rsidRDefault="001D02CD" w:rsidP="00F96A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7F3E7A" w:rsidRDefault="007F3E7A" w:rsidP="007F3E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ผลประโยชน์ของพนักงาน</w:t>
      </w:r>
    </w:p>
    <w:p w:rsidR="007F3E7A" w:rsidRPr="0016610A" w:rsidRDefault="007F3E7A" w:rsidP="007F3E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16"/>
          <w:szCs w:val="16"/>
        </w:rPr>
      </w:pPr>
    </w:p>
    <w:p w:rsidR="007F3E7A" w:rsidRDefault="007F3E7A" w:rsidP="002B1C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ค่าใช้จ่ายเกี่ยวกับเงินเดือน ค่าจ้าง โบนัสและเงินสมทบกองทุนประกันสังคมบันทึกเป็นค่าใช้จ่ายเมื่อเกิดรายการและตามเกณฑ์คงค้าง</w:t>
      </w:r>
    </w:p>
    <w:p w:rsidR="007F3E7A" w:rsidRPr="001D60F4" w:rsidRDefault="007F3E7A" w:rsidP="007F3E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16"/>
          <w:szCs w:val="16"/>
        </w:rPr>
      </w:pPr>
    </w:p>
    <w:p w:rsidR="007F3E7A" w:rsidRDefault="007F3E7A" w:rsidP="006B21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ภาระผูกพันสำหรับผลประโยชน์หลังออกจากงานประเภทโครงการสมทบเงินซึ่งได้แก่ กองทุนสำรองเลี้ยงชีพบันทึกเป็นค่าใช้จ่ายในงบกำไรขาดทุนเบ็ดเสร็จเมื่อมีการจ่ายเงินสมทบไปยังกองทุนตามเกณฑ์คงค้าง</w:t>
      </w:r>
    </w:p>
    <w:p w:rsidR="00F60F06" w:rsidRPr="00F60F06" w:rsidRDefault="00F60F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  <w:cs/>
        </w:rPr>
      </w:pPr>
    </w:p>
    <w:p w:rsidR="007F3E7A" w:rsidRPr="002E6C07" w:rsidRDefault="007F3E7A" w:rsidP="007F3E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2E6C07">
        <w:rPr>
          <w:rFonts w:ascii="Angsana New" w:hAnsi="Angsana New"/>
          <w:sz w:val="30"/>
          <w:szCs w:val="30"/>
          <w:cs/>
        </w:rPr>
        <w:t>ภาระผูกพัน</w:t>
      </w:r>
      <w:r>
        <w:rPr>
          <w:rFonts w:ascii="Angsana New" w:hAnsi="Angsana New" w:hint="cs"/>
          <w:sz w:val="30"/>
          <w:szCs w:val="30"/>
          <w:cs/>
        </w:rPr>
        <w:t>สำหรับ</w:t>
      </w:r>
      <w:r w:rsidRPr="002E6C07">
        <w:rPr>
          <w:rFonts w:ascii="Angsana New" w:hAnsi="Angsana New"/>
          <w:sz w:val="30"/>
          <w:szCs w:val="30"/>
          <w:cs/>
        </w:rPr>
        <w:t>ผลประโยชน์หลังออกจากงานซึ่งเป็นเงินชดเชยตามกฎหมาย</w:t>
      </w:r>
      <w:r>
        <w:rPr>
          <w:rFonts w:ascii="Angsana New" w:hAnsi="Angsana New" w:hint="cs"/>
          <w:sz w:val="30"/>
          <w:szCs w:val="30"/>
          <w:cs/>
        </w:rPr>
        <w:t>คุ้มครอง</w:t>
      </w:r>
      <w:r w:rsidRPr="002E6C07">
        <w:rPr>
          <w:rFonts w:ascii="Angsana New" w:hAnsi="Angsana New"/>
          <w:sz w:val="30"/>
          <w:szCs w:val="30"/>
          <w:cs/>
        </w:rPr>
        <w:t>แรงงาน</w:t>
      </w:r>
      <w:r w:rsidR="00A47809">
        <w:rPr>
          <w:rFonts w:ascii="Angsana New" w:hAnsi="Angsana New"/>
          <w:sz w:val="30"/>
          <w:szCs w:val="30"/>
          <w:cs/>
        </w:rPr>
        <w:t>ซึ่งจะจ่ายให้แก่พนักงานเมื่อเกษียณอายุหรือเลิกจ้าง</w:t>
      </w:r>
      <w:r w:rsidRPr="002E6C07">
        <w:rPr>
          <w:rFonts w:ascii="Angsana New" w:hAnsi="Angsana New"/>
          <w:sz w:val="30"/>
          <w:szCs w:val="30"/>
          <w:cs/>
        </w:rPr>
        <w:t>ถูกรับรู้เป็นหนี้สินและค่าใช้จ่ายในงบการเงินด้วยจำนวนเงินที่คำนวณโดยนักคณิตศาสตร์ประกันภัยซึ่ง</w:t>
      </w:r>
      <w:r>
        <w:rPr>
          <w:rFonts w:ascii="Angsana New" w:hAnsi="Angsana New" w:hint="cs"/>
          <w:sz w:val="30"/>
          <w:szCs w:val="30"/>
          <w:cs/>
        </w:rPr>
        <w:t>เป็นการประมาณการผลประโยชน์ที่พนักงานจะได้รับในอนาคตสำหรับการทำงานของพนักงานในอดีตและปัจจุบันจากนั้นจึง</w:t>
      </w:r>
      <w:r w:rsidRPr="002E6C07">
        <w:rPr>
          <w:rFonts w:ascii="Angsana New" w:hAnsi="Angsana New"/>
          <w:sz w:val="30"/>
          <w:szCs w:val="30"/>
          <w:cs/>
        </w:rPr>
        <w:t xml:space="preserve">ใช้วิธีคิดลดแต่ละหน่วยที่ประมาณการไว้ ค่าใช้จ่ายจากการประมาณการหนี้สินผลประโยชน์ของพนักงานหลังออกจากงานที่ถูกรับรู้ในงบกำไรขาดทุนเบ็ดเสร็จประกอบด้วย </w:t>
      </w:r>
      <w:r w:rsidR="004A1037" w:rsidRPr="002E6C07">
        <w:rPr>
          <w:rFonts w:ascii="Angsana New" w:hAnsi="Angsana New"/>
          <w:sz w:val="30"/>
          <w:szCs w:val="30"/>
          <w:cs/>
        </w:rPr>
        <w:t xml:space="preserve">ต้นทุนบริการปัจจุบัน </w:t>
      </w:r>
      <w:r>
        <w:rPr>
          <w:rFonts w:ascii="Angsana New" w:hAnsi="Angsana New" w:hint="cs"/>
          <w:sz w:val="30"/>
          <w:szCs w:val="30"/>
          <w:cs/>
        </w:rPr>
        <w:t>ต้นทุนบริการในอดีต (ถ้ามี) และ</w:t>
      </w:r>
      <w:r w:rsidRPr="002E6C07">
        <w:rPr>
          <w:rFonts w:ascii="Angsana New" w:hAnsi="Angsana New"/>
          <w:sz w:val="30"/>
          <w:szCs w:val="30"/>
          <w:cs/>
        </w:rPr>
        <w:t>ต้นทุนดอกเบี้ย</w:t>
      </w:r>
      <w:r>
        <w:rPr>
          <w:rFonts w:ascii="Angsana New" w:hAnsi="Angsana New" w:hint="cs"/>
          <w:sz w:val="30"/>
          <w:szCs w:val="30"/>
          <w:cs/>
        </w:rPr>
        <w:t>ซึ่งรับรู้เป็นรายการกำไรหรือขาดทุน</w:t>
      </w:r>
      <w:r w:rsidRPr="00EB1D3B">
        <w:rPr>
          <w:rFonts w:ascii="Angsana New" w:hAnsi="Angsana New" w:hint="cs"/>
          <w:sz w:val="30"/>
          <w:szCs w:val="30"/>
          <w:cs/>
        </w:rPr>
        <w:t>ส่วน</w:t>
      </w:r>
      <w:r w:rsidRPr="00EB1D3B">
        <w:rPr>
          <w:rFonts w:ascii="Angsana New" w:hAnsi="Angsana New"/>
          <w:sz w:val="30"/>
          <w:szCs w:val="30"/>
          <w:cs/>
        </w:rPr>
        <w:t>กำไร/ขาดทุน</w:t>
      </w:r>
      <w:r>
        <w:rPr>
          <w:rFonts w:ascii="Angsana New" w:hAnsi="Angsana New" w:hint="cs"/>
          <w:sz w:val="30"/>
          <w:szCs w:val="30"/>
          <w:cs/>
        </w:rPr>
        <w:t>จากการวัดมูลค่าประมาณการ</w:t>
      </w:r>
      <w:r w:rsidRPr="00EB1D3B">
        <w:rPr>
          <w:rFonts w:ascii="Angsana New" w:hAnsi="Angsana New"/>
          <w:sz w:val="30"/>
          <w:szCs w:val="30"/>
          <w:cs/>
        </w:rPr>
        <w:t>ตามหลักคณิตศาสตร์ประกันภัย</w:t>
      </w:r>
      <w:r w:rsidRPr="00EB1D3B">
        <w:rPr>
          <w:rFonts w:ascii="Angsana New" w:hAnsi="Angsana New" w:hint="cs"/>
          <w:sz w:val="30"/>
          <w:szCs w:val="30"/>
          <w:cs/>
        </w:rPr>
        <w:t>รับรู้</w:t>
      </w:r>
      <w:r>
        <w:rPr>
          <w:rFonts w:ascii="Angsana New" w:hAnsi="Angsana New" w:hint="cs"/>
          <w:sz w:val="30"/>
          <w:szCs w:val="30"/>
          <w:cs/>
        </w:rPr>
        <w:t>เป็นรายการ</w:t>
      </w:r>
      <w:r w:rsidRPr="00EB1D3B">
        <w:rPr>
          <w:rFonts w:ascii="Angsana New" w:hAnsi="Angsana New" w:hint="cs"/>
          <w:sz w:val="30"/>
          <w:szCs w:val="30"/>
          <w:cs/>
        </w:rPr>
        <w:t>กำไรขาดทุนเบ็ดเสร็จอื่น</w:t>
      </w:r>
      <w:r w:rsidRPr="00EB1D3B">
        <w:rPr>
          <w:rFonts w:ascii="Angsana New" w:hAnsi="Angsana New"/>
          <w:sz w:val="30"/>
          <w:szCs w:val="30"/>
          <w:cs/>
        </w:rPr>
        <w:t xml:space="preserve"> โครงการผลประโยชน์ของพนักงานนี้ไม่ได้ถูกจัดตั้งเป็</w:t>
      </w:r>
      <w:r w:rsidRPr="002E6C07">
        <w:rPr>
          <w:rFonts w:ascii="Angsana New" w:hAnsi="Angsana New"/>
          <w:sz w:val="30"/>
          <w:szCs w:val="30"/>
          <w:cs/>
        </w:rPr>
        <w:t>นกองทุนและไม่มีสินทรัพย์ของโครงการเกิดขึ้น</w:t>
      </w:r>
    </w:p>
    <w:p w:rsidR="00152E8F" w:rsidRDefault="00152E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7F3E7A" w:rsidRPr="002C46BA" w:rsidRDefault="007F3E7A" w:rsidP="007F3E7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2C46BA">
        <w:rPr>
          <w:rFonts w:ascii="Angsana New" w:hAnsi="Angsana New"/>
          <w:b/>
          <w:bCs/>
          <w:sz w:val="30"/>
          <w:szCs w:val="30"/>
          <w:cs/>
        </w:rPr>
        <w:t>ประมาณการหนี้สิน</w:t>
      </w:r>
    </w:p>
    <w:p w:rsidR="007F3E7A" w:rsidRPr="00441C3B" w:rsidRDefault="007F3E7A" w:rsidP="007F3E7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16"/>
          <w:szCs w:val="16"/>
          <w:cs/>
          <w:lang w:val="en-GB"/>
        </w:rPr>
      </w:pPr>
    </w:p>
    <w:p w:rsidR="007F3E7A" w:rsidRDefault="007F3E7A" w:rsidP="007F3E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25"/>
        <w:jc w:val="thaiDistribute"/>
        <w:rPr>
          <w:rFonts w:ascii="Angsana New" w:hAnsi="Angsana New"/>
          <w:sz w:val="30"/>
          <w:szCs w:val="30"/>
        </w:rPr>
      </w:pPr>
      <w:r w:rsidRPr="00BB73F5">
        <w:rPr>
          <w:rFonts w:ascii="Angsana New" w:hAnsi="Angsana New" w:hint="cs"/>
          <w:sz w:val="30"/>
          <w:szCs w:val="30"/>
          <w:cs/>
        </w:rPr>
        <w:t>ประมาณการหนี้สินจะ</w:t>
      </w:r>
      <w:r>
        <w:rPr>
          <w:rFonts w:ascii="Angsana New" w:hAnsi="Angsana New" w:hint="cs"/>
          <w:sz w:val="30"/>
          <w:szCs w:val="30"/>
          <w:cs/>
        </w:rPr>
        <w:t>ถูก</w:t>
      </w:r>
      <w:r w:rsidRPr="00BB73F5">
        <w:rPr>
          <w:rFonts w:ascii="Angsana New" w:hAnsi="Angsana New" w:hint="cs"/>
          <w:sz w:val="30"/>
          <w:szCs w:val="30"/>
          <w:cs/>
        </w:rPr>
        <w:t>รับรู้ใน</w:t>
      </w:r>
      <w:r>
        <w:rPr>
          <w:rFonts w:ascii="Angsana New" w:hAnsi="Angsana New" w:hint="cs"/>
          <w:sz w:val="30"/>
          <w:szCs w:val="30"/>
          <w:cs/>
        </w:rPr>
        <w:t>งบแสดงฐานะการเงิน</w:t>
      </w:r>
      <w:r w:rsidRPr="00BB73F5">
        <w:rPr>
          <w:rFonts w:ascii="Angsana New" w:hAnsi="Angsana New" w:hint="cs"/>
          <w:sz w:val="30"/>
          <w:szCs w:val="30"/>
          <w:cs/>
        </w:rPr>
        <w:t>ก็ต่อเมื่อ</w:t>
      </w:r>
      <w:r>
        <w:rPr>
          <w:rFonts w:ascii="Angsana New" w:hAnsi="Angsana New" w:hint="cs"/>
          <w:sz w:val="30"/>
          <w:szCs w:val="30"/>
          <w:cs/>
        </w:rPr>
        <w:t>กลุ่ม</w:t>
      </w:r>
      <w:r w:rsidRPr="00BB73F5">
        <w:rPr>
          <w:rFonts w:ascii="Angsana New" w:hAnsi="Angsana New" w:hint="cs"/>
          <w:sz w:val="30"/>
          <w:szCs w:val="30"/>
          <w:cs/>
        </w:rPr>
        <w:t>บริษัทมีภาระหนี้สินเกิดขึ้นจากข้อพิพาททางกฎหมายหรือภาระผูกพันซึ่งเป็นผลมาจากเหตุการณ์จากอดีตและมีความเป็นไปได้ค่อนข้างแน่นอนว่าประโยชน์เชิงเศรษฐกิจจะต้องถูกจ่ายไปเพื่อชำระภาระหนี้สินดังกล่าวโดยจำนวนภาระหนี้สินดังกล่าวสามารถประมาณจำนวนเงินได้อย่างน่าเชื่อถือถ้าผลกระทบดังกล่าวเป็นนัยสำคัญ  ประมาณกระแสเงินสดที่จะจ่ายในอนาคตจะคิดลดเป็นมูลค่าปัจจุบันโดยใช้อัตราคิดลดในตลาดปัจจุบันก่อนคำนวณภาษีเงินได้ เพื่อให้สะท้อนมูลค่าที่อาจประเมินได้ในตลาดปัจจุบันซึ่งแปรไปตามเวลาและความเสี่ยงที่มีต่อหนี้สิน</w:t>
      </w:r>
    </w:p>
    <w:p w:rsidR="007F3E7A" w:rsidRPr="00CD062E" w:rsidRDefault="007F3E7A" w:rsidP="007F3E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CD062E">
        <w:rPr>
          <w:rFonts w:ascii="Angsana New" w:hAnsi="Angsana New"/>
          <w:b/>
          <w:bCs/>
          <w:sz w:val="30"/>
          <w:szCs w:val="30"/>
          <w:cs/>
        </w:rPr>
        <w:lastRenderedPageBreak/>
        <w:t>การวัดมูลค่ายุติธรรม</w:t>
      </w:r>
    </w:p>
    <w:p w:rsidR="007F3E7A" w:rsidRPr="00CD062E" w:rsidRDefault="007F3E7A" w:rsidP="007F3E7A">
      <w:pPr>
        <w:pStyle w:val="NoSpacing"/>
        <w:jc w:val="thaiDistribute"/>
        <w:rPr>
          <w:rFonts w:ascii="Angsana New" w:hAnsi="Angsana New"/>
          <w:sz w:val="16"/>
          <w:szCs w:val="16"/>
          <w:highlight w:val="yellow"/>
        </w:rPr>
      </w:pPr>
    </w:p>
    <w:p w:rsidR="007F3E7A" w:rsidRDefault="007F3E7A" w:rsidP="007F3E7A">
      <w:pPr>
        <w:pStyle w:val="NoSpacing"/>
        <w:jc w:val="thaiDistribute"/>
        <w:rPr>
          <w:rFonts w:ascii="Angsana New" w:hAnsi="Angsana New"/>
          <w:szCs w:val="30"/>
        </w:rPr>
      </w:pPr>
      <w:r w:rsidRPr="00CD062E">
        <w:rPr>
          <w:rFonts w:ascii="Angsana New" w:hAnsi="Angsana New"/>
          <w:szCs w:val="30"/>
          <w:cs/>
        </w:rPr>
        <w:t>มูลค่ายุติธรรมเป็นราคาที่</w:t>
      </w:r>
      <w:r>
        <w:rPr>
          <w:rFonts w:ascii="Angsana New" w:hAnsi="Angsana New" w:hint="cs"/>
          <w:szCs w:val="30"/>
          <w:cs/>
        </w:rPr>
        <w:t>กลุ่ม</w:t>
      </w:r>
      <w:r w:rsidRPr="00CD062E">
        <w:rPr>
          <w:rFonts w:ascii="Angsana New" w:hAnsi="Angsana New"/>
          <w:szCs w:val="30"/>
          <w:cs/>
        </w:rPr>
        <w:t>บริษัทจะได้รับจากการขายสินทรัพย์หรือจะจ่ายเพื่อโอนหนี้สินในรายการที่เกิดขึ้นในสภาพปกติระหว่างผู้ร่วมตลาด</w:t>
      </w:r>
      <w:r w:rsidR="007278F4">
        <w:rPr>
          <w:rFonts w:ascii="Angsana New" w:hAnsi="Angsana New" w:hint="cs"/>
          <w:szCs w:val="30"/>
          <w:cs/>
        </w:rPr>
        <w:t xml:space="preserve"> </w:t>
      </w:r>
      <w:r w:rsidRPr="00CD062E">
        <w:rPr>
          <w:rFonts w:ascii="Angsana New" w:hAnsi="Angsana New"/>
          <w:szCs w:val="30"/>
          <w:cs/>
        </w:rPr>
        <w:t>ณ</w:t>
      </w:r>
      <w:r w:rsidR="007278F4">
        <w:rPr>
          <w:rFonts w:ascii="Angsana New" w:hAnsi="Angsana New" w:hint="cs"/>
          <w:szCs w:val="30"/>
          <w:cs/>
        </w:rPr>
        <w:t xml:space="preserve"> </w:t>
      </w:r>
      <w:r w:rsidRPr="00CD062E">
        <w:rPr>
          <w:rFonts w:ascii="Angsana New" w:hAnsi="Angsana New"/>
          <w:szCs w:val="30"/>
          <w:cs/>
        </w:rPr>
        <w:t>วันที่วัดมูลค่าตลาดที่มีสภาพคล่องเป็นตลาดที่รายการสำหรับสินทรัพย์และหนี้สินนั้นๆ เกิดขึ้นซึ่งมีความถี่และปริมาณอย่างเพียงพอเพื่อให้ข้อมูลราคาอย่างต่อเนื่อง ผู้ร่วมตลาดได้แก่ ผู้ซื้อและผู้ขายในตลาดหลักหรือตลาดที่ให้ประโยชน์สูงสุดสำหรับสินทรัพย์หรือหนี้สินนั้นๆ โดยผู้ร่วมตลาดต้องมีความเป็นอิสระจากกันมีความรอบรู้และความเข้าใจอย่างสมเหตุสมผล สามารถที่จะเข้าทำรายการสำหรับสินทรัพย์หรือหนี้สินนั้นๆ และเต็มใจที่จะเข้าทำรายการสำหรับสินทรัพย์หรือหนี้สินนั้นๆ</w:t>
      </w:r>
    </w:p>
    <w:p w:rsidR="00832FDF" w:rsidRPr="00832FDF" w:rsidRDefault="00832FDF" w:rsidP="007F3E7A">
      <w:pPr>
        <w:pStyle w:val="NoSpacing"/>
        <w:jc w:val="thaiDistribute"/>
        <w:rPr>
          <w:rFonts w:ascii="Angsana New" w:hAnsi="Angsana New"/>
          <w:sz w:val="16"/>
          <w:szCs w:val="16"/>
        </w:rPr>
      </w:pPr>
    </w:p>
    <w:p w:rsidR="007F3E7A" w:rsidRPr="00CD062E" w:rsidRDefault="007F3E7A" w:rsidP="007F3E7A">
      <w:pPr>
        <w:pStyle w:val="NoSpacing"/>
        <w:jc w:val="thaiDistribute"/>
        <w:rPr>
          <w:rFonts w:ascii="Angsana New" w:hAnsi="Angsana New"/>
          <w:szCs w:val="30"/>
        </w:rPr>
      </w:pPr>
      <w:r w:rsidRPr="00CD062E">
        <w:rPr>
          <w:rFonts w:ascii="Angsana New" w:hAnsi="Angsana New"/>
          <w:szCs w:val="30"/>
          <w:cs/>
        </w:rPr>
        <w:t>เพื่อให้การวัดมูลค่ายุติธรรมและเปิดเผยข้อมูลที่เกี่ยวข้องในงบการเงินมีความสม่ำเสมอและสามารถเปรียบเทียบได้จึงมีการกำหนดลำดับชั้นของมูลค่ายุติธรรมออกเป็น</w:t>
      </w:r>
      <w:r w:rsidRPr="00CD062E">
        <w:rPr>
          <w:rFonts w:ascii="Angsana New" w:hAnsi="Angsana New"/>
          <w:szCs w:val="30"/>
        </w:rPr>
        <w:t xml:space="preserve"> 3 </w:t>
      </w:r>
      <w:r w:rsidRPr="00CD062E">
        <w:rPr>
          <w:rFonts w:ascii="Angsana New" w:hAnsi="Angsana New"/>
          <w:szCs w:val="30"/>
          <w:cs/>
        </w:rPr>
        <w:t xml:space="preserve">ระดับตามประเภทของข้อมูลที่นำมาใช้ในเทคนิคการประเมินมูลค่าเพื่อวัดมูลค่ายุติธรรมทั้งนี้ ลำดับชั้นของมูลค่ายุติธรรมให้ลำดับความสำคัญสูงสุดกับราคาเสนอซื้อขายที่ไม่ต้องปรับปรุงในตลาดที่มีสภาพคล่องสำหรับสินทรัพย์หรือหนี้สินอย่างเดียวกัน </w:t>
      </w:r>
      <w:r w:rsidRPr="00CD062E">
        <w:rPr>
          <w:rFonts w:ascii="Angsana New" w:hAnsi="Angsana New"/>
          <w:szCs w:val="30"/>
        </w:rPr>
        <w:t>(“</w:t>
      </w:r>
      <w:r w:rsidRPr="00CD062E">
        <w:rPr>
          <w:rFonts w:ascii="Angsana New" w:hAnsi="Angsana New"/>
          <w:szCs w:val="30"/>
          <w:cs/>
        </w:rPr>
        <w:t>ข้อมูลระดับ</w:t>
      </w:r>
      <w:r w:rsidRPr="00CD062E">
        <w:rPr>
          <w:rFonts w:ascii="Angsana New" w:hAnsi="Angsana New"/>
          <w:szCs w:val="30"/>
        </w:rPr>
        <w:t xml:space="preserve"> 1”) </w:t>
      </w:r>
      <w:r w:rsidRPr="00CD062E">
        <w:rPr>
          <w:rFonts w:ascii="Angsana New" w:hAnsi="Angsana New"/>
          <w:szCs w:val="30"/>
          <w:cs/>
        </w:rPr>
        <w:t>รองลงมาคือข้อมูลอื่นที่สามารถสังเกตได้ (</w:t>
      </w:r>
      <w:r w:rsidRPr="00CD062E">
        <w:rPr>
          <w:rFonts w:ascii="Angsana New" w:hAnsi="Angsana New"/>
          <w:szCs w:val="30"/>
        </w:rPr>
        <w:t>“</w:t>
      </w:r>
      <w:r w:rsidRPr="00CD062E">
        <w:rPr>
          <w:rFonts w:ascii="Angsana New" w:hAnsi="Angsana New"/>
          <w:szCs w:val="30"/>
          <w:cs/>
        </w:rPr>
        <w:t xml:space="preserve">ข้อมูลระดับ </w:t>
      </w:r>
      <w:r w:rsidRPr="00CD062E">
        <w:rPr>
          <w:rFonts w:ascii="Angsana New" w:hAnsi="Angsana New"/>
          <w:szCs w:val="30"/>
        </w:rPr>
        <w:t>2”</w:t>
      </w:r>
      <w:r w:rsidRPr="00CD062E">
        <w:rPr>
          <w:rFonts w:ascii="Angsana New" w:hAnsi="Angsana New"/>
          <w:szCs w:val="30"/>
          <w:cs/>
        </w:rPr>
        <w:t>) และต่ำสุดคือข้อมูลที่ไม่สามารถสังเกตได้</w:t>
      </w:r>
      <w:r w:rsidRPr="00CD062E">
        <w:rPr>
          <w:rFonts w:ascii="Angsana New" w:hAnsi="Angsana New"/>
          <w:szCs w:val="30"/>
        </w:rPr>
        <w:t xml:space="preserve"> (“</w:t>
      </w:r>
      <w:r w:rsidRPr="00CD062E">
        <w:rPr>
          <w:rFonts w:ascii="Angsana New" w:hAnsi="Angsana New"/>
          <w:szCs w:val="30"/>
          <w:cs/>
        </w:rPr>
        <w:t>ข้อมูลระดับ</w:t>
      </w:r>
      <w:r w:rsidRPr="00CD062E">
        <w:rPr>
          <w:rFonts w:ascii="Angsana New" w:hAnsi="Angsana New"/>
          <w:szCs w:val="30"/>
        </w:rPr>
        <w:t xml:space="preserve"> 3”)</w:t>
      </w:r>
    </w:p>
    <w:p w:rsidR="007F3E7A" w:rsidRPr="00404ABC" w:rsidRDefault="007F3E7A" w:rsidP="007F3E7A">
      <w:pPr>
        <w:pStyle w:val="NoSpacing"/>
        <w:jc w:val="thaiDistribute"/>
        <w:rPr>
          <w:rFonts w:ascii="Angsana New" w:hAnsi="Angsana New"/>
          <w:sz w:val="16"/>
          <w:szCs w:val="16"/>
        </w:rPr>
      </w:pPr>
    </w:p>
    <w:p w:rsidR="007F3E7A" w:rsidRPr="00CD062E" w:rsidRDefault="007F3E7A" w:rsidP="007F3E7A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CD062E">
        <w:rPr>
          <w:rFonts w:ascii="Angsana New" w:hAnsi="Angsana New" w:cs="Angsana New"/>
          <w:color w:val="auto"/>
          <w:sz w:val="30"/>
          <w:szCs w:val="30"/>
          <w:cs/>
        </w:rPr>
        <w:t>ข้อมูลระดับ</w:t>
      </w:r>
      <w:r w:rsidRPr="00CD062E">
        <w:rPr>
          <w:rFonts w:ascii="Angsana New" w:hAnsi="Angsana New" w:cs="Angsana New"/>
          <w:color w:val="auto"/>
          <w:sz w:val="30"/>
          <w:szCs w:val="30"/>
        </w:rPr>
        <w:t xml:space="preserve"> 1 </w:t>
      </w:r>
      <w:r w:rsidRPr="00CD062E">
        <w:rPr>
          <w:rFonts w:ascii="Angsana New" w:hAnsi="Angsana New" w:cs="Angsana New"/>
          <w:color w:val="auto"/>
          <w:sz w:val="30"/>
          <w:szCs w:val="30"/>
          <w:cs/>
        </w:rPr>
        <w:t>ได้แก่ ราคาเสนอซื้อขายที่ไม่ต้องปรับปรุงในตลาดที่มีสภาพคล่องสำหรับสินทรัพย์หรือหนี้สินอย่างเดียวกันและกิจการสามารถเข้าถึง</w:t>
      </w:r>
      <w:r w:rsidR="00426C31">
        <w:rPr>
          <w:rFonts w:ascii="Angsana New" w:hAnsi="Angsana New" w:cs="Angsana New" w:hint="cs"/>
          <w:color w:val="auto"/>
          <w:sz w:val="30"/>
          <w:szCs w:val="30"/>
          <w:cs/>
        </w:rPr>
        <w:t xml:space="preserve"> </w:t>
      </w:r>
      <w:r w:rsidRPr="00CD062E">
        <w:rPr>
          <w:rFonts w:ascii="Angsana New" w:hAnsi="Angsana New" w:cs="Angsana New"/>
          <w:color w:val="auto"/>
          <w:sz w:val="30"/>
          <w:szCs w:val="30"/>
          <w:cs/>
        </w:rPr>
        <w:t>ณวันที่วัดมูลค่า</w:t>
      </w:r>
    </w:p>
    <w:p w:rsidR="007F3E7A" w:rsidRPr="00404ABC" w:rsidRDefault="007F3E7A" w:rsidP="007F3E7A">
      <w:pPr>
        <w:pStyle w:val="Default"/>
        <w:jc w:val="thaiDistribute"/>
        <w:rPr>
          <w:rFonts w:ascii="Angsana New" w:hAnsi="Angsana New" w:cs="Angsana New"/>
          <w:color w:val="auto"/>
          <w:sz w:val="16"/>
          <w:szCs w:val="16"/>
        </w:rPr>
      </w:pPr>
    </w:p>
    <w:p w:rsidR="007F3E7A" w:rsidRPr="00CD062E" w:rsidRDefault="007F3E7A" w:rsidP="007F3E7A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CD062E">
        <w:rPr>
          <w:rFonts w:ascii="Angsana New" w:hAnsi="Angsana New" w:cs="Angsana New"/>
          <w:color w:val="auto"/>
          <w:sz w:val="30"/>
          <w:szCs w:val="30"/>
          <w:cs/>
        </w:rPr>
        <w:t>ข้อมูลระดับ</w:t>
      </w:r>
      <w:r w:rsidRPr="00CD062E">
        <w:rPr>
          <w:rFonts w:ascii="Angsana New" w:hAnsi="Angsana New" w:cs="Angsana New"/>
          <w:color w:val="auto"/>
          <w:sz w:val="30"/>
          <w:szCs w:val="30"/>
        </w:rPr>
        <w:t xml:space="preserve"> 2 </w:t>
      </w:r>
      <w:r w:rsidRPr="00CD062E">
        <w:rPr>
          <w:rFonts w:ascii="Angsana New" w:hAnsi="Angsana New" w:cs="Angsana New"/>
          <w:color w:val="auto"/>
          <w:sz w:val="30"/>
          <w:szCs w:val="30"/>
          <w:cs/>
        </w:rPr>
        <w:t>ได้แก่ ข้อมูลอื่นนอกเหนือจากราคาเสนอซื้อขายซึ่งรวมอยู่ในระดับ</w:t>
      </w:r>
      <w:r w:rsidRPr="00CD062E">
        <w:rPr>
          <w:rFonts w:ascii="Angsana New" w:hAnsi="Angsana New" w:cs="Angsana New"/>
          <w:color w:val="auto"/>
          <w:sz w:val="30"/>
          <w:szCs w:val="30"/>
        </w:rPr>
        <w:t xml:space="preserve"> 1 </w:t>
      </w:r>
      <w:r w:rsidRPr="00CD062E">
        <w:rPr>
          <w:rFonts w:ascii="Angsana New" w:hAnsi="Angsana New" w:cs="Angsana New"/>
          <w:color w:val="auto"/>
          <w:sz w:val="30"/>
          <w:szCs w:val="30"/>
          <w:cs/>
        </w:rPr>
        <w:t>ที่สามารถสังเกตได้โดยตรงหรือโดยอ้อมสำหรับสินทรัพย์หรือหนี้สินนั้นๆ</w:t>
      </w:r>
    </w:p>
    <w:p w:rsidR="007F3E7A" w:rsidRPr="00404ABC" w:rsidRDefault="007F3E7A" w:rsidP="007F3E7A">
      <w:pPr>
        <w:pStyle w:val="Default"/>
        <w:jc w:val="thaiDistribute"/>
        <w:rPr>
          <w:rFonts w:ascii="Angsana New" w:hAnsi="Angsana New" w:cs="Angsana New"/>
          <w:color w:val="auto"/>
          <w:sz w:val="16"/>
          <w:szCs w:val="16"/>
        </w:rPr>
      </w:pPr>
    </w:p>
    <w:p w:rsidR="007F3E7A" w:rsidRDefault="007F3E7A" w:rsidP="007F3E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CD062E">
        <w:rPr>
          <w:rFonts w:ascii="Angsana New" w:hAnsi="Angsana New"/>
          <w:sz w:val="30"/>
          <w:szCs w:val="30"/>
          <w:cs/>
        </w:rPr>
        <w:t>ข้อมูลระดับ</w:t>
      </w:r>
      <w:r w:rsidRPr="00CD062E">
        <w:rPr>
          <w:rFonts w:ascii="Angsana New" w:hAnsi="Angsana New"/>
          <w:sz w:val="30"/>
          <w:szCs w:val="30"/>
        </w:rPr>
        <w:t xml:space="preserve"> 3 </w:t>
      </w:r>
      <w:r w:rsidRPr="00CD062E">
        <w:rPr>
          <w:rFonts w:ascii="Angsana New" w:hAnsi="Angsana New"/>
          <w:sz w:val="30"/>
          <w:szCs w:val="30"/>
          <w:cs/>
        </w:rPr>
        <w:t>ได้แก่ ข้อมูลที่ไม่สามารถสังเกตได้ซึ่งนำมาใช้กับสินทรัพย์หรือหนี้สินนั้นๆ</w:t>
      </w:r>
    </w:p>
    <w:p w:rsidR="00426C31" w:rsidRDefault="00426C31" w:rsidP="00385E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:rsidR="00385EA2" w:rsidRDefault="00385EA2" w:rsidP="00385E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เครื่องมื่อทางการเงิน</w:t>
      </w:r>
    </w:p>
    <w:p w:rsidR="00385EA2" w:rsidRPr="00CE4864" w:rsidRDefault="00385EA2" w:rsidP="00385E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16"/>
          <w:szCs w:val="16"/>
        </w:rPr>
      </w:pPr>
    </w:p>
    <w:p w:rsidR="00D03316" w:rsidRPr="00D03316" w:rsidRDefault="00D03316" w:rsidP="00385EA2">
      <w:pPr>
        <w:pStyle w:val="NoSpacing"/>
        <w:jc w:val="thaiDistribute"/>
        <w:rPr>
          <w:rFonts w:ascii="Angsana New" w:hAnsi="Angsana New"/>
          <w:i/>
          <w:iCs/>
          <w:szCs w:val="30"/>
        </w:rPr>
      </w:pPr>
      <w:r w:rsidRPr="00D03316">
        <w:rPr>
          <w:rFonts w:ascii="Angsana New" w:hAnsi="Angsana New" w:hint="cs"/>
          <w:i/>
          <w:iCs/>
          <w:szCs w:val="30"/>
          <w:cs/>
        </w:rPr>
        <w:t>การ</w:t>
      </w:r>
      <w:r w:rsidR="00A96630">
        <w:rPr>
          <w:rFonts w:ascii="Angsana New" w:hAnsi="Angsana New" w:hint="cs"/>
          <w:i/>
          <w:iCs/>
          <w:szCs w:val="30"/>
          <w:cs/>
        </w:rPr>
        <w:t>รับรู้</w:t>
      </w:r>
      <w:r w:rsidRPr="00D03316">
        <w:rPr>
          <w:rFonts w:ascii="Angsana New" w:hAnsi="Angsana New" w:hint="cs"/>
          <w:i/>
          <w:iCs/>
          <w:szCs w:val="30"/>
          <w:cs/>
        </w:rPr>
        <w:t>รายการและการวัดมูลค่า</w:t>
      </w:r>
    </w:p>
    <w:p w:rsidR="00D03316" w:rsidRDefault="00D03316" w:rsidP="00385EA2">
      <w:pPr>
        <w:pStyle w:val="NoSpacing"/>
        <w:jc w:val="thaiDistribute"/>
        <w:rPr>
          <w:rFonts w:ascii="Angsana New" w:hAnsi="Angsana New"/>
          <w:sz w:val="16"/>
          <w:szCs w:val="16"/>
        </w:rPr>
      </w:pPr>
    </w:p>
    <w:p w:rsidR="00A96630" w:rsidRPr="009F62B1" w:rsidRDefault="00A96630" w:rsidP="00A96630">
      <w:pPr>
        <w:pStyle w:val="NoSpacing"/>
        <w:jc w:val="thaiDistribute"/>
        <w:rPr>
          <w:rFonts w:ascii="Angsana New" w:hAnsi="Angsana New"/>
          <w:szCs w:val="30"/>
        </w:rPr>
      </w:pPr>
      <w:r w:rsidRPr="00616578">
        <w:rPr>
          <w:rFonts w:ascii="Angsana New" w:hAnsi="Angsana New"/>
          <w:szCs w:val="30"/>
          <w:cs/>
        </w:rPr>
        <w:t>สินทรัพย์ทางการเงินถูกรับรู้เริ่มแรกด้วยมูลค่ายุติธรรมบวกด้วยต้นทุนการทำรายการกรณีที่เป็นสินทรัพย์ทางการเงินที่ไม่ได้วัดมูลค่าด้วยมูลค่ายุติธรรมผ่านกำไรหรือขาดทุน</w:t>
      </w:r>
      <w:r w:rsidRPr="00B6658D">
        <w:rPr>
          <w:rFonts w:ascii="Angsana New" w:hAnsi="Angsana New"/>
          <w:szCs w:val="30"/>
          <w:cs/>
        </w:rPr>
        <w:t xml:space="preserve"> </w:t>
      </w:r>
      <w:r>
        <w:rPr>
          <w:rFonts w:ascii="Angsana New" w:hAnsi="Angsana New"/>
          <w:szCs w:val="30"/>
          <w:cs/>
        </w:rPr>
        <w:t>สินทรัพย์ทางการเงิน</w:t>
      </w:r>
      <w:r w:rsidRPr="009F62B1">
        <w:rPr>
          <w:rFonts w:ascii="Angsana New" w:hAnsi="Angsana New"/>
          <w:szCs w:val="30"/>
          <w:cs/>
        </w:rPr>
        <w:t>จัดประเภทและวัดมูลค่าโดยอ้างอิงตามโมเดลธุรกิจที่ใช้ในการจัดการสินทรัพย์และตามลักษณะของกระแสเงินสดตามสัญญาของสินทรัพย์โดยแบ่งออกเป็นสามวิธีคือ ราคาทุนตัดจำหน่าย มูลค่ายุติธรรมผ่านกำไรขาดทุนเบ็ดเสร็จอื่น และมูลค่ายุติธรรมผ่านกำไรหรือขาดทุน เมื่อมีการเปลี่ยนแปลงโมเดลธุรกิจในการบริหารสินทรัพย์ทางการเงิน จะต้องมีการจัดประเภทรายการสินทรัพย์ทางการเงินใหม่ในส่วนที่ได้รับผลกระทบ</w:t>
      </w:r>
    </w:p>
    <w:p w:rsidR="00A96630" w:rsidRPr="0035731F" w:rsidRDefault="00A96630" w:rsidP="00A96630">
      <w:pPr>
        <w:pStyle w:val="NoSpacing"/>
        <w:jc w:val="thaiDistribute"/>
        <w:rPr>
          <w:rFonts w:ascii="Angsana New" w:hAnsi="Angsana New"/>
          <w:sz w:val="16"/>
          <w:szCs w:val="16"/>
        </w:rPr>
      </w:pPr>
    </w:p>
    <w:p w:rsidR="00A96630" w:rsidRPr="009F62B1" w:rsidRDefault="00A96630" w:rsidP="00A96630">
      <w:pPr>
        <w:pStyle w:val="NoSpacing"/>
        <w:jc w:val="thaiDistribute"/>
        <w:rPr>
          <w:rFonts w:ascii="Angsana New" w:hAnsi="Angsana New"/>
          <w:szCs w:val="30"/>
        </w:rPr>
      </w:pPr>
      <w:r w:rsidRPr="00616578">
        <w:rPr>
          <w:rFonts w:ascii="Angsana New" w:hAnsi="Angsana New"/>
          <w:szCs w:val="30"/>
          <w:cs/>
        </w:rPr>
        <w:lastRenderedPageBreak/>
        <w:t>หนี้สินทางการเงินถูกรับรู้เริ่มแรกด้วยมูลค่ายุติธรรมหักต้นทุนการทำรายการ</w:t>
      </w:r>
      <w:r>
        <w:rPr>
          <w:rFonts w:ascii="Angsana New" w:hAnsi="Angsana New" w:hint="cs"/>
          <w:szCs w:val="30"/>
          <w:cs/>
        </w:rPr>
        <w:t xml:space="preserve"> </w:t>
      </w:r>
      <w:r w:rsidRPr="009F62B1">
        <w:rPr>
          <w:rFonts w:ascii="Angsana New" w:hAnsi="Angsana New"/>
          <w:szCs w:val="30"/>
          <w:cs/>
        </w:rPr>
        <w:t>หนี้สินทางการเงินให้จัดประเภทและวัดมูลค่าด้วยราคาทุนตัดจำหน่ายยกเว้นหนี้สินทางการเงินที่วัดมูลค่าด้วยมูลค่ายุติธรรมผ่านกำไรหรือขาดทุน (โดยหนี้สินดังกล่าวให้รวมถึงหนี้สินอนุพันธ์) กิจการไม่สามารถจัดประเภทรายการหนี้สินทางการเงินใหม่ได้</w:t>
      </w:r>
    </w:p>
    <w:p w:rsidR="00A96630" w:rsidRPr="00A04FA1" w:rsidRDefault="00A96630" w:rsidP="00A96630">
      <w:pPr>
        <w:pStyle w:val="NoSpacing"/>
        <w:jc w:val="thaiDistribute"/>
        <w:rPr>
          <w:rFonts w:ascii="Angsana New" w:hAnsi="Angsana New"/>
          <w:i/>
          <w:iCs/>
          <w:sz w:val="16"/>
          <w:szCs w:val="16"/>
        </w:rPr>
      </w:pPr>
    </w:p>
    <w:p w:rsidR="00A96630" w:rsidRPr="00AD5CFB" w:rsidRDefault="00A96630" w:rsidP="00A96630">
      <w:pPr>
        <w:pStyle w:val="NoSpacing"/>
        <w:jc w:val="thaiDistribute"/>
        <w:rPr>
          <w:rFonts w:ascii="Angsana New" w:hAnsi="Angsana New"/>
          <w:i/>
          <w:iCs/>
          <w:szCs w:val="30"/>
        </w:rPr>
      </w:pPr>
      <w:r w:rsidRPr="00AD5CFB">
        <w:rPr>
          <w:rFonts w:ascii="Angsana New" w:hAnsi="Angsana New"/>
          <w:i/>
          <w:iCs/>
          <w:szCs w:val="30"/>
          <w:cs/>
        </w:rPr>
        <w:t>การจัดประเภทรายการและการวัดมูลค่า</w:t>
      </w:r>
    </w:p>
    <w:p w:rsidR="00A96630" w:rsidRPr="00AD5CFB" w:rsidRDefault="00A96630" w:rsidP="00A96630">
      <w:pPr>
        <w:pStyle w:val="NoSpacing"/>
        <w:jc w:val="thaiDistribute"/>
        <w:rPr>
          <w:rFonts w:ascii="Angsana New" w:hAnsi="Angsana New"/>
          <w:sz w:val="16"/>
          <w:szCs w:val="16"/>
        </w:rPr>
      </w:pPr>
    </w:p>
    <w:p w:rsidR="00A96630" w:rsidRPr="00AD5CFB" w:rsidRDefault="00A96630" w:rsidP="00A96630">
      <w:pPr>
        <w:pStyle w:val="NoSpacing"/>
        <w:jc w:val="thaiDistribute"/>
        <w:rPr>
          <w:rFonts w:ascii="Angsana New" w:hAnsi="Angsana New"/>
          <w:szCs w:val="30"/>
        </w:rPr>
      </w:pPr>
      <w:r w:rsidRPr="00AD5CFB">
        <w:rPr>
          <w:rFonts w:ascii="Angsana New" w:hAnsi="Angsana New"/>
          <w:szCs w:val="30"/>
          <w:cs/>
        </w:rPr>
        <w:t>สินทรัพย์ที่จัดประเภทรายการและวัดมูลค่าด้วยราคาทุนตัดจำหน่าย</w:t>
      </w:r>
    </w:p>
    <w:p w:rsidR="00A96630" w:rsidRPr="00AD5CFB" w:rsidRDefault="00A96630" w:rsidP="00B41075">
      <w:pPr>
        <w:pStyle w:val="NoSpacing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 w:rsidRPr="00AD5CFB">
        <w:rPr>
          <w:rFonts w:ascii="Angsana New" w:hAnsi="Angsana New"/>
          <w:szCs w:val="30"/>
          <w:cs/>
        </w:rPr>
        <w:t>เงินสดและรายการเทียบเท่าเงินสด</w:t>
      </w:r>
    </w:p>
    <w:p w:rsidR="00A96630" w:rsidRDefault="00A96630" w:rsidP="00B41075">
      <w:pPr>
        <w:pStyle w:val="NoSpacing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 w:rsidRPr="00EF170B">
        <w:rPr>
          <w:rFonts w:ascii="Angsana New" w:hAnsi="Angsana New"/>
          <w:szCs w:val="30"/>
          <w:cs/>
        </w:rPr>
        <w:t>ลูกหนี้การค้า</w:t>
      </w:r>
      <w:r>
        <w:rPr>
          <w:rFonts w:ascii="Angsana New" w:hAnsi="Angsana New" w:hint="cs"/>
          <w:szCs w:val="30"/>
          <w:cs/>
        </w:rPr>
        <w:t>และ</w:t>
      </w:r>
      <w:r w:rsidRPr="00EF170B">
        <w:rPr>
          <w:rFonts w:ascii="Angsana New" w:hAnsi="Angsana New"/>
          <w:szCs w:val="30"/>
          <w:cs/>
        </w:rPr>
        <w:t>ลูกหนี้หมุนเวียนอื่น (แต่ไม่รวมค่าใช้จ่ายจ่ายล่วงหน้า</w:t>
      </w:r>
      <w:r>
        <w:rPr>
          <w:rFonts w:ascii="Angsana New" w:hAnsi="Angsana New" w:hint="cs"/>
          <w:szCs w:val="30"/>
          <w:cs/>
        </w:rPr>
        <w:t>และเงินจ่ายล่วงหน้าค่าซื้อสินทรัพย์</w:t>
      </w:r>
      <w:r w:rsidRPr="00EF170B">
        <w:rPr>
          <w:rFonts w:ascii="Angsana New" w:hAnsi="Angsana New"/>
          <w:szCs w:val="30"/>
          <w:cs/>
        </w:rPr>
        <w:t>)</w:t>
      </w:r>
    </w:p>
    <w:p w:rsidR="00426C31" w:rsidRPr="00352266" w:rsidRDefault="00426C31" w:rsidP="00B41075">
      <w:pPr>
        <w:pStyle w:val="NoSpacing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>
        <w:rPr>
          <w:rFonts w:ascii="Angsana New" w:hAnsi="Angsana New" w:hint="cs"/>
          <w:szCs w:val="30"/>
          <w:cs/>
        </w:rPr>
        <w:t>ลูกหนี้ตามสัญญาเช่า</w:t>
      </w:r>
    </w:p>
    <w:p w:rsidR="00426C31" w:rsidRDefault="00426C31" w:rsidP="00B41075">
      <w:pPr>
        <w:pStyle w:val="NoSpacing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>
        <w:rPr>
          <w:rFonts w:ascii="Angsana New" w:hAnsi="Angsana New" w:hint="cs"/>
          <w:szCs w:val="30"/>
          <w:cs/>
        </w:rPr>
        <w:t>เงินให้กู้ยืมระยะสั้น</w:t>
      </w:r>
    </w:p>
    <w:p w:rsidR="00426C31" w:rsidRPr="00426C31" w:rsidRDefault="00426C31" w:rsidP="00B41075">
      <w:pPr>
        <w:pStyle w:val="NoSpacing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>
        <w:rPr>
          <w:rFonts w:ascii="Angsana New" w:hAnsi="Angsana New" w:hint="cs"/>
          <w:szCs w:val="30"/>
          <w:cs/>
        </w:rPr>
        <w:t>สินทรัพย์ทางการเงินหมุนเวียนอื่น - เงินลงทุนในตราสารหนี้</w:t>
      </w:r>
    </w:p>
    <w:p w:rsidR="00A96630" w:rsidRPr="00AD5CFB" w:rsidRDefault="00A96630" w:rsidP="00B41075">
      <w:pPr>
        <w:pStyle w:val="NoSpacing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 w:rsidRPr="00AD5CFB">
        <w:rPr>
          <w:rFonts w:ascii="Angsana New" w:hAnsi="Angsana New"/>
          <w:szCs w:val="30"/>
          <w:cs/>
        </w:rPr>
        <w:t>เงินฝากสถาบันการเงินที่มีภาระค้ำประกัน</w:t>
      </w:r>
    </w:p>
    <w:p w:rsidR="00A96630" w:rsidRPr="00AD5CFB" w:rsidRDefault="00A96630" w:rsidP="00A96630">
      <w:pPr>
        <w:pStyle w:val="NoSpacing"/>
        <w:ind w:left="540"/>
        <w:jc w:val="thaiDistribute"/>
        <w:rPr>
          <w:rFonts w:ascii="Angsana New" w:hAnsi="Angsana New"/>
          <w:sz w:val="16"/>
          <w:szCs w:val="16"/>
        </w:rPr>
      </w:pPr>
    </w:p>
    <w:p w:rsidR="00A96630" w:rsidRPr="00AD5CFB" w:rsidRDefault="00A96630" w:rsidP="00A96630">
      <w:pPr>
        <w:pStyle w:val="NoSpacing"/>
        <w:jc w:val="thaiDistribute"/>
        <w:rPr>
          <w:rFonts w:ascii="Angsana New" w:hAnsi="Angsana New"/>
          <w:szCs w:val="30"/>
        </w:rPr>
      </w:pPr>
      <w:r w:rsidRPr="00AD5CFB">
        <w:rPr>
          <w:rFonts w:ascii="Angsana New" w:hAnsi="Angsana New"/>
          <w:szCs w:val="30"/>
          <w:cs/>
        </w:rPr>
        <w:t>สินทรัพย์ที่จัดประเภทรายการและวัดมูลค่ายุติธรรมผ่านกำไรขาดทุนเบ็ดเสร็จอื่น – ไม่มี</w:t>
      </w:r>
    </w:p>
    <w:p w:rsidR="00A96630" w:rsidRPr="00AD5CFB" w:rsidRDefault="00A96630" w:rsidP="00A96630">
      <w:pPr>
        <w:pStyle w:val="NoSpacing"/>
        <w:jc w:val="thaiDistribute"/>
        <w:rPr>
          <w:rFonts w:ascii="Angsana New" w:hAnsi="Angsana New"/>
          <w:sz w:val="16"/>
          <w:szCs w:val="16"/>
        </w:rPr>
      </w:pPr>
    </w:p>
    <w:p w:rsidR="00A96630" w:rsidRPr="00AD5CFB" w:rsidRDefault="00A96630" w:rsidP="00A96630">
      <w:pPr>
        <w:pStyle w:val="NoSpacing"/>
        <w:jc w:val="thaiDistribute"/>
        <w:rPr>
          <w:rFonts w:ascii="Angsana New" w:hAnsi="Angsana New"/>
          <w:szCs w:val="30"/>
        </w:rPr>
      </w:pPr>
      <w:r w:rsidRPr="00AD5CFB">
        <w:rPr>
          <w:rFonts w:ascii="Angsana New" w:hAnsi="Angsana New"/>
          <w:szCs w:val="30"/>
          <w:cs/>
        </w:rPr>
        <w:t>สินทรัพย์ที่จัดประเภทรายการและวัดมูลค่ายุติธรรมผ่านกำไรหรือขาดทุน</w:t>
      </w:r>
    </w:p>
    <w:p w:rsidR="00B63C99" w:rsidRPr="00B63C99" w:rsidRDefault="00A96630" w:rsidP="00B41075">
      <w:pPr>
        <w:pStyle w:val="NoSpacing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 w:rsidRPr="00C66CD4">
        <w:rPr>
          <w:rFonts w:ascii="Angsana New" w:hAnsi="Angsana New" w:hint="cs"/>
          <w:szCs w:val="30"/>
          <w:cs/>
        </w:rPr>
        <w:t>ส</w:t>
      </w:r>
      <w:r w:rsidR="00B63C99">
        <w:rPr>
          <w:rFonts w:ascii="Angsana New" w:hAnsi="Angsana New" w:hint="cs"/>
          <w:szCs w:val="30"/>
          <w:cs/>
        </w:rPr>
        <w:t xml:space="preserve">ินทรัพย์ทางการเงินหมุนเวียนอื่น </w:t>
      </w:r>
      <w:r w:rsidR="00680EBE">
        <w:rPr>
          <w:rFonts w:ascii="Angsana New" w:hAnsi="Angsana New" w:hint="cs"/>
          <w:szCs w:val="30"/>
          <w:cs/>
        </w:rPr>
        <w:t>-</w:t>
      </w:r>
      <w:r w:rsidR="00B63C99">
        <w:rPr>
          <w:rFonts w:ascii="Angsana New" w:hAnsi="Angsana New" w:hint="cs"/>
          <w:szCs w:val="30"/>
          <w:cs/>
        </w:rPr>
        <w:t xml:space="preserve"> เงินลงทุนในตราสารทุน</w:t>
      </w:r>
    </w:p>
    <w:p w:rsidR="00A96630" w:rsidRPr="0056782C" w:rsidRDefault="00A96630" w:rsidP="00A96630">
      <w:pPr>
        <w:pStyle w:val="NoSpacing"/>
        <w:ind w:left="540"/>
        <w:jc w:val="thaiDistribute"/>
        <w:rPr>
          <w:rFonts w:ascii="Angsana New" w:hAnsi="Angsana New"/>
          <w:sz w:val="16"/>
          <w:szCs w:val="16"/>
        </w:rPr>
      </w:pPr>
    </w:p>
    <w:p w:rsidR="00A96630" w:rsidRPr="0056782C" w:rsidRDefault="00A96630" w:rsidP="00A96630">
      <w:pPr>
        <w:pStyle w:val="NoSpacing"/>
        <w:jc w:val="thaiDistribute"/>
        <w:rPr>
          <w:rFonts w:ascii="Angsana New" w:hAnsi="Angsana New"/>
          <w:szCs w:val="30"/>
        </w:rPr>
      </w:pPr>
      <w:r w:rsidRPr="0056782C">
        <w:rPr>
          <w:rFonts w:ascii="Angsana New" w:hAnsi="Angsana New"/>
          <w:szCs w:val="30"/>
          <w:cs/>
        </w:rPr>
        <w:t>หนี้สินที่จัดประเภทรายการและวัดมูลค่าด้วยราคาทุนตัดจำหน่าย</w:t>
      </w:r>
    </w:p>
    <w:p w:rsidR="00426C31" w:rsidRDefault="00426C31" w:rsidP="00B41075">
      <w:pPr>
        <w:pStyle w:val="NoSpacing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>
        <w:rPr>
          <w:rFonts w:ascii="Angsana New" w:hAnsi="Angsana New"/>
          <w:szCs w:val="30"/>
          <w:cs/>
        </w:rPr>
        <w:t>เงินกู้ยืม</w:t>
      </w:r>
      <w:r>
        <w:rPr>
          <w:rFonts w:ascii="Angsana New" w:hAnsi="Angsana New" w:hint="cs"/>
          <w:szCs w:val="30"/>
          <w:cs/>
        </w:rPr>
        <w:t>ระยะสั้นและระยะยาว</w:t>
      </w:r>
    </w:p>
    <w:p w:rsidR="00426C31" w:rsidRPr="00352266" w:rsidRDefault="00426C31" w:rsidP="00B41075">
      <w:pPr>
        <w:pStyle w:val="NoSpacing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 w:rsidRPr="00352266">
        <w:rPr>
          <w:rFonts w:ascii="Angsana New" w:hAnsi="Angsana New" w:hint="cs"/>
          <w:szCs w:val="30"/>
          <w:cs/>
        </w:rPr>
        <w:t>เจ้าหนี้การค้าและเจ้าหนี้หมุนเวียนอื่น  (รวมรายการค้างจ่ายต่างๆ แต่ไม่รวมเงินรับล่วงหน้าจากการขาย)</w:t>
      </w:r>
    </w:p>
    <w:p w:rsidR="00426C31" w:rsidRDefault="00426C31" w:rsidP="00B41075">
      <w:pPr>
        <w:pStyle w:val="NoSpacing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>
        <w:rPr>
          <w:rFonts w:ascii="Angsana New" w:hAnsi="Angsana New"/>
          <w:szCs w:val="30"/>
          <w:cs/>
        </w:rPr>
        <w:t>หนี้สิน</w:t>
      </w:r>
      <w:r>
        <w:rPr>
          <w:rFonts w:ascii="Angsana New" w:hAnsi="Angsana New" w:hint="cs"/>
          <w:szCs w:val="30"/>
          <w:cs/>
        </w:rPr>
        <w:t>ตาม</w:t>
      </w:r>
      <w:r>
        <w:rPr>
          <w:rFonts w:ascii="Angsana New" w:hAnsi="Angsana New"/>
          <w:szCs w:val="30"/>
          <w:cs/>
        </w:rPr>
        <w:t>สัญญาเช่า</w:t>
      </w:r>
    </w:p>
    <w:p w:rsidR="00A96630" w:rsidRPr="00BE5B36" w:rsidRDefault="00A96630" w:rsidP="00A96630">
      <w:pPr>
        <w:pStyle w:val="NoSpacing"/>
        <w:ind w:left="540"/>
        <w:jc w:val="thaiDistribute"/>
        <w:rPr>
          <w:rFonts w:ascii="Angsana New" w:hAnsi="Angsana New"/>
          <w:sz w:val="16"/>
          <w:szCs w:val="16"/>
        </w:rPr>
      </w:pPr>
    </w:p>
    <w:p w:rsidR="00A96630" w:rsidRPr="0056782C" w:rsidRDefault="00A96630" w:rsidP="00A96630">
      <w:pPr>
        <w:pStyle w:val="NoSpacing"/>
        <w:jc w:val="thaiDistribute"/>
        <w:rPr>
          <w:rFonts w:ascii="Angsana New" w:hAnsi="Angsana New"/>
          <w:szCs w:val="30"/>
          <w:cs/>
        </w:rPr>
      </w:pPr>
      <w:r w:rsidRPr="0056782C">
        <w:rPr>
          <w:rFonts w:ascii="Angsana New" w:hAnsi="Angsana New"/>
          <w:szCs w:val="30"/>
          <w:cs/>
        </w:rPr>
        <w:t>หนี้สินที่จัดประเภทรายการและวัดมูลค่ายุติธรรมผ่านกำไรหรือขาดทุน</w:t>
      </w:r>
      <w:r>
        <w:rPr>
          <w:rFonts w:ascii="Angsana New" w:hAnsi="Angsana New"/>
          <w:szCs w:val="30"/>
        </w:rPr>
        <w:t xml:space="preserve"> </w:t>
      </w:r>
      <w:r>
        <w:rPr>
          <w:rFonts w:ascii="Angsana New" w:hAnsi="Angsana New" w:hint="cs"/>
          <w:szCs w:val="30"/>
          <w:cs/>
        </w:rPr>
        <w:t>-</w:t>
      </w:r>
      <w:r>
        <w:rPr>
          <w:rFonts w:ascii="Angsana New" w:hAnsi="Angsana New"/>
          <w:szCs w:val="30"/>
        </w:rPr>
        <w:t xml:space="preserve"> </w:t>
      </w:r>
      <w:r>
        <w:rPr>
          <w:rFonts w:ascii="Angsana New" w:hAnsi="Angsana New" w:hint="cs"/>
          <w:szCs w:val="30"/>
          <w:cs/>
        </w:rPr>
        <w:t>ไม่มี -</w:t>
      </w:r>
    </w:p>
    <w:p w:rsidR="00F60F06" w:rsidRDefault="00F60F06" w:rsidP="00A96630">
      <w:pPr>
        <w:pStyle w:val="NoSpacing"/>
        <w:jc w:val="thaiDistribute"/>
        <w:rPr>
          <w:rFonts w:ascii="Angsana New" w:hAnsi="Angsana New"/>
          <w:i/>
          <w:iCs/>
          <w:szCs w:val="30"/>
        </w:rPr>
      </w:pPr>
    </w:p>
    <w:p w:rsidR="00A96630" w:rsidRDefault="00A96630" w:rsidP="00A96630">
      <w:pPr>
        <w:pStyle w:val="NoSpacing"/>
        <w:jc w:val="thaiDistribute"/>
        <w:rPr>
          <w:rFonts w:ascii="Angsana New" w:hAnsi="Angsana New"/>
          <w:i/>
          <w:iCs/>
          <w:szCs w:val="30"/>
        </w:rPr>
      </w:pPr>
      <w:r w:rsidRPr="0056782C">
        <w:rPr>
          <w:rFonts w:ascii="Angsana New" w:hAnsi="Angsana New" w:hint="cs"/>
          <w:i/>
          <w:iCs/>
          <w:szCs w:val="30"/>
          <w:cs/>
        </w:rPr>
        <w:t>การด้อยค่า</w:t>
      </w:r>
    </w:p>
    <w:p w:rsidR="00A96630" w:rsidRPr="0056782C" w:rsidRDefault="00A96630" w:rsidP="00A96630">
      <w:pPr>
        <w:pStyle w:val="NoSpacing"/>
        <w:jc w:val="thaiDistribute"/>
        <w:rPr>
          <w:rFonts w:ascii="Angsana New" w:hAnsi="Angsana New"/>
          <w:i/>
          <w:iCs/>
          <w:sz w:val="16"/>
          <w:szCs w:val="16"/>
        </w:rPr>
      </w:pPr>
    </w:p>
    <w:p w:rsidR="00A96630" w:rsidRDefault="00A96630" w:rsidP="00A96630">
      <w:pPr>
        <w:pStyle w:val="NoSpacing"/>
        <w:jc w:val="thaiDistribute"/>
        <w:rPr>
          <w:rFonts w:ascii="Angsana New" w:hAnsi="Angsana New"/>
          <w:sz w:val="16"/>
          <w:szCs w:val="16"/>
        </w:rPr>
      </w:pPr>
      <w:r w:rsidRPr="00AD5CFB">
        <w:rPr>
          <w:rFonts w:ascii="Angsana New" w:hAnsi="Angsana New"/>
          <w:szCs w:val="30"/>
          <w:cs/>
        </w:rPr>
        <w:t>สำหรับลูกหนี้การค้าและสินทรัพย์ที่เกิดจากสัญญา กิจการสามารถใช้</w:t>
      </w:r>
      <w:r w:rsidRPr="0019034E">
        <w:rPr>
          <w:rFonts w:ascii="Angsana New" w:hAnsi="Angsana New" w:hint="cs"/>
          <w:szCs w:val="30"/>
          <w:cs/>
        </w:rPr>
        <w:t>วิธีการอย่างง่าย</w:t>
      </w:r>
      <w:r w:rsidRPr="0019034E">
        <w:rPr>
          <w:rFonts w:ascii="Angsana New" w:hAnsi="Angsana New"/>
          <w:szCs w:val="30"/>
        </w:rPr>
        <w:t xml:space="preserve"> (Simplified approach) </w:t>
      </w:r>
      <w:r w:rsidRPr="0019034E">
        <w:rPr>
          <w:rFonts w:ascii="Angsana New" w:hAnsi="Angsana New" w:hint="cs"/>
          <w:szCs w:val="30"/>
          <w:cs/>
        </w:rPr>
        <w:t>โดย</w:t>
      </w:r>
      <w:r w:rsidRPr="0019034E">
        <w:rPr>
          <w:rFonts w:ascii="Angsana New" w:hAnsi="Angsana New"/>
          <w:szCs w:val="30"/>
          <w:cs/>
        </w:rPr>
        <w:t>รับรู้ผลขาดทุนด้านเครดิตที่คาดว่าจะเกิดขึ้น</w:t>
      </w:r>
      <w:r>
        <w:rPr>
          <w:rFonts w:ascii="Angsana New" w:hAnsi="Angsana New" w:hint="cs"/>
          <w:szCs w:val="30"/>
          <w:cs/>
        </w:rPr>
        <w:t xml:space="preserve"> </w:t>
      </w:r>
      <w:r w:rsidRPr="0019034E">
        <w:rPr>
          <w:rFonts w:ascii="Angsana New" w:hAnsi="Angsana New"/>
          <w:szCs w:val="30"/>
        </w:rPr>
        <w:t xml:space="preserve">(Expected credit loss) </w:t>
      </w:r>
      <w:r w:rsidRPr="0019034E">
        <w:rPr>
          <w:rFonts w:ascii="Angsana New" w:hAnsi="Angsana New"/>
          <w:szCs w:val="30"/>
          <w:cs/>
        </w:rPr>
        <w:t>ตลอดอายุ</w:t>
      </w:r>
      <w:r w:rsidRPr="0019034E">
        <w:rPr>
          <w:rFonts w:ascii="Angsana New" w:hAnsi="Angsana New" w:hint="cs"/>
          <w:szCs w:val="30"/>
          <w:cs/>
        </w:rPr>
        <w:t>สำหรับสินทรัพย์ทางการเงินที่ถูกพิจารณา ทั้งนี้ ในการพิจารณาและวัดมูลค่า</w:t>
      </w:r>
      <w:r w:rsidRPr="0019034E">
        <w:rPr>
          <w:rFonts w:ascii="Angsana New" w:hAnsi="Angsana New"/>
          <w:szCs w:val="30"/>
          <w:cs/>
        </w:rPr>
        <w:t>ผลขาดทุนด้านเครดิตที่คาดว่าจะเกิดขึ้น</w:t>
      </w:r>
      <w:r w:rsidRPr="0019034E">
        <w:rPr>
          <w:rFonts w:ascii="Angsana New" w:hAnsi="Angsana New" w:hint="cs"/>
          <w:szCs w:val="30"/>
          <w:cs/>
        </w:rPr>
        <w:t xml:space="preserve"> กิจการต้องนำข้อมูล</w:t>
      </w:r>
      <w:r w:rsidRPr="0019034E">
        <w:rPr>
          <w:rFonts w:ascii="Angsana New" w:hAnsi="Angsana New"/>
          <w:szCs w:val="30"/>
          <w:cs/>
        </w:rPr>
        <w:t>ผลขาดทุนด้านเครดิต</w:t>
      </w:r>
      <w:r w:rsidRPr="0019034E">
        <w:rPr>
          <w:rFonts w:ascii="Angsana New" w:hAnsi="Angsana New" w:hint="cs"/>
          <w:szCs w:val="30"/>
          <w:cs/>
        </w:rPr>
        <w:t>ในอดีต (</w:t>
      </w:r>
      <w:r w:rsidRPr="0019034E">
        <w:rPr>
          <w:rFonts w:ascii="Angsana New" w:hAnsi="Angsana New"/>
          <w:szCs w:val="30"/>
        </w:rPr>
        <w:t>Historical credit loss</w:t>
      </w:r>
      <w:r w:rsidRPr="0019034E">
        <w:rPr>
          <w:rFonts w:ascii="Angsana New" w:hAnsi="Angsana New" w:hint="cs"/>
          <w:szCs w:val="30"/>
          <w:cs/>
        </w:rPr>
        <w:t>) มาประกอบกันกับข้อมูลที่มีการคาดการณ์ไปในอนาคต</w:t>
      </w:r>
      <w:r w:rsidRPr="0019034E">
        <w:rPr>
          <w:rFonts w:ascii="Angsana New" w:hAnsi="Angsana New"/>
          <w:szCs w:val="30"/>
        </w:rPr>
        <w:t xml:space="preserve"> (Forward-looking information)</w:t>
      </w:r>
      <w:r w:rsidRPr="0019034E">
        <w:rPr>
          <w:rFonts w:ascii="Angsana New" w:hAnsi="Angsana New" w:hint="cs"/>
          <w:szCs w:val="30"/>
          <w:cs/>
        </w:rPr>
        <w:t xml:space="preserve"> </w:t>
      </w:r>
      <w:r w:rsidRPr="001907FE">
        <w:rPr>
          <w:rFonts w:ascii="Angsana New" w:hAnsi="Angsana New"/>
          <w:szCs w:val="30"/>
          <w:cs/>
        </w:rPr>
        <w:t>ในส่วนของสินทรัพย์นั้นและปัจจัยสำคัญๆ ของสภาพแวดล้อมเชิงเศรษฐกิจ</w:t>
      </w:r>
    </w:p>
    <w:p w:rsidR="001D02CD" w:rsidRPr="00E8139E" w:rsidRDefault="001D02CD" w:rsidP="00121FBD">
      <w:pPr>
        <w:pStyle w:val="NoSpacing"/>
        <w:jc w:val="thaiDistribute"/>
        <w:rPr>
          <w:rFonts w:ascii="Angsana New" w:hAnsi="Angsana New"/>
          <w:szCs w:val="30"/>
        </w:rPr>
      </w:pPr>
    </w:p>
    <w:p w:rsidR="00F60F06" w:rsidRDefault="00F60F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:rsidR="007F3E7A" w:rsidRPr="002C46BA" w:rsidRDefault="00A142FA" w:rsidP="007F3E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การรับรู้</w:t>
      </w:r>
      <w:r w:rsidR="007F3E7A" w:rsidRPr="002C46BA">
        <w:rPr>
          <w:rFonts w:ascii="Angsana New" w:hAnsi="Angsana New"/>
          <w:b/>
          <w:bCs/>
          <w:sz w:val="30"/>
          <w:szCs w:val="30"/>
          <w:cs/>
        </w:rPr>
        <w:t>รายได้</w:t>
      </w:r>
    </w:p>
    <w:p w:rsidR="007F3E7A" w:rsidRPr="00441C3B" w:rsidRDefault="007F3E7A" w:rsidP="007F3E7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:rsidR="008F77CD" w:rsidRPr="00BD559A" w:rsidRDefault="008F77CD" w:rsidP="008F77CD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E45ADD">
        <w:rPr>
          <w:rFonts w:ascii="Angsana New" w:hAnsi="Angsana New" w:cs="Angsana New"/>
          <w:color w:val="auto"/>
          <w:sz w:val="30"/>
          <w:szCs w:val="30"/>
          <w:cs/>
        </w:rPr>
        <w:t>รายได้</w:t>
      </w:r>
      <w:r w:rsidRPr="00E45ADD">
        <w:rPr>
          <w:rFonts w:ascii="Angsana New" w:hAnsi="Angsana New" w:cs="Angsana New" w:hint="cs"/>
          <w:color w:val="auto"/>
          <w:sz w:val="30"/>
          <w:szCs w:val="30"/>
          <w:cs/>
        </w:rPr>
        <w:t xml:space="preserve">จากการขายรับรู้เป็นรายได้ ณ เวลาใดเวลาหนึ่งสุทธิจากส่วนลดเมื่อส่งมอบ  โอนความเสี่ยงและผลตอบแทนที่เป็นสาระสำคัญของความเป็นเจ้าของและการควบคุมในสินค้าให้กับผู้ซื้อแล้ว </w:t>
      </w:r>
      <w:r w:rsidRPr="00BD559A">
        <w:rPr>
          <w:rFonts w:ascii="Angsana New" w:hAnsi="Angsana New" w:cs="Angsana New"/>
          <w:color w:val="auto"/>
          <w:sz w:val="30"/>
          <w:szCs w:val="30"/>
          <w:cs/>
        </w:rPr>
        <w:t>และจะ</w:t>
      </w:r>
      <w:r w:rsidRPr="00BD559A">
        <w:rPr>
          <w:rFonts w:ascii="Angsana New" w:hAnsi="Angsana New" w:cs="Angsana New" w:hint="cs"/>
          <w:color w:val="auto"/>
          <w:sz w:val="30"/>
          <w:szCs w:val="30"/>
          <w:cs/>
        </w:rPr>
        <w:t>ยัง</w:t>
      </w:r>
      <w:r w:rsidRPr="00BD559A">
        <w:rPr>
          <w:rFonts w:ascii="Angsana New" w:hAnsi="Angsana New" w:cs="Angsana New"/>
          <w:color w:val="auto"/>
          <w:sz w:val="30"/>
          <w:szCs w:val="30"/>
          <w:cs/>
        </w:rPr>
        <w:t>ไม่รับรู้รายได้ถ้าฝ่ายบริหารยังมีการควบคุมหรือบริหารสินค้าที่ขายไปแล้วนั้นหรือมีความไม่แน่นอนที่มีนัยสำคัญในการได้รับประโยชน์</w:t>
      </w:r>
      <w:r w:rsidRPr="00BD559A">
        <w:rPr>
          <w:rFonts w:ascii="Angsana New" w:hAnsi="Angsana New" w:cs="Angsana New" w:hint="cs"/>
          <w:color w:val="auto"/>
          <w:sz w:val="30"/>
          <w:szCs w:val="30"/>
          <w:cs/>
        </w:rPr>
        <w:t>เชิงเศรษฐกิจจากการขายสินค้านั้นหรือ</w:t>
      </w:r>
      <w:r w:rsidRPr="00BD559A">
        <w:rPr>
          <w:rFonts w:ascii="Angsana New" w:hAnsi="Angsana New" w:cs="Angsana New"/>
          <w:color w:val="auto"/>
          <w:sz w:val="30"/>
          <w:szCs w:val="30"/>
          <w:cs/>
        </w:rPr>
        <w:t xml:space="preserve">ไม่อาจวัดมูลค่าของจำนวนรายได้และต้นทุนที่เกิดขึ้นได้อย่างน่าเชื่อถือ </w:t>
      </w:r>
      <w:r w:rsidRPr="00BD559A">
        <w:rPr>
          <w:rFonts w:ascii="Angsana New" w:hAnsi="Angsana New" w:cs="Angsana New" w:hint="cs"/>
          <w:color w:val="auto"/>
          <w:sz w:val="30"/>
          <w:szCs w:val="30"/>
          <w:cs/>
        </w:rPr>
        <w:t>หรือ</w:t>
      </w:r>
      <w:r w:rsidRPr="00BD559A">
        <w:rPr>
          <w:rFonts w:ascii="Angsana New" w:hAnsi="Angsana New" w:cs="Angsana New"/>
          <w:color w:val="auto"/>
          <w:sz w:val="30"/>
          <w:szCs w:val="30"/>
          <w:cs/>
        </w:rPr>
        <w:t xml:space="preserve">มีความเป็นไปได้ค่อนข้างแน่ที่จะต้องรับคืนสินค้า  </w:t>
      </w:r>
    </w:p>
    <w:p w:rsidR="00832FDF" w:rsidRDefault="00832FDF" w:rsidP="008F77CD">
      <w:pPr>
        <w:ind w:right="-25"/>
        <w:jc w:val="thaiDistribute"/>
        <w:rPr>
          <w:sz w:val="16"/>
          <w:szCs w:val="16"/>
        </w:rPr>
      </w:pPr>
    </w:p>
    <w:p w:rsidR="008F77CD" w:rsidRDefault="008F77CD" w:rsidP="008F77CD">
      <w:pPr>
        <w:ind w:right="-25"/>
        <w:jc w:val="thaiDistribute"/>
        <w:rPr>
          <w:sz w:val="30"/>
          <w:szCs w:val="30"/>
        </w:rPr>
      </w:pPr>
      <w:r>
        <w:rPr>
          <w:rFonts w:hint="cs"/>
          <w:sz w:val="30"/>
          <w:szCs w:val="30"/>
          <w:cs/>
        </w:rPr>
        <w:t>รายได้จากการให้บริการรับรู้ ณ เวลาใดเวลาหนึ่งเมื่อได้ให้บริการแก่ลูกค้าแล้วและตามเกณฑ์คงค้าง</w:t>
      </w:r>
    </w:p>
    <w:p w:rsidR="007F3E7A" w:rsidRPr="00DF3AEA" w:rsidRDefault="007F3E7A" w:rsidP="007F3E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both"/>
        <w:rPr>
          <w:rFonts w:ascii="Angsana New" w:hAnsi="Angsana New"/>
          <w:sz w:val="16"/>
          <w:szCs w:val="16"/>
        </w:rPr>
      </w:pPr>
    </w:p>
    <w:p w:rsidR="007F3E7A" w:rsidRPr="007047A4" w:rsidRDefault="007F3E7A" w:rsidP="007F3E7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after="0"/>
        <w:ind w:right="-25"/>
        <w:jc w:val="thaiDistribute"/>
        <w:rPr>
          <w:rFonts w:ascii="Angsana New" w:hAnsi="Angsana New"/>
          <w:sz w:val="30"/>
          <w:szCs w:val="30"/>
        </w:rPr>
      </w:pPr>
      <w:r w:rsidRPr="007047A4">
        <w:rPr>
          <w:rFonts w:hint="cs"/>
          <w:sz w:val="30"/>
          <w:szCs w:val="30"/>
          <w:cs/>
        </w:rPr>
        <w:t>ราย</w:t>
      </w:r>
      <w:r>
        <w:rPr>
          <w:rFonts w:hint="cs"/>
          <w:sz w:val="30"/>
          <w:szCs w:val="30"/>
          <w:cs/>
        </w:rPr>
        <w:t>ได้ค่าเช่าภายใต้</w:t>
      </w:r>
      <w:r w:rsidRPr="007047A4">
        <w:rPr>
          <w:rFonts w:hint="cs"/>
          <w:sz w:val="30"/>
          <w:szCs w:val="30"/>
          <w:cs/>
        </w:rPr>
        <w:t>สัญญาเช่าดำเนินงาน</w:t>
      </w:r>
      <w:r w:rsidR="00075DA8">
        <w:rPr>
          <w:rFonts w:hint="cs"/>
          <w:sz w:val="30"/>
          <w:szCs w:val="30"/>
          <w:cs/>
        </w:rPr>
        <w:t>รับรู้เป็นรายได้</w:t>
      </w:r>
      <w:r w:rsidRPr="007047A4">
        <w:rPr>
          <w:rFonts w:hint="cs"/>
          <w:sz w:val="30"/>
          <w:szCs w:val="30"/>
          <w:cs/>
        </w:rPr>
        <w:t>โดยวิธีเส้นตรงตลอดอายุสัญญาเช่า</w:t>
      </w:r>
    </w:p>
    <w:p w:rsidR="00572A6E" w:rsidRPr="00572A6E" w:rsidRDefault="00572A6E" w:rsidP="00572A6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after="0"/>
        <w:ind w:right="-25"/>
        <w:jc w:val="thaiDistribute"/>
        <w:rPr>
          <w:rFonts w:ascii="Angsana New" w:hAnsi="Angsana New"/>
          <w:sz w:val="16"/>
          <w:szCs w:val="16"/>
        </w:rPr>
      </w:pPr>
    </w:p>
    <w:p w:rsidR="00572A6E" w:rsidRDefault="00572A6E" w:rsidP="00572A6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after="0"/>
        <w:ind w:right="-25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รายได้ดอกเบี้ยรับรู้ตลอดช่วงเวลาหนึ่งตามเกณฑ์สัดส่วนของเวลาโดยคำนึงถึงอัตราผลตอบแทนที่แท้จริงของสินทรัพย์หากมีนัยสำคัญ</w:t>
      </w:r>
    </w:p>
    <w:p w:rsidR="00F60F06" w:rsidRPr="00F60F06" w:rsidRDefault="00F60F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  <w:cs/>
        </w:rPr>
      </w:pPr>
    </w:p>
    <w:p w:rsidR="007F3E7A" w:rsidRPr="00B01950" w:rsidRDefault="007F3E7A" w:rsidP="007F3E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เงินปันผล</w:t>
      </w:r>
      <w:r w:rsidRPr="00B01950">
        <w:rPr>
          <w:rFonts w:ascii="Angsana New" w:hAnsi="Angsana New"/>
          <w:sz w:val="30"/>
          <w:szCs w:val="30"/>
          <w:cs/>
        </w:rPr>
        <w:t>รับ</w:t>
      </w:r>
      <w:r w:rsidR="003D0131">
        <w:rPr>
          <w:rFonts w:ascii="Angsana New" w:hAnsi="Angsana New" w:hint="cs"/>
          <w:sz w:val="30"/>
          <w:szCs w:val="30"/>
          <w:cs/>
        </w:rPr>
        <w:t>รับรู้เป็นรายได้ใ</w:t>
      </w:r>
      <w:r w:rsidRPr="00B01950">
        <w:rPr>
          <w:rFonts w:ascii="Angsana New" w:hAnsi="Angsana New"/>
          <w:sz w:val="30"/>
          <w:szCs w:val="30"/>
          <w:cs/>
        </w:rPr>
        <w:t>นวันที่</w:t>
      </w:r>
      <w:r w:rsidRPr="00B01950">
        <w:rPr>
          <w:rFonts w:ascii="Angsana New" w:hAnsi="Angsana New" w:hint="cs"/>
          <w:sz w:val="30"/>
          <w:szCs w:val="30"/>
          <w:cs/>
        </w:rPr>
        <w:t>กิจการ</w:t>
      </w:r>
      <w:r w:rsidRPr="00B01950">
        <w:rPr>
          <w:rFonts w:ascii="Angsana New" w:hAnsi="Angsana New"/>
          <w:sz w:val="30"/>
          <w:szCs w:val="30"/>
          <w:cs/>
        </w:rPr>
        <w:t>มีสิทธิได้รับเงินปันผล</w:t>
      </w:r>
    </w:p>
    <w:p w:rsidR="008F77CD" w:rsidRPr="008F77CD" w:rsidRDefault="008F77CD" w:rsidP="008F77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both"/>
        <w:rPr>
          <w:rFonts w:ascii="Angsana New" w:hAnsi="Angsana New"/>
          <w:sz w:val="16"/>
          <w:szCs w:val="16"/>
        </w:rPr>
      </w:pPr>
    </w:p>
    <w:p w:rsidR="008F77CD" w:rsidRPr="007047A4" w:rsidRDefault="008F77CD" w:rsidP="008F77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both"/>
        <w:rPr>
          <w:rFonts w:ascii="Angsana New" w:hAnsi="Angsana New"/>
          <w:sz w:val="30"/>
          <w:szCs w:val="30"/>
        </w:rPr>
      </w:pPr>
      <w:r w:rsidRPr="007047A4">
        <w:rPr>
          <w:rFonts w:ascii="Angsana New" w:hAnsi="Angsana New" w:hint="cs"/>
          <w:sz w:val="30"/>
          <w:szCs w:val="30"/>
          <w:cs/>
        </w:rPr>
        <w:t>รายได้อื่น</w:t>
      </w:r>
      <w:r>
        <w:rPr>
          <w:rFonts w:ascii="Angsana New" w:hAnsi="Angsana New" w:hint="cs"/>
          <w:sz w:val="30"/>
          <w:szCs w:val="30"/>
          <w:cs/>
        </w:rPr>
        <w:t xml:space="preserve"> ๆ </w:t>
      </w:r>
      <w:r w:rsidRPr="007047A4">
        <w:rPr>
          <w:rFonts w:ascii="Angsana New" w:hAnsi="Angsana New" w:hint="cs"/>
          <w:sz w:val="30"/>
          <w:szCs w:val="30"/>
          <w:cs/>
        </w:rPr>
        <w:t xml:space="preserve">รับรู้ตามเกณฑ์คงค้าง </w:t>
      </w:r>
    </w:p>
    <w:p w:rsidR="001D02CD" w:rsidRDefault="001D02CD" w:rsidP="007F3E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:rsidR="007F3E7A" w:rsidRDefault="007F3E7A" w:rsidP="007F3E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2C46BA">
        <w:rPr>
          <w:rFonts w:ascii="Angsana New" w:hAnsi="Angsana New"/>
          <w:b/>
          <w:bCs/>
          <w:sz w:val="30"/>
          <w:szCs w:val="30"/>
          <w:cs/>
        </w:rPr>
        <w:t>ค่าใช้จ่าย</w:t>
      </w:r>
    </w:p>
    <w:p w:rsidR="007F3E7A" w:rsidRPr="00DF4BD0" w:rsidRDefault="007F3E7A" w:rsidP="007F3E7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16"/>
          <w:szCs w:val="16"/>
          <w:cs/>
        </w:rPr>
      </w:pPr>
    </w:p>
    <w:p w:rsidR="007F3E7A" w:rsidRPr="00404ABC" w:rsidRDefault="007F3E7A" w:rsidP="007F3E7A">
      <w:pPr>
        <w:ind w:right="-25"/>
        <w:rPr>
          <w:i/>
          <w:iCs/>
          <w:sz w:val="30"/>
          <w:szCs w:val="30"/>
        </w:rPr>
      </w:pPr>
      <w:r w:rsidRPr="00404ABC">
        <w:rPr>
          <w:rFonts w:hint="cs"/>
          <w:i/>
          <w:iCs/>
          <w:sz w:val="30"/>
          <w:szCs w:val="30"/>
          <w:cs/>
        </w:rPr>
        <w:t>ต้นทุนทางการเงิน</w:t>
      </w:r>
    </w:p>
    <w:p w:rsidR="007F3E7A" w:rsidRPr="00E11F30" w:rsidRDefault="007F3E7A" w:rsidP="007F3E7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after="0"/>
        <w:ind w:right="-25"/>
        <w:jc w:val="thaiDistribute"/>
        <w:rPr>
          <w:rFonts w:ascii="Angsana New" w:hAnsi="Angsana New"/>
          <w:sz w:val="16"/>
          <w:szCs w:val="16"/>
        </w:rPr>
      </w:pPr>
    </w:p>
    <w:p w:rsidR="007F3E7A" w:rsidRPr="007047A4" w:rsidRDefault="007F3E7A" w:rsidP="007F3E7A">
      <w:pPr>
        <w:ind w:right="-25"/>
        <w:jc w:val="thaiDistribute"/>
        <w:rPr>
          <w:sz w:val="30"/>
          <w:szCs w:val="30"/>
        </w:rPr>
      </w:pPr>
      <w:r w:rsidRPr="007047A4">
        <w:rPr>
          <w:rFonts w:hint="cs"/>
          <w:sz w:val="30"/>
          <w:szCs w:val="30"/>
          <w:cs/>
        </w:rPr>
        <w:t>ดอกเบี้ยจ่ายและค่าใช้จ่ายในทำนองเดียวกันบันทึก</w:t>
      </w:r>
      <w:r>
        <w:rPr>
          <w:rFonts w:hint="cs"/>
          <w:sz w:val="30"/>
          <w:szCs w:val="30"/>
          <w:cs/>
        </w:rPr>
        <w:t>ในงบกำไรขาดทุนเบ็ดเสร็จ</w:t>
      </w:r>
      <w:r w:rsidRPr="007047A4">
        <w:rPr>
          <w:rFonts w:hint="cs"/>
          <w:sz w:val="30"/>
          <w:szCs w:val="30"/>
          <w:cs/>
        </w:rPr>
        <w:t>ในรอบบัญชีที่ค่าใช้จ่ายดังกล่าวเกิดขึ้น ยกเว้นในกรณีที่มีการบันทึก</w:t>
      </w:r>
      <w:r>
        <w:rPr>
          <w:rFonts w:hint="cs"/>
          <w:sz w:val="30"/>
          <w:szCs w:val="30"/>
          <w:cs/>
        </w:rPr>
        <w:t>เป็นต้นทุนส่วนหนึ่งของสินทรัพย์</w:t>
      </w:r>
      <w:r w:rsidRPr="007047A4">
        <w:rPr>
          <w:rFonts w:hint="cs"/>
          <w:sz w:val="30"/>
          <w:szCs w:val="30"/>
          <w:cs/>
        </w:rPr>
        <w:t>อันเป็นผลมาจากการใช้เวลายาวนา</w:t>
      </w:r>
      <w:r>
        <w:rPr>
          <w:rFonts w:hint="cs"/>
          <w:sz w:val="30"/>
          <w:szCs w:val="30"/>
          <w:cs/>
        </w:rPr>
        <w:t xml:space="preserve">นในการจัดหา </w:t>
      </w:r>
      <w:r w:rsidRPr="00121FBD">
        <w:rPr>
          <w:rFonts w:hint="cs"/>
          <w:sz w:val="30"/>
          <w:szCs w:val="30"/>
          <w:cs/>
        </w:rPr>
        <w:t>ก่อสร้าง หรือการติดตั้งสินทรัพย์ดังกล่าวก่อนที่จะพร้อมใช้งานเพื่อนำมาใช้เองหรือเพื่อขาย ดอกเบี้ยซึ่งเป็นส่วนหนึ่งของค่างวดตาม</w:t>
      </w:r>
      <w:r w:rsidR="00121FBD" w:rsidRPr="001D02CD">
        <w:rPr>
          <w:rFonts w:hint="cs"/>
          <w:sz w:val="30"/>
          <w:szCs w:val="30"/>
          <w:cs/>
        </w:rPr>
        <w:t>สัญญา</w:t>
      </w:r>
      <w:r w:rsidR="001D02CD" w:rsidRPr="001D02CD">
        <w:rPr>
          <w:rFonts w:hint="cs"/>
          <w:sz w:val="30"/>
          <w:szCs w:val="30"/>
          <w:cs/>
        </w:rPr>
        <w:t>เช่</w:t>
      </w:r>
      <w:r w:rsidR="001D02CD">
        <w:rPr>
          <w:rFonts w:hint="cs"/>
          <w:sz w:val="30"/>
          <w:szCs w:val="30"/>
          <w:cs/>
        </w:rPr>
        <w:t>า</w:t>
      </w:r>
      <w:r w:rsidR="001D02CD">
        <w:rPr>
          <w:sz w:val="30"/>
          <w:szCs w:val="30"/>
        </w:rPr>
        <w:t xml:space="preserve"> </w:t>
      </w:r>
      <w:r w:rsidRPr="00121FBD">
        <w:rPr>
          <w:rFonts w:hint="cs"/>
          <w:sz w:val="30"/>
          <w:szCs w:val="30"/>
          <w:cs/>
        </w:rPr>
        <w:t>บันทึกในงบกำไรขาดทุนเบ็ดเสร็จโดยใช้วิธีอัตราดอกเบี้ยที่แท้จริง</w:t>
      </w:r>
    </w:p>
    <w:p w:rsidR="007F3E7A" w:rsidRPr="00404ABC" w:rsidRDefault="007F3E7A" w:rsidP="007F3E7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after="0"/>
        <w:ind w:right="-25"/>
        <w:jc w:val="thaiDistribute"/>
        <w:rPr>
          <w:rFonts w:ascii="Angsana New" w:hAnsi="Angsana New"/>
          <w:b/>
          <w:bCs/>
          <w:sz w:val="16"/>
          <w:szCs w:val="16"/>
        </w:rPr>
      </w:pPr>
    </w:p>
    <w:p w:rsidR="007F3E7A" w:rsidRDefault="007F3E7A" w:rsidP="007F3E7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after="0"/>
        <w:ind w:right="-25"/>
        <w:jc w:val="thaiDistribute"/>
        <w:rPr>
          <w:rFonts w:ascii="Angsana New" w:hAnsi="Angsana New"/>
          <w:sz w:val="30"/>
          <w:szCs w:val="30"/>
        </w:rPr>
      </w:pPr>
      <w:r w:rsidRPr="00404ABC">
        <w:rPr>
          <w:rFonts w:ascii="Angsana New" w:hAnsi="Angsana New" w:hint="cs"/>
          <w:sz w:val="30"/>
          <w:szCs w:val="30"/>
          <w:cs/>
        </w:rPr>
        <w:t>ค่าใช้จ่ายอื่น ๆ รับรู้ตามเกณฑ์คงค้าง</w:t>
      </w:r>
    </w:p>
    <w:p w:rsidR="00A04FA1" w:rsidRPr="00404ABC" w:rsidRDefault="00A04FA1" w:rsidP="007F3E7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after="0"/>
        <w:ind w:right="-25"/>
        <w:jc w:val="thaiDistribute"/>
        <w:rPr>
          <w:rFonts w:ascii="Angsana New" w:hAnsi="Angsana New"/>
          <w:sz w:val="30"/>
          <w:szCs w:val="30"/>
        </w:rPr>
      </w:pPr>
    </w:p>
    <w:p w:rsidR="00F60F06" w:rsidRDefault="00F60F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:rsidR="007F3E7A" w:rsidRPr="007047A4" w:rsidRDefault="007F3E7A" w:rsidP="007F3E7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7047A4">
        <w:rPr>
          <w:rFonts w:ascii="Angsana New" w:hAnsi="Angsana New"/>
          <w:b/>
          <w:bCs/>
          <w:sz w:val="30"/>
          <w:szCs w:val="30"/>
          <w:cs/>
        </w:rPr>
        <w:lastRenderedPageBreak/>
        <w:t>การใช้ประมาณการ</w:t>
      </w:r>
    </w:p>
    <w:p w:rsidR="007F3E7A" w:rsidRPr="00E11F30" w:rsidRDefault="007F3E7A" w:rsidP="007F3E7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after="0"/>
        <w:ind w:right="-25"/>
        <w:jc w:val="thaiDistribute"/>
        <w:rPr>
          <w:rFonts w:ascii="Angsana New" w:hAnsi="Angsana New"/>
          <w:sz w:val="16"/>
          <w:szCs w:val="16"/>
        </w:rPr>
      </w:pPr>
    </w:p>
    <w:p w:rsidR="007F3E7A" w:rsidRPr="007047A4" w:rsidRDefault="007F3E7A" w:rsidP="007F3E7A">
      <w:pPr>
        <w:ind w:right="-25"/>
        <w:jc w:val="thaiDistribute"/>
        <w:rPr>
          <w:rFonts w:ascii="Angsana New" w:hAnsi="Angsana New"/>
          <w:sz w:val="30"/>
          <w:szCs w:val="30"/>
        </w:rPr>
      </w:pPr>
      <w:r w:rsidRPr="007047A4">
        <w:rPr>
          <w:rFonts w:ascii="Angsana New" w:hAnsi="Angsana New"/>
          <w:sz w:val="30"/>
          <w:szCs w:val="30"/>
          <w:cs/>
        </w:rPr>
        <w:t>ในการจัดทำงบการเงินตาม</w:t>
      </w:r>
      <w:r>
        <w:rPr>
          <w:rFonts w:ascii="Angsana New" w:hAnsi="Angsana New"/>
          <w:sz w:val="30"/>
          <w:szCs w:val="30"/>
          <w:cs/>
        </w:rPr>
        <w:t>มาตรฐานการรายงานทางการเงิน</w:t>
      </w:r>
      <w:r w:rsidRPr="007047A4">
        <w:rPr>
          <w:rFonts w:ascii="Angsana New" w:hAnsi="Angsana New"/>
          <w:sz w:val="30"/>
          <w:szCs w:val="30"/>
          <w:cs/>
        </w:rPr>
        <w:t xml:space="preserve"> ฝ่ายบริหารมีความจำเป็นต้องใช้ประมาณการและข้อสมมติฐานที่กระทบต่อรายได้ รายจ่าย สินทรัพย์และหนี้สิน เพื่อประโยชน์ในการกำหนดมูลค่าของสินทรัพย์ หนี้สิน ตลอดจนหนี้สินที่อาจเกิดขึ้น ด้วยเหตุดังกล่</w:t>
      </w:r>
      <w:r>
        <w:rPr>
          <w:rFonts w:ascii="Angsana New" w:hAnsi="Angsana New"/>
          <w:sz w:val="30"/>
          <w:szCs w:val="30"/>
          <w:cs/>
        </w:rPr>
        <w:t>าว ผลของรายการเมื่อเกิดขึ้นจริง</w:t>
      </w:r>
      <w:r w:rsidRPr="007047A4">
        <w:rPr>
          <w:rFonts w:ascii="Angsana New" w:hAnsi="Angsana New"/>
          <w:sz w:val="30"/>
          <w:szCs w:val="30"/>
          <w:cs/>
        </w:rPr>
        <w:t>จึงอาจแตกต่างไปจากที่ได้ประมาณการไว้</w:t>
      </w:r>
    </w:p>
    <w:p w:rsidR="007F3E7A" w:rsidRPr="00114100" w:rsidRDefault="007F3E7A" w:rsidP="007F3E7A">
      <w:pPr>
        <w:ind w:right="-25"/>
        <w:jc w:val="thaiDistribute"/>
        <w:rPr>
          <w:rFonts w:ascii="Angsana New" w:hAnsi="Angsana New"/>
          <w:sz w:val="16"/>
          <w:szCs w:val="16"/>
        </w:rPr>
      </w:pPr>
    </w:p>
    <w:p w:rsidR="007F3E7A" w:rsidRDefault="007F3E7A" w:rsidP="007F3E7A">
      <w:pPr>
        <w:ind w:right="-25"/>
        <w:jc w:val="thaiDistribute"/>
        <w:rPr>
          <w:rFonts w:ascii="Angsana New" w:hAnsi="Angsana New"/>
          <w:b/>
          <w:bCs/>
          <w:sz w:val="30"/>
          <w:szCs w:val="30"/>
        </w:rPr>
      </w:pPr>
      <w:r w:rsidRPr="007047A4">
        <w:rPr>
          <w:rFonts w:ascii="Angsana New" w:hAnsi="Angsana New"/>
          <w:sz w:val="30"/>
          <w:szCs w:val="30"/>
          <w:cs/>
        </w:rPr>
        <w:t>ประมาณการและข้อสมมติฐานที่ใช้ในการจัดทำงบการเงินจะได้รับการทบทวนอย่างสม่ำเสมอ การปรับประมาณการทางบัญชีจะบันทึกในงวดบัญชีที่การประมาณการดังกล่าวได้รับการทบทวนหากการปรับประมาณการกระทบเฉพาะงวดบัญชีนั้น</w:t>
      </w:r>
      <w:r w:rsidRPr="007047A4">
        <w:rPr>
          <w:rFonts w:ascii="Angsana New" w:hAnsi="Angsana New" w:hint="cs"/>
          <w:sz w:val="30"/>
          <w:szCs w:val="30"/>
          <w:cs/>
        </w:rPr>
        <w:t xml:space="preserve"> ๆ</w:t>
      </w:r>
      <w:r w:rsidRPr="007047A4">
        <w:rPr>
          <w:rFonts w:ascii="Angsana New" w:hAnsi="Angsana New"/>
          <w:sz w:val="30"/>
          <w:szCs w:val="30"/>
          <w:cs/>
        </w:rPr>
        <w:t xml:space="preserve"> หรือบันทึกในงวดบัญชีที่ปรับและงวดบัญชีในอนาคตหากการปรับประมาณการกระทบทั้งงวดบัญชีในปัจจุบันและอนาคต</w:t>
      </w:r>
    </w:p>
    <w:p w:rsidR="00832FDF" w:rsidRPr="007F3E7A" w:rsidRDefault="00832FDF" w:rsidP="007F3E7A">
      <w:pPr>
        <w:ind w:right="-25"/>
        <w:jc w:val="thaiDistribute"/>
        <w:rPr>
          <w:rFonts w:ascii="Angsana New" w:hAnsi="Angsana New"/>
          <w:b/>
          <w:bCs/>
          <w:sz w:val="16"/>
          <w:szCs w:val="16"/>
        </w:rPr>
      </w:pPr>
    </w:p>
    <w:p w:rsidR="007F3E7A" w:rsidRDefault="007F3E7A" w:rsidP="007F3E7A">
      <w:pPr>
        <w:ind w:right="-25"/>
        <w:jc w:val="thaiDistribute"/>
        <w:rPr>
          <w:rFonts w:ascii="Angsana New" w:hAnsi="Angsana New"/>
          <w:sz w:val="30"/>
          <w:szCs w:val="30"/>
        </w:rPr>
      </w:pPr>
      <w:r w:rsidRPr="007F3E7A">
        <w:rPr>
          <w:rFonts w:ascii="Angsana New" w:hAnsi="Angsana New" w:hint="cs"/>
          <w:sz w:val="30"/>
          <w:szCs w:val="30"/>
          <w:cs/>
        </w:rPr>
        <w:t>ทั้งนี้ ประมาณการและข้อสมมติฐานที่สำคัญที่ใช้ในการจัดทำงบการเงินนี้ซึ่งอาจมีความไม่แน่นอนที่สำคัญมาเกี่ยวข้องได้แก่</w:t>
      </w:r>
    </w:p>
    <w:p w:rsidR="00F60F06" w:rsidRPr="002927CF" w:rsidRDefault="00F60F06" w:rsidP="007F3E7A">
      <w:pPr>
        <w:ind w:right="-25"/>
        <w:jc w:val="thaiDistribute"/>
        <w:rPr>
          <w:rFonts w:ascii="Angsana New" w:hAnsi="Angsana New"/>
          <w:sz w:val="16"/>
          <w:szCs w:val="16"/>
        </w:rPr>
      </w:pPr>
    </w:p>
    <w:p w:rsidR="00E74AFE" w:rsidRDefault="00E74AFE" w:rsidP="00B41075">
      <w:pPr>
        <w:pStyle w:val="Heading6"/>
        <w:keepNext w:val="0"/>
        <w:numPr>
          <w:ilvl w:val="0"/>
          <w:numId w:val="20"/>
        </w:numPr>
        <w:tabs>
          <w:tab w:val="left" w:pos="567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hanging="720"/>
        <w:jc w:val="thaiDistribute"/>
        <w:rPr>
          <w:rFonts w:ascii="Angsana New" w:hAnsi="Angsana New"/>
          <w:b w:val="0"/>
          <w:bCs w:val="0"/>
          <w:color w:val="000000"/>
        </w:rPr>
      </w:pPr>
      <w:r w:rsidRPr="00E55BF4">
        <w:rPr>
          <w:rFonts w:ascii="Angsana New" w:hAnsi="Angsana New" w:hint="cs"/>
          <w:b w:val="0"/>
          <w:bCs w:val="0"/>
          <w:color w:val="000000"/>
          <w:cs/>
        </w:rPr>
        <w:t xml:space="preserve">ค่าเผื่อการด้อยค่าของผลขาดทุนด้านเครดิตที่คาดว่าจะเกิดขึ้น </w:t>
      </w:r>
    </w:p>
    <w:p w:rsidR="007F3E7A" w:rsidRPr="00263947" w:rsidRDefault="007F3E7A" w:rsidP="00B41075">
      <w:pPr>
        <w:pStyle w:val="Heading6"/>
        <w:numPr>
          <w:ilvl w:val="0"/>
          <w:numId w:val="18"/>
        </w:numPr>
        <w:ind w:left="567" w:hanging="567"/>
        <w:jc w:val="thaiDistribute"/>
        <w:rPr>
          <w:rFonts w:ascii="Angsana New" w:hAnsi="Angsana New"/>
          <w:b w:val="0"/>
          <w:bCs w:val="0"/>
        </w:rPr>
      </w:pPr>
      <w:r w:rsidRPr="00263947">
        <w:rPr>
          <w:rFonts w:ascii="Angsana New" w:hAnsi="Angsana New" w:hint="cs"/>
          <w:b w:val="0"/>
          <w:bCs w:val="0"/>
          <w:cs/>
        </w:rPr>
        <w:t>ค่าเผื่อการลดมูลค่าของสินค้า</w:t>
      </w:r>
      <w:r w:rsidRPr="007A5661">
        <w:rPr>
          <w:rFonts w:ascii="Angsana New" w:hAnsi="Angsana New" w:hint="cs"/>
          <w:b w:val="0"/>
          <w:bCs w:val="0"/>
          <w:cs/>
        </w:rPr>
        <w:t>และการพิจารณาเกี่ยวกับการด้อยค่าของสินทรัพย์</w:t>
      </w:r>
    </w:p>
    <w:p w:rsidR="007F3E7A" w:rsidRDefault="007F3E7A" w:rsidP="00B41075">
      <w:pPr>
        <w:pStyle w:val="Heading6"/>
        <w:numPr>
          <w:ilvl w:val="0"/>
          <w:numId w:val="18"/>
        </w:numPr>
        <w:ind w:left="567" w:hanging="567"/>
        <w:jc w:val="thaiDistribute"/>
        <w:rPr>
          <w:rFonts w:ascii="Angsana New" w:hAnsi="Angsana New"/>
          <w:b w:val="0"/>
          <w:bCs w:val="0"/>
        </w:rPr>
      </w:pPr>
      <w:r w:rsidRPr="00263947">
        <w:rPr>
          <w:rFonts w:ascii="Angsana New" w:hAnsi="Angsana New" w:hint="cs"/>
          <w:b w:val="0"/>
          <w:bCs w:val="0"/>
          <w:cs/>
        </w:rPr>
        <w:t xml:space="preserve">อายุการให้ประโยชน์และมูลค่าคงเหลือของอาคารและอุปกรณ์ </w:t>
      </w:r>
      <w:r w:rsidR="00121FBD">
        <w:rPr>
          <w:rFonts w:ascii="Angsana New" w:hAnsi="Angsana New" w:hint="cs"/>
          <w:b w:val="0"/>
          <w:bCs w:val="0"/>
          <w:cs/>
        </w:rPr>
        <w:t xml:space="preserve"> และสินทรัพย์สิทธิการใช้</w:t>
      </w:r>
    </w:p>
    <w:p w:rsidR="00121FBD" w:rsidRPr="00E55BF4" w:rsidRDefault="00121FBD" w:rsidP="00B41075">
      <w:pPr>
        <w:pStyle w:val="Heading6"/>
        <w:numPr>
          <w:ilvl w:val="0"/>
          <w:numId w:val="18"/>
        </w:numPr>
        <w:ind w:left="567" w:hanging="567"/>
        <w:jc w:val="thaiDistribute"/>
        <w:rPr>
          <w:rFonts w:ascii="Angsana New" w:hAnsi="Angsana New"/>
          <w:b w:val="0"/>
          <w:bCs w:val="0"/>
        </w:rPr>
      </w:pPr>
      <w:r w:rsidRPr="00E55BF4">
        <w:rPr>
          <w:rFonts w:ascii="Angsana New" w:hAnsi="Angsana New" w:hint="cs"/>
          <w:b w:val="0"/>
          <w:bCs w:val="0"/>
          <w:cs/>
        </w:rPr>
        <w:t>ข้อพิจารณาการใช้สิทธิต่ออายุสัญญาเช่าและอัตราคิดลดของหนี้สินตามสัญญาเช่า</w:t>
      </w:r>
    </w:p>
    <w:p w:rsidR="007F3E7A" w:rsidRPr="00263947" w:rsidRDefault="007F3E7A" w:rsidP="00B41075">
      <w:pPr>
        <w:pStyle w:val="Heading6"/>
        <w:numPr>
          <w:ilvl w:val="0"/>
          <w:numId w:val="18"/>
        </w:numPr>
        <w:ind w:left="567" w:hanging="567"/>
        <w:jc w:val="thaiDistribute"/>
        <w:rPr>
          <w:rFonts w:ascii="Angsana New" w:hAnsi="Angsana New"/>
          <w:b w:val="0"/>
          <w:bCs w:val="0"/>
        </w:rPr>
      </w:pPr>
      <w:r w:rsidRPr="00263947">
        <w:rPr>
          <w:rFonts w:ascii="Angsana New" w:hAnsi="Angsana New"/>
          <w:b w:val="0"/>
          <w:bCs w:val="0"/>
          <w:cs/>
        </w:rPr>
        <w:t>สมมติฐานที่ใช้ในการคำนวณ</w:t>
      </w:r>
      <w:r w:rsidRPr="00263947">
        <w:rPr>
          <w:rFonts w:ascii="Angsana New" w:hAnsi="Angsana New" w:hint="cs"/>
          <w:b w:val="0"/>
          <w:bCs w:val="0"/>
          <w:cs/>
        </w:rPr>
        <w:t>ภาระผูกพัน</w:t>
      </w:r>
      <w:r w:rsidRPr="00263947">
        <w:rPr>
          <w:rFonts w:ascii="Angsana New" w:hAnsi="Angsana New"/>
          <w:b w:val="0"/>
          <w:bCs w:val="0"/>
          <w:cs/>
        </w:rPr>
        <w:t>หนี้สินผลประโยชน์ของพนักงานหลังออกจากงาน</w:t>
      </w:r>
    </w:p>
    <w:p w:rsidR="007F3E7A" w:rsidRPr="00263947" w:rsidRDefault="007F3E7A" w:rsidP="00B41075">
      <w:pPr>
        <w:pStyle w:val="Heading6"/>
        <w:numPr>
          <w:ilvl w:val="0"/>
          <w:numId w:val="18"/>
        </w:numPr>
        <w:ind w:left="567" w:hanging="567"/>
        <w:jc w:val="thaiDistribute"/>
        <w:rPr>
          <w:rFonts w:ascii="Angsana New" w:hAnsi="Angsana New"/>
          <w:b w:val="0"/>
          <w:bCs w:val="0"/>
        </w:rPr>
      </w:pPr>
      <w:r w:rsidRPr="00263947">
        <w:rPr>
          <w:rFonts w:ascii="Angsana New" w:hAnsi="Angsana New" w:hint="cs"/>
          <w:b w:val="0"/>
          <w:bCs w:val="0"/>
          <w:cs/>
        </w:rPr>
        <w:t>งวดบัญชีที่คาดว่าจะได้รับประโยชน์จากสินทรัพย์ภาษีเงินได้รอการตัดบัญชีและประโยชน์ที่จะได้รับจาก</w:t>
      </w:r>
      <w:r w:rsidR="00EE1D19">
        <w:rPr>
          <w:rFonts w:ascii="Angsana New" w:hAnsi="Angsana New" w:hint="cs"/>
          <w:b w:val="0"/>
          <w:bCs w:val="0"/>
          <w:cs/>
        </w:rPr>
        <w:t>ผล</w:t>
      </w:r>
      <w:r w:rsidRPr="00263947">
        <w:rPr>
          <w:rFonts w:ascii="Angsana New" w:hAnsi="Angsana New" w:hint="cs"/>
          <w:b w:val="0"/>
          <w:bCs w:val="0"/>
          <w:cs/>
        </w:rPr>
        <w:t>ขาดทุน</w:t>
      </w:r>
      <w:r w:rsidR="00EE1D19">
        <w:rPr>
          <w:rFonts w:ascii="Angsana New" w:hAnsi="Angsana New" w:hint="cs"/>
          <w:b w:val="0"/>
          <w:bCs w:val="0"/>
          <w:cs/>
        </w:rPr>
        <w:t>สุทธิ</w:t>
      </w:r>
      <w:r w:rsidRPr="00263947">
        <w:rPr>
          <w:rFonts w:ascii="Angsana New" w:hAnsi="Angsana New" w:hint="cs"/>
          <w:b w:val="0"/>
          <w:bCs w:val="0"/>
          <w:cs/>
        </w:rPr>
        <w:t>ทางภาษี</w:t>
      </w:r>
      <w:r w:rsidR="00EE1D19">
        <w:rPr>
          <w:rFonts w:ascii="Angsana New" w:hAnsi="Angsana New" w:hint="cs"/>
          <w:b w:val="0"/>
          <w:bCs w:val="0"/>
          <w:cs/>
        </w:rPr>
        <w:t>ยกมา</w:t>
      </w:r>
    </w:p>
    <w:p w:rsidR="007F3E7A" w:rsidRPr="00263947" w:rsidRDefault="007F3E7A" w:rsidP="00B41075">
      <w:pPr>
        <w:pStyle w:val="Heading6"/>
        <w:numPr>
          <w:ilvl w:val="0"/>
          <w:numId w:val="18"/>
        </w:numPr>
        <w:ind w:left="567" w:hanging="567"/>
        <w:jc w:val="thaiDistribute"/>
        <w:rPr>
          <w:rFonts w:ascii="Angsana New" w:hAnsi="Angsana New"/>
          <w:b w:val="0"/>
          <w:bCs w:val="0"/>
        </w:rPr>
      </w:pPr>
      <w:r w:rsidRPr="00263947">
        <w:rPr>
          <w:rFonts w:ascii="Angsana New" w:hAnsi="Angsana New" w:hint="cs"/>
          <w:b w:val="0"/>
          <w:bCs w:val="0"/>
          <w:cs/>
        </w:rPr>
        <w:t>มูลค่ายุติธรรมและการวัดมูลค่ายุติธรรมของสินทรัพย์ทางการเงิน หนี้สินทางการเงินและเครื่องมือทางการเงิน</w:t>
      </w:r>
    </w:p>
    <w:p w:rsidR="001D02CD" w:rsidRDefault="001D02CD" w:rsidP="007F3E7A">
      <w:pPr>
        <w:ind w:right="-25"/>
        <w:jc w:val="both"/>
        <w:rPr>
          <w:rFonts w:ascii="Angsana New" w:hAnsi="Angsana New"/>
          <w:b/>
          <w:bCs/>
          <w:sz w:val="30"/>
          <w:szCs w:val="30"/>
        </w:rPr>
      </w:pPr>
    </w:p>
    <w:p w:rsidR="007F3E7A" w:rsidRPr="007047A4" w:rsidRDefault="007F3E7A" w:rsidP="007F3E7A">
      <w:pPr>
        <w:ind w:right="-25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7047A4">
        <w:rPr>
          <w:rFonts w:ascii="Angsana New" w:hAnsi="Angsana New"/>
          <w:b/>
          <w:bCs/>
          <w:sz w:val="30"/>
          <w:szCs w:val="30"/>
          <w:cs/>
        </w:rPr>
        <w:t>รายการบัญชีที่เป็นเงินตราต่างประเทศ</w:t>
      </w:r>
    </w:p>
    <w:p w:rsidR="007F3E7A" w:rsidRPr="00E11F30" w:rsidRDefault="007F3E7A" w:rsidP="007F3E7A">
      <w:pPr>
        <w:ind w:right="-25"/>
        <w:jc w:val="both"/>
        <w:rPr>
          <w:rFonts w:ascii="Angsana New" w:hAnsi="Angsana New"/>
          <w:sz w:val="16"/>
          <w:szCs w:val="16"/>
          <w:cs/>
        </w:rPr>
      </w:pPr>
    </w:p>
    <w:p w:rsidR="007F3E7A" w:rsidRPr="007047A4" w:rsidRDefault="007F3E7A" w:rsidP="007F3E7A">
      <w:pPr>
        <w:ind w:right="-25"/>
        <w:jc w:val="both"/>
        <w:rPr>
          <w:rFonts w:ascii="Angsana New" w:hAnsi="Angsana New"/>
          <w:sz w:val="30"/>
          <w:szCs w:val="30"/>
          <w:cs/>
        </w:rPr>
      </w:pPr>
      <w:r w:rsidRPr="007047A4">
        <w:rPr>
          <w:rFonts w:ascii="Angsana New" w:hAnsi="Angsana New"/>
          <w:sz w:val="30"/>
          <w:szCs w:val="30"/>
          <w:cs/>
        </w:rPr>
        <w:t>รายการบัญชีที่เป็นเงินตราต่างประเทศแปลงค่าเป็นเงินบาทโดยใช้อัตราแลกเปลี่ยน ณ วันที่เกิดรายการ</w:t>
      </w:r>
    </w:p>
    <w:p w:rsidR="007F3E7A" w:rsidRPr="009A595A" w:rsidRDefault="007F3E7A" w:rsidP="007F3E7A">
      <w:pPr>
        <w:ind w:right="-25"/>
        <w:jc w:val="both"/>
        <w:rPr>
          <w:rFonts w:ascii="Angsana New" w:hAnsi="Angsana New"/>
          <w:sz w:val="16"/>
          <w:szCs w:val="16"/>
        </w:rPr>
      </w:pPr>
    </w:p>
    <w:p w:rsidR="007F3E7A" w:rsidRPr="007047A4" w:rsidRDefault="007F3E7A" w:rsidP="007F3E7A">
      <w:pPr>
        <w:ind w:right="-25"/>
        <w:jc w:val="thaiDistribute"/>
        <w:rPr>
          <w:rFonts w:ascii="Angsana New" w:hAnsi="Angsana New"/>
          <w:sz w:val="30"/>
          <w:szCs w:val="30"/>
        </w:rPr>
      </w:pPr>
      <w:r w:rsidRPr="007047A4">
        <w:rPr>
          <w:rFonts w:ascii="Angsana New" w:hAnsi="Angsana New"/>
          <w:sz w:val="30"/>
          <w:szCs w:val="30"/>
          <w:cs/>
        </w:rPr>
        <w:t>สินทรัพย์และหนี้สินที่เป็นตัวเงินและเป็นเงินตราต่างประเทศ ณ วันที่ใน</w:t>
      </w:r>
      <w:r>
        <w:rPr>
          <w:rFonts w:ascii="Angsana New" w:hAnsi="Angsana New"/>
          <w:sz w:val="30"/>
          <w:szCs w:val="30"/>
          <w:cs/>
        </w:rPr>
        <w:t>งบแสดงฐานะการเงิน</w:t>
      </w:r>
      <w:r w:rsidRPr="007047A4">
        <w:rPr>
          <w:rFonts w:ascii="Angsana New" w:hAnsi="Angsana New"/>
          <w:sz w:val="30"/>
          <w:szCs w:val="30"/>
          <w:cs/>
        </w:rPr>
        <w:t xml:space="preserve"> แปลงค่าเป็นเงินบาทโดยใช้อัตราแลกเปลี่ยน ณ วันนั้น  กำไรหรือขาดทุนจากการแปลงค่าจะบันทึก</w:t>
      </w:r>
      <w:r>
        <w:rPr>
          <w:rFonts w:ascii="Angsana New" w:hAnsi="Angsana New"/>
          <w:sz w:val="30"/>
          <w:szCs w:val="30"/>
          <w:cs/>
        </w:rPr>
        <w:t>ในงบกำไรขาดทุน</w:t>
      </w:r>
      <w:r>
        <w:rPr>
          <w:rFonts w:ascii="Angsana New" w:hAnsi="Angsana New" w:hint="cs"/>
          <w:sz w:val="30"/>
          <w:szCs w:val="30"/>
          <w:cs/>
        </w:rPr>
        <w:t>เบ็ดเสร็จ</w:t>
      </w:r>
    </w:p>
    <w:p w:rsidR="007F3E7A" w:rsidRPr="006B112A" w:rsidRDefault="007F3E7A" w:rsidP="007F3E7A">
      <w:pPr>
        <w:ind w:right="-25"/>
        <w:jc w:val="thaiDistribute"/>
        <w:rPr>
          <w:rFonts w:ascii="Angsana New" w:hAnsi="Angsana New"/>
          <w:sz w:val="16"/>
          <w:szCs w:val="16"/>
        </w:rPr>
      </w:pPr>
    </w:p>
    <w:p w:rsidR="007F3E7A" w:rsidRPr="007047A4" w:rsidRDefault="007F3E7A" w:rsidP="007F3E7A">
      <w:pPr>
        <w:ind w:right="-25"/>
        <w:jc w:val="thaiDistribute"/>
        <w:rPr>
          <w:rFonts w:ascii="Angsana New" w:hAnsi="Angsana New"/>
          <w:sz w:val="30"/>
          <w:szCs w:val="30"/>
        </w:rPr>
      </w:pPr>
      <w:r w:rsidRPr="007047A4">
        <w:rPr>
          <w:rFonts w:ascii="Angsana New" w:hAnsi="Angsana New"/>
          <w:sz w:val="30"/>
          <w:szCs w:val="30"/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และบันทึกตามเกณฑ์ราค</w:t>
      </w:r>
      <w:r w:rsidRPr="007047A4">
        <w:rPr>
          <w:rFonts w:ascii="Angsana New" w:hAnsi="Angsana New" w:hint="cs"/>
          <w:sz w:val="30"/>
          <w:szCs w:val="30"/>
          <w:cs/>
        </w:rPr>
        <w:t>าทุน</w:t>
      </w:r>
      <w:r w:rsidRPr="007047A4">
        <w:rPr>
          <w:rFonts w:ascii="Angsana New" w:hAnsi="Angsana New"/>
          <w:sz w:val="30"/>
          <w:szCs w:val="30"/>
          <w:cs/>
        </w:rPr>
        <w:t xml:space="preserve">เดิม แปลงค่าเป็นเงินบาทโดยใช้อัตราแลกเปลี่ยน ณ วันที่เกิดรายการ  </w:t>
      </w:r>
    </w:p>
    <w:p w:rsidR="008048D3" w:rsidRDefault="008048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F60F06" w:rsidRDefault="00F60F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:rsidR="007F3E7A" w:rsidRPr="002C46BA" w:rsidRDefault="007F3E7A" w:rsidP="007F3E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2C46BA">
        <w:rPr>
          <w:rFonts w:ascii="Angsana New" w:hAnsi="Angsana New"/>
          <w:b/>
          <w:bCs/>
          <w:sz w:val="30"/>
          <w:szCs w:val="30"/>
          <w:cs/>
        </w:rPr>
        <w:lastRenderedPageBreak/>
        <w:t>ภาษีเงินได้</w:t>
      </w:r>
    </w:p>
    <w:p w:rsidR="007F3E7A" w:rsidRPr="002D7071" w:rsidRDefault="007F3E7A" w:rsidP="007F3E7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="Angsana New" w:hAnsi="Angsana New"/>
          <w:sz w:val="16"/>
          <w:szCs w:val="16"/>
        </w:rPr>
      </w:pPr>
    </w:p>
    <w:p w:rsidR="007F3E7A" w:rsidRPr="00F70379" w:rsidRDefault="007F3E7A" w:rsidP="007F3E7A">
      <w:pPr>
        <w:tabs>
          <w:tab w:val="left" w:pos="0"/>
        </w:tabs>
        <w:jc w:val="thaiDistribute"/>
        <w:rPr>
          <w:rFonts w:ascii="Angsana New" w:hAnsi="Angsana New"/>
          <w:sz w:val="30"/>
          <w:szCs w:val="30"/>
        </w:rPr>
      </w:pPr>
      <w:r w:rsidRPr="00F70379">
        <w:rPr>
          <w:rFonts w:ascii="Angsana New" w:hAnsi="Angsana New" w:hint="cs"/>
          <w:sz w:val="30"/>
          <w:szCs w:val="30"/>
          <w:cs/>
        </w:rPr>
        <w:t>ค่าใช้จ่าย</w:t>
      </w:r>
      <w:r w:rsidRPr="00F70379">
        <w:rPr>
          <w:rFonts w:ascii="Angsana New" w:hAnsi="Angsana New"/>
          <w:sz w:val="30"/>
          <w:szCs w:val="30"/>
          <w:cs/>
        </w:rPr>
        <w:t>ภาษีเงินได้สำหรับปีประกอบด้วยภาษีเงินได้</w:t>
      </w:r>
      <w:r>
        <w:rPr>
          <w:rFonts w:ascii="Angsana New" w:hAnsi="Angsana New" w:hint="cs"/>
          <w:sz w:val="30"/>
          <w:szCs w:val="30"/>
          <w:cs/>
        </w:rPr>
        <w:t>ของงวด</w:t>
      </w:r>
      <w:r w:rsidRPr="00F70379">
        <w:rPr>
          <w:rFonts w:ascii="Angsana New" w:hAnsi="Angsana New"/>
          <w:sz w:val="30"/>
          <w:szCs w:val="30"/>
          <w:cs/>
        </w:rPr>
        <w:t xml:space="preserve">ปัจจุบันและภาษีเงินได้รอการตัดบัญชี              </w:t>
      </w:r>
    </w:p>
    <w:p w:rsidR="007F3E7A" w:rsidRPr="00DF3AEA" w:rsidRDefault="007F3E7A" w:rsidP="007F3E7A">
      <w:pPr>
        <w:pStyle w:val="AccPolicyHeading"/>
        <w:rPr>
          <w:sz w:val="16"/>
          <w:szCs w:val="16"/>
          <w:cs/>
        </w:rPr>
      </w:pPr>
    </w:p>
    <w:p w:rsidR="007F3E7A" w:rsidRPr="00F70379" w:rsidRDefault="007F3E7A" w:rsidP="007F3E7A">
      <w:pPr>
        <w:jc w:val="thaiDistribute"/>
        <w:rPr>
          <w:rFonts w:ascii="Angsana New" w:hAnsi="Angsana New"/>
          <w:sz w:val="30"/>
          <w:szCs w:val="30"/>
        </w:rPr>
      </w:pPr>
      <w:r w:rsidRPr="00F70379">
        <w:rPr>
          <w:rFonts w:ascii="Angsana New" w:hAnsi="Angsana New"/>
          <w:sz w:val="30"/>
          <w:szCs w:val="30"/>
          <w:cs/>
        </w:rPr>
        <w:t>ภาษีเงินได้</w:t>
      </w:r>
      <w:r>
        <w:rPr>
          <w:rFonts w:ascii="Angsana New" w:hAnsi="Angsana New" w:hint="cs"/>
          <w:sz w:val="30"/>
          <w:szCs w:val="30"/>
          <w:cs/>
        </w:rPr>
        <w:t>ของงวด</w:t>
      </w:r>
      <w:r w:rsidRPr="00F70379">
        <w:rPr>
          <w:rFonts w:ascii="Angsana New" w:hAnsi="Angsana New"/>
          <w:sz w:val="30"/>
          <w:szCs w:val="30"/>
          <w:cs/>
        </w:rPr>
        <w:t>ปัจจุบันได้แก่ภาษี</w:t>
      </w:r>
      <w:r>
        <w:rPr>
          <w:rFonts w:ascii="Angsana New" w:hAnsi="Angsana New" w:hint="cs"/>
          <w:sz w:val="30"/>
          <w:szCs w:val="30"/>
          <w:cs/>
        </w:rPr>
        <w:t>ที่ต้องชำระหรือสามารถขอคืนได้</w:t>
      </w:r>
      <w:r w:rsidRPr="00F70379">
        <w:rPr>
          <w:rFonts w:ascii="Angsana New" w:hAnsi="Angsana New"/>
          <w:sz w:val="30"/>
          <w:szCs w:val="30"/>
          <w:cs/>
        </w:rPr>
        <w:t>โดยคำนวณจากกำไร</w:t>
      </w:r>
      <w:r>
        <w:rPr>
          <w:rFonts w:ascii="Angsana New" w:hAnsi="Angsana New" w:hint="cs"/>
          <w:sz w:val="30"/>
          <w:szCs w:val="30"/>
          <w:cs/>
        </w:rPr>
        <w:t>หรือขาดทุนทางภาษีสำหรับ</w:t>
      </w:r>
      <w:r w:rsidRPr="00F70379">
        <w:rPr>
          <w:rFonts w:ascii="Angsana New" w:hAnsi="Angsana New"/>
          <w:sz w:val="30"/>
          <w:szCs w:val="30"/>
          <w:cs/>
        </w:rPr>
        <w:t>ปี โดยใช้อัตราภาษีที่</w:t>
      </w:r>
      <w:r w:rsidRPr="00F70379">
        <w:rPr>
          <w:rFonts w:ascii="Angsana New" w:hAnsi="Angsana New"/>
          <w:spacing w:val="-2"/>
          <w:sz w:val="30"/>
          <w:szCs w:val="30"/>
          <w:cs/>
        </w:rPr>
        <w:t>ประกาศใช้ ณ วันที่รายงาน ตลอดจนการปรับปรุง</w:t>
      </w:r>
      <w:r>
        <w:rPr>
          <w:rFonts w:ascii="Angsana New" w:hAnsi="Angsana New" w:hint="cs"/>
          <w:spacing w:val="-2"/>
          <w:sz w:val="30"/>
          <w:szCs w:val="30"/>
          <w:cs/>
        </w:rPr>
        <w:t>เกี่ยวกับภาษีที่ค้างชำระ</w:t>
      </w:r>
      <w:r w:rsidRPr="00F70379">
        <w:rPr>
          <w:rFonts w:ascii="Angsana New" w:hAnsi="Angsana New"/>
          <w:spacing w:val="-2"/>
          <w:sz w:val="30"/>
          <w:szCs w:val="30"/>
          <w:cs/>
        </w:rPr>
        <w:t>ในปีก่อนๆ</w:t>
      </w:r>
    </w:p>
    <w:p w:rsidR="007F3E7A" w:rsidRPr="00DF3AEA" w:rsidRDefault="007F3E7A" w:rsidP="007F3E7A">
      <w:pPr>
        <w:jc w:val="thaiDistribute"/>
        <w:rPr>
          <w:rFonts w:ascii="Angsana New" w:hAnsi="Angsana New"/>
          <w:sz w:val="16"/>
          <w:szCs w:val="16"/>
        </w:rPr>
      </w:pPr>
    </w:p>
    <w:p w:rsidR="007F3E7A" w:rsidRPr="00F70379" w:rsidRDefault="007F3E7A" w:rsidP="007F3E7A">
      <w:pPr>
        <w:jc w:val="thaiDistribute"/>
        <w:rPr>
          <w:rFonts w:ascii="Angsana New" w:hAnsi="Angsana New"/>
          <w:sz w:val="30"/>
          <w:szCs w:val="30"/>
        </w:rPr>
      </w:pPr>
      <w:r w:rsidRPr="00F70379">
        <w:rPr>
          <w:rFonts w:ascii="Angsana New" w:hAnsi="Angsana New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 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โดยอิงกับกฎหมายที่ประกาศใช้ ณ วันที่รายงาน</w:t>
      </w:r>
    </w:p>
    <w:p w:rsidR="007F3E7A" w:rsidRPr="00DF3AEA" w:rsidRDefault="007F3E7A" w:rsidP="007F3E7A">
      <w:pPr>
        <w:jc w:val="thaiDistribute"/>
        <w:rPr>
          <w:rFonts w:ascii="Angsana New" w:hAnsi="Angsana New"/>
          <w:sz w:val="16"/>
          <w:szCs w:val="16"/>
        </w:rPr>
      </w:pPr>
    </w:p>
    <w:p w:rsidR="007F3E7A" w:rsidRPr="00F70379" w:rsidRDefault="007F3E7A" w:rsidP="007F3E7A">
      <w:pPr>
        <w:tabs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 w:rsidRPr="00F70379"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นอน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:rsidR="00F60F06" w:rsidRDefault="00F60F06" w:rsidP="00A142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A142FA" w:rsidRPr="003E69C9" w:rsidRDefault="00A142FA" w:rsidP="00A142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3E69C9">
        <w:rPr>
          <w:rFonts w:ascii="Angsana New" w:hAnsi="Angsana New"/>
          <w:b/>
          <w:bCs/>
          <w:sz w:val="30"/>
          <w:szCs w:val="30"/>
          <w:cs/>
        </w:rPr>
        <w:t>กำไ</w:t>
      </w:r>
      <w:r w:rsidRPr="003E69C9">
        <w:rPr>
          <w:rFonts w:ascii="Angsana New" w:hAnsi="Angsana New" w:hint="cs"/>
          <w:b/>
          <w:bCs/>
          <w:sz w:val="30"/>
          <w:szCs w:val="30"/>
          <w:cs/>
        </w:rPr>
        <w:t>ร</w:t>
      </w:r>
      <w:r w:rsidRPr="003E69C9">
        <w:rPr>
          <w:rFonts w:ascii="Angsana New" w:hAnsi="Angsana New"/>
          <w:b/>
          <w:bCs/>
          <w:sz w:val="30"/>
          <w:szCs w:val="30"/>
          <w:cs/>
        </w:rPr>
        <w:t>ต่อหุ้น</w:t>
      </w:r>
      <w:r w:rsidR="00F13DD4">
        <w:rPr>
          <w:rFonts w:ascii="Angsana New" w:hAnsi="Angsana New" w:hint="cs"/>
          <w:b/>
          <w:bCs/>
          <w:sz w:val="30"/>
          <w:szCs w:val="30"/>
          <w:cs/>
        </w:rPr>
        <w:t>ขั้นพื้นฐาน</w:t>
      </w:r>
    </w:p>
    <w:p w:rsidR="00A142FA" w:rsidRPr="00D87319" w:rsidRDefault="00A142FA" w:rsidP="00A142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spacing w:val="-8"/>
          <w:sz w:val="16"/>
          <w:szCs w:val="16"/>
        </w:rPr>
      </w:pPr>
    </w:p>
    <w:p w:rsidR="006375F2" w:rsidRPr="00A142FA" w:rsidRDefault="002D7D69" w:rsidP="00A142FA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กำไร</w:t>
      </w:r>
      <w:r w:rsidR="00A142FA" w:rsidRPr="00E74C85">
        <w:rPr>
          <w:rFonts w:ascii="Angsana New" w:hAnsi="Angsana New"/>
          <w:sz w:val="30"/>
          <w:szCs w:val="30"/>
          <w:cs/>
        </w:rPr>
        <w:t>ต่อหุ้น</w:t>
      </w:r>
      <w:r w:rsidR="00F13DD4" w:rsidRPr="00F13DD4">
        <w:rPr>
          <w:rFonts w:ascii="Angsana New" w:hAnsi="Angsana New" w:hint="cs"/>
          <w:sz w:val="30"/>
          <w:szCs w:val="30"/>
          <w:cs/>
        </w:rPr>
        <w:t>ขั้นพื้นฐาน</w:t>
      </w:r>
      <w:r w:rsidR="00A142FA" w:rsidRPr="009E366E">
        <w:rPr>
          <w:rFonts w:ascii="Angsana New" w:hAnsi="Angsana New" w:hint="cs"/>
          <w:sz w:val="30"/>
          <w:szCs w:val="30"/>
          <w:cs/>
        </w:rPr>
        <w:t>สำหรับ</w:t>
      </w:r>
      <w:r w:rsidR="00A142FA">
        <w:rPr>
          <w:rFonts w:ascii="Angsana New" w:hAnsi="Angsana New" w:hint="cs"/>
          <w:sz w:val="30"/>
          <w:szCs w:val="30"/>
          <w:cs/>
        </w:rPr>
        <w:t>ปี</w:t>
      </w:r>
      <w:r w:rsidR="00A142FA" w:rsidRPr="00E74C85">
        <w:rPr>
          <w:rFonts w:ascii="Angsana New" w:hAnsi="Angsana New"/>
          <w:sz w:val="30"/>
          <w:szCs w:val="30"/>
          <w:cs/>
        </w:rPr>
        <w:t>คำนวณโดยการหาร</w:t>
      </w:r>
      <w:r>
        <w:rPr>
          <w:rFonts w:ascii="Angsana New" w:hAnsi="Angsana New" w:hint="cs"/>
          <w:sz w:val="30"/>
          <w:szCs w:val="30"/>
          <w:cs/>
        </w:rPr>
        <w:t>กำไร</w:t>
      </w:r>
      <w:r w:rsidR="00A142FA" w:rsidRPr="00E74C85">
        <w:rPr>
          <w:rFonts w:ascii="Angsana New" w:hAnsi="Angsana New"/>
          <w:sz w:val="30"/>
          <w:szCs w:val="30"/>
          <w:cs/>
        </w:rPr>
        <w:t>สำหรับ</w:t>
      </w:r>
      <w:r w:rsidR="00A142FA">
        <w:rPr>
          <w:rFonts w:ascii="Angsana New" w:hAnsi="Angsana New" w:hint="cs"/>
          <w:sz w:val="30"/>
          <w:szCs w:val="30"/>
          <w:cs/>
        </w:rPr>
        <w:t>ปี</w:t>
      </w:r>
      <w:r w:rsidR="00A142FA" w:rsidRPr="00E74C85">
        <w:rPr>
          <w:rFonts w:ascii="Angsana New" w:hAnsi="Angsana New"/>
          <w:sz w:val="30"/>
          <w:szCs w:val="30"/>
          <w:cs/>
        </w:rPr>
        <w:t>ด้วยจำนวนถัวเฉล</w:t>
      </w:r>
      <w:r w:rsidR="00A142FA">
        <w:rPr>
          <w:rFonts w:ascii="Angsana New" w:hAnsi="Angsana New"/>
          <w:sz w:val="30"/>
          <w:szCs w:val="30"/>
          <w:cs/>
        </w:rPr>
        <w:t>ี่ยถ่วงน้ำหนัก</w:t>
      </w:r>
      <w:r w:rsidR="00A142FA">
        <w:rPr>
          <w:rFonts w:ascii="Angsana New" w:hAnsi="Angsana New" w:hint="cs"/>
          <w:sz w:val="30"/>
          <w:szCs w:val="30"/>
          <w:cs/>
        </w:rPr>
        <w:t>ของหุ้นสามัญที่ออกจำหน่ายแล้วระหว่างปี</w:t>
      </w:r>
    </w:p>
    <w:p w:rsidR="00A04FA1" w:rsidRDefault="00A04FA1" w:rsidP="00FA17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both"/>
        <w:rPr>
          <w:rFonts w:ascii="Angsana New" w:hAnsi="Angsana New"/>
          <w:b/>
          <w:bCs/>
          <w:sz w:val="30"/>
          <w:szCs w:val="30"/>
        </w:rPr>
      </w:pPr>
    </w:p>
    <w:p w:rsidR="00D12E93" w:rsidRDefault="002E5B19" w:rsidP="00FA17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4</w:t>
      </w:r>
      <w:r w:rsidR="00D12E93" w:rsidRPr="009F3CE7">
        <w:rPr>
          <w:rFonts w:ascii="Angsana New" w:hAnsi="Angsana New"/>
          <w:b/>
          <w:bCs/>
          <w:sz w:val="30"/>
          <w:szCs w:val="30"/>
        </w:rPr>
        <w:t>.</w:t>
      </w:r>
      <w:r w:rsidR="00D12E93" w:rsidRPr="009F3CE7">
        <w:rPr>
          <w:rFonts w:ascii="Angsana New" w:hAnsi="Angsana New"/>
          <w:b/>
          <w:bCs/>
          <w:sz w:val="30"/>
          <w:szCs w:val="30"/>
        </w:rPr>
        <w:tab/>
      </w:r>
      <w:r w:rsidR="00D12E93" w:rsidRPr="009F3CE7">
        <w:rPr>
          <w:rFonts w:ascii="Angsana New" w:hAnsi="Angsana New"/>
          <w:b/>
          <w:bCs/>
          <w:sz w:val="30"/>
          <w:szCs w:val="30"/>
          <w:cs/>
        </w:rPr>
        <w:tab/>
        <w:t>รายการบัญชีและยอดคงเหลือกับบุคคลหรือกิจการที่เกี่ยวข้องกัน</w:t>
      </w:r>
    </w:p>
    <w:p w:rsidR="00774A0C" w:rsidRPr="00774A0C" w:rsidRDefault="00774A0C" w:rsidP="00D12E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b/>
          <w:bCs/>
          <w:sz w:val="16"/>
          <w:szCs w:val="16"/>
        </w:rPr>
      </w:pPr>
    </w:p>
    <w:p w:rsidR="00D12E93" w:rsidRDefault="00D12E93" w:rsidP="00D12E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823069">
        <w:rPr>
          <w:rFonts w:ascii="Angsana New" w:hAnsi="Angsana New" w:hint="cs"/>
          <w:sz w:val="30"/>
          <w:szCs w:val="30"/>
          <w:cs/>
        </w:rPr>
        <w:t>บุคคลหรือกิจการที่เกี่ยวข้องกัน หมายถึง บุคคลหรือ</w:t>
      </w:r>
      <w:r w:rsidRPr="00823069">
        <w:rPr>
          <w:rFonts w:ascii="Angsana New" w:hAnsi="Angsana New"/>
          <w:sz w:val="30"/>
          <w:szCs w:val="30"/>
          <w:cs/>
        </w:rPr>
        <w:t>กิจการที่อยู่ภายใต้การควบคุมของ</w:t>
      </w:r>
      <w:r w:rsidR="00271E38">
        <w:rPr>
          <w:rFonts w:ascii="Angsana New" w:hAnsi="Angsana New" w:hint="cs"/>
          <w:sz w:val="30"/>
          <w:szCs w:val="30"/>
          <w:cs/>
        </w:rPr>
        <w:t>กลุ่ม</w:t>
      </w:r>
      <w:r w:rsidRPr="00823069">
        <w:rPr>
          <w:rFonts w:ascii="Angsana New" w:hAnsi="Angsana New"/>
          <w:sz w:val="30"/>
          <w:szCs w:val="30"/>
          <w:cs/>
        </w:rPr>
        <w:t xml:space="preserve">บริษัท  </w:t>
      </w:r>
      <w:r w:rsidRPr="00823069">
        <w:rPr>
          <w:rFonts w:ascii="Angsana New" w:hAnsi="Angsana New" w:hint="cs"/>
          <w:sz w:val="30"/>
          <w:szCs w:val="30"/>
          <w:cs/>
        </w:rPr>
        <w:t>หรือสามารถควบคุม</w:t>
      </w:r>
      <w:r w:rsidR="00271E38">
        <w:rPr>
          <w:rFonts w:ascii="Angsana New" w:hAnsi="Angsana New" w:hint="cs"/>
          <w:sz w:val="30"/>
          <w:szCs w:val="30"/>
          <w:cs/>
        </w:rPr>
        <w:t>กลุ่ม</w:t>
      </w:r>
      <w:r w:rsidRPr="00823069">
        <w:rPr>
          <w:rFonts w:ascii="Angsana New" w:hAnsi="Angsana New" w:hint="cs"/>
          <w:sz w:val="30"/>
          <w:szCs w:val="30"/>
          <w:cs/>
        </w:rPr>
        <w:t>บริษัท</w:t>
      </w:r>
      <w:r w:rsidRPr="00823069">
        <w:rPr>
          <w:rFonts w:ascii="Angsana New" w:hAnsi="Angsana New"/>
          <w:sz w:val="30"/>
          <w:szCs w:val="30"/>
          <w:cs/>
        </w:rPr>
        <w:t>ทั้งทางตรง</w:t>
      </w:r>
      <w:r w:rsidRPr="00823069">
        <w:rPr>
          <w:rFonts w:ascii="Angsana New" w:hAnsi="Angsana New" w:hint="cs"/>
          <w:sz w:val="30"/>
          <w:szCs w:val="30"/>
          <w:cs/>
        </w:rPr>
        <w:t>และ</w:t>
      </w:r>
      <w:r w:rsidRPr="00823069">
        <w:rPr>
          <w:rFonts w:ascii="Angsana New" w:hAnsi="Angsana New"/>
          <w:sz w:val="30"/>
          <w:szCs w:val="30"/>
          <w:cs/>
        </w:rPr>
        <w:t>ทางอ้อม</w:t>
      </w:r>
      <w:r w:rsidRPr="00823069">
        <w:rPr>
          <w:rFonts w:ascii="Angsana New" w:hAnsi="Angsana New" w:hint="cs"/>
          <w:sz w:val="30"/>
          <w:szCs w:val="30"/>
          <w:cs/>
        </w:rPr>
        <w:t xml:space="preserve"> หรือมีอิทธิพลอย่างเป็นสาระสำคัญในการตัดสินใจด้านการเงินหรือการดำเนินงานของ</w:t>
      </w:r>
      <w:r w:rsidR="00271E38">
        <w:rPr>
          <w:rFonts w:ascii="Angsana New" w:hAnsi="Angsana New" w:hint="cs"/>
          <w:sz w:val="30"/>
          <w:szCs w:val="30"/>
          <w:cs/>
        </w:rPr>
        <w:t>กลุ่ม</w:t>
      </w:r>
      <w:r w:rsidRPr="00823069">
        <w:rPr>
          <w:rFonts w:ascii="Angsana New" w:hAnsi="Angsana New" w:hint="cs"/>
          <w:sz w:val="30"/>
          <w:szCs w:val="30"/>
          <w:cs/>
        </w:rPr>
        <w:t xml:space="preserve">บริษัท  </w:t>
      </w:r>
    </w:p>
    <w:p w:rsidR="00E328D7" w:rsidRPr="00E328D7" w:rsidRDefault="00E328D7" w:rsidP="00632E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p w:rsidR="00F60F06" w:rsidRDefault="00F60F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632E83" w:rsidRDefault="00632E83" w:rsidP="00632E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บุคคลหรือกิจการที่เกี่ยวข้องกันประกอบด้วย</w:t>
      </w:r>
    </w:p>
    <w:p w:rsidR="00F26136" w:rsidRPr="00632E83" w:rsidRDefault="00F26136" w:rsidP="00D12E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tbl>
      <w:tblPr>
        <w:tblW w:w="10173" w:type="dxa"/>
        <w:tblLayout w:type="fixed"/>
        <w:tblLook w:val="01E0"/>
      </w:tblPr>
      <w:tblGrid>
        <w:gridCol w:w="3227"/>
        <w:gridCol w:w="283"/>
        <w:gridCol w:w="2835"/>
        <w:gridCol w:w="284"/>
        <w:gridCol w:w="3544"/>
      </w:tblGrid>
      <w:tr w:rsidR="00572A6E" w:rsidRPr="00421FDD" w:rsidTr="00114692">
        <w:tc>
          <w:tcPr>
            <w:tcW w:w="3227" w:type="dxa"/>
            <w:tcBorders>
              <w:bottom w:val="single" w:sz="4" w:space="0" w:color="auto"/>
            </w:tcBorders>
          </w:tcPr>
          <w:p w:rsidR="00572A6E" w:rsidRPr="0080044B" w:rsidRDefault="00572A6E" w:rsidP="005D52C9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044B">
              <w:rPr>
                <w:rFonts w:ascii="Angsana New" w:hAnsi="Angsana New"/>
                <w:sz w:val="28"/>
                <w:szCs w:val="28"/>
                <w:cs/>
              </w:rPr>
              <w:t>ชื่อกิจการ</w:t>
            </w:r>
          </w:p>
        </w:tc>
        <w:tc>
          <w:tcPr>
            <w:tcW w:w="283" w:type="dxa"/>
          </w:tcPr>
          <w:p w:rsidR="00572A6E" w:rsidRPr="0080044B" w:rsidRDefault="00572A6E" w:rsidP="000231B7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572A6E" w:rsidRPr="0080044B" w:rsidRDefault="00572A6E" w:rsidP="000231B7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044B">
              <w:rPr>
                <w:rFonts w:ascii="Angsana New" w:hAnsi="Angsana New"/>
                <w:sz w:val="28"/>
                <w:szCs w:val="28"/>
                <w:cs/>
              </w:rPr>
              <w:t>ประเภทธุรกิจ</w:t>
            </w:r>
          </w:p>
        </w:tc>
        <w:tc>
          <w:tcPr>
            <w:tcW w:w="284" w:type="dxa"/>
          </w:tcPr>
          <w:p w:rsidR="00572A6E" w:rsidRPr="0080044B" w:rsidRDefault="00572A6E" w:rsidP="000231B7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:rsidR="00572A6E" w:rsidRPr="0080044B" w:rsidRDefault="00572A6E" w:rsidP="000231B7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044B">
              <w:rPr>
                <w:rFonts w:ascii="Angsana New" w:hAnsi="Angsana New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572A6E" w:rsidRPr="00525B6C" w:rsidTr="00114692">
        <w:tc>
          <w:tcPr>
            <w:tcW w:w="3227" w:type="dxa"/>
            <w:vAlign w:val="center"/>
          </w:tcPr>
          <w:p w:rsidR="00572A6E" w:rsidRPr="0080044B" w:rsidRDefault="00572A6E" w:rsidP="000231B7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  <w:r w:rsidRPr="0080044B">
              <w:rPr>
                <w:rFonts w:ascii="Angsana New" w:hAnsi="Angsana New" w:hint="cs"/>
                <w:sz w:val="28"/>
                <w:szCs w:val="28"/>
                <w:cs/>
              </w:rPr>
              <w:t>บริษัท ชลบุรีอินเตอร์ จำกัด</w:t>
            </w:r>
          </w:p>
        </w:tc>
        <w:tc>
          <w:tcPr>
            <w:tcW w:w="283" w:type="dxa"/>
            <w:vAlign w:val="center"/>
          </w:tcPr>
          <w:p w:rsidR="00572A6E" w:rsidRPr="0080044B" w:rsidRDefault="00572A6E" w:rsidP="000231B7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572A6E" w:rsidRPr="0080044B" w:rsidRDefault="00572A6E" w:rsidP="0080044B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  <w:r w:rsidRPr="0080044B">
              <w:rPr>
                <w:rFonts w:ascii="Angsana New" w:hAnsi="Angsana New" w:hint="cs"/>
                <w:sz w:val="28"/>
                <w:szCs w:val="28"/>
                <w:cs/>
              </w:rPr>
              <w:t>ธุรกิจโรงแรม</w:t>
            </w:r>
          </w:p>
        </w:tc>
        <w:tc>
          <w:tcPr>
            <w:tcW w:w="284" w:type="dxa"/>
            <w:vAlign w:val="center"/>
          </w:tcPr>
          <w:p w:rsidR="00572A6E" w:rsidRPr="0080044B" w:rsidRDefault="00572A6E" w:rsidP="000231B7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44" w:type="dxa"/>
            <w:vAlign w:val="center"/>
          </w:tcPr>
          <w:p w:rsidR="00572A6E" w:rsidRPr="0080044B" w:rsidRDefault="00572A6E" w:rsidP="00A83423">
            <w:pPr>
              <w:spacing w:line="260" w:lineRule="atLeas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80044B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บริษัทร่วมของ </w:t>
            </w:r>
            <w:r w:rsidRPr="0080044B">
              <w:rPr>
                <w:rFonts w:ascii="Angsana New" w:hAnsi="Angsana New"/>
                <w:sz w:val="28"/>
                <w:szCs w:val="28"/>
              </w:rPr>
              <w:t xml:space="preserve">CCP </w:t>
            </w:r>
            <w:r w:rsidRPr="0080044B">
              <w:rPr>
                <w:rFonts w:ascii="Angsana New" w:hAnsi="Angsana New" w:hint="cs"/>
                <w:sz w:val="28"/>
                <w:szCs w:val="28"/>
                <w:cs/>
              </w:rPr>
              <w:t>(ถือหุ้นโดย</w:t>
            </w:r>
          </w:p>
        </w:tc>
      </w:tr>
      <w:tr w:rsidR="00572A6E" w:rsidRPr="00EE3E03" w:rsidTr="00114692">
        <w:tc>
          <w:tcPr>
            <w:tcW w:w="3227" w:type="dxa"/>
            <w:vAlign w:val="center"/>
          </w:tcPr>
          <w:p w:rsidR="00572A6E" w:rsidRPr="0080044B" w:rsidRDefault="00572A6E" w:rsidP="000231B7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  <w:vAlign w:val="center"/>
          </w:tcPr>
          <w:p w:rsidR="00572A6E" w:rsidRPr="0080044B" w:rsidRDefault="00572A6E" w:rsidP="000231B7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572A6E" w:rsidRPr="0080044B" w:rsidRDefault="00572A6E" w:rsidP="0080044B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  <w:vAlign w:val="center"/>
          </w:tcPr>
          <w:p w:rsidR="00572A6E" w:rsidRPr="0080044B" w:rsidRDefault="00572A6E" w:rsidP="000231B7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44" w:type="dxa"/>
            <w:vAlign w:val="center"/>
          </w:tcPr>
          <w:p w:rsidR="00572A6E" w:rsidRPr="0080044B" w:rsidRDefault="00A83423" w:rsidP="00733568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  <w:r w:rsidRPr="0080044B">
              <w:rPr>
                <w:rFonts w:ascii="Angsana New" w:hAnsi="Angsana New" w:hint="cs"/>
                <w:b/>
                <w:sz w:val="28"/>
                <w:szCs w:val="28"/>
                <w:cs/>
              </w:rPr>
              <w:t>บริษัท</w:t>
            </w:r>
            <w:r w:rsidR="00572A6E" w:rsidRPr="0080044B">
              <w:rPr>
                <w:rFonts w:ascii="Angsana New" w:hAnsi="Angsana New" w:hint="cs"/>
                <w:b/>
                <w:sz w:val="28"/>
                <w:szCs w:val="28"/>
                <w:cs/>
              </w:rPr>
              <w:t>ชลประทีปสินทรัพย์ จำกัด</w:t>
            </w:r>
            <w:r w:rsidR="00572A6E" w:rsidRPr="0080044B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572A6E" w:rsidRPr="0080044B" w:rsidTr="00114692">
        <w:tc>
          <w:tcPr>
            <w:tcW w:w="3227" w:type="dxa"/>
            <w:vAlign w:val="center"/>
          </w:tcPr>
          <w:p w:rsidR="00572A6E" w:rsidRPr="0080044B" w:rsidRDefault="00572A6E" w:rsidP="004C06B6">
            <w:pPr>
              <w:tabs>
                <w:tab w:val="clear" w:pos="2580"/>
                <w:tab w:val="left" w:pos="2694"/>
              </w:tabs>
              <w:spacing w:line="260" w:lineRule="atLeast"/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  <w:vAlign w:val="center"/>
          </w:tcPr>
          <w:p w:rsidR="00572A6E" w:rsidRPr="0080044B" w:rsidRDefault="00572A6E" w:rsidP="000231B7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572A6E" w:rsidRPr="0080044B" w:rsidRDefault="00572A6E" w:rsidP="0080044B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4" w:type="dxa"/>
            <w:vAlign w:val="center"/>
          </w:tcPr>
          <w:p w:rsidR="00572A6E" w:rsidRPr="0080044B" w:rsidRDefault="00572A6E" w:rsidP="000231B7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544" w:type="dxa"/>
            <w:vAlign w:val="center"/>
          </w:tcPr>
          <w:p w:rsidR="00572A6E" w:rsidRPr="0080044B" w:rsidRDefault="00572A6E" w:rsidP="000231B7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572A6E" w:rsidRPr="00733568" w:rsidTr="00114692">
        <w:tc>
          <w:tcPr>
            <w:tcW w:w="3227" w:type="dxa"/>
            <w:vAlign w:val="center"/>
          </w:tcPr>
          <w:p w:rsidR="00572A6E" w:rsidRPr="0080044B" w:rsidRDefault="00572A6E" w:rsidP="004C06B6">
            <w:pPr>
              <w:tabs>
                <w:tab w:val="clear" w:pos="2580"/>
                <w:tab w:val="left" w:pos="2694"/>
              </w:tabs>
              <w:spacing w:line="260" w:lineRule="atLeas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80044B">
              <w:rPr>
                <w:rFonts w:ascii="Angsana New" w:hAnsi="Angsana New" w:hint="cs"/>
                <w:sz w:val="28"/>
                <w:szCs w:val="28"/>
                <w:cs/>
              </w:rPr>
              <w:t>บริษัท ระยองมาบตาพุดธุรกิจ</w:t>
            </w:r>
            <w:r w:rsidR="0017001C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80044B">
              <w:rPr>
                <w:rFonts w:ascii="Angsana New" w:hAnsi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283" w:type="dxa"/>
            <w:vAlign w:val="center"/>
          </w:tcPr>
          <w:p w:rsidR="00572A6E" w:rsidRPr="0080044B" w:rsidRDefault="00572A6E" w:rsidP="000231B7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572A6E" w:rsidRPr="0080044B" w:rsidRDefault="00572A6E" w:rsidP="0080044B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  <w:r w:rsidRPr="0080044B">
              <w:rPr>
                <w:rFonts w:ascii="Angsana New" w:hAnsi="Angsana New" w:hint="cs"/>
                <w:sz w:val="28"/>
                <w:szCs w:val="28"/>
                <w:cs/>
              </w:rPr>
              <w:t>พัฒนา</w:t>
            </w:r>
            <w:r w:rsidR="0017001C">
              <w:rPr>
                <w:rFonts w:ascii="Angsana New" w:hAnsi="Angsana New" w:hint="cs"/>
                <w:sz w:val="28"/>
                <w:szCs w:val="28"/>
                <w:cs/>
              </w:rPr>
              <w:t>ที่ดิน</w:t>
            </w:r>
          </w:p>
        </w:tc>
        <w:tc>
          <w:tcPr>
            <w:tcW w:w="284" w:type="dxa"/>
            <w:vAlign w:val="center"/>
          </w:tcPr>
          <w:p w:rsidR="00572A6E" w:rsidRPr="0080044B" w:rsidRDefault="00572A6E" w:rsidP="000231B7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44" w:type="dxa"/>
            <w:vAlign w:val="center"/>
          </w:tcPr>
          <w:p w:rsidR="00572A6E" w:rsidRPr="0080044B" w:rsidRDefault="00572A6E" w:rsidP="000231B7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  <w:r w:rsidRPr="0080044B">
              <w:rPr>
                <w:rFonts w:ascii="Angsana New" w:hAnsi="Angsana New" w:hint="cs"/>
                <w:sz w:val="28"/>
                <w:szCs w:val="28"/>
                <w:cs/>
              </w:rPr>
              <w:t>มีผู้ถือหุ้นและกรรมการร่วมกัน</w:t>
            </w:r>
          </w:p>
        </w:tc>
      </w:tr>
      <w:tr w:rsidR="00572A6E" w:rsidRPr="0080044B" w:rsidTr="00114692">
        <w:tc>
          <w:tcPr>
            <w:tcW w:w="3227" w:type="dxa"/>
            <w:vAlign w:val="center"/>
          </w:tcPr>
          <w:p w:rsidR="00572A6E" w:rsidRPr="0080044B" w:rsidRDefault="00572A6E" w:rsidP="004C06B6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  <w:vAlign w:val="center"/>
          </w:tcPr>
          <w:p w:rsidR="00572A6E" w:rsidRPr="0080044B" w:rsidRDefault="00572A6E" w:rsidP="000231B7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35" w:type="dxa"/>
            <w:vAlign w:val="center"/>
          </w:tcPr>
          <w:p w:rsidR="00572A6E" w:rsidRPr="0080044B" w:rsidRDefault="00572A6E" w:rsidP="0080044B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4" w:type="dxa"/>
            <w:vAlign w:val="center"/>
          </w:tcPr>
          <w:p w:rsidR="00572A6E" w:rsidRPr="0080044B" w:rsidRDefault="00572A6E" w:rsidP="000231B7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544" w:type="dxa"/>
            <w:vAlign w:val="center"/>
          </w:tcPr>
          <w:p w:rsidR="00572A6E" w:rsidRPr="0080044B" w:rsidRDefault="00572A6E" w:rsidP="000231B7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572A6E" w:rsidRPr="00EE3E03" w:rsidTr="00114692">
        <w:tc>
          <w:tcPr>
            <w:tcW w:w="3227" w:type="dxa"/>
            <w:vAlign w:val="center"/>
          </w:tcPr>
          <w:p w:rsidR="00572A6E" w:rsidRPr="0080044B" w:rsidRDefault="00572A6E" w:rsidP="0080044B">
            <w:pPr>
              <w:spacing w:line="260" w:lineRule="atLeas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80044B">
              <w:rPr>
                <w:rFonts w:ascii="Angsana New" w:hAnsi="Angsana New" w:hint="cs"/>
                <w:sz w:val="28"/>
                <w:szCs w:val="28"/>
                <w:cs/>
              </w:rPr>
              <w:t>บริษัท สมายล์ แอสเสท</w:t>
            </w:r>
            <w:r w:rsidR="0017001C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80044B">
              <w:rPr>
                <w:rFonts w:ascii="Angsana New" w:hAnsi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283" w:type="dxa"/>
            <w:vAlign w:val="center"/>
          </w:tcPr>
          <w:p w:rsidR="00572A6E" w:rsidRPr="0080044B" w:rsidRDefault="00572A6E" w:rsidP="000231B7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5" w:type="dxa"/>
            <w:vAlign w:val="center"/>
          </w:tcPr>
          <w:p w:rsidR="00572A6E" w:rsidRPr="0080044B" w:rsidRDefault="00572A6E" w:rsidP="0080044B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  <w:r w:rsidRPr="0080044B">
              <w:rPr>
                <w:rFonts w:ascii="Angsana New" w:hAnsi="Angsana New" w:hint="cs"/>
                <w:sz w:val="28"/>
                <w:szCs w:val="28"/>
                <w:cs/>
              </w:rPr>
              <w:t>ค้าอสังหาริมทรัพย์</w:t>
            </w:r>
          </w:p>
        </w:tc>
        <w:tc>
          <w:tcPr>
            <w:tcW w:w="284" w:type="dxa"/>
            <w:vAlign w:val="center"/>
          </w:tcPr>
          <w:p w:rsidR="00572A6E" w:rsidRPr="0080044B" w:rsidRDefault="00572A6E" w:rsidP="000231B7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44" w:type="dxa"/>
            <w:vAlign w:val="center"/>
          </w:tcPr>
          <w:p w:rsidR="00572A6E" w:rsidRPr="0080044B" w:rsidRDefault="00572A6E" w:rsidP="000231B7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  <w:r w:rsidRPr="0080044B">
              <w:rPr>
                <w:rFonts w:ascii="Angsana New" w:hAnsi="Angsana New" w:hint="cs"/>
                <w:sz w:val="28"/>
                <w:szCs w:val="28"/>
                <w:cs/>
              </w:rPr>
              <w:t>มีผู้ถือหุ้นและกรรมการร่วมกัน</w:t>
            </w:r>
          </w:p>
        </w:tc>
      </w:tr>
      <w:tr w:rsidR="00572A6E" w:rsidRPr="005D52C9" w:rsidTr="00114692">
        <w:tc>
          <w:tcPr>
            <w:tcW w:w="3227" w:type="dxa"/>
            <w:vAlign w:val="center"/>
          </w:tcPr>
          <w:p w:rsidR="00572A6E" w:rsidRPr="005D52C9" w:rsidRDefault="00572A6E" w:rsidP="0039210A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  <w:vAlign w:val="center"/>
          </w:tcPr>
          <w:p w:rsidR="00572A6E" w:rsidRPr="005D52C9" w:rsidRDefault="00572A6E" w:rsidP="0039210A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35" w:type="dxa"/>
            <w:vAlign w:val="center"/>
          </w:tcPr>
          <w:p w:rsidR="00572A6E" w:rsidRPr="005D52C9" w:rsidRDefault="00572A6E" w:rsidP="0039210A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4" w:type="dxa"/>
            <w:vAlign w:val="center"/>
          </w:tcPr>
          <w:p w:rsidR="00572A6E" w:rsidRPr="005D52C9" w:rsidRDefault="00572A6E" w:rsidP="0039210A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544" w:type="dxa"/>
            <w:vAlign w:val="center"/>
          </w:tcPr>
          <w:p w:rsidR="00572A6E" w:rsidRPr="005D52C9" w:rsidRDefault="00572A6E" w:rsidP="0039210A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17001C" w:rsidRPr="00EE3E03" w:rsidTr="00114692">
        <w:tc>
          <w:tcPr>
            <w:tcW w:w="3227" w:type="dxa"/>
            <w:vAlign w:val="center"/>
          </w:tcPr>
          <w:p w:rsidR="0017001C" w:rsidRPr="00E40E15" w:rsidRDefault="0017001C" w:rsidP="0073739E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  <w:r w:rsidRPr="00E40E15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ชลประทีปบริหารสินทรัพย์ จำกัด</w:t>
            </w:r>
          </w:p>
        </w:tc>
        <w:tc>
          <w:tcPr>
            <w:tcW w:w="283" w:type="dxa"/>
            <w:vAlign w:val="center"/>
          </w:tcPr>
          <w:p w:rsidR="0017001C" w:rsidRPr="0080044B" w:rsidRDefault="0017001C" w:rsidP="0039210A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5" w:type="dxa"/>
            <w:vAlign w:val="center"/>
          </w:tcPr>
          <w:p w:rsidR="0017001C" w:rsidRPr="00DF1033" w:rsidRDefault="0017001C" w:rsidP="0073739E">
            <w:pPr>
              <w:spacing w:line="260" w:lineRule="atLeas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DF1033">
              <w:rPr>
                <w:rFonts w:ascii="Angsana New" w:hAnsi="Angsana New" w:hint="cs"/>
                <w:sz w:val="28"/>
                <w:szCs w:val="28"/>
                <w:cs/>
              </w:rPr>
              <w:t>ค้าอสังหาริมทรัพย์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(*ก่อนวันที่ 29 </w:t>
            </w:r>
          </w:p>
        </w:tc>
        <w:tc>
          <w:tcPr>
            <w:tcW w:w="284" w:type="dxa"/>
            <w:vAlign w:val="center"/>
          </w:tcPr>
          <w:p w:rsidR="0017001C" w:rsidRPr="0080044B" w:rsidRDefault="0017001C" w:rsidP="0039210A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44" w:type="dxa"/>
            <w:vAlign w:val="center"/>
          </w:tcPr>
          <w:p w:rsidR="0017001C" w:rsidRPr="0080044B" w:rsidRDefault="0017001C" w:rsidP="0039210A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  <w:r w:rsidRPr="0080044B">
              <w:rPr>
                <w:rFonts w:ascii="Angsana New" w:hAnsi="Angsana New" w:hint="cs"/>
                <w:sz w:val="28"/>
                <w:szCs w:val="28"/>
                <w:cs/>
              </w:rPr>
              <w:t>มีผู้ถือหุ้นและกรรมการร่วมกัน</w:t>
            </w:r>
          </w:p>
        </w:tc>
      </w:tr>
      <w:tr w:rsidR="0017001C" w:rsidRPr="00EE3E03" w:rsidTr="00114692">
        <w:tc>
          <w:tcPr>
            <w:tcW w:w="3227" w:type="dxa"/>
            <w:vAlign w:val="center"/>
          </w:tcPr>
          <w:p w:rsidR="0017001C" w:rsidRDefault="0017001C" w:rsidP="0073739E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(ชื่อเดิม บริษัท ศรีสุรศักดิ์ จำกัด*)</w:t>
            </w:r>
          </w:p>
        </w:tc>
        <w:tc>
          <w:tcPr>
            <w:tcW w:w="283" w:type="dxa"/>
            <w:vAlign w:val="center"/>
          </w:tcPr>
          <w:p w:rsidR="0017001C" w:rsidRPr="0080044B" w:rsidRDefault="0017001C" w:rsidP="0039210A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5" w:type="dxa"/>
            <w:vAlign w:val="center"/>
          </w:tcPr>
          <w:p w:rsidR="0017001C" w:rsidRDefault="0017001C" w:rsidP="0073739E">
            <w:pPr>
              <w:spacing w:line="260" w:lineRule="atLeas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กรกฎาคม 2564 ให้เช่าทรัพย์สินและ</w:t>
            </w:r>
          </w:p>
        </w:tc>
        <w:tc>
          <w:tcPr>
            <w:tcW w:w="284" w:type="dxa"/>
            <w:vAlign w:val="center"/>
          </w:tcPr>
          <w:p w:rsidR="0017001C" w:rsidRPr="0080044B" w:rsidRDefault="0017001C" w:rsidP="0039210A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44" w:type="dxa"/>
            <w:vAlign w:val="center"/>
          </w:tcPr>
          <w:p w:rsidR="0017001C" w:rsidRPr="0080044B" w:rsidRDefault="0017001C" w:rsidP="0039210A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7001C" w:rsidRPr="0017001C" w:rsidTr="00114692">
        <w:tc>
          <w:tcPr>
            <w:tcW w:w="3227" w:type="dxa"/>
            <w:vAlign w:val="center"/>
          </w:tcPr>
          <w:p w:rsidR="0017001C" w:rsidRPr="0017001C" w:rsidRDefault="0017001C" w:rsidP="00972868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:rsidR="0017001C" w:rsidRPr="0017001C" w:rsidRDefault="0017001C" w:rsidP="00972868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5" w:type="dxa"/>
            <w:vAlign w:val="center"/>
          </w:tcPr>
          <w:p w:rsidR="0017001C" w:rsidRDefault="0017001C" w:rsidP="0073739E">
            <w:pPr>
              <w:spacing w:line="260" w:lineRule="atLeas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เซอร์วิสอพาร์ทเมนท์)</w:t>
            </w:r>
          </w:p>
        </w:tc>
        <w:tc>
          <w:tcPr>
            <w:tcW w:w="284" w:type="dxa"/>
            <w:vAlign w:val="center"/>
          </w:tcPr>
          <w:p w:rsidR="0017001C" w:rsidRPr="0017001C" w:rsidRDefault="0017001C" w:rsidP="00972868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44" w:type="dxa"/>
            <w:vAlign w:val="center"/>
          </w:tcPr>
          <w:p w:rsidR="0017001C" w:rsidRPr="0017001C" w:rsidRDefault="0017001C" w:rsidP="00972868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72A6E" w:rsidRPr="00EE3E03" w:rsidTr="00114692">
        <w:tc>
          <w:tcPr>
            <w:tcW w:w="3227" w:type="dxa"/>
            <w:vAlign w:val="center"/>
          </w:tcPr>
          <w:p w:rsidR="00572A6E" w:rsidRPr="00797487" w:rsidRDefault="00572A6E" w:rsidP="00972868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  <w:vAlign w:val="center"/>
          </w:tcPr>
          <w:p w:rsidR="00572A6E" w:rsidRPr="00797487" w:rsidRDefault="00572A6E" w:rsidP="00972868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35" w:type="dxa"/>
            <w:vAlign w:val="center"/>
          </w:tcPr>
          <w:p w:rsidR="00572A6E" w:rsidRPr="00797487" w:rsidRDefault="00572A6E" w:rsidP="00972868">
            <w:pPr>
              <w:spacing w:line="260" w:lineRule="atLeast"/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4" w:type="dxa"/>
            <w:vAlign w:val="center"/>
          </w:tcPr>
          <w:p w:rsidR="00572A6E" w:rsidRPr="00797487" w:rsidRDefault="00572A6E" w:rsidP="00972868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544" w:type="dxa"/>
            <w:vAlign w:val="center"/>
          </w:tcPr>
          <w:p w:rsidR="00572A6E" w:rsidRPr="00797487" w:rsidRDefault="00572A6E" w:rsidP="00972868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572A6E" w:rsidRPr="00EE3E03" w:rsidTr="00114692">
        <w:tc>
          <w:tcPr>
            <w:tcW w:w="3227" w:type="dxa"/>
            <w:vAlign w:val="center"/>
          </w:tcPr>
          <w:p w:rsidR="00572A6E" w:rsidRPr="0080044B" w:rsidRDefault="00572A6E" w:rsidP="00972868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  <w:r w:rsidRPr="0080044B">
              <w:rPr>
                <w:rFonts w:ascii="Angsana New" w:hAnsi="Angsana New" w:hint="cs"/>
                <w:sz w:val="28"/>
                <w:szCs w:val="28"/>
                <w:cs/>
              </w:rPr>
              <w:t>บริษัท ทีปกรโฮลดิ้ง จำกัด</w:t>
            </w:r>
          </w:p>
        </w:tc>
        <w:tc>
          <w:tcPr>
            <w:tcW w:w="283" w:type="dxa"/>
            <w:vAlign w:val="center"/>
          </w:tcPr>
          <w:p w:rsidR="00572A6E" w:rsidRPr="0080044B" w:rsidRDefault="00572A6E" w:rsidP="00972868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5" w:type="dxa"/>
            <w:vAlign w:val="center"/>
          </w:tcPr>
          <w:p w:rsidR="00572A6E" w:rsidRPr="0080044B" w:rsidRDefault="00572A6E" w:rsidP="00972868">
            <w:pPr>
              <w:spacing w:line="260" w:lineRule="atLeas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80044B">
              <w:rPr>
                <w:rFonts w:ascii="Angsana New" w:hAnsi="Angsana New" w:hint="cs"/>
                <w:sz w:val="28"/>
                <w:szCs w:val="28"/>
                <w:cs/>
              </w:rPr>
              <w:t>ลงทุนในกิจการ</w:t>
            </w:r>
            <w:r w:rsidR="0017001C">
              <w:rPr>
                <w:rFonts w:ascii="Angsana New" w:hAnsi="Angsana New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284" w:type="dxa"/>
            <w:vAlign w:val="center"/>
          </w:tcPr>
          <w:p w:rsidR="00572A6E" w:rsidRPr="0080044B" w:rsidRDefault="00572A6E" w:rsidP="00972868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44" w:type="dxa"/>
            <w:vAlign w:val="center"/>
          </w:tcPr>
          <w:p w:rsidR="00572A6E" w:rsidRPr="0080044B" w:rsidRDefault="00572A6E" w:rsidP="00972868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  <w:r w:rsidRPr="0080044B">
              <w:rPr>
                <w:rFonts w:ascii="Angsana New" w:hAnsi="Angsana New" w:hint="cs"/>
                <w:sz w:val="28"/>
                <w:szCs w:val="28"/>
                <w:cs/>
              </w:rPr>
              <w:t>มีผู้ถือหุ้นและกรรมการร่วมกัน</w:t>
            </w:r>
          </w:p>
        </w:tc>
      </w:tr>
      <w:tr w:rsidR="00572A6E" w:rsidRPr="0080044B" w:rsidTr="00114692">
        <w:tc>
          <w:tcPr>
            <w:tcW w:w="3227" w:type="dxa"/>
            <w:vAlign w:val="center"/>
          </w:tcPr>
          <w:p w:rsidR="00572A6E" w:rsidRPr="0080044B" w:rsidRDefault="00572A6E" w:rsidP="000231B7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  <w:vAlign w:val="center"/>
          </w:tcPr>
          <w:p w:rsidR="00572A6E" w:rsidRPr="0080044B" w:rsidRDefault="00572A6E" w:rsidP="000231B7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35" w:type="dxa"/>
            <w:vAlign w:val="center"/>
          </w:tcPr>
          <w:p w:rsidR="00572A6E" w:rsidRPr="0080044B" w:rsidRDefault="00572A6E" w:rsidP="000231B7">
            <w:pPr>
              <w:spacing w:line="260" w:lineRule="atLeast"/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4" w:type="dxa"/>
            <w:vAlign w:val="center"/>
          </w:tcPr>
          <w:p w:rsidR="00572A6E" w:rsidRPr="0080044B" w:rsidRDefault="00572A6E" w:rsidP="000231B7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544" w:type="dxa"/>
            <w:vAlign w:val="center"/>
          </w:tcPr>
          <w:p w:rsidR="00572A6E" w:rsidRPr="0080044B" w:rsidRDefault="00572A6E" w:rsidP="000231B7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572A6E" w:rsidRPr="000E782D" w:rsidTr="00114692">
        <w:tc>
          <w:tcPr>
            <w:tcW w:w="3227" w:type="dxa"/>
            <w:vAlign w:val="center"/>
          </w:tcPr>
          <w:p w:rsidR="00572A6E" w:rsidRPr="0080044B" w:rsidRDefault="00572A6E" w:rsidP="00572A6E">
            <w:pPr>
              <w:tabs>
                <w:tab w:val="clear" w:pos="2580"/>
                <w:tab w:val="left" w:pos="2835"/>
              </w:tabs>
              <w:spacing w:line="260" w:lineRule="atLeas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80044B">
              <w:rPr>
                <w:rFonts w:ascii="Angsana New" w:hAnsi="Angsana New" w:hint="cs"/>
                <w:sz w:val="28"/>
                <w:szCs w:val="28"/>
                <w:cs/>
              </w:rPr>
              <w:t>บริษัท ทีปกร เลค แอนด์ แลนด์</w:t>
            </w:r>
            <w:r w:rsidR="0017001C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80044B">
              <w:rPr>
                <w:rFonts w:ascii="Angsana New" w:hAnsi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283" w:type="dxa"/>
            <w:vAlign w:val="center"/>
          </w:tcPr>
          <w:p w:rsidR="00572A6E" w:rsidRPr="0080044B" w:rsidRDefault="00572A6E" w:rsidP="00972868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5" w:type="dxa"/>
            <w:vAlign w:val="center"/>
          </w:tcPr>
          <w:p w:rsidR="00572A6E" w:rsidRPr="0080044B" w:rsidRDefault="00572A6E" w:rsidP="00972868">
            <w:pPr>
              <w:spacing w:line="260" w:lineRule="atLeas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80044B">
              <w:rPr>
                <w:rFonts w:ascii="Angsana New" w:hAnsi="Angsana New" w:hint="cs"/>
                <w:sz w:val="28"/>
                <w:szCs w:val="28"/>
                <w:cs/>
              </w:rPr>
              <w:t>บริหารอสังหาริมทรัพย์</w:t>
            </w:r>
          </w:p>
        </w:tc>
        <w:tc>
          <w:tcPr>
            <w:tcW w:w="284" w:type="dxa"/>
            <w:vAlign w:val="center"/>
          </w:tcPr>
          <w:p w:rsidR="00572A6E" w:rsidRPr="0080044B" w:rsidRDefault="00572A6E" w:rsidP="00972868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44" w:type="dxa"/>
            <w:vAlign w:val="center"/>
          </w:tcPr>
          <w:p w:rsidR="00572A6E" w:rsidRPr="0080044B" w:rsidRDefault="00572A6E" w:rsidP="00972868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  <w:r w:rsidRPr="0080044B">
              <w:rPr>
                <w:rFonts w:ascii="Angsana New" w:hAnsi="Angsana New" w:hint="cs"/>
                <w:sz w:val="28"/>
                <w:szCs w:val="28"/>
                <w:cs/>
              </w:rPr>
              <w:t>มีผู้ถือหุ้นและกรรมการร่วมกัน</w:t>
            </w:r>
          </w:p>
        </w:tc>
      </w:tr>
      <w:tr w:rsidR="00572A6E" w:rsidRPr="0080044B" w:rsidTr="00114692">
        <w:tc>
          <w:tcPr>
            <w:tcW w:w="3227" w:type="dxa"/>
            <w:vAlign w:val="center"/>
          </w:tcPr>
          <w:p w:rsidR="00572A6E" w:rsidRPr="0080044B" w:rsidRDefault="00572A6E" w:rsidP="000231B7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  <w:vAlign w:val="center"/>
          </w:tcPr>
          <w:p w:rsidR="00572A6E" w:rsidRPr="0080044B" w:rsidRDefault="00572A6E" w:rsidP="000231B7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35" w:type="dxa"/>
            <w:vAlign w:val="center"/>
          </w:tcPr>
          <w:p w:rsidR="00572A6E" w:rsidRPr="0080044B" w:rsidRDefault="00572A6E" w:rsidP="000231B7">
            <w:pPr>
              <w:spacing w:line="260" w:lineRule="atLeast"/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4" w:type="dxa"/>
            <w:vAlign w:val="center"/>
          </w:tcPr>
          <w:p w:rsidR="00572A6E" w:rsidRPr="0080044B" w:rsidRDefault="00572A6E" w:rsidP="000231B7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544" w:type="dxa"/>
            <w:vAlign w:val="center"/>
          </w:tcPr>
          <w:p w:rsidR="00572A6E" w:rsidRPr="0080044B" w:rsidRDefault="00572A6E" w:rsidP="000231B7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572A6E" w:rsidRPr="000E782D" w:rsidTr="00114692">
        <w:tc>
          <w:tcPr>
            <w:tcW w:w="3227" w:type="dxa"/>
            <w:vAlign w:val="center"/>
          </w:tcPr>
          <w:p w:rsidR="00572A6E" w:rsidRPr="0080044B" w:rsidRDefault="00572A6E" w:rsidP="0080044B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  <w:r w:rsidRPr="0080044B">
              <w:rPr>
                <w:rFonts w:ascii="Angsana New" w:hAnsi="Angsana New" w:hint="cs"/>
                <w:sz w:val="28"/>
                <w:szCs w:val="28"/>
                <w:cs/>
              </w:rPr>
              <w:t>บริษัท ชลบุรีสงวนวงศ์ธุรกิจ จำกัด</w:t>
            </w:r>
          </w:p>
        </w:tc>
        <w:tc>
          <w:tcPr>
            <w:tcW w:w="283" w:type="dxa"/>
            <w:vAlign w:val="center"/>
          </w:tcPr>
          <w:p w:rsidR="00572A6E" w:rsidRPr="0080044B" w:rsidRDefault="00572A6E" w:rsidP="00863C6B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5" w:type="dxa"/>
            <w:vAlign w:val="center"/>
          </w:tcPr>
          <w:p w:rsidR="00572A6E" w:rsidRPr="0080044B" w:rsidRDefault="00572A6E" w:rsidP="00863C6B">
            <w:pPr>
              <w:spacing w:line="260" w:lineRule="atLeas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80044B">
              <w:rPr>
                <w:rFonts w:ascii="Angsana New" w:hAnsi="Angsana New" w:hint="cs"/>
                <w:sz w:val="28"/>
                <w:szCs w:val="28"/>
                <w:cs/>
              </w:rPr>
              <w:t>ค้าอสังหาริมทรัพย์</w:t>
            </w:r>
          </w:p>
        </w:tc>
        <w:tc>
          <w:tcPr>
            <w:tcW w:w="284" w:type="dxa"/>
            <w:vAlign w:val="center"/>
          </w:tcPr>
          <w:p w:rsidR="00572A6E" w:rsidRPr="0080044B" w:rsidRDefault="00572A6E" w:rsidP="00863C6B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44" w:type="dxa"/>
            <w:vAlign w:val="center"/>
          </w:tcPr>
          <w:p w:rsidR="00572A6E" w:rsidRPr="0080044B" w:rsidRDefault="00572A6E" w:rsidP="00863C6B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  <w:r w:rsidRPr="0080044B">
              <w:rPr>
                <w:rFonts w:ascii="Angsana New" w:hAnsi="Angsana New" w:hint="cs"/>
                <w:sz w:val="28"/>
                <w:szCs w:val="28"/>
                <w:cs/>
              </w:rPr>
              <w:t>มีผู้ถือหุ้นและกรรมการร่วมกัน</w:t>
            </w:r>
          </w:p>
        </w:tc>
      </w:tr>
      <w:tr w:rsidR="00572A6E" w:rsidRPr="0080044B" w:rsidTr="00114692">
        <w:tc>
          <w:tcPr>
            <w:tcW w:w="3227" w:type="dxa"/>
            <w:vAlign w:val="center"/>
          </w:tcPr>
          <w:p w:rsidR="00572A6E" w:rsidRPr="0080044B" w:rsidRDefault="00572A6E" w:rsidP="00863C6B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  <w:vAlign w:val="center"/>
          </w:tcPr>
          <w:p w:rsidR="00572A6E" w:rsidRPr="0080044B" w:rsidRDefault="00572A6E" w:rsidP="00863C6B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35" w:type="dxa"/>
            <w:vAlign w:val="center"/>
          </w:tcPr>
          <w:p w:rsidR="00572A6E" w:rsidRPr="0080044B" w:rsidRDefault="00572A6E" w:rsidP="00863C6B">
            <w:pPr>
              <w:spacing w:line="260" w:lineRule="atLeast"/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4" w:type="dxa"/>
            <w:vAlign w:val="center"/>
          </w:tcPr>
          <w:p w:rsidR="00572A6E" w:rsidRPr="0080044B" w:rsidRDefault="00572A6E" w:rsidP="00863C6B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544" w:type="dxa"/>
            <w:vAlign w:val="center"/>
          </w:tcPr>
          <w:p w:rsidR="00572A6E" w:rsidRPr="0080044B" w:rsidRDefault="00572A6E" w:rsidP="00863C6B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572A6E" w:rsidRPr="000E782D" w:rsidTr="00114692">
        <w:tc>
          <w:tcPr>
            <w:tcW w:w="3227" w:type="dxa"/>
            <w:vAlign w:val="center"/>
          </w:tcPr>
          <w:p w:rsidR="00572A6E" w:rsidRPr="0080044B" w:rsidRDefault="00572A6E" w:rsidP="00863C6B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  <w:r w:rsidRPr="0080044B">
              <w:rPr>
                <w:rFonts w:ascii="Angsana New" w:hAnsi="Angsana New" w:hint="cs"/>
                <w:sz w:val="28"/>
                <w:szCs w:val="28"/>
                <w:cs/>
              </w:rPr>
              <w:t>บริษัท บางพระธุรกิจ จำกัด</w:t>
            </w:r>
          </w:p>
        </w:tc>
        <w:tc>
          <w:tcPr>
            <w:tcW w:w="283" w:type="dxa"/>
            <w:vAlign w:val="center"/>
          </w:tcPr>
          <w:p w:rsidR="00572A6E" w:rsidRPr="0080044B" w:rsidRDefault="00572A6E" w:rsidP="00863C6B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5" w:type="dxa"/>
            <w:vAlign w:val="center"/>
          </w:tcPr>
          <w:p w:rsidR="00572A6E" w:rsidRPr="0080044B" w:rsidRDefault="00572A6E" w:rsidP="00863C6B">
            <w:pPr>
              <w:spacing w:line="260" w:lineRule="atLeas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80044B">
              <w:rPr>
                <w:rFonts w:ascii="Angsana New" w:hAnsi="Angsana New" w:hint="cs"/>
                <w:sz w:val="28"/>
                <w:szCs w:val="28"/>
                <w:cs/>
              </w:rPr>
              <w:t>ให้เช่าอสังหาริมทรัพย์</w:t>
            </w:r>
          </w:p>
        </w:tc>
        <w:tc>
          <w:tcPr>
            <w:tcW w:w="284" w:type="dxa"/>
            <w:vAlign w:val="center"/>
          </w:tcPr>
          <w:p w:rsidR="00572A6E" w:rsidRPr="0080044B" w:rsidRDefault="00572A6E" w:rsidP="00863C6B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44" w:type="dxa"/>
            <w:vAlign w:val="center"/>
          </w:tcPr>
          <w:p w:rsidR="00572A6E" w:rsidRPr="0080044B" w:rsidRDefault="00572A6E" w:rsidP="00863C6B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  <w:r w:rsidRPr="0080044B">
              <w:rPr>
                <w:rFonts w:ascii="Angsana New" w:hAnsi="Angsana New" w:hint="cs"/>
                <w:sz w:val="28"/>
                <w:szCs w:val="28"/>
                <w:cs/>
              </w:rPr>
              <w:t>มีผู้ถือหุ้นและกรรมการร่วมกัน</w:t>
            </w:r>
          </w:p>
        </w:tc>
      </w:tr>
      <w:tr w:rsidR="00572A6E" w:rsidRPr="000E782D" w:rsidTr="00114692">
        <w:tc>
          <w:tcPr>
            <w:tcW w:w="3227" w:type="dxa"/>
            <w:vAlign w:val="center"/>
          </w:tcPr>
          <w:p w:rsidR="00572A6E" w:rsidRPr="00231DDC" w:rsidRDefault="00572A6E" w:rsidP="00863C6B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  <w:vAlign w:val="center"/>
          </w:tcPr>
          <w:p w:rsidR="00572A6E" w:rsidRPr="00231DDC" w:rsidRDefault="00572A6E" w:rsidP="00863C6B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35" w:type="dxa"/>
            <w:vAlign w:val="center"/>
          </w:tcPr>
          <w:p w:rsidR="00572A6E" w:rsidRPr="00231DDC" w:rsidRDefault="00572A6E" w:rsidP="00863C6B">
            <w:pPr>
              <w:spacing w:line="260" w:lineRule="atLeast"/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4" w:type="dxa"/>
            <w:vAlign w:val="center"/>
          </w:tcPr>
          <w:p w:rsidR="00572A6E" w:rsidRPr="00231DDC" w:rsidRDefault="00572A6E" w:rsidP="00863C6B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544" w:type="dxa"/>
            <w:vAlign w:val="center"/>
          </w:tcPr>
          <w:p w:rsidR="00572A6E" w:rsidRPr="00231DDC" w:rsidRDefault="00572A6E" w:rsidP="00863C6B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572A6E" w:rsidRPr="000E782D" w:rsidTr="00114692">
        <w:tc>
          <w:tcPr>
            <w:tcW w:w="3227" w:type="dxa"/>
            <w:vAlign w:val="center"/>
          </w:tcPr>
          <w:p w:rsidR="00572A6E" w:rsidRPr="0080044B" w:rsidRDefault="00572A6E" w:rsidP="00231DDC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 อ่างหิน พลังงาน จำกัด</w:t>
            </w:r>
          </w:p>
        </w:tc>
        <w:tc>
          <w:tcPr>
            <w:tcW w:w="283" w:type="dxa"/>
            <w:vAlign w:val="center"/>
          </w:tcPr>
          <w:p w:rsidR="00572A6E" w:rsidRPr="0080044B" w:rsidRDefault="00572A6E" w:rsidP="00863C6B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5" w:type="dxa"/>
            <w:vAlign w:val="center"/>
          </w:tcPr>
          <w:p w:rsidR="00572A6E" w:rsidRPr="0080044B" w:rsidRDefault="00572A6E" w:rsidP="00863C6B">
            <w:pPr>
              <w:spacing w:line="260" w:lineRule="atLeas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สถานีบริการน้ำมันเชื้อเพลิง</w:t>
            </w:r>
          </w:p>
        </w:tc>
        <w:tc>
          <w:tcPr>
            <w:tcW w:w="284" w:type="dxa"/>
            <w:vAlign w:val="center"/>
          </w:tcPr>
          <w:p w:rsidR="00572A6E" w:rsidRPr="0080044B" w:rsidRDefault="00572A6E" w:rsidP="00863C6B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44" w:type="dxa"/>
            <w:vAlign w:val="center"/>
          </w:tcPr>
          <w:p w:rsidR="00572A6E" w:rsidRPr="0080044B" w:rsidRDefault="00572A6E" w:rsidP="00540538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  <w:r w:rsidRPr="0080044B">
              <w:rPr>
                <w:rFonts w:ascii="Angsana New" w:hAnsi="Angsana New" w:hint="cs"/>
                <w:sz w:val="28"/>
                <w:szCs w:val="28"/>
                <w:cs/>
              </w:rPr>
              <w:t>มีผู้ถือหุ้นและกรรมการร่วมกัน</w:t>
            </w:r>
          </w:p>
        </w:tc>
      </w:tr>
      <w:tr w:rsidR="00CC5A2C" w:rsidRPr="00CC5A2C" w:rsidTr="00114692">
        <w:tc>
          <w:tcPr>
            <w:tcW w:w="3227" w:type="dxa"/>
            <w:vAlign w:val="center"/>
          </w:tcPr>
          <w:p w:rsidR="00CC5A2C" w:rsidRPr="00CC5A2C" w:rsidRDefault="00CC5A2C" w:rsidP="00863C6B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  <w:vAlign w:val="center"/>
          </w:tcPr>
          <w:p w:rsidR="00CC5A2C" w:rsidRPr="00CC5A2C" w:rsidRDefault="00CC5A2C" w:rsidP="00863C6B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35" w:type="dxa"/>
            <w:vAlign w:val="center"/>
          </w:tcPr>
          <w:p w:rsidR="00CC5A2C" w:rsidRPr="00CC5A2C" w:rsidRDefault="00CC5A2C" w:rsidP="00863C6B">
            <w:pPr>
              <w:spacing w:line="260" w:lineRule="atLeast"/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4" w:type="dxa"/>
            <w:vAlign w:val="center"/>
          </w:tcPr>
          <w:p w:rsidR="00CC5A2C" w:rsidRPr="00CC5A2C" w:rsidRDefault="00CC5A2C" w:rsidP="00863C6B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544" w:type="dxa"/>
            <w:vAlign w:val="center"/>
          </w:tcPr>
          <w:p w:rsidR="00CC5A2C" w:rsidRPr="00CC5A2C" w:rsidRDefault="00CC5A2C" w:rsidP="00863C6B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572A6E" w:rsidRPr="000E782D" w:rsidTr="00114692">
        <w:tc>
          <w:tcPr>
            <w:tcW w:w="3227" w:type="dxa"/>
            <w:vAlign w:val="center"/>
          </w:tcPr>
          <w:p w:rsidR="00572A6E" w:rsidRDefault="00DE1C48" w:rsidP="00863C6B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  <w:r w:rsidRPr="00DE1C48">
              <w:rPr>
                <w:rFonts w:ascii="Angsana New" w:hAnsi="Angsana New"/>
                <w:sz w:val="28"/>
                <w:szCs w:val="28"/>
                <w:cs/>
              </w:rPr>
              <w:t>บริษัท ซี แพนเนล จำกัด</w:t>
            </w:r>
          </w:p>
        </w:tc>
        <w:tc>
          <w:tcPr>
            <w:tcW w:w="283" w:type="dxa"/>
            <w:vAlign w:val="center"/>
          </w:tcPr>
          <w:p w:rsidR="00572A6E" w:rsidRPr="0080044B" w:rsidRDefault="00572A6E" w:rsidP="00863C6B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5" w:type="dxa"/>
            <w:vAlign w:val="center"/>
          </w:tcPr>
          <w:p w:rsidR="00572A6E" w:rsidRPr="0080044B" w:rsidRDefault="00DE1C48" w:rsidP="00DE1C48">
            <w:pPr>
              <w:spacing w:line="260" w:lineRule="atLeas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DE1C48">
              <w:rPr>
                <w:rFonts w:ascii="Angsana New" w:hAnsi="Angsana New"/>
                <w:sz w:val="28"/>
                <w:szCs w:val="28"/>
                <w:cs/>
              </w:rPr>
              <w:t>ผลิตและจำหน่าย</w:t>
            </w:r>
          </w:p>
        </w:tc>
        <w:tc>
          <w:tcPr>
            <w:tcW w:w="284" w:type="dxa"/>
            <w:vAlign w:val="center"/>
          </w:tcPr>
          <w:p w:rsidR="00572A6E" w:rsidRPr="0080044B" w:rsidRDefault="00572A6E" w:rsidP="00863C6B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44" w:type="dxa"/>
            <w:vAlign w:val="center"/>
          </w:tcPr>
          <w:p w:rsidR="00572A6E" w:rsidRPr="0080044B" w:rsidRDefault="00DE1C48" w:rsidP="00863C6B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  <w:r w:rsidRPr="00DE1C48">
              <w:rPr>
                <w:rFonts w:ascii="Angsana New" w:hAnsi="Angsana New"/>
                <w:sz w:val="28"/>
                <w:szCs w:val="28"/>
                <w:cs/>
              </w:rPr>
              <w:t>กรรมการเป็นญาติของกรรมการ</w:t>
            </w:r>
          </w:p>
        </w:tc>
      </w:tr>
      <w:tr w:rsidR="00DE1C48" w:rsidRPr="000E782D" w:rsidTr="00114692">
        <w:tc>
          <w:tcPr>
            <w:tcW w:w="3227" w:type="dxa"/>
            <w:vAlign w:val="center"/>
          </w:tcPr>
          <w:p w:rsidR="00DE1C48" w:rsidRDefault="00DE1C48" w:rsidP="00863C6B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  <w:vAlign w:val="center"/>
          </w:tcPr>
          <w:p w:rsidR="00DE1C48" w:rsidRPr="0080044B" w:rsidRDefault="00DE1C48" w:rsidP="00863C6B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5" w:type="dxa"/>
            <w:vAlign w:val="center"/>
          </w:tcPr>
          <w:p w:rsidR="00DE1C48" w:rsidRPr="00DE1C48" w:rsidRDefault="00DE1C48" w:rsidP="00863C6B">
            <w:pPr>
              <w:spacing w:line="260" w:lineRule="atLeas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DE1C48">
              <w:rPr>
                <w:rFonts w:ascii="Angsana New" w:hAnsi="Angsana New"/>
                <w:sz w:val="28"/>
                <w:szCs w:val="28"/>
                <w:cs/>
              </w:rPr>
              <w:t>ผนังคอนกรีตสำเร็จรูป</w:t>
            </w:r>
          </w:p>
        </w:tc>
        <w:tc>
          <w:tcPr>
            <w:tcW w:w="284" w:type="dxa"/>
            <w:vAlign w:val="center"/>
          </w:tcPr>
          <w:p w:rsidR="00DE1C48" w:rsidRPr="0080044B" w:rsidRDefault="00DE1C48" w:rsidP="00863C6B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44" w:type="dxa"/>
            <w:vAlign w:val="center"/>
          </w:tcPr>
          <w:p w:rsidR="00DE1C48" w:rsidRPr="00DE1C48" w:rsidRDefault="00DE1C48" w:rsidP="00863C6B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0210C" w:rsidRPr="000E782D" w:rsidTr="00114692">
        <w:tc>
          <w:tcPr>
            <w:tcW w:w="3227" w:type="dxa"/>
            <w:vAlign w:val="center"/>
          </w:tcPr>
          <w:p w:rsidR="0040210C" w:rsidRPr="0040210C" w:rsidRDefault="0040210C" w:rsidP="00863C6B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  <w:vAlign w:val="center"/>
          </w:tcPr>
          <w:p w:rsidR="0040210C" w:rsidRPr="0040210C" w:rsidRDefault="0040210C" w:rsidP="00863C6B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35" w:type="dxa"/>
            <w:vAlign w:val="center"/>
          </w:tcPr>
          <w:p w:rsidR="0040210C" w:rsidRPr="0040210C" w:rsidRDefault="0040210C" w:rsidP="00863C6B">
            <w:pPr>
              <w:spacing w:line="260" w:lineRule="atLeast"/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4" w:type="dxa"/>
            <w:vAlign w:val="center"/>
          </w:tcPr>
          <w:p w:rsidR="0040210C" w:rsidRPr="0040210C" w:rsidRDefault="0040210C" w:rsidP="00863C6B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544" w:type="dxa"/>
            <w:vAlign w:val="center"/>
          </w:tcPr>
          <w:p w:rsidR="0040210C" w:rsidRPr="0040210C" w:rsidRDefault="0040210C" w:rsidP="00863C6B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40210C" w:rsidRPr="000E782D" w:rsidTr="00F60F06">
        <w:tc>
          <w:tcPr>
            <w:tcW w:w="3227" w:type="dxa"/>
          </w:tcPr>
          <w:p w:rsidR="0040210C" w:rsidRPr="00553F38" w:rsidRDefault="0040210C" w:rsidP="00121FBD">
            <w:pPr>
              <w:tabs>
                <w:tab w:val="clear" w:pos="2580"/>
              </w:tabs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553F38">
              <w:rPr>
                <w:rFonts w:ascii="Angsana New" w:hAnsi="Angsana New"/>
                <w:sz w:val="28"/>
                <w:szCs w:val="28"/>
                <w:cs/>
              </w:rPr>
              <w:t>บริหารที่สำคัญ</w:t>
            </w:r>
          </w:p>
        </w:tc>
        <w:tc>
          <w:tcPr>
            <w:tcW w:w="283" w:type="dxa"/>
          </w:tcPr>
          <w:p w:rsidR="0040210C" w:rsidRPr="00553F38" w:rsidRDefault="0040210C" w:rsidP="00121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5" w:type="dxa"/>
          </w:tcPr>
          <w:p w:rsidR="0040210C" w:rsidRPr="00553F38" w:rsidRDefault="0040210C" w:rsidP="00121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3F3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84" w:type="dxa"/>
          </w:tcPr>
          <w:p w:rsidR="0040210C" w:rsidRPr="00553F38" w:rsidRDefault="0040210C" w:rsidP="00121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44" w:type="dxa"/>
          </w:tcPr>
          <w:p w:rsidR="0040210C" w:rsidRPr="00553F38" w:rsidRDefault="0040210C" w:rsidP="00121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8"/>
                <w:szCs w:val="28"/>
              </w:rPr>
            </w:pPr>
            <w:r w:rsidRPr="00553F38">
              <w:rPr>
                <w:rFonts w:ascii="Angsana New" w:hAnsi="Angsana New"/>
                <w:sz w:val="28"/>
                <w:szCs w:val="28"/>
                <w:cs/>
              </w:rPr>
              <w:t>บุคคลที่มีอำนาจและความรับผิดชอบในการ</w:t>
            </w:r>
          </w:p>
          <w:p w:rsidR="0040210C" w:rsidRPr="00553F38" w:rsidRDefault="0040210C" w:rsidP="00402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60"/>
              <w:rPr>
                <w:rFonts w:ascii="Angsana New" w:hAnsi="Angsana New"/>
                <w:sz w:val="28"/>
                <w:szCs w:val="28"/>
              </w:rPr>
            </w:pPr>
            <w:r w:rsidRPr="00553F38">
              <w:rPr>
                <w:rFonts w:ascii="Angsana New" w:hAnsi="Angsana New"/>
                <w:sz w:val="28"/>
                <w:szCs w:val="28"/>
                <w:cs/>
              </w:rPr>
              <w:t>วางแผน สั่งการและควบคุมกิจกรรมต่างๆ ของบริษัทไม่ว่าทางตรงหรือทางอ้อมทั้งนี้</w:t>
            </w:r>
          </w:p>
          <w:p w:rsidR="0040210C" w:rsidRPr="00553F38" w:rsidRDefault="0040210C" w:rsidP="00402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553F38">
              <w:rPr>
                <w:rFonts w:ascii="Angsana New" w:hAnsi="Angsana New"/>
                <w:sz w:val="28"/>
                <w:szCs w:val="28"/>
                <w:cs/>
              </w:rPr>
              <w:t>รวมถึงกรรมการของบริษัท (ไม่ว่าจะทำหน้าที่ในระดับบริหารหรือไม่ก็ตาม)</w:t>
            </w:r>
          </w:p>
        </w:tc>
      </w:tr>
    </w:tbl>
    <w:p w:rsidR="00F60F06" w:rsidRDefault="00F60F06" w:rsidP="00F96A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F60F06" w:rsidRDefault="00F60F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D12E93" w:rsidRPr="00F96A6A" w:rsidRDefault="00D12E93" w:rsidP="00F96A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2C46BA">
        <w:rPr>
          <w:rFonts w:ascii="Angsana New" w:hAnsi="Angsana New"/>
          <w:sz w:val="30"/>
          <w:szCs w:val="30"/>
          <w:cs/>
        </w:rPr>
        <w:lastRenderedPageBreak/>
        <w:t>นโยบายการกำหนดราคาสำหรับแต่ละประเภทรายการมีดังนี้</w:t>
      </w:r>
    </w:p>
    <w:p w:rsidR="00D12E93" w:rsidRPr="00545450" w:rsidRDefault="00D12E93" w:rsidP="00D12E93">
      <w:pPr>
        <w:tabs>
          <w:tab w:val="left" w:pos="540"/>
        </w:tabs>
        <w:jc w:val="both"/>
        <w:rPr>
          <w:rFonts w:ascii="Angsana New" w:hAnsi="Angsana New"/>
          <w:sz w:val="16"/>
          <w:szCs w:val="16"/>
        </w:rPr>
      </w:pPr>
    </w:p>
    <w:tbl>
      <w:tblPr>
        <w:tblW w:w="9622" w:type="dxa"/>
        <w:tblLook w:val="01E0"/>
      </w:tblPr>
      <w:tblGrid>
        <w:gridCol w:w="3680"/>
        <w:gridCol w:w="270"/>
        <w:gridCol w:w="5672"/>
      </w:tblGrid>
      <w:tr w:rsidR="00D12E93" w:rsidRPr="00015B89" w:rsidTr="0043044B">
        <w:tc>
          <w:tcPr>
            <w:tcW w:w="3680" w:type="dxa"/>
            <w:tcBorders>
              <w:bottom w:val="single" w:sz="4" w:space="0" w:color="auto"/>
            </w:tcBorders>
          </w:tcPr>
          <w:p w:rsidR="00D12E93" w:rsidRPr="00015B89" w:rsidRDefault="00D12E93" w:rsidP="005D0BB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5B89">
              <w:rPr>
                <w:rFonts w:ascii="Angsana New" w:hAnsi="Angsana New"/>
                <w:sz w:val="30"/>
                <w:szCs w:val="30"/>
                <w:cs/>
              </w:rPr>
              <w:t>ประเภทรายการ</w:t>
            </w:r>
          </w:p>
        </w:tc>
        <w:tc>
          <w:tcPr>
            <w:tcW w:w="270" w:type="dxa"/>
          </w:tcPr>
          <w:p w:rsidR="00D12E93" w:rsidRPr="00015B89" w:rsidRDefault="00D12E93" w:rsidP="005D0BB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2" w:type="dxa"/>
            <w:tcBorders>
              <w:bottom w:val="single" w:sz="4" w:space="0" w:color="auto"/>
            </w:tcBorders>
          </w:tcPr>
          <w:p w:rsidR="00D12E93" w:rsidRPr="00015B89" w:rsidRDefault="00D12E93" w:rsidP="005D0BB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15B89">
              <w:rPr>
                <w:rFonts w:ascii="Angsana New" w:hAnsi="Angsana New"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D12E93" w:rsidRPr="00015B89" w:rsidTr="0043044B">
        <w:tc>
          <w:tcPr>
            <w:tcW w:w="3680" w:type="dxa"/>
            <w:tcBorders>
              <w:top w:val="single" w:sz="4" w:space="0" w:color="auto"/>
            </w:tcBorders>
          </w:tcPr>
          <w:p w:rsidR="00D12E93" w:rsidRPr="00015B89" w:rsidRDefault="00D12E93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</w:t>
            </w:r>
            <w:r w:rsidRPr="00015B89">
              <w:rPr>
                <w:rFonts w:ascii="Angsana New" w:hAnsi="Angsana New" w:hint="cs"/>
                <w:sz w:val="30"/>
                <w:szCs w:val="30"/>
                <w:cs/>
              </w:rPr>
              <w:t>การขาย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สินค้า</w:t>
            </w:r>
            <w:r w:rsidR="006C464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0046AC">
              <w:rPr>
                <w:rFonts w:ascii="Angsana New" w:hAnsi="Angsana New"/>
                <w:sz w:val="30"/>
                <w:szCs w:val="30"/>
              </w:rPr>
              <w:t>/</w:t>
            </w:r>
            <w:r w:rsidR="000046AC">
              <w:rPr>
                <w:rFonts w:ascii="Angsana New" w:hAnsi="Angsana New" w:hint="cs"/>
                <w:sz w:val="30"/>
                <w:szCs w:val="30"/>
                <w:cs/>
              </w:rPr>
              <w:t xml:space="preserve"> ทรัพย์สิน</w:t>
            </w:r>
          </w:p>
        </w:tc>
        <w:tc>
          <w:tcPr>
            <w:tcW w:w="270" w:type="dxa"/>
          </w:tcPr>
          <w:p w:rsidR="00D12E93" w:rsidRPr="00015B89" w:rsidRDefault="00D12E93" w:rsidP="005D0BBA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2" w:type="dxa"/>
            <w:tcBorders>
              <w:top w:val="single" w:sz="4" w:space="0" w:color="auto"/>
            </w:tcBorders>
          </w:tcPr>
          <w:p w:rsidR="00D12E93" w:rsidRPr="00015B89" w:rsidRDefault="00D12E93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ราคาตลาดหรือราคาเทียบเคียงกับราคาตลาด</w:t>
            </w:r>
          </w:p>
        </w:tc>
      </w:tr>
      <w:tr w:rsidR="00D12E93" w:rsidRPr="00545450" w:rsidTr="0043044B">
        <w:tc>
          <w:tcPr>
            <w:tcW w:w="3680" w:type="dxa"/>
          </w:tcPr>
          <w:p w:rsidR="00D12E93" w:rsidRPr="00545450" w:rsidRDefault="00D12E93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:rsidR="00D12E93" w:rsidRPr="00545450" w:rsidRDefault="00D12E93" w:rsidP="005D0BB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672" w:type="dxa"/>
          </w:tcPr>
          <w:p w:rsidR="00D12E93" w:rsidRPr="00545450" w:rsidRDefault="00D12E93" w:rsidP="005D0BB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D12E93" w:rsidRPr="00015B89" w:rsidTr="0043044B">
        <w:tc>
          <w:tcPr>
            <w:tcW w:w="3680" w:type="dxa"/>
          </w:tcPr>
          <w:p w:rsidR="00D12E93" w:rsidRPr="00015B89" w:rsidRDefault="00D12E93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รายได้จากการให้เช่าและบริการ</w:t>
            </w:r>
          </w:p>
        </w:tc>
        <w:tc>
          <w:tcPr>
            <w:tcW w:w="270" w:type="dxa"/>
          </w:tcPr>
          <w:p w:rsidR="00D12E93" w:rsidRPr="00015B89" w:rsidRDefault="00D12E93" w:rsidP="005D0BBA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2" w:type="dxa"/>
          </w:tcPr>
          <w:p w:rsidR="00D12E93" w:rsidRPr="00015B89" w:rsidRDefault="00D12E93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ราคาตลาด</w:t>
            </w:r>
            <w:r w:rsidR="00EE1D19">
              <w:rPr>
                <w:rFonts w:ascii="Angsana New" w:hAnsi="Angsana New" w:hint="cs"/>
                <w:sz w:val="30"/>
                <w:szCs w:val="30"/>
                <w:cs/>
              </w:rPr>
              <w:t>หรือราคาที่ตกลงกันตามสัญญา</w:t>
            </w:r>
          </w:p>
        </w:tc>
      </w:tr>
      <w:tr w:rsidR="00D12E93" w:rsidRPr="00545450" w:rsidTr="0043044B">
        <w:tc>
          <w:tcPr>
            <w:tcW w:w="3680" w:type="dxa"/>
          </w:tcPr>
          <w:p w:rsidR="00D12E93" w:rsidRPr="00545450" w:rsidRDefault="00D12E93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:rsidR="00D12E93" w:rsidRPr="00545450" w:rsidRDefault="00D12E93" w:rsidP="005D0BBA">
            <w:pPr>
              <w:tabs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672" w:type="dxa"/>
          </w:tcPr>
          <w:p w:rsidR="00D12E93" w:rsidRPr="00545450" w:rsidRDefault="00D12E93" w:rsidP="005D0BBA">
            <w:pPr>
              <w:tabs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5C6456" w:rsidRPr="00015B89" w:rsidTr="0043044B">
        <w:tc>
          <w:tcPr>
            <w:tcW w:w="3680" w:type="dxa"/>
          </w:tcPr>
          <w:p w:rsidR="005C6456" w:rsidRPr="009D2640" w:rsidRDefault="005C6456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270" w:type="dxa"/>
          </w:tcPr>
          <w:p w:rsidR="005C6456" w:rsidRPr="00015B89" w:rsidRDefault="005C6456" w:rsidP="005D0BBA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2" w:type="dxa"/>
          </w:tcPr>
          <w:p w:rsidR="005C6456" w:rsidRDefault="005C6456" w:rsidP="005C6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อ้างอิงต้นทุนทางการเงินของผู้ให้กู้</w:t>
            </w:r>
          </w:p>
        </w:tc>
      </w:tr>
      <w:tr w:rsidR="00D12E93" w:rsidRPr="00545450" w:rsidTr="0043044B">
        <w:tc>
          <w:tcPr>
            <w:tcW w:w="3680" w:type="dxa"/>
          </w:tcPr>
          <w:p w:rsidR="00D12E93" w:rsidRPr="00545450" w:rsidRDefault="00D12E93" w:rsidP="005D0BB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:rsidR="00D12E93" w:rsidRPr="00545450" w:rsidRDefault="00D12E93" w:rsidP="005D0BB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672" w:type="dxa"/>
          </w:tcPr>
          <w:p w:rsidR="00D12E93" w:rsidRPr="00545450" w:rsidRDefault="00D12E93" w:rsidP="005D0BB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121FBD" w:rsidRPr="00015B89" w:rsidTr="0043044B">
        <w:tc>
          <w:tcPr>
            <w:tcW w:w="3680" w:type="dxa"/>
          </w:tcPr>
          <w:p w:rsidR="00121FBD" w:rsidRDefault="00121FBD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270" w:type="dxa"/>
          </w:tcPr>
          <w:p w:rsidR="00121FBD" w:rsidRPr="00015B89" w:rsidRDefault="00121FBD" w:rsidP="005D0BBA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2" w:type="dxa"/>
          </w:tcPr>
          <w:p w:rsidR="00121FBD" w:rsidRPr="00BF7919" w:rsidRDefault="00121FBD" w:rsidP="00121FBD">
            <w:pPr>
              <w:ind w:left="-1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ตาม</w:t>
            </w:r>
            <w:r w:rsidRPr="00BF7919">
              <w:rPr>
                <w:rFonts w:ascii="Angsana New" w:hAnsi="Angsana New" w:hint="cs"/>
                <w:sz w:val="30"/>
                <w:szCs w:val="30"/>
                <w:cs/>
              </w:rPr>
              <w:t>จำนวนที่ประกาศจ่าย</w:t>
            </w:r>
          </w:p>
        </w:tc>
      </w:tr>
      <w:tr w:rsidR="00121FBD" w:rsidRPr="00015B89" w:rsidTr="0043044B">
        <w:tc>
          <w:tcPr>
            <w:tcW w:w="3680" w:type="dxa"/>
          </w:tcPr>
          <w:p w:rsidR="00121FBD" w:rsidRPr="00121FBD" w:rsidRDefault="00121FBD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:rsidR="00121FBD" w:rsidRPr="00121FBD" w:rsidRDefault="00121FBD" w:rsidP="005D0BBA">
            <w:pPr>
              <w:tabs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672" w:type="dxa"/>
          </w:tcPr>
          <w:p w:rsidR="00121FBD" w:rsidRPr="00121FBD" w:rsidRDefault="00121FBD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121FBD" w:rsidRPr="00015B89" w:rsidTr="0043044B">
        <w:tc>
          <w:tcPr>
            <w:tcW w:w="3680" w:type="dxa"/>
          </w:tcPr>
          <w:p w:rsidR="00121FBD" w:rsidRPr="009D2640" w:rsidRDefault="00121FBD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270" w:type="dxa"/>
          </w:tcPr>
          <w:p w:rsidR="00121FBD" w:rsidRPr="00015B89" w:rsidRDefault="00121FBD" w:rsidP="005D0BBA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2" w:type="dxa"/>
          </w:tcPr>
          <w:p w:rsidR="00121FBD" w:rsidRPr="009D2640" w:rsidRDefault="00121FBD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ราคาตามสัญญา</w:t>
            </w:r>
          </w:p>
        </w:tc>
      </w:tr>
      <w:tr w:rsidR="00121FBD" w:rsidRPr="00545450" w:rsidTr="0043044B">
        <w:tc>
          <w:tcPr>
            <w:tcW w:w="3680" w:type="dxa"/>
          </w:tcPr>
          <w:p w:rsidR="00121FBD" w:rsidRPr="00545450" w:rsidRDefault="00121FBD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:rsidR="00121FBD" w:rsidRPr="00545450" w:rsidRDefault="00121FBD" w:rsidP="005D0BBA">
            <w:pPr>
              <w:tabs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672" w:type="dxa"/>
          </w:tcPr>
          <w:p w:rsidR="00121FBD" w:rsidRPr="00545450" w:rsidRDefault="00121FBD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121FBD" w:rsidRPr="00015B89" w:rsidTr="0043044B">
        <w:tc>
          <w:tcPr>
            <w:tcW w:w="3680" w:type="dxa"/>
          </w:tcPr>
          <w:p w:rsidR="00121FBD" w:rsidRPr="009D2640" w:rsidRDefault="00121FBD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ซื้อสินค้า </w:t>
            </w:r>
            <w:r>
              <w:rPr>
                <w:rFonts w:ascii="Angsana New" w:hAnsi="Angsana New"/>
                <w:sz w:val="30"/>
                <w:szCs w:val="30"/>
              </w:rPr>
              <w:t>/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น้ำมันรถ / ทรัพย์สิน</w:t>
            </w:r>
          </w:p>
        </w:tc>
        <w:tc>
          <w:tcPr>
            <w:tcW w:w="270" w:type="dxa"/>
          </w:tcPr>
          <w:p w:rsidR="00121FBD" w:rsidRPr="00015B89" w:rsidRDefault="00121FBD" w:rsidP="005D0BBA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2" w:type="dxa"/>
          </w:tcPr>
          <w:p w:rsidR="00121FBD" w:rsidRPr="009D2640" w:rsidRDefault="00121FBD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ราคาตลาดหรือราคาเทียบเคียงกับราคาตลาด</w:t>
            </w:r>
          </w:p>
        </w:tc>
      </w:tr>
      <w:tr w:rsidR="00121FBD" w:rsidRPr="00545450" w:rsidTr="0043044B">
        <w:tc>
          <w:tcPr>
            <w:tcW w:w="3680" w:type="dxa"/>
          </w:tcPr>
          <w:p w:rsidR="00121FBD" w:rsidRPr="00545450" w:rsidRDefault="00121FBD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:rsidR="00121FBD" w:rsidRPr="00545450" w:rsidRDefault="00121FBD" w:rsidP="005D0BBA">
            <w:pPr>
              <w:tabs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672" w:type="dxa"/>
          </w:tcPr>
          <w:p w:rsidR="00121FBD" w:rsidRPr="00545450" w:rsidRDefault="00121FBD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121FBD" w:rsidRPr="00015B89" w:rsidTr="0043044B">
        <w:tc>
          <w:tcPr>
            <w:tcW w:w="3680" w:type="dxa"/>
          </w:tcPr>
          <w:p w:rsidR="00121FBD" w:rsidRPr="00121FBD" w:rsidRDefault="00121FBD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21FBD">
              <w:rPr>
                <w:rFonts w:ascii="Angsana New" w:hAnsi="Angsana New" w:hint="cs"/>
                <w:sz w:val="30"/>
                <w:szCs w:val="30"/>
                <w:cs/>
              </w:rPr>
              <w:t>ค่าเช่าจ่าย</w:t>
            </w:r>
          </w:p>
        </w:tc>
        <w:tc>
          <w:tcPr>
            <w:tcW w:w="270" w:type="dxa"/>
          </w:tcPr>
          <w:p w:rsidR="00121FBD" w:rsidRPr="00121FBD" w:rsidRDefault="00121FBD" w:rsidP="005D0BBA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2" w:type="dxa"/>
          </w:tcPr>
          <w:p w:rsidR="00121FBD" w:rsidRPr="00121FBD" w:rsidRDefault="00121FBD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21FBD">
              <w:rPr>
                <w:rFonts w:ascii="Angsana New" w:hAnsi="Angsana New" w:hint="cs"/>
                <w:sz w:val="30"/>
                <w:szCs w:val="30"/>
                <w:cs/>
              </w:rPr>
              <w:t>ราคาที่ตกลงกันตามสัญญา</w:t>
            </w:r>
          </w:p>
        </w:tc>
      </w:tr>
      <w:tr w:rsidR="00121FBD" w:rsidRPr="00AE2ACF" w:rsidTr="0043044B">
        <w:tc>
          <w:tcPr>
            <w:tcW w:w="3680" w:type="dxa"/>
          </w:tcPr>
          <w:p w:rsidR="00121FBD" w:rsidRPr="00AE2ACF" w:rsidRDefault="00121FBD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:rsidR="00121FBD" w:rsidRPr="00AE2ACF" w:rsidRDefault="00121FBD" w:rsidP="005D0BBA">
            <w:pPr>
              <w:tabs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672" w:type="dxa"/>
          </w:tcPr>
          <w:p w:rsidR="00121FBD" w:rsidRPr="00AE2ACF" w:rsidRDefault="00121FBD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121FBD" w:rsidRPr="00015B89" w:rsidTr="0043044B">
        <w:tc>
          <w:tcPr>
            <w:tcW w:w="3680" w:type="dxa"/>
          </w:tcPr>
          <w:p w:rsidR="00121FBD" w:rsidRDefault="00121FBD" w:rsidP="004C0A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ค่าใช้จ่ายอื่น </w:t>
            </w:r>
          </w:p>
        </w:tc>
        <w:tc>
          <w:tcPr>
            <w:tcW w:w="270" w:type="dxa"/>
          </w:tcPr>
          <w:p w:rsidR="00121FBD" w:rsidRPr="00015B89" w:rsidRDefault="00121FBD" w:rsidP="004C0A4E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2" w:type="dxa"/>
          </w:tcPr>
          <w:p w:rsidR="00121FBD" w:rsidRDefault="00121FBD" w:rsidP="004C0A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อ้างอิงอัตราค่าธรรมเนียมของธนาคารพาณิชย์ / ราคาตลาด</w:t>
            </w:r>
          </w:p>
        </w:tc>
      </w:tr>
      <w:tr w:rsidR="00121FBD" w:rsidRPr="00D146E3" w:rsidTr="0043044B">
        <w:tc>
          <w:tcPr>
            <w:tcW w:w="3680" w:type="dxa"/>
          </w:tcPr>
          <w:p w:rsidR="00121FBD" w:rsidRPr="00D146E3" w:rsidRDefault="00121FBD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:rsidR="00121FBD" w:rsidRPr="00D146E3" w:rsidRDefault="00121FBD" w:rsidP="005D0BBA">
            <w:pPr>
              <w:tabs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672" w:type="dxa"/>
          </w:tcPr>
          <w:p w:rsidR="00121FBD" w:rsidRPr="00D146E3" w:rsidRDefault="00121FBD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121FBD" w:rsidRPr="00015B89" w:rsidTr="0043044B">
        <w:tc>
          <w:tcPr>
            <w:tcW w:w="3680" w:type="dxa"/>
          </w:tcPr>
          <w:p w:rsidR="00121FBD" w:rsidRDefault="00121FBD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270" w:type="dxa"/>
          </w:tcPr>
          <w:p w:rsidR="00121FBD" w:rsidRPr="00015B89" w:rsidRDefault="00121FBD" w:rsidP="005D0BBA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2" w:type="dxa"/>
          </w:tcPr>
          <w:p w:rsidR="00121FBD" w:rsidRDefault="00121FBD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อ้างอิงต้นทุนทางการเงินของผู้ให้กู้</w:t>
            </w:r>
          </w:p>
        </w:tc>
      </w:tr>
      <w:tr w:rsidR="00121FBD" w:rsidRPr="00400BAB" w:rsidTr="0043044B">
        <w:tc>
          <w:tcPr>
            <w:tcW w:w="3680" w:type="dxa"/>
          </w:tcPr>
          <w:p w:rsidR="00121FBD" w:rsidRPr="00400BAB" w:rsidRDefault="00121FBD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:rsidR="00121FBD" w:rsidRPr="00400BAB" w:rsidRDefault="00121FBD" w:rsidP="005D0BBA">
            <w:pPr>
              <w:tabs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672" w:type="dxa"/>
          </w:tcPr>
          <w:p w:rsidR="00121FBD" w:rsidRPr="00400BAB" w:rsidRDefault="00121FBD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121FBD" w:rsidRPr="00015B89" w:rsidTr="0043044B">
        <w:tc>
          <w:tcPr>
            <w:tcW w:w="3680" w:type="dxa"/>
          </w:tcPr>
          <w:p w:rsidR="00121FBD" w:rsidRDefault="00121FBD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270" w:type="dxa"/>
          </w:tcPr>
          <w:p w:rsidR="00121FBD" w:rsidRPr="00015B89" w:rsidRDefault="00121FBD" w:rsidP="005D0BBA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2" w:type="dxa"/>
          </w:tcPr>
          <w:p w:rsidR="00121FBD" w:rsidRPr="00BF7919" w:rsidRDefault="00121FBD" w:rsidP="00121FBD">
            <w:pPr>
              <w:ind w:left="-1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ตาม</w:t>
            </w:r>
            <w:r w:rsidRPr="00BF7919">
              <w:rPr>
                <w:rFonts w:ascii="Angsana New" w:hAnsi="Angsana New" w:hint="cs"/>
                <w:sz w:val="30"/>
                <w:szCs w:val="30"/>
                <w:cs/>
              </w:rPr>
              <w:t>จำนวนที่ประกาศจ่าย</w:t>
            </w:r>
          </w:p>
        </w:tc>
      </w:tr>
      <w:tr w:rsidR="002D7D69" w:rsidRPr="00015B89" w:rsidTr="0043044B">
        <w:tc>
          <w:tcPr>
            <w:tcW w:w="3680" w:type="dxa"/>
          </w:tcPr>
          <w:p w:rsidR="002D7D69" w:rsidRPr="00121FBD" w:rsidRDefault="002D7D69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:rsidR="002D7D69" w:rsidRPr="00121FBD" w:rsidRDefault="002D7D69" w:rsidP="005D0BBA">
            <w:pPr>
              <w:tabs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672" w:type="dxa"/>
          </w:tcPr>
          <w:p w:rsidR="002D7D69" w:rsidRPr="00121FBD" w:rsidRDefault="002D7D69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2D7D69" w:rsidRPr="00015B89" w:rsidTr="0043044B">
        <w:tc>
          <w:tcPr>
            <w:tcW w:w="3680" w:type="dxa"/>
          </w:tcPr>
          <w:p w:rsidR="002D7D69" w:rsidRPr="002D7D69" w:rsidRDefault="002D7D69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ค้ำประกันวงเงินสินเชื่อ</w:t>
            </w:r>
          </w:p>
        </w:tc>
        <w:tc>
          <w:tcPr>
            <w:tcW w:w="270" w:type="dxa"/>
          </w:tcPr>
          <w:p w:rsidR="002D7D69" w:rsidRPr="002D7D69" w:rsidRDefault="002D7D69" w:rsidP="005D0BBA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2" w:type="dxa"/>
          </w:tcPr>
          <w:p w:rsidR="002D7D69" w:rsidRPr="002D7D69" w:rsidRDefault="002D7D69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ไม่คิดค่าธรรมเนียมค้ำประกัน</w:t>
            </w:r>
          </w:p>
        </w:tc>
      </w:tr>
      <w:tr w:rsidR="00121FBD" w:rsidRPr="00015B89" w:rsidTr="0043044B">
        <w:tc>
          <w:tcPr>
            <w:tcW w:w="3680" w:type="dxa"/>
          </w:tcPr>
          <w:p w:rsidR="00121FBD" w:rsidRPr="00121FBD" w:rsidRDefault="00121FBD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:rsidR="00121FBD" w:rsidRPr="00121FBD" w:rsidRDefault="00121FBD" w:rsidP="005D0BBA">
            <w:pPr>
              <w:tabs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672" w:type="dxa"/>
          </w:tcPr>
          <w:p w:rsidR="00121FBD" w:rsidRPr="00121FBD" w:rsidRDefault="00121FBD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121FBD" w:rsidRPr="00015B89" w:rsidTr="0043044B">
        <w:tc>
          <w:tcPr>
            <w:tcW w:w="3680" w:type="dxa"/>
          </w:tcPr>
          <w:p w:rsidR="00121FBD" w:rsidRDefault="00121FBD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270" w:type="dxa"/>
          </w:tcPr>
          <w:p w:rsidR="00121FBD" w:rsidRPr="00015B89" w:rsidRDefault="00121FBD" w:rsidP="005D0BBA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2" w:type="dxa"/>
          </w:tcPr>
          <w:p w:rsidR="00121FBD" w:rsidRDefault="00121FBD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จำนวนตามที่ตกลงกัน</w:t>
            </w:r>
          </w:p>
        </w:tc>
      </w:tr>
    </w:tbl>
    <w:p w:rsidR="00B1566D" w:rsidRDefault="00B1566D" w:rsidP="00F96A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D12E93" w:rsidRDefault="00E328D7" w:rsidP="00F96A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 w:type="page"/>
      </w:r>
      <w:r w:rsidR="00D12E93" w:rsidRPr="00112720">
        <w:rPr>
          <w:rFonts w:ascii="Angsana New" w:hAnsi="Angsana New"/>
          <w:sz w:val="30"/>
          <w:szCs w:val="30"/>
          <w:cs/>
        </w:rPr>
        <w:lastRenderedPageBreak/>
        <w:t>รายการบัญชีกับ</w:t>
      </w:r>
      <w:r w:rsidR="00D12E93">
        <w:rPr>
          <w:rFonts w:ascii="Angsana New" w:hAnsi="Angsana New" w:hint="cs"/>
          <w:sz w:val="30"/>
          <w:szCs w:val="30"/>
          <w:cs/>
        </w:rPr>
        <w:t>บุคคลและ</w:t>
      </w:r>
      <w:r w:rsidR="00D12E93" w:rsidRPr="00112720">
        <w:rPr>
          <w:rFonts w:ascii="Angsana New" w:hAnsi="Angsana New"/>
          <w:sz w:val="30"/>
          <w:szCs w:val="30"/>
          <w:cs/>
        </w:rPr>
        <w:t>กิจการที่เกี่ยวข้องกันที่มีสาระสำคัญที่เกิดขึ้นสำหรับ</w:t>
      </w:r>
      <w:r w:rsidR="00D12E93">
        <w:rPr>
          <w:rFonts w:ascii="Angsana New" w:hAnsi="Angsana New" w:hint="cs"/>
          <w:sz w:val="30"/>
          <w:szCs w:val="30"/>
          <w:cs/>
        </w:rPr>
        <w:t>ปี</w:t>
      </w:r>
      <w:r w:rsidR="00D12E93" w:rsidRPr="00112720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D12E93">
        <w:rPr>
          <w:rFonts w:ascii="Angsana New" w:hAnsi="Angsana New"/>
          <w:sz w:val="30"/>
          <w:szCs w:val="30"/>
          <w:cs/>
        </w:rPr>
        <w:t xml:space="preserve">31 ธันวาคม </w:t>
      </w:r>
      <w:r w:rsidR="00DF0561">
        <w:rPr>
          <w:rFonts w:ascii="Angsana New" w:hAnsi="Angsana New"/>
          <w:sz w:val="30"/>
          <w:szCs w:val="30"/>
          <w:cs/>
        </w:rPr>
        <w:t>256</w:t>
      </w:r>
      <w:r w:rsidR="005502AD">
        <w:rPr>
          <w:rFonts w:ascii="Angsana New" w:hAnsi="Angsana New" w:hint="cs"/>
          <w:sz w:val="30"/>
          <w:szCs w:val="30"/>
          <w:cs/>
        </w:rPr>
        <w:t>4</w:t>
      </w:r>
      <w:r w:rsidR="00D12E93">
        <w:rPr>
          <w:rFonts w:ascii="Angsana New" w:hAnsi="Angsana New"/>
          <w:sz w:val="30"/>
          <w:szCs w:val="30"/>
          <w:cs/>
        </w:rPr>
        <w:t xml:space="preserve"> และ</w:t>
      </w:r>
      <w:r w:rsidR="00A42575">
        <w:rPr>
          <w:rFonts w:ascii="Angsana New" w:hAnsi="Angsana New"/>
          <w:sz w:val="30"/>
          <w:szCs w:val="30"/>
          <w:cs/>
        </w:rPr>
        <w:t>256</w:t>
      </w:r>
      <w:r w:rsidR="005502AD">
        <w:rPr>
          <w:rFonts w:ascii="Angsana New" w:hAnsi="Angsana New" w:hint="cs"/>
          <w:sz w:val="30"/>
          <w:szCs w:val="30"/>
          <w:cs/>
        </w:rPr>
        <w:t>3</w:t>
      </w:r>
      <w:r w:rsidR="00A94C85">
        <w:rPr>
          <w:rFonts w:ascii="Angsana New" w:hAnsi="Angsana New" w:hint="cs"/>
          <w:sz w:val="30"/>
          <w:szCs w:val="30"/>
          <w:cs/>
        </w:rPr>
        <w:t xml:space="preserve"> </w:t>
      </w:r>
      <w:r w:rsidR="00D12E93" w:rsidRPr="00112720">
        <w:rPr>
          <w:rFonts w:ascii="Angsana New" w:hAnsi="Angsana New"/>
          <w:sz w:val="30"/>
          <w:szCs w:val="30"/>
          <w:cs/>
        </w:rPr>
        <w:t>มีดังนี้</w:t>
      </w:r>
    </w:p>
    <w:p w:rsidR="00A94C85" w:rsidRPr="00A94C85" w:rsidRDefault="00A94C85" w:rsidP="00F96A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tbl>
      <w:tblPr>
        <w:tblW w:w="9729" w:type="dxa"/>
        <w:tblInd w:w="18" w:type="dxa"/>
        <w:tblLayout w:type="fixed"/>
        <w:tblLook w:val="0000"/>
      </w:tblPr>
      <w:tblGrid>
        <w:gridCol w:w="3776"/>
        <w:gridCol w:w="1276"/>
        <w:gridCol w:w="284"/>
        <w:gridCol w:w="1275"/>
        <w:gridCol w:w="283"/>
        <w:gridCol w:w="1276"/>
        <w:gridCol w:w="284"/>
        <w:gridCol w:w="1275"/>
      </w:tblGrid>
      <w:tr w:rsidR="00D12E93" w:rsidRPr="00F51F88" w:rsidTr="00A94C85">
        <w:trPr>
          <w:cantSplit/>
        </w:trPr>
        <w:tc>
          <w:tcPr>
            <w:tcW w:w="3776" w:type="dxa"/>
          </w:tcPr>
          <w:p w:rsidR="00D12E93" w:rsidRPr="00F51F88" w:rsidRDefault="00D12E93" w:rsidP="005D0BBA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53" w:type="dxa"/>
            <w:gridSpan w:val="7"/>
            <w:tcBorders>
              <w:bottom w:val="single" w:sz="4" w:space="0" w:color="auto"/>
            </w:tcBorders>
          </w:tcPr>
          <w:p w:rsidR="00D12E93" w:rsidRPr="00E24209" w:rsidRDefault="00D12E93" w:rsidP="005D0BBA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4209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D12E93" w:rsidRPr="00F51F88" w:rsidTr="00A94C85">
        <w:trPr>
          <w:cantSplit/>
        </w:trPr>
        <w:tc>
          <w:tcPr>
            <w:tcW w:w="3776" w:type="dxa"/>
          </w:tcPr>
          <w:p w:rsidR="00D12E93" w:rsidRPr="00F51F88" w:rsidRDefault="00D12E93" w:rsidP="005D0BBA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D12E93" w:rsidRPr="00E24209" w:rsidRDefault="00D12E93" w:rsidP="005D0BBA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4209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:rsidR="00D12E93" w:rsidRPr="00E24209" w:rsidRDefault="00D12E93" w:rsidP="005D0BBA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D12E93" w:rsidRPr="00E24209" w:rsidRDefault="00D12E93" w:rsidP="005D0BBA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4209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E24209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283C9E" w:rsidRPr="00F51F88" w:rsidTr="00A94C85">
        <w:trPr>
          <w:cantSplit/>
        </w:trPr>
        <w:tc>
          <w:tcPr>
            <w:tcW w:w="3776" w:type="dxa"/>
          </w:tcPr>
          <w:p w:rsidR="00283C9E" w:rsidRPr="00E9777E" w:rsidRDefault="00283C9E" w:rsidP="005D0BBA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283C9E" w:rsidRPr="00F51F88" w:rsidRDefault="00DF0561" w:rsidP="00283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A94C85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284" w:type="dxa"/>
          </w:tcPr>
          <w:p w:rsidR="00283C9E" w:rsidRPr="00F51F88" w:rsidRDefault="00283C9E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283C9E" w:rsidRPr="00F51F88" w:rsidRDefault="00A42575" w:rsidP="00283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A94C85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283" w:type="dxa"/>
          </w:tcPr>
          <w:p w:rsidR="00283C9E" w:rsidRPr="00F51F88" w:rsidRDefault="00283C9E" w:rsidP="005D0BBA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283C9E" w:rsidRPr="00F51F88" w:rsidRDefault="00DF0561" w:rsidP="00283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A94C85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284" w:type="dxa"/>
          </w:tcPr>
          <w:p w:rsidR="00283C9E" w:rsidRPr="00F51F88" w:rsidRDefault="00283C9E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283C9E" w:rsidRPr="00F51F88" w:rsidRDefault="00A42575" w:rsidP="00283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A94C85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</w:tr>
      <w:tr w:rsidR="00283C9E" w:rsidRPr="00F51F88" w:rsidTr="00A94C85">
        <w:trPr>
          <w:cantSplit/>
        </w:trPr>
        <w:tc>
          <w:tcPr>
            <w:tcW w:w="3776" w:type="dxa"/>
          </w:tcPr>
          <w:p w:rsidR="00283C9E" w:rsidRPr="004A2990" w:rsidRDefault="00283C9E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</w:rPr>
            </w:pPr>
            <w:r w:rsidRPr="004A2990">
              <w:rPr>
                <w:rFonts w:ascii="Angsana New" w:hAnsi="Angsana New" w:hint="cs"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283C9E" w:rsidRPr="00F51F88" w:rsidRDefault="00283C9E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283C9E" w:rsidRPr="00F51F88" w:rsidRDefault="00283C9E" w:rsidP="005D0BBA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283C9E" w:rsidRPr="00F51F88" w:rsidRDefault="00283C9E" w:rsidP="00283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:rsidR="00283C9E" w:rsidRPr="00F51F88" w:rsidRDefault="00283C9E" w:rsidP="005D0BBA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283C9E" w:rsidRDefault="00283C9E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283C9E" w:rsidRPr="00F51F88" w:rsidRDefault="00283C9E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283C9E" w:rsidRDefault="00283C9E" w:rsidP="00283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502AD" w:rsidRPr="00F51F88" w:rsidTr="00A94C85">
        <w:trPr>
          <w:cantSplit/>
        </w:trPr>
        <w:tc>
          <w:tcPr>
            <w:tcW w:w="3776" w:type="dxa"/>
          </w:tcPr>
          <w:p w:rsidR="005502AD" w:rsidRPr="005373A3" w:rsidRDefault="005502AD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373A3">
              <w:rPr>
                <w:rFonts w:ascii="Angsana New" w:hAnsi="Angsana New" w:hint="cs"/>
                <w:b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</w:tcPr>
          <w:p w:rsidR="005502AD" w:rsidRPr="00C52278" w:rsidRDefault="005502AD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2278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:rsidR="005502AD" w:rsidRPr="004A2990" w:rsidRDefault="005502AD" w:rsidP="005502AD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  <w:shd w:val="clear" w:color="auto" w:fill="auto"/>
          </w:tcPr>
          <w:p w:rsidR="005502AD" w:rsidRPr="001D7899" w:rsidRDefault="005502AD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D7899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:rsidR="005502AD" w:rsidRPr="00F51F88" w:rsidRDefault="005502AD" w:rsidP="005502AD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5502AD" w:rsidRPr="00510904" w:rsidRDefault="00510904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124,78</w:t>
            </w:r>
            <w:r w:rsidR="00CC13B0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84" w:type="dxa"/>
          </w:tcPr>
          <w:p w:rsidR="005502AD" w:rsidRPr="00F51F88" w:rsidRDefault="005502AD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:rsidR="005502AD" w:rsidRPr="00321788" w:rsidRDefault="005502AD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132,173</w:t>
            </w:r>
          </w:p>
        </w:tc>
      </w:tr>
      <w:tr w:rsidR="005502AD" w:rsidRPr="00F51F88" w:rsidTr="00A94C85">
        <w:trPr>
          <w:cantSplit/>
        </w:trPr>
        <w:tc>
          <w:tcPr>
            <w:tcW w:w="3776" w:type="dxa"/>
          </w:tcPr>
          <w:p w:rsidR="005502AD" w:rsidRPr="005373A3" w:rsidRDefault="005502AD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373A3">
              <w:rPr>
                <w:rFonts w:ascii="Angsana New" w:hAnsi="Angsana New" w:hint="cs"/>
                <w:b/>
                <w:sz w:val="30"/>
                <w:szCs w:val="30"/>
                <w:cs/>
              </w:rPr>
              <w:t>รายได้จากการ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ให้บริการ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5502AD" w:rsidRPr="00C52278" w:rsidRDefault="005502AD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2278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:rsidR="005502AD" w:rsidRPr="004A2990" w:rsidRDefault="005502AD" w:rsidP="005502AD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5502AD" w:rsidRPr="001D7899" w:rsidRDefault="005502AD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D7899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:rsidR="005502AD" w:rsidRPr="00F51F88" w:rsidRDefault="005502AD" w:rsidP="005502AD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5502AD" w:rsidRPr="00510904" w:rsidRDefault="00510904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14,49</w:t>
            </w:r>
            <w:r w:rsidR="00CC13B0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84" w:type="dxa"/>
          </w:tcPr>
          <w:p w:rsidR="005502AD" w:rsidRPr="00F51F88" w:rsidRDefault="005502AD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</w:tcPr>
          <w:p w:rsidR="005502AD" w:rsidRPr="00321788" w:rsidRDefault="005502AD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19,023</w:t>
            </w:r>
          </w:p>
        </w:tc>
      </w:tr>
      <w:tr w:rsidR="005502AD" w:rsidRPr="00F51F88" w:rsidTr="00A94C85">
        <w:trPr>
          <w:cantSplit/>
        </w:trPr>
        <w:tc>
          <w:tcPr>
            <w:tcW w:w="3776" w:type="dxa"/>
          </w:tcPr>
          <w:p w:rsidR="005502AD" w:rsidRPr="005373A3" w:rsidRDefault="005502AD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5502AD" w:rsidRPr="00C52278" w:rsidRDefault="005502AD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2278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:rsidR="005502AD" w:rsidRPr="004A2990" w:rsidRDefault="005502AD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5502AD" w:rsidRPr="001D7899" w:rsidRDefault="005502AD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D7899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:rsidR="005502AD" w:rsidRPr="00F51F88" w:rsidRDefault="005502AD" w:rsidP="005502AD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5502AD" w:rsidRPr="00510904" w:rsidRDefault="00510904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49,943</w:t>
            </w:r>
          </w:p>
        </w:tc>
        <w:tc>
          <w:tcPr>
            <w:tcW w:w="284" w:type="dxa"/>
          </w:tcPr>
          <w:p w:rsidR="005502AD" w:rsidRPr="00F51F88" w:rsidRDefault="005502AD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</w:tcPr>
          <w:p w:rsidR="005502AD" w:rsidRPr="00321788" w:rsidRDefault="005502AD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46,139</w:t>
            </w:r>
          </w:p>
        </w:tc>
      </w:tr>
      <w:tr w:rsidR="005502AD" w:rsidRPr="00F51F88" w:rsidTr="00A94C85">
        <w:trPr>
          <w:cantSplit/>
        </w:trPr>
        <w:tc>
          <w:tcPr>
            <w:tcW w:w="3776" w:type="dxa"/>
          </w:tcPr>
          <w:p w:rsidR="005502AD" w:rsidRPr="005373A3" w:rsidRDefault="005502AD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373A3">
              <w:rPr>
                <w:rFonts w:ascii="Angsana New" w:hAnsi="Angsana New" w:hint="cs"/>
                <w:b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5502AD" w:rsidRPr="00C52278" w:rsidRDefault="005502AD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2278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:rsidR="005502AD" w:rsidRPr="004A2990" w:rsidRDefault="005502AD" w:rsidP="005502AD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5502AD" w:rsidRPr="001D7899" w:rsidRDefault="005502AD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D7899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:rsidR="005502AD" w:rsidRPr="00F5193E" w:rsidRDefault="005502AD" w:rsidP="005502AD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5502AD" w:rsidRPr="00510904" w:rsidRDefault="00510904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2,435</w:t>
            </w:r>
          </w:p>
        </w:tc>
        <w:tc>
          <w:tcPr>
            <w:tcW w:w="284" w:type="dxa"/>
          </w:tcPr>
          <w:p w:rsidR="005502AD" w:rsidRPr="00F5193E" w:rsidRDefault="005502AD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</w:tcPr>
          <w:p w:rsidR="005502AD" w:rsidRPr="00321788" w:rsidRDefault="005502AD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4,068</w:t>
            </w:r>
          </w:p>
        </w:tc>
      </w:tr>
      <w:tr w:rsidR="005502AD" w:rsidRPr="00F51F88" w:rsidTr="00A94C85">
        <w:trPr>
          <w:cantSplit/>
        </w:trPr>
        <w:tc>
          <w:tcPr>
            <w:tcW w:w="3776" w:type="dxa"/>
          </w:tcPr>
          <w:p w:rsidR="005502AD" w:rsidRPr="005373A3" w:rsidRDefault="005502AD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ขายทรัพย์สิน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5502AD" w:rsidRPr="00C52278" w:rsidRDefault="005502AD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2278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:rsidR="005502AD" w:rsidRPr="004A2990" w:rsidRDefault="005502AD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5502AD" w:rsidRPr="00C52278" w:rsidRDefault="005502AD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2278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:rsidR="005502AD" w:rsidRPr="00F51F88" w:rsidRDefault="005502AD" w:rsidP="005502AD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5502AD" w:rsidRPr="00510904" w:rsidRDefault="00510904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827</w:t>
            </w:r>
          </w:p>
        </w:tc>
        <w:tc>
          <w:tcPr>
            <w:tcW w:w="284" w:type="dxa"/>
          </w:tcPr>
          <w:p w:rsidR="005502AD" w:rsidRPr="00F51F88" w:rsidRDefault="005502AD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</w:tcPr>
          <w:p w:rsidR="005502AD" w:rsidRPr="00321788" w:rsidRDefault="005502AD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718</w:t>
            </w:r>
          </w:p>
        </w:tc>
      </w:tr>
      <w:tr w:rsidR="005502AD" w:rsidRPr="00F51F88" w:rsidTr="00A94C85">
        <w:trPr>
          <w:cantSplit/>
        </w:trPr>
        <w:tc>
          <w:tcPr>
            <w:tcW w:w="3776" w:type="dxa"/>
          </w:tcPr>
          <w:p w:rsidR="005502AD" w:rsidRPr="005373A3" w:rsidRDefault="005502AD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373A3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5502AD" w:rsidRPr="00C52278" w:rsidRDefault="005502AD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2278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:rsidR="005502AD" w:rsidRPr="004A2990" w:rsidRDefault="005502AD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5502AD" w:rsidRPr="001D7899" w:rsidRDefault="005502AD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D7899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:rsidR="005502AD" w:rsidRPr="00F51F88" w:rsidRDefault="005502AD" w:rsidP="005502AD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5502AD" w:rsidRPr="00510904" w:rsidRDefault="00510904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13,415</w:t>
            </w:r>
          </w:p>
        </w:tc>
        <w:tc>
          <w:tcPr>
            <w:tcW w:w="284" w:type="dxa"/>
          </w:tcPr>
          <w:p w:rsidR="005502AD" w:rsidRPr="00F51F88" w:rsidRDefault="005502AD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</w:tcPr>
          <w:p w:rsidR="005502AD" w:rsidRPr="00321788" w:rsidRDefault="005502AD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10,038</w:t>
            </w:r>
          </w:p>
        </w:tc>
      </w:tr>
      <w:tr w:rsidR="005502AD" w:rsidRPr="00F51F88" w:rsidTr="00A94C85">
        <w:trPr>
          <w:cantSplit/>
        </w:trPr>
        <w:tc>
          <w:tcPr>
            <w:tcW w:w="3776" w:type="dxa"/>
          </w:tcPr>
          <w:p w:rsidR="005502AD" w:rsidRPr="005373A3" w:rsidRDefault="005502AD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373A3">
              <w:rPr>
                <w:rFonts w:ascii="Angsana New" w:hAnsi="Angsana New" w:hint="cs"/>
                <w:b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</w:tcPr>
          <w:p w:rsidR="005502AD" w:rsidRPr="00C52278" w:rsidRDefault="005502AD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2278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:rsidR="005502AD" w:rsidRPr="004A2990" w:rsidRDefault="005502AD" w:rsidP="005502AD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  <w:shd w:val="clear" w:color="auto" w:fill="auto"/>
          </w:tcPr>
          <w:p w:rsidR="005502AD" w:rsidRPr="001D7899" w:rsidRDefault="005502AD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D7899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:rsidR="005502AD" w:rsidRPr="00F5193E" w:rsidRDefault="005502AD" w:rsidP="005502AD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5502AD" w:rsidRPr="00510904" w:rsidRDefault="00510904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157,671</w:t>
            </w:r>
          </w:p>
        </w:tc>
        <w:tc>
          <w:tcPr>
            <w:tcW w:w="284" w:type="dxa"/>
          </w:tcPr>
          <w:p w:rsidR="005502AD" w:rsidRPr="00F5193E" w:rsidRDefault="005502AD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:rsidR="005502AD" w:rsidRPr="00321788" w:rsidRDefault="005502AD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131,677</w:t>
            </w:r>
          </w:p>
        </w:tc>
      </w:tr>
      <w:tr w:rsidR="005502AD" w:rsidRPr="00F51F88" w:rsidTr="00A94C85">
        <w:trPr>
          <w:cantSplit/>
        </w:trPr>
        <w:tc>
          <w:tcPr>
            <w:tcW w:w="3776" w:type="dxa"/>
          </w:tcPr>
          <w:p w:rsidR="005502AD" w:rsidRPr="005373A3" w:rsidRDefault="005502AD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5502AD" w:rsidRPr="00C52278" w:rsidRDefault="005502AD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2278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:rsidR="005502AD" w:rsidRPr="004A2990" w:rsidRDefault="005502AD" w:rsidP="005502AD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5502AD" w:rsidRPr="00C52278" w:rsidRDefault="005502AD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2278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:rsidR="005502AD" w:rsidRPr="00F5193E" w:rsidRDefault="005502AD" w:rsidP="005502AD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5502AD" w:rsidRPr="00510904" w:rsidRDefault="005502AD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10904">
              <w:rPr>
                <w:rFonts w:ascii="Angsana New" w:hAnsi="Angsana New"/>
                <w:sz w:val="30"/>
                <w:szCs w:val="30"/>
              </w:rPr>
              <w:t>1</w:t>
            </w:r>
            <w:r w:rsidR="00510904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 w:rsidRPr="00510904">
              <w:rPr>
                <w:rFonts w:ascii="Angsana New" w:hAnsi="Angsana New"/>
                <w:sz w:val="30"/>
                <w:szCs w:val="30"/>
              </w:rPr>
              <w:t>,</w:t>
            </w:r>
            <w:r w:rsidR="00510904">
              <w:rPr>
                <w:rFonts w:ascii="Angsana New" w:hAnsi="Angsana New" w:hint="cs"/>
                <w:sz w:val="30"/>
                <w:szCs w:val="30"/>
                <w:cs/>
              </w:rPr>
              <w:t>961</w:t>
            </w:r>
          </w:p>
        </w:tc>
        <w:tc>
          <w:tcPr>
            <w:tcW w:w="284" w:type="dxa"/>
          </w:tcPr>
          <w:p w:rsidR="005502AD" w:rsidRPr="00F5193E" w:rsidRDefault="005502AD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</w:tcPr>
          <w:p w:rsidR="005502AD" w:rsidRPr="00C52278" w:rsidRDefault="005502AD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749</w:t>
            </w:r>
          </w:p>
        </w:tc>
      </w:tr>
      <w:tr w:rsidR="005502AD" w:rsidRPr="00F51F88" w:rsidTr="00A94C85">
        <w:trPr>
          <w:cantSplit/>
        </w:trPr>
        <w:tc>
          <w:tcPr>
            <w:tcW w:w="3776" w:type="dxa"/>
          </w:tcPr>
          <w:p w:rsidR="005502AD" w:rsidRPr="005373A3" w:rsidRDefault="005502AD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373A3">
              <w:rPr>
                <w:rFonts w:ascii="Angsana New" w:hAnsi="Angsana New" w:hint="cs"/>
                <w:b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5502AD" w:rsidRPr="00C52278" w:rsidRDefault="005502AD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2278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:rsidR="005502AD" w:rsidRPr="004A2990" w:rsidRDefault="005502AD" w:rsidP="005502AD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5502AD" w:rsidRPr="001D7899" w:rsidRDefault="005502AD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D7899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:rsidR="005502AD" w:rsidRPr="00F5193E" w:rsidRDefault="005502AD" w:rsidP="005502AD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5502AD" w:rsidRPr="00510904" w:rsidRDefault="00510904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2,55</w:t>
            </w:r>
            <w:r w:rsidR="00BD4EB7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84" w:type="dxa"/>
          </w:tcPr>
          <w:p w:rsidR="005502AD" w:rsidRPr="00F5193E" w:rsidRDefault="005502AD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</w:tcPr>
          <w:p w:rsidR="005502AD" w:rsidRPr="00321788" w:rsidRDefault="005502AD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5,590</w:t>
            </w:r>
          </w:p>
        </w:tc>
      </w:tr>
      <w:tr w:rsidR="00272BA5" w:rsidRPr="00F51F88" w:rsidTr="00A94C85">
        <w:trPr>
          <w:cantSplit/>
        </w:trPr>
        <w:tc>
          <w:tcPr>
            <w:tcW w:w="3776" w:type="dxa"/>
          </w:tcPr>
          <w:p w:rsidR="00272BA5" w:rsidRPr="005373A3" w:rsidRDefault="00272BA5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จ่ายชำระหนี้สินตามสัญญาเช่า (ค่าเช่า)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272BA5" w:rsidRPr="00C52278" w:rsidRDefault="00272BA5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2278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:rsidR="00272BA5" w:rsidRPr="004A2990" w:rsidRDefault="00272BA5" w:rsidP="005502AD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272BA5" w:rsidRPr="00C52278" w:rsidRDefault="00272BA5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2278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:rsidR="00272BA5" w:rsidRPr="00F5193E" w:rsidRDefault="00272BA5" w:rsidP="005502AD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272BA5" w:rsidRPr="00510904" w:rsidRDefault="00510904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  <w:r w:rsidR="00272BA5" w:rsidRPr="00510904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892</w:t>
            </w:r>
          </w:p>
        </w:tc>
        <w:tc>
          <w:tcPr>
            <w:tcW w:w="284" w:type="dxa"/>
          </w:tcPr>
          <w:p w:rsidR="00272BA5" w:rsidRPr="00F5193E" w:rsidRDefault="00272BA5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</w:tcPr>
          <w:p w:rsidR="00272BA5" w:rsidRDefault="00272BA5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8,372</w:t>
            </w:r>
          </w:p>
        </w:tc>
      </w:tr>
      <w:tr w:rsidR="005502AD" w:rsidRPr="002A5563" w:rsidTr="00A94C85">
        <w:trPr>
          <w:cantSplit/>
        </w:trPr>
        <w:tc>
          <w:tcPr>
            <w:tcW w:w="3776" w:type="dxa"/>
          </w:tcPr>
          <w:p w:rsidR="005502AD" w:rsidRPr="002A5563" w:rsidRDefault="005502AD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1276" w:type="dxa"/>
          </w:tcPr>
          <w:p w:rsidR="005502AD" w:rsidRPr="002A5563" w:rsidRDefault="005502AD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:rsidR="005502AD" w:rsidRPr="002A5563" w:rsidRDefault="005502AD" w:rsidP="005502AD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75" w:type="dxa"/>
          </w:tcPr>
          <w:p w:rsidR="005502AD" w:rsidRPr="002A5563" w:rsidRDefault="005502AD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3" w:type="dxa"/>
          </w:tcPr>
          <w:p w:rsidR="005502AD" w:rsidRPr="002A5563" w:rsidRDefault="005502AD" w:rsidP="005502AD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76" w:type="dxa"/>
          </w:tcPr>
          <w:p w:rsidR="005502AD" w:rsidRPr="002A5563" w:rsidRDefault="005502AD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:rsidR="005502AD" w:rsidRPr="002A5563" w:rsidRDefault="005502AD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5" w:type="dxa"/>
          </w:tcPr>
          <w:p w:rsidR="005502AD" w:rsidRPr="002A5563" w:rsidRDefault="005502AD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</w:tr>
      <w:tr w:rsidR="005502AD" w:rsidRPr="00B14380" w:rsidTr="00A94C85">
        <w:trPr>
          <w:cantSplit/>
        </w:trPr>
        <w:tc>
          <w:tcPr>
            <w:tcW w:w="3776" w:type="dxa"/>
          </w:tcPr>
          <w:p w:rsidR="005502AD" w:rsidRPr="002A5563" w:rsidRDefault="005502AD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2A5563">
              <w:rPr>
                <w:rFonts w:ascii="Angsana New" w:hAnsi="Angsana New" w:hint="cs"/>
                <w:bCs/>
                <w:sz w:val="30"/>
                <w:szCs w:val="30"/>
                <w:cs/>
              </w:rPr>
              <w:t>บริษัทร่วม บุคคลและกิจการที่เกี่ยวข้องกัน</w:t>
            </w:r>
          </w:p>
        </w:tc>
        <w:tc>
          <w:tcPr>
            <w:tcW w:w="1276" w:type="dxa"/>
          </w:tcPr>
          <w:p w:rsidR="005502AD" w:rsidRPr="002A5563" w:rsidRDefault="005502AD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5502AD" w:rsidRPr="002A5563" w:rsidRDefault="005502AD" w:rsidP="005502AD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:rsidR="005502AD" w:rsidRPr="002A5563" w:rsidRDefault="005502AD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5502AD" w:rsidRPr="002A5563" w:rsidRDefault="005502AD" w:rsidP="005502AD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5502AD" w:rsidRPr="002A5563" w:rsidRDefault="005502AD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5502AD" w:rsidRPr="002A5563" w:rsidRDefault="005502AD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:rsidR="005502AD" w:rsidRPr="002A5563" w:rsidRDefault="005502AD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5502AD" w:rsidRPr="00B14380" w:rsidTr="00A94C85">
        <w:trPr>
          <w:cantSplit/>
        </w:trPr>
        <w:tc>
          <w:tcPr>
            <w:tcW w:w="3776" w:type="dxa"/>
          </w:tcPr>
          <w:p w:rsidR="005502AD" w:rsidRPr="005373A3" w:rsidRDefault="005502AD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373A3">
              <w:rPr>
                <w:rFonts w:ascii="Angsana New" w:hAnsi="Angsana New" w:hint="cs"/>
                <w:b/>
                <w:sz w:val="30"/>
                <w:szCs w:val="30"/>
                <w:cs/>
              </w:rPr>
              <w:t>รายได้จากการขายสินค้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า</w:t>
            </w: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5502AD" w:rsidRPr="00B16C43" w:rsidRDefault="00B16C43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10,940</w:t>
            </w:r>
          </w:p>
        </w:tc>
        <w:tc>
          <w:tcPr>
            <w:tcW w:w="284" w:type="dxa"/>
          </w:tcPr>
          <w:p w:rsidR="005502AD" w:rsidRPr="00B14380" w:rsidRDefault="005502AD" w:rsidP="005502AD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:rsidR="005502AD" w:rsidRPr="00321788" w:rsidRDefault="005502AD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  <w:r w:rsidRPr="00CA44D3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992</w:t>
            </w:r>
          </w:p>
        </w:tc>
        <w:tc>
          <w:tcPr>
            <w:tcW w:w="283" w:type="dxa"/>
          </w:tcPr>
          <w:p w:rsidR="005502AD" w:rsidRPr="00B14380" w:rsidRDefault="005502AD" w:rsidP="005502AD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5502AD" w:rsidRPr="00510904" w:rsidRDefault="00510904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762</w:t>
            </w:r>
          </w:p>
        </w:tc>
        <w:tc>
          <w:tcPr>
            <w:tcW w:w="284" w:type="dxa"/>
          </w:tcPr>
          <w:p w:rsidR="005502AD" w:rsidRPr="00B14380" w:rsidRDefault="005502AD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:rsidR="005502AD" w:rsidRPr="00321788" w:rsidRDefault="005502AD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 w:rsidRPr="00D55AD1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384</w:t>
            </w:r>
          </w:p>
        </w:tc>
      </w:tr>
      <w:tr w:rsidR="00F02EF2" w:rsidRPr="00B14380" w:rsidTr="00A94C85">
        <w:trPr>
          <w:cantSplit/>
        </w:trPr>
        <w:tc>
          <w:tcPr>
            <w:tcW w:w="3776" w:type="dxa"/>
          </w:tcPr>
          <w:p w:rsidR="00F02EF2" w:rsidRPr="005373A3" w:rsidRDefault="00F02EF2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373A3">
              <w:rPr>
                <w:rFonts w:ascii="Angsana New" w:hAnsi="Angsana New" w:hint="cs"/>
                <w:b/>
                <w:sz w:val="30"/>
                <w:szCs w:val="30"/>
                <w:cs/>
              </w:rPr>
              <w:t>รายได้จากการ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ให้บริการ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F02EF2" w:rsidRPr="00B16C43" w:rsidRDefault="00B16C43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</w:t>
            </w:r>
          </w:p>
        </w:tc>
        <w:tc>
          <w:tcPr>
            <w:tcW w:w="284" w:type="dxa"/>
          </w:tcPr>
          <w:p w:rsidR="00F02EF2" w:rsidRPr="00EA5359" w:rsidRDefault="00F02EF2" w:rsidP="005502AD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</w:tcPr>
          <w:p w:rsidR="00F02EF2" w:rsidRPr="001D7899" w:rsidRDefault="00F02EF2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120</w:t>
            </w:r>
          </w:p>
        </w:tc>
        <w:tc>
          <w:tcPr>
            <w:tcW w:w="283" w:type="dxa"/>
          </w:tcPr>
          <w:p w:rsidR="00F02EF2" w:rsidRPr="00EA5359" w:rsidRDefault="00F02EF2" w:rsidP="005502AD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F02EF2" w:rsidRPr="00510904" w:rsidRDefault="00F02EF2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0904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F02EF2" w:rsidRPr="00EA5359" w:rsidRDefault="00F02EF2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</w:tcPr>
          <w:p w:rsidR="00F02EF2" w:rsidRPr="001D7899" w:rsidRDefault="00F02EF2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D7899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F02EF2" w:rsidRPr="00B14380" w:rsidTr="00A94C85">
        <w:trPr>
          <w:cantSplit/>
        </w:trPr>
        <w:tc>
          <w:tcPr>
            <w:tcW w:w="3776" w:type="dxa"/>
          </w:tcPr>
          <w:p w:rsidR="00F02EF2" w:rsidRPr="005373A3" w:rsidRDefault="00F02EF2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373A3">
              <w:rPr>
                <w:rFonts w:ascii="Angsana New" w:hAnsi="Angsana New" w:hint="cs"/>
                <w:b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F02EF2" w:rsidRPr="00B16C43" w:rsidRDefault="00B16C43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F02EF2" w:rsidRPr="00B16C43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464</w:t>
            </w:r>
          </w:p>
        </w:tc>
        <w:tc>
          <w:tcPr>
            <w:tcW w:w="284" w:type="dxa"/>
          </w:tcPr>
          <w:p w:rsidR="00F02EF2" w:rsidRPr="00EA5359" w:rsidRDefault="00F02EF2" w:rsidP="005502AD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</w:tcPr>
          <w:p w:rsidR="00F02EF2" w:rsidRPr="00321788" w:rsidRDefault="00F02EF2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Pr="00CA44D3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104</w:t>
            </w:r>
          </w:p>
        </w:tc>
        <w:tc>
          <w:tcPr>
            <w:tcW w:w="283" w:type="dxa"/>
          </w:tcPr>
          <w:p w:rsidR="00F02EF2" w:rsidRPr="00EA5359" w:rsidRDefault="00F02EF2" w:rsidP="005502AD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F02EF2" w:rsidRPr="00510904" w:rsidRDefault="00F02EF2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10904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F02EF2" w:rsidRPr="00EA5359" w:rsidRDefault="00F02EF2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</w:tcPr>
          <w:p w:rsidR="00F02EF2" w:rsidRPr="00C52278" w:rsidRDefault="00F02EF2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2278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B16C43" w:rsidRPr="00B14380" w:rsidTr="00A94C85">
        <w:trPr>
          <w:cantSplit/>
        </w:trPr>
        <w:tc>
          <w:tcPr>
            <w:tcW w:w="3776" w:type="dxa"/>
          </w:tcPr>
          <w:p w:rsidR="00B16C43" w:rsidRPr="00F37565" w:rsidRDefault="00B16C43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B16C43" w:rsidRPr="00510904" w:rsidRDefault="00B16C43" w:rsidP="007A0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10904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B16C43" w:rsidRPr="00EA5359" w:rsidRDefault="00B16C43" w:rsidP="005502AD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</w:tcPr>
          <w:p w:rsidR="00B16C43" w:rsidRPr="00321788" w:rsidRDefault="00B16C43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87</w:t>
            </w:r>
          </w:p>
        </w:tc>
        <w:tc>
          <w:tcPr>
            <w:tcW w:w="283" w:type="dxa"/>
          </w:tcPr>
          <w:p w:rsidR="00B16C43" w:rsidRPr="00EA5359" w:rsidRDefault="00B16C43" w:rsidP="005502AD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B16C43" w:rsidRPr="00510904" w:rsidRDefault="00B16C43" w:rsidP="007A0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10904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B16C43" w:rsidRPr="00EA5359" w:rsidRDefault="00B16C43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</w:tcPr>
          <w:p w:rsidR="00B16C43" w:rsidRPr="00321788" w:rsidRDefault="00B16C43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79</w:t>
            </w:r>
          </w:p>
        </w:tc>
      </w:tr>
      <w:tr w:rsidR="00B16C43" w:rsidRPr="00B14380" w:rsidTr="00A94C85">
        <w:trPr>
          <w:cantSplit/>
        </w:trPr>
        <w:tc>
          <w:tcPr>
            <w:tcW w:w="3776" w:type="dxa"/>
          </w:tcPr>
          <w:p w:rsidR="00B16C43" w:rsidRPr="005373A3" w:rsidRDefault="00B16C43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B16C43" w:rsidRPr="00510904" w:rsidRDefault="00B16C43" w:rsidP="007A0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10904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B16C43" w:rsidRPr="00B14380" w:rsidRDefault="00B16C43" w:rsidP="005502AD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</w:tcPr>
          <w:p w:rsidR="00B16C43" w:rsidRPr="00321788" w:rsidRDefault="00B16C43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4223D">
              <w:rPr>
                <w:rFonts w:ascii="Angsana New" w:hAnsi="Angsana New"/>
                <w:sz w:val="30"/>
                <w:szCs w:val="30"/>
              </w:rPr>
              <w:t>1,682</w:t>
            </w:r>
          </w:p>
        </w:tc>
        <w:tc>
          <w:tcPr>
            <w:tcW w:w="283" w:type="dxa"/>
          </w:tcPr>
          <w:p w:rsidR="00B16C43" w:rsidRPr="00B14380" w:rsidRDefault="00B16C43" w:rsidP="005502AD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B16C43" w:rsidRPr="00510904" w:rsidRDefault="00B16C43" w:rsidP="007A0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10904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B16C43" w:rsidRPr="00B14380" w:rsidRDefault="00B16C43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</w:tcPr>
          <w:p w:rsidR="00B16C43" w:rsidRPr="00321788" w:rsidRDefault="00B16C43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4223D">
              <w:rPr>
                <w:rFonts w:ascii="Angsana New" w:hAnsi="Angsana New"/>
                <w:sz w:val="30"/>
                <w:szCs w:val="30"/>
              </w:rPr>
              <w:t>1,682</w:t>
            </w:r>
          </w:p>
        </w:tc>
      </w:tr>
      <w:tr w:rsidR="00F02EF2" w:rsidRPr="00B14380" w:rsidTr="00A94C85">
        <w:trPr>
          <w:cantSplit/>
        </w:trPr>
        <w:tc>
          <w:tcPr>
            <w:tcW w:w="3776" w:type="dxa"/>
          </w:tcPr>
          <w:p w:rsidR="00F02EF2" w:rsidRDefault="00F02EF2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ค่าน้ำมันรถ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F02EF2" w:rsidRPr="00B16C43" w:rsidRDefault="00B16C43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84,127</w:t>
            </w:r>
          </w:p>
        </w:tc>
        <w:tc>
          <w:tcPr>
            <w:tcW w:w="284" w:type="dxa"/>
          </w:tcPr>
          <w:p w:rsidR="00F02EF2" w:rsidRPr="00B14380" w:rsidRDefault="00F02EF2" w:rsidP="005502AD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</w:tcPr>
          <w:p w:rsidR="00F02EF2" w:rsidRPr="00321788" w:rsidRDefault="00F02EF2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68,954</w:t>
            </w:r>
          </w:p>
        </w:tc>
        <w:tc>
          <w:tcPr>
            <w:tcW w:w="283" w:type="dxa"/>
          </w:tcPr>
          <w:p w:rsidR="00F02EF2" w:rsidRPr="00B14380" w:rsidRDefault="00F02EF2" w:rsidP="005502AD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F02EF2" w:rsidRPr="00510904" w:rsidRDefault="00510904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75</w:t>
            </w:r>
            <w:r w:rsidR="00F02EF2" w:rsidRPr="00510904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980</w:t>
            </w:r>
          </w:p>
        </w:tc>
        <w:tc>
          <w:tcPr>
            <w:tcW w:w="284" w:type="dxa"/>
          </w:tcPr>
          <w:p w:rsidR="00F02EF2" w:rsidRPr="00B14380" w:rsidRDefault="00F02EF2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</w:tcPr>
          <w:p w:rsidR="00F02EF2" w:rsidRPr="00321788" w:rsidRDefault="00F02EF2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58</w:t>
            </w:r>
            <w:r w:rsidRPr="00D55AD1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809</w:t>
            </w:r>
          </w:p>
        </w:tc>
      </w:tr>
      <w:tr w:rsidR="00F02EF2" w:rsidRPr="00B14380" w:rsidTr="00A94C85">
        <w:trPr>
          <w:cantSplit/>
        </w:trPr>
        <w:tc>
          <w:tcPr>
            <w:tcW w:w="3776" w:type="dxa"/>
          </w:tcPr>
          <w:p w:rsidR="00F02EF2" w:rsidRDefault="00F02EF2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F02EF2" w:rsidRPr="00B16C43" w:rsidRDefault="00B16C43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="00F02EF2" w:rsidRPr="00B16C43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225</w:t>
            </w:r>
          </w:p>
        </w:tc>
        <w:tc>
          <w:tcPr>
            <w:tcW w:w="284" w:type="dxa"/>
          </w:tcPr>
          <w:p w:rsidR="00F02EF2" w:rsidRPr="00B14380" w:rsidRDefault="00F02EF2" w:rsidP="005502AD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</w:tcPr>
          <w:p w:rsidR="00F02EF2" w:rsidRPr="00321788" w:rsidRDefault="00F02EF2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017</w:t>
            </w:r>
          </w:p>
        </w:tc>
        <w:tc>
          <w:tcPr>
            <w:tcW w:w="283" w:type="dxa"/>
          </w:tcPr>
          <w:p w:rsidR="00F02EF2" w:rsidRPr="00B14380" w:rsidRDefault="00F02EF2" w:rsidP="005502AD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F02EF2" w:rsidRPr="00510904" w:rsidRDefault="00510904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28,680</w:t>
            </w:r>
          </w:p>
        </w:tc>
        <w:tc>
          <w:tcPr>
            <w:tcW w:w="284" w:type="dxa"/>
          </w:tcPr>
          <w:p w:rsidR="00F02EF2" w:rsidRPr="00B14380" w:rsidRDefault="00F02EF2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</w:tcPr>
          <w:p w:rsidR="00F02EF2" w:rsidRPr="00321788" w:rsidRDefault="00F02EF2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4223D">
              <w:rPr>
                <w:rFonts w:ascii="Angsana New" w:hAnsi="Angsana New"/>
                <w:sz w:val="30"/>
                <w:szCs w:val="30"/>
              </w:rPr>
              <w:t>13,967</w:t>
            </w:r>
          </w:p>
        </w:tc>
      </w:tr>
      <w:tr w:rsidR="00F02EF2" w:rsidRPr="00B14380" w:rsidTr="00A94C85">
        <w:trPr>
          <w:cantSplit/>
        </w:trPr>
        <w:tc>
          <w:tcPr>
            <w:tcW w:w="3776" w:type="dxa"/>
          </w:tcPr>
          <w:p w:rsidR="00F02EF2" w:rsidRDefault="00F02EF2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F02EF2" w:rsidRPr="00B16C43" w:rsidRDefault="00B16C43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1,539</w:t>
            </w:r>
          </w:p>
        </w:tc>
        <w:tc>
          <w:tcPr>
            <w:tcW w:w="284" w:type="dxa"/>
          </w:tcPr>
          <w:p w:rsidR="00F02EF2" w:rsidRPr="0066040A" w:rsidRDefault="00F02EF2" w:rsidP="005502AD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:rsidR="00F02EF2" w:rsidRPr="00321788" w:rsidRDefault="00F02EF2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2,071</w:t>
            </w:r>
          </w:p>
        </w:tc>
        <w:tc>
          <w:tcPr>
            <w:tcW w:w="283" w:type="dxa"/>
          </w:tcPr>
          <w:p w:rsidR="00F02EF2" w:rsidRPr="0066040A" w:rsidRDefault="00F02EF2" w:rsidP="005502AD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F02EF2" w:rsidRPr="00510904" w:rsidRDefault="00510904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583</w:t>
            </w:r>
          </w:p>
        </w:tc>
        <w:tc>
          <w:tcPr>
            <w:tcW w:w="284" w:type="dxa"/>
          </w:tcPr>
          <w:p w:rsidR="00F02EF2" w:rsidRPr="00B14380" w:rsidRDefault="00F02EF2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:rsidR="00F02EF2" w:rsidRPr="00321788" w:rsidRDefault="00F02EF2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678</w:t>
            </w:r>
          </w:p>
        </w:tc>
      </w:tr>
      <w:tr w:rsidR="00F02EF2" w:rsidRPr="00B14380" w:rsidTr="00A94C85">
        <w:trPr>
          <w:cantSplit/>
        </w:trPr>
        <w:tc>
          <w:tcPr>
            <w:tcW w:w="3776" w:type="dxa"/>
          </w:tcPr>
          <w:p w:rsidR="00F02EF2" w:rsidRDefault="00F02EF2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จ่ายชำระหนี้สินตามสัญญาเช่า (ค่าเช่า)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F02EF2" w:rsidRPr="00B16C43" w:rsidRDefault="00B16C43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1,361</w:t>
            </w:r>
          </w:p>
        </w:tc>
        <w:tc>
          <w:tcPr>
            <w:tcW w:w="284" w:type="dxa"/>
          </w:tcPr>
          <w:p w:rsidR="00F02EF2" w:rsidRPr="0066040A" w:rsidRDefault="00F02EF2" w:rsidP="005502AD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:rsidR="00F02EF2" w:rsidRDefault="00F02EF2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1,372</w:t>
            </w:r>
          </w:p>
        </w:tc>
        <w:tc>
          <w:tcPr>
            <w:tcW w:w="283" w:type="dxa"/>
          </w:tcPr>
          <w:p w:rsidR="00F02EF2" w:rsidRPr="0066040A" w:rsidRDefault="00F02EF2" w:rsidP="005502AD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F02EF2" w:rsidRPr="00510904" w:rsidRDefault="00510904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1,361</w:t>
            </w:r>
          </w:p>
        </w:tc>
        <w:tc>
          <w:tcPr>
            <w:tcW w:w="284" w:type="dxa"/>
          </w:tcPr>
          <w:p w:rsidR="00F02EF2" w:rsidRPr="00B14380" w:rsidRDefault="00F02EF2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:rsidR="00F02EF2" w:rsidRDefault="00F02EF2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1,372</w:t>
            </w:r>
          </w:p>
        </w:tc>
      </w:tr>
      <w:tr w:rsidR="00F02EF2" w:rsidRPr="00595E75" w:rsidTr="00A94C85">
        <w:trPr>
          <w:cantSplit/>
        </w:trPr>
        <w:tc>
          <w:tcPr>
            <w:tcW w:w="3776" w:type="dxa"/>
          </w:tcPr>
          <w:p w:rsidR="00F02EF2" w:rsidRPr="00595E75" w:rsidRDefault="00F02EF2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6" w:type="dxa"/>
          </w:tcPr>
          <w:p w:rsidR="00F02EF2" w:rsidRPr="00E328D7" w:rsidRDefault="00F02EF2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:rsidR="00F02EF2" w:rsidRPr="00595E75" w:rsidRDefault="00F02EF2" w:rsidP="005502AD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75" w:type="dxa"/>
          </w:tcPr>
          <w:p w:rsidR="00F02EF2" w:rsidRPr="006C7E8E" w:rsidRDefault="00F02EF2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83" w:type="dxa"/>
          </w:tcPr>
          <w:p w:rsidR="00F02EF2" w:rsidRPr="00595E75" w:rsidRDefault="00F02EF2" w:rsidP="005502AD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76" w:type="dxa"/>
          </w:tcPr>
          <w:p w:rsidR="00F02EF2" w:rsidRPr="00E328D7" w:rsidRDefault="00F02EF2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:rsidR="00F02EF2" w:rsidRPr="00595E75" w:rsidRDefault="00F02EF2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5" w:type="dxa"/>
          </w:tcPr>
          <w:p w:rsidR="00F02EF2" w:rsidRPr="006C7E8E" w:rsidRDefault="00F02EF2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</w:tr>
    </w:tbl>
    <w:p w:rsidR="00A94C85" w:rsidRDefault="00A94C85"/>
    <w:p w:rsidR="00A94C85" w:rsidRDefault="00A94C85"/>
    <w:p w:rsidR="00AE6E54" w:rsidRDefault="00AE6E54"/>
    <w:p w:rsidR="00A94C85" w:rsidRDefault="00A94C85"/>
    <w:tbl>
      <w:tblPr>
        <w:tblW w:w="9729" w:type="dxa"/>
        <w:tblInd w:w="18" w:type="dxa"/>
        <w:tblLayout w:type="fixed"/>
        <w:tblLook w:val="0000"/>
      </w:tblPr>
      <w:tblGrid>
        <w:gridCol w:w="3776"/>
        <w:gridCol w:w="1276"/>
        <w:gridCol w:w="284"/>
        <w:gridCol w:w="1275"/>
        <w:gridCol w:w="283"/>
        <w:gridCol w:w="1276"/>
        <w:gridCol w:w="284"/>
        <w:gridCol w:w="1275"/>
      </w:tblGrid>
      <w:tr w:rsidR="0071746E" w:rsidRPr="002A5563" w:rsidTr="0071746E">
        <w:trPr>
          <w:cantSplit/>
        </w:trPr>
        <w:tc>
          <w:tcPr>
            <w:tcW w:w="3776" w:type="dxa"/>
          </w:tcPr>
          <w:p w:rsidR="0071746E" w:rsidRPr="00F51F88" w:rsidRDefault="0071746E" w:rsidP="00C946D0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53" w:type="dxa"/>
            <w:gridSpan w:val="7"/>
            <w:tcBorders>
              <w:bottom w:val="single" w:sz="4" w:space="0" w:color="auto"/>
            </w:tcBorders>
          </w:tcPr>
          <w:p w:rsidR="0071746E" w:rsidRPr="00E24209" w:rsidRDefault="0071746E" w:rsidP="00C946D0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4209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71746E" w:rsidRPr="002A5563" w:rsidTr="0071746E">
        <w:trPr>
          <w:cantSplit/>
        </w:trPr>
        <w:tc>
          <w:tcPr>
            <w:tcW w:w="3776" w:type="dxa"/>
          </w:tcPr>
          <w:p w:rsidR="0071746E" w:rsidRPr="00F51F88" w:rsidRDefault="0071746E" w:rsidP="00C946D0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1746E" w:rsidRPr="00E24209" w:rsidRDefault="0071746E" w:rsidP="00C946D0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4209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71746E" w:rsidRPr="00E24209" w:rsidRDefault="0071746E" w:rsidP="00C946D0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1746E" w:rsidRPr="00E24209" w:rsidRDefault="0071746E" w:rsidP="00C946D0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4209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E24209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71746E" w:rsidRPr="002A5563" w:rsidTr="0071746E">
        <w:trPr>
          <w:cantSplit/>
        </w:trPr>
        <w:tc>
          <w:tcPr>
            <w:tcW w:w="3776" w:type="dxa"/>
          </w:tcPr>
          <w:p w:rsidR="0071746E" w:rsidRPr="00E9777E" w:rsidRDefault="0071746E" w:rsidP="00C946D0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71746E" w:rsidRPr="00F51F88" w:rsidRDefault="0071746E" w:rsidP="00C94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2564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71746E" w:rsidRPr="00F51F88" w:rsidRDefault="0071746E" w:rsidP="00C94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71746E" w:rsidRPr="00F51F88" w:rsidRDefault="0071746E" w:rsidP="00C94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2563</w:t>
            </w:r>
          </w:p>
        </w:tc>
        <w:tc>
          <w:tcPr>
            <w:tcW w:w="283" w:type="dxa"/>
          </w:tcPr>
          <w:p w:rsidR="0071746E" w:rsidRPr="00F51F88" w:rsidRDefault="0071746E" w:rsidP="00C946D0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71746E" w:rsidRPr="00F51F88" w:rsidRDefault="0071746E" w:rsidP="00C94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2564</w:t>
            </w:r>
          </w:p>
        </w:tc>
        <w:tc>
          <w:tcPr>
            <w:tcW w:w="284" w:type="dxa"/>
          </w:tcPr>
          <w:p w:rsidR="0071746E" w:rsidRPr="00F51F88" w:rsidRDefault="0071746E" w:rsidP="00C94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71746E" w:rsidRPr="00F51F88" w:rsidRDefault="0071746E" w:rsidP="00C94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2563</w:t>
            </w:r>
          </w:p>
        </w:tc>
      </w:tr>
      <w:tr w:rsidR="0071746E" w:rsidRPr="002A5563" w:rsidTr="0071746E">
        <w:trPr>
          <w:cantSplit/>
        </w:trPr>
        <w:tc>
          <w:tcPr>
            <w:tcW w:w="3776" w:type="dxa"/>
          </w:tcPr>
          <w:p w:rsidR="0071746E" w:rsidRDefault="0071746E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71746E" w:rsidRPr="00E328D7" w:rsidRDefault="0071746E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71746E" w:rsidRPr="00B14380" w:rsidRDefault="0071746E" w:rsidP="005502AD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71746E" w:rsidRPr="006C7E8E" w:rsidRDefault="0071746E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</w:tcPr>
          <w:p w:rsidR="0071746E" w:rsidRPr="00B14380" w:rsidRDefault="0071746E" w:rsidP="005502AD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71746E" w:rsidRPr="00E328D7" w:rsidRDefault="0071746E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71746E" w:rsidRPr="00B14380" w:rsidRDefault="0071746E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:rsidR="0071746E" w:rsidRPr="006C7E8E" w:rsidRDefault="0071746E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71746E" w:rsidRPr="002A5563" w:rsidTr="00A94C85">
        <w:trPr>
          <w:cantSplit/>
        </w:trPr>
        <w:tc>
          <w:tcPr>
            <w:tcW w:w="3776" w:type="dxa"/>
          </w:tcPr>
          <w:p w:rsidR="0071746E" w:rsidRDefault="0071746E" w:rsidP="005502AD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266" w:right="-108" w:hanging="266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276" w:type="dxa"/>
          </w:tcPr>
          <w:p w:rsidR="0071746E" w:rsidRPr="00D13286" w:rsidRDefault="0071746E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13286">
              <w:rPr>
                <w:rFonts w:ascii="Angsana New" w:hAnsi="Angsana New"/>
                <w:sz w:val="30"/>
                <w:szCs w:val="30"/>
              </w:rPr>
              <w:t>3</w:t>
            </w:r>
            <w:r w:rsidR="002E6256">
              <w:rPr>
                <w:rFonts w:ascii="Angsana New" w:hAnsi="Angsana New"/>
                <w:sz w:val="30"/>
                <w:szCs w:val="30"/>
              </w:rPr>
              <w:t>9</w:t>
            </w:r>
            <w:r w:rsidR="00D13286">
              <w:rPr>
                <w:rFonts w:ascii="Angsana New" w:hAnsi="Angsana New"/>
                <w:sz w:val="30"/>
                <w:szCs w:val="30"/>
              </w:rPr>
              <w:t>,</w:t>
            </w:r>
            <w:r w:rsidR="002E6256">
              <w:rPr>
                <w:rFonts w:ascii="Angsana New" w:hAnsi="Angsana New"/>
                <w:sz w:val="30"/>
                <w:szCs w:val="30"/>
              </w:rPr>
              <w:t>320</w:t>
            </w:r>
          </w:p>
        </w:tc>
        <w:tc>
          <w:tcPr>
            <w:tcW w:w="284" w:type="dxa"/>
          </w:tcPr>
          <w:p w:rsidR="0071746E" w:rsidRPr="006E327A" w:rsidRDefault="0071746E" w:rsidP="005502AD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:rsidR="0071746E" w:rsidRPr="0012647A" w:rsidRDefault="0071746E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43,963</w:t>
            </w:r>
          </w:p>
        </w:tc>
        <w:tc>
          <w:tcPr>
            <w:tcW w:w="283" w:type="dxa"/>
          </w:tcPr>
          <w:p w:rsidR="0071746E" w:rsidRPr="00D438B8" w:rsidRDefault="0071746E" w:rsidP="005502AD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6" w:type="dxa"/>
          </w:tcPr>
          <w:p w:rsidR="0071746E" w:rsidRPr="00D13286" w:rsidRDefault="00D13286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13,946</w:t>
            </w:r>
          </w:p>
        </w:tc>
        <w:tc>
          <w:tcPr>
            <w:tcW w:w="284" w:type="dxa"/>
          </w:tcPr>
          <w:p w:rsidR="0071746E" w:rsidRPr="00B14380" w:rsidRDefault="0071746E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:rsidR="0071746E" w:rsidRPr="0012647A" w:rsidRDefault="0071746E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17,441</w:t>
            </w:r>
          </w:p>
        </w:tc>
      </w:tr>
      <w:tr w:rsidR="0071746E" w:rsidRPr="002A5563" w:rsidTr="00A94C85">
        <w:trPr>
          <w:cantSplit/>
        </w:trPr>
        <w:tc>
          <w:tcPr>
            <w:tcW w:w="3776" w:type="dxa"/>
          </w:tcPr>
          <w:p w:rsidR="0071746E" w:rsidRDefault="0071746E" w:rsidP="005502AD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266" w:right="-108" w:hanging="266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71746E" w:rsidRPr="00D13286" w:rsidRDefault="00D13286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</w:t>
            </w:r>
            <w:r w:rsidR="002E6256">
              <w:rPr>
                <w:rFonts w:ascii="Angsana New" w:hAnsi="Angsana New"/>
                <w:sz w:val="30"/>
                <w:szCs w:val="30"/>
              </w:rPr>
              <w:t>45</w:t>
            </w:r>
          </w:p>
        </w:tc>
        <w:tc>
          <w:tcPr>
            <w:tcW w:w="284" w:type="dxa"/>
          </w:tcPr>
          <w:p w:rsidR="0071746E" w:rsidRPr="00B43FA4" w:rsidRDefault="0071746E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71746E" w:rsidRPr="0012647A" w:rsidRDefault="0071746E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871</w:t>
            </w:r>
          </w:p>
        </w:tc>
        <w:tc>
          <w:tcPr>
            <w:tcW w:w="283" w:type="dxa"/>
          </w:tcPr>
          <w:p w:rsidR="0071746E" w:rsidRPr="00D438B8" w:rsidRDefault="0071746E" w:rsidP="005502AD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71746E" w:rsidRPr="00D13286" w:rsidRDefault="00D13286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494</w:t>
            </w:r>
          </w:p>
        </w:tc>
        <w:tc>
          <w:tcPr>
            <w:tcW w:w="284" w:type="dxa"/>
          </w:tcPr>
          <w:p w:rsidR="0071746E" w:rsidRPr="00B14380" w:rsidRDefault="0071746E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71746E" w:rsidRPr="0012647A" w:rsidRDefault="0071746E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451</w:t>
            </w:r>
          </w:p>
        </w:tc>
      </w:tr>
      <w:tr w:rsidR="0071746E" w:rsidRPr="002A5563" w:rsidTr="00A94C85">
        <w:trPr>
          <w:cantSplit/>
        </w:trPr>
        <w:tc>
          <w:tcPr>
            <w:tcW w:w="3776" w:type="dxa"/>
          </w:tcPr>
          <w:p w:rsidR="0071746E" w:rsidRPr="004C7AA6" w:rsidRDefault="0071746E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71746E" w:rsidRPr="00D13286" w:rsidRDefault="002E6256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</w:t>
            </w:r>
            <w:r w:rsidR="00D13286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465</w:t>
            </w:r>
          </w:p>
        </w:tc>
        <w:tc>
          <w:tcPr>
            <w:tcW w:w="284" w:type="dxa"/>
          </w:tcPr>
          <w:p w:rsidR="0071746E" w:rsidRPr="006E327A" w:rsidRDefault="0071746E" w:rsidP="005502AD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:rsidR="0071746E" w:rsidRPr="0012647A" w:rsidRDefault="0071746E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44,834</w:t>
            </w:r>
          </w:p>
        </w:tc>
        <w:tc>
          <w:tcPr>
            <w:tcW w:w="283" w:type="dxa"/>
          </w:tcPr>
          <w:p w:rsidR="0071746E" w:rsidRPr="00D438B8" w:rsidRDefault="0071746E" w:rsidP="005502AD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71746E" w:rsidRPr="00D13286" w:rsidRDefault="00D13286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14,440</w:t>
            </w:r>
          </w:p>
        </w:tc>
        <w:tc>
          <w:tcPr>
            <w:tcW w:w="284" w:type="dxa"/>
          </w:tcPr>
          <w:p w:rsidR="0071746E" w:rsidRPr="00B14380" w:rsidRDefault="0071746E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:rsidR="0071746E" w:rsidRPr="0012647A" w:rsidRDefault="0071746E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17,892</w:t>
            </w:r>
          </w:p>
        </w:tc>
      </w:tr>
    </w:tbl>
    <w:p w:rsidR="00BD6D7B" w:rsidRDefault="00BD6D7B" w:rsidP="00F96A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D12E93" w:rsidRPr="00F96A6A" w:rsidRDefault="00D12E93" w:rsidP="00F96A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  <w:cs/>
        </w:rPr>
      </w:pPr>
      <w:r w:rsidRPr="0011185C">
        <w:rPr>
          <w:rFonts w:ascii="Angsana New" w:hAnsi="Angsana New" w:hint="cs"/>
          <w:sz w:val="30"/>
          <w:szCs w:val="30"/>
          <w:cs/>
        </w:rPr>
        <w:t>ยอดคงเหลือ</w:t>
      </w:r>
      <w:r w:rsidR="00211056" w:rsidRPr="0011185C">
        <w:rPr>
          <w:rFonts w:ascii="Angsana New" w:hAnsi="Angsana New" w:hint="cs"/>
          <w:sz w:val="30"/>
          <w:szCs w:val="30"/>
          <w:cs/>
        </w:rPr>
        <w:t>กับบุคคลและกิจการที่เกี่ยวข้องกัน</w:t>
      </w:r>
      <w:r w:rsidRPr="0011185C">
        <w:rPr>
          <w:rFonts w:ascii="Angsana New" w:hAnsi="Angsana New" w:hint="cs"/>
          <w:sz w:val="30"/>
          <w:szCs w:val="30"/>
          <w:cs/>
        </w:rPr>
        <w:t xml:space="preserve"> ณ วันที่ 31 ธันวาคม</w:t>
      </w:r>
      <w:r w:rsidR="0071746E">
        <w:rPr>
          <w:rFonts w:ascii="Angsana New" w:hAnsi="Angsana New"/>
          <w:sz w:val="30"/>
          <w:szCs w:val="30"/>
        </w:rPr>
        <w:t xml:space="preserve"> </w:t>
      </w:r>
      <w:r w:rsidR="00DF0561">
        <w:rPr>
          <w:rFonts w:ascii="Angsana New" w:hAnsi="Angsana New" w:hint="cs"/>
          <w:sz w:val="30"/>
          <w:szCs w:val="30"/>
          <w:cs/>
        </w:rPr>
        <w:t>256</w:t>
      </w:r>
      <w:r w:rsidR="005502AD">
        <w:rPr>
          <w:rFonts w:ascii="Angsana New" w:hAnsi="Angsana New" w:hint="cs"/>
          <w:sz w:val="30"/>
          <w:szCs w:val="30"/>
          <w:cs/>
        </w:rPr>
        <w:t>4</w:t>
      </w:r>
      <w:r w:rsidRPr="0011185C">
        <w:rPr>
          <w:rFonts w:ascii="Angsana New" w:hAnsi="Angsana New" w:hint="cs"/>
          <w:sz w:val="30"/>
          <w:szCs w:val="30"/>
          <w:cs/>
        </w:rPr>
        <w:t xml:space="preserve"> และ</w:t>
      </w:r>
      <w:r w:rsidR="0071746E">
        <w:rPr>
          <w:rFonts w:ascii="Angsana New" w:hAnsi="Angsana New"/>
          <w:sz w:val="30"/>
          <w:szCs w:val="30"/>
        </w:rPr>
        <w:t xml:space="preserve"> </w:t>
      </w:r>
      <w:r w:rsidR="00A42575">
        <w:rPr>
          <w:rFonts w:ascii="Angsana New" w:hAnsi="Angsana New" w:hint="cs"/>
          <w:sz w:val="30"/>
          <w:szCs w:val="30"/>
          <w:cs/>
        </w:rPr>
        <w:t>256</w:t>
      </w:r>
      <w:r w:rsidR="005502AD">
        <w:rPr>
          <w:rFonts w:ascii="Angsana New" w:hAnsi="Angsana New" w:hint="cs"/>
          <w:sz w:val="30"/>
          <w:szCs w:val="30"/>
          <w:cs/>
        </w:rPr>
        <w:t>3</w:t>
      </w:r>
      <w:r w:rsidRPr="0011185C">
        <w:rPr>
          <w:rFonts w:ascii="Angsana New" w:hAnsi="Angsana New" w:hint="cs"/>
          <w:sz w:val="30"/>
          <w:szCs w:val="30"/>
          <w:cs/>
        </w:rPr>
        <w:t xml:space="preserve"> มีดังนี้</w:t>
      </w:r>
    </w:p>
    <w:p w:rsidR="00D12E93" w:rsidRDefault="00D12E93" w:rsidP="00D12E93">
      <w:pPr>
        <w:tabs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tbl>
      <w:tblPr>
        <w:tblW w:w="9730" w:type="dxa"/>
        <w:tblInd w:w="18" w:type="dxa"/>
        <w:tblLayout w:type="fixed"/>
        <w:tblLook w:val="0000"/>
      </w:tblPr>
      <w:tblGrid>
        <w:gridCol w:w="3774"/>
        <w:gridCol w:w="1276"/>
        <w:gridCol w:w="284"/>
        <w:gridCol w:w="1276"/>
        <w:gridCol w:w="284"/>
        <w:gridCol w:w="1276"/>
        <w:gridCol w:w="284"/>
        <w:gridCol w:w="1263"/>
        <w:gridCol w:w="13"/>
      </w:tblGrid>
      <w:tr w:rsidR="000A7EF9" w:rsidRPr="00F51F88" w:rsidTr="00036EE0">
        <w:trPr>
          <w:cantSplit/>
        </w:trPr>
        <w:tc>
          <w:tcPr>
            <w:tcW w:w="3774" w:type="dxa"/>
          </w:tcPr>
          <w:p w:rsidR="000A7EF9" w:rsidRPr="00F51F88" w:rsidRDefault="000A7EF9" w:rsidP="00EE052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56" w:type="dxa"/>
            <w:gridSpan w:val="8"/>
            <w:tcBorders>
              <w:bottom w:val="single" w:sz="4" w:space="0" w:color="auto"/>
            </w:tcBorders>
          </w:tcPr>
          <w:p w:rsidR="000A7EF9" w:rsidRPr="008F38E6" w:rsidRDefault="000A7EF9" w:rsidP="00EE0522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F38E6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0A7EF9" w:rsidRPr="00F51F88" w:rsidTr="00036EE0">
        <w:trPr>
          <w:cantSplit/>
        </w:trPr>
        <w:tc>
          <w:tcPr>
            <w:tcW w:w="3774" w:type="dxa"/>
          </w:tcPr>
          <w:p w:rsidR="000A7EF9" w:rsidRPr="00F51F88" w:rsidRDefault="000A7EF9" w:rsidP="00EE052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A7EF9" w:rsidRPr="008F38E6" w:rsidRDefault="000A7EF9" w:rsidP="00EE052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F38E6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</w:tcPr>
          <w:p w:rsidR="000A7EF9" w:rsidRPr="008F38E6" w:rsidRDefault="000A7EF9" w:rsidP="00EE052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0A7EF9" w:rsidRPr="008F38E6" w:rsidRDefault="000A7EF9" w:rsidP="00EE0522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F38E6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8F38E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283C9E" w:rsidRPr="00F51F88" w:rsidTr="00036EE0">
        <w:trPr>
          <w:cantSplit/>
        </w:trPr>
        <w:tc>
          <w:tcPr>
            <w:tcW w:w="3774" w:type="dxa"/>
          </w:tcPr>
          <w:p w:rsidR="00283C9E" w:rsidRPr="00F51F88" w:rsidRDefault="00283C9E" w:rsidP="00EE052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283C9E" w:rsidRPr="00A41C96" w:rsidRDefault="00DF0561" w:rsidP="00283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5502AD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284" w:type="dxa"/>
          </w:tcPr>
          <w:p w:rsidR="00283C9E" w:rsidRPr="008F38E6" w:rsidRDefault="00283C9E" w:rsidP="00EE0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283C9E" w:rsidRPr="008F38E6" w:rsidRDefault="00A42575" w:rsidP="00283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5502AD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284" w:type="dxa"/>
          </w:tcPr>
          <w:p w:rsidR="00283C9E" w:rsidRPr="008F38E6" w:rsidRDefault="00283C9E" w:rsidP="00EE052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283C9E" w:rsidRPr="00A41C96" w:rsidRDefault="00DF0561" w:rsidP="00283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5502AD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284" w:type="dxa"/>
          </w:tcPr>
          <w:p w:rsidR="00283C9E" w:rsidRPr="008F38E6" w:rsidRDefault="00283C9E" w:rsidP="00EE0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:rsidR="00283C9E" w:rsidRPr="008F38E6" w:rsidRDefault="00A42575" w:rsidP="00283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5502AD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</w:tr>
      <w:tr w:rsidR="002D1AE7" w:rsidRPr="00E24209" w:rsidTr="00036EE0">
        <w:trPr>
          <w:cantSplit/>
        </w:trPr>
        <w:tc>
          <w:tcPr>
            <w:tcW w:w="3774" w:type="dxa"/>
          </w:tcPr>
          <w:p w:rsidR="002D1AE7" w:rsidRPr="00D91419" w:rsidRDefault="002D1AE7" w:rsidP="00EE0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D91419">
              <w:rPr>
                <w:rFonts w:ascii="Angsana New" w:hAnsi="Angsana New" w:hint="cs"/>
                <w:b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76" w:type="dxa"/>
          </w:tcPr>
          <w:p w:rsidR="002D1AE7" w:rsidRPr="00F44271" w:rsidRDefault="002D1AE7" w:rsidP="00EE0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2D1AE7" w:rsidRPr="004E4492" w:rsidRDefault="002D1AE7" w:rsidP="00EE052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2D1AE7" w:rsidRPr="004E4492" w:rsidRDefault="002D1AE7" w:rsidP="00283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4" w:type="dxa"/>
          </w:tcPr>
          <w:p w:rsidR="002D1AE7" w:rsidRPr="004E4492" w:rsidRDefault="002D1AE7" w:rsidP="00EE052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2D1AE7" w:rsidRPr="00F44271" w:rsidRDefault="002D1AE7" w:rsidP="00EE0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2D1AE7" w:rsidRPr="00E24209" w:rsidRDefault="002D1AE7" w:rsidP="00EE0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6" w:type="dxa"/>
            <w:gridSpan w:val="2"/>
          </w:tcPr>
          <w:p w:rsidR="002D1AE7" w:rsidRPr="00283C9E" w:rsidRDefault="002D1AE7" w:rsidP="00467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</w:tr>
      <w:tr w:rsidR="005502AD" w:rsidRPr="00E24209" w:rsidTr="00036EE0">
        <w:trPr>
          <w:cantSplit/>
        </w:trPr>
        <w:tc>
          <w:tcPr>
            <w:tcW w:w="3774" w:type="dxa"/>
          </w:tcPr>
          <w:p w:rsidR="005502AD" w:rsidRPr="00802B2B" w:rsidRDefault="005502AD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02B2B"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6" w:type="dxa"/>
            <w:shd w:val="clear" w:color="auto" w:fill="auto"/>
          </w:tcPr>
          <w:p w:rsidR="005502AD" w:rsidRPr="00CB7859" w:rsidRDefault="005502AD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B7859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5502AD" w:rsidRPr="004E4492" w:rsidRDefault="005502AD" w:rsidP="005502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5502AD" w:rsidRPr="008922B4" w:rsidRDefault="005502AD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5F5B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5502AD" w:rsidRPr="004E4492" w:rsidRDefault="005502AD" w:rsidP="005502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5502AD" w:rsidRPr="00CB7859" w:rsidRDefault="00CB7859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  <w:r w:rsidR="005502AD" w:rsidRPr="00CB7859">
              <w:rPr>
                <w:rFonts w:ascii="Angsana New" w:hAnsi="Angsana New"/>
                <w:sz w:val="30"/>
                <w:szCs w:val="30"/>
              </w:rPr>
              <w:t>,</w:t>
            </w:r>
            <w:r w:rsidR="00E028A0">
              <w:rPr>
                <w:rFonts w:ascii="Angsana New" w:hAnsi="Angsana New"/>
                <w:sz w:val="30"/>
                <w:szCs w:val="30"/>
              </w:rPr>
              <w:t>126</w:t>
            </w:r>
          </w:p>
        </w:tc>
        <w:tc>
          <w:tcPr>
            <w:tcW w:w="284" w:type="dxa"/>
          </w:tcPr>
          <w:p w:rsidR="005502AD" w:rsidRPr="00E24209" w:rsidRDefault="005502AD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6" w:type="dxa"/>
            <w:gridSpan w:val="2"/>
          </w:tcPr>
          <w:p w:rsidR="005502AD" w:rsidRPr="00AB34B2" w:rsidRDefault="005502AD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B34B2">
              <w:rPr>
                <w:rFonts w:ascii="Angsana New" w:hAnsi="Angsana New"/>
                <w:sz w:val="30"/>
                <w:szCs w:val="30"/>
              </w:rPr>
              <w:t>38,021</w:t>
            </w:r>
          </w:p>
        </w:tc>
      </w:tr>
      <w:tr w:rsidR="005502AD" w:rsidRPr="00EC03C9" w:rsidTr="00036EE0">
        <w:trPr>
          <w:cantSplit/>
        </w:trPr>
        <w:tc>
          <w:tcPr>
            <w:tcW w:w="3774" w:type="dxa"/>
          </w:tcPr>
          <w:p w:rsidR="005502AD" w:rsidRPr="00802B2B" w:rsidRDefault="005502AD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02B2B">
              <w:rPr>
                <w:rFonts w:ascii="Angsana New" w:hAnsi="Angsana New" w:hint="cs"/>
                <w:b/>
                <w:sz w:val="30"/>
                <w:szCs w:val="30"/>
                <w:cs/>
              </w:rPr>
              <w:t>บุคคลและกิจการที่เกี่ยวข้องกัน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อื่นๆ</w:t>
            </w:r>
          </w:p>
        </w:tc>
        <w:tc>
          <w:tcPr>
            <w:tcW w:w="1276" w:type="dxa"/>
            <w:shd w:val="clear" w:color="auto" w:fill="auto"/>
          </w:tcPr>
          <w:p w:rsidR="005502AD" w:rsidRPr="00CB7859" w:rsidRDefault="00CB7859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2,188</w:t>
            </w:r>
          </w:p>
        </w:tc>
        <w:tc>
          <w:tcPr>
            <w:tcW w:w="284" w:type="dxa"/>
          </w:tcPr>
          <w:p w:rsidR="005502AD" w:rsidRPr="004E4492" w:rsidRDefault="005502AD" w:rsidP="005502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5502AD" w:rsidRPr="004F449E" w:rsidRDefault="005502AD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3,428</w:t>
            </w:r>
          </w:p>
        </w:tc>
        <w:tc>
          <w:tcPr>
            <w:tcW w:w="284" w:type="dxa"/>
          </w:tcPr>
          <w:p w:rsidR="005502AD" w:rsidRPr="004E4492" w:rsidRDefault="005502AD" w:rsidP="005502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:rsidR="005502AD" w:rsidRPr="00CB7859" w:rsidRDefault="00CB7859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336</w:t>
            </w:r>
          </w:p>
        </w:tc>
        <w:tc>
          <w:tcPr>
            <w:tcW w:w="284" w:type="dxa"/>
          </w:tcPr>
          <w:p w:rsidR="005502AD" w:rsidRPr="00E24209" w:rsidRDefault="005502AD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6" w:type="dxa"/>
            <w:gridSpan w:val="2"/>
          </w:tcPr>
          <w:p w:rsidR="005502AD" w:rsidRPr="002D1AE7" w:rsidRDefault="005502AD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1,760</w:t>
            </w:r>
          </w:p>
        </w:tc>
      </w:tr>
      <w:tr w:rsidR="005502AD" w:rsidRPr="00E24209" w:rsidTr="00036EE0">
        <w:trPr>
          <w:cantSplit/>
        </w:trPr>
        <w:tc>
          <w:tcPr>
            <w:tcW w:w="3774" w:type="dxa"/>
          </w:tcPr>
          <w:p w:rsidR="005502AD" w:rsidRDefault="005502AD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502AD" w:rsidRPr="00CB7859" w:rsidRDefault="00CB7859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2,188</w:t>
            </w:r>
          </w:p>
        </w:tc>
        <w:tc>
          <w:tcPr>
            <w:tcW w:w="284" w:type="dxa"/>
          </w:tcPr>
          <w:p w:rsidR="005502AD" w:rsidRPr="004E4492" w:rsidRDefault="005502AD" w:rsidP="005502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5502AD" w:rsidRPr="002D1AE7" w:rsidRDefault="005502AD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3,428</w:t>
            </w:r>
          </w:p>
        </w:tc>
        <w:tc>
          <w:tcPr>
            <w:tcW w:w="284" w:type="dxa"/>
          </w:tcPr>
          <w:p w:rsidR="005502AD" w:rsidRPr="004E4492" w:rsidRDefault="005502AD" w:rsidP="005502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502AD" w:rsidRPr="00CB7859" w:rsidRDefault="00CB7859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20,462</w:t>
            </w:r>
          </w:p>
        </w:tc>
        <w:tc>
          <w:tcPr>
            <w:tcW w:w="284" w:type="dxa"/>
          </w:tcPr>
          <w:p w:rsidR="005502AD" w:rsidRPr="00E24209" w:rsidRDefault="005502AD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5502AD" w:rsidRPr="00AB34B2" w:rsidRDefault="005502AD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B34B2">
              <w:rPr>
                <w:rFonts w:ascii="Angsana New" w:hAnsi="Angsana New"/>
                <w:sz w:val="30"/>
                <w:szCs w:val="30"/>
              </w:rPr>
              <w:t>39,781</w:t>
            </w:r>
          </w:p>
        </w:tc>
      </w:tr>
      <w:tr w:rsidR="005502AD" w:rsidRPr="00E24209" w:rsidTr="00036EE0">
        <w:trPr>
          <w:cantSplit/>
        </w:trPr>
        <w:tc>
          <w:tcPr>
            <w:tcW w:w="3774" w:type="dxa"/>
          </w:tcPr>
          <w:p w:rsidR="005502AD" w:rsidRPr="00C86109" w:rsidRDefault="005502AD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shd w:val="clear" w:color="auto" w:fill="auto"/>
          </w:tcPr>
          <w:p w:rsidR="005502AD" w:rsidRPr="00C86109" w:rsidRDefault="005502AD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4" w:type="dxa"/>
          </w:tcPr>
          <w:p w:rsidR="005502AD" w:rsidRPr="00C86109" w:rsidRDefault="005502AD" w:rsidP="005502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:rsidR="005502AD" w:rsidRPr="00C86109" w:rsidRDefault="005502AD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4" w:type="dxa"/>
          </w:tcPr>
          <w:p w:rsidR="005502AD" w:rsidRPr="00C86109" w:rsidRDefault="005502AD" w:rsidP="005502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shd w:val="clear" w:color="auto" w:fill="auto"/>
          </w:tcPr>
          <w:p w:rsidR="005502AD" w:rsidRPr="00C86109" w:rsidRDefault="005502AD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157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4" w:type="dxa"/>
          </w:tcPr>
          <w:p w:rsidR="005502AD" w:rsidRPr="00C86109" w:rsidRDefault="005502AD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top w:val="double" w:sz="4" w:space="0" w:color="auto"/>
            </w:tcBorders>
          </w:tcPr>
          <w:p w:rsidR="005502AD" w:rsidRPr="00C86109" w:rsidRDefault="005502AD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157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5502AD" w:rsidRPr="00E24209" w:rsidTr="00036EE0">
        <w:trPr>
          <w:gridAfter w:val="1"/>
          <w:wAfter w:w="13" w:type="dxa"/>
          <w:cantSplit/>
        </w:trPr>
        <w:tc>
          <w:tcPr>
            <w:tcW w:w="3774" w:type="dxa"/>
          </w:tcPr>
          <w:p w:rsidR="005502AD" w:rsidRDefault="005502AD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ยอดคงเหลือ</w:t>
            </w:r>
            <w:r w:rsidRPr="00161CAE">
              <w:rPr>
                <w:rFonts w:ascii="Angsana New" w:hAnsi="Angsana New"/>
                <w:color w:val="000000"/>
                <w:sz w:val="30"/>
                <w:szCs w:val="30"/>
                <w:cs/>
              </w:rPr>
              <w:t>แยกตามอายุหนี้ที่ค้างชำระได้ดังนี้</w:t>
            </w:r>
          </w:p>
        </w:tc>
        <w:tc>
          <w:tcPr>
            <w:tcW w:w="1276" w:type="dxa"/>
          </w:tcPr>
          <w:p w:rsidR="005502AD" w:rsidRPr="00283C9E" w:rsidRDefault="005502AD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84" w:type="dxa"/>
          </w:tcPr>
          <w:p w:rsidR="005502AD" w:rsidRPr="00E24209" w:rsidRDefault="005502AD" w:rsidP="005502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5502AD" w:rsidRPr="00A90430" w:rsidRDefault="005502AD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84" w:type="dxa"/>
          </w:tcPr>
          <w:p w:rsidR="005502AD" w:rsidRPr="00E24209" w:rsidRDefault="005502AD" w:rsidP="005502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5502AD" w:rsidRPr="00283C9E" w:rsidRDefault="005502AD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5502AD" w:rsidRPr="00E24209" w:rsidRDefault="005502AD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</w:tcPr>
          <w:p w:rsidR="005502AD" w:rsidRPr="004C2E64" w:rsidRDefault="005502AD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lightGray"/>
              </w:rPr>
            </w:pPr>
          </w:p>
        </w:tc>
      </w:tr>
      <w:tr w:rsidR="005502AD" w:rsidRPr="00E24209" w:rsidTr="00036EE0">
        <w:trPr>
          <w:gridAfter w:val="1"/>
          <w:wAfter w:w="13" w:type="dxa"/>
          <w:cantSplit/>
        </w:trPr>
        <w:tc>
          <w:tcPr>
            <w:tcW w:w="3774" w:type="dxa"/>
          </w:tcPr>
          <w:p w:rsidR="005502AD" w:rsidRPr="00121FBD" w:rsidRDefault="005502AD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1276" w:type="dxa"/>
          </w:tcPr>
          <w:p w:rsidR="005502AD" w:rsidRPr="00121FBD" w:rsidRDefault="005502AD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284" w:type="dxa"/>
          </w:tcPr>
          <w:p w:rsidR="005502AD" w:rsidRPr="00121FBD" w:rsidRDefault="005502AD" w:rsidP="005502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6" w:type="dxa"/>
          </w:tcPr>
          <w:p w:rsidR="005502AD" w:rsidRPr="00121FBD" w:rsidRDefault="005502AD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284" w:type="dxa"/>
          </w:tcPr>
          <w:p w:rsidR="005502AD" w:rsidRPr="00121FBD" w:rsidRDefault="005502AD" w:rsidP="005502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6" w:type="dxa"/>
          </w:tcPr>
          <w:p w:rsidR="005502AD" w:rsidRPr="00121FBD" w:rsidRDefault="005502AD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:rsidR="005502AD" w:rsidRPr="00121FBD" w:rsidRDefault="005502AD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263" w:type="dxa"/>
          </w:tcPr>
          <w:p w:rsidR="005502AD" w:rsidRPr="00121FBD" w:rsidRDefault="005502AD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  <w:highlight w:val="lightGray"/>
              </w:rPr>
            </w:pPr>
          </w:p>
        </w:tc>
      </w:tr>
      <w:tr w:rsidR="005502AD" w:rsidRPr="00E24209" w:rsidTr="00036EE0">
        <w:trPr>
          <w:gridAfter w:val="1"/>
          <w:wAfter w:w="13" w:type="dxa"/>
          <w:cantSplit/>
        </w:trPr>
        <w:tc>
          <w:tcPr>
            <w:tcW w:w="3774" w:type="dxa"/>
          </w:tcPr>
          <w:p w:rsidR="005502AD" w:rsidRPr="00161CAE" w:rsidRDefault="005502AD" w:rsidP="005502AD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76" w:type="dxa"/>
          </w:tcPr>
          <w:p w:rsidR="005502AD" w:rsidRPr="00D13286" w:rsidRDefault="00D13286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1,969</w:t>
            </w:r>
          </w:p>
        </w:tc>
        <w:tc>
          <w:tcPr>
            <w:tcW w:w="284" w:type="dxa"/>
          </w:tcPr>
          <w:p w:rsidR="005502AD" w:rsidRPr="007E2CE7" w:rsidRDefault="005502AD" w:rsidP="005502AD">
            <w:pPr>
              <w:pStyle w:val="a1"/>
              <w:tabs>
                <w:tab w:val="left" w:pos="0"/>
                <w:tab w:val="left" w:pos="558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</w:tcPr>
          <w:p w:rsidR="005502AD" w:rsidRPr="004F449E" w:rsidRDefault="005502AD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1,619</w:t>
            </w:r>
          </w:p>
        </w:tc>
        <w:tc>
          <w:tcPr>
            <w:tcW w:w="284" w:type="dxa"/>
          </w:tcPr>
          <w:p w:rsidR="005502AD" w:rsidRPr="000233DF" w:rsidRDefault="005502AD" w:rsidP="005502AD">
            <w:pPr>
              <w:pStyle w:val="a1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5502AD" w:rsidRPr="00CB7859" w:rsidRDefault="00CB7859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19,853</w:t>
            </w:r>
          </w:p>
        </w:tc>
        <w:tc>
          <w:tcPr>
            <w:tcW w:w="284" w:type="dxa"/>
          </w:tcPr>
          <w:p w:rsidR="005502AD" w:rsidRPr="000233DF" w:rsidRDefault="005502AD" w:rsidP="005502AD">
            <w:pPr>
              <w:pStyle w:val="a1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5502AD" w:rsidRPr="00AB34B2" w:rsidRDefault="005502AD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B34B2">
              <w:rPr>
                <w:rFonts w:ascii="Angsana New" w:hAnsi="Angsana New"/>
                <w:sz w:val="30"/>
                <w:szCs w:val="30"/>
              </w:rPr>
              <w:t>37,839</w:t>
            </w:r>
          </w:p>
        </w:tc>
      </w:tr>
      <w:tr w:rsidR="005502AD" w:rsidRPr="00E24209" w:rsidTr="00036EE0">
        <w:trPr>
          <w:gridAfter w:val="1"/>
          <w:wAfter w:w="13" w:type="dxa"/>
          <w:cantSplit/>
        </w:trPr>
        <w:tc>
          <w:tcPr>
            <w:tcW w:w="3774" w:type="dxa"/>
          </w:tcPr>
          <w:p w:rsidR="005502AD" w:rsidRPr="00161CAE" w:rsidRDefault="005502AD" w:rsidP="005502AD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  <w:r w:rsidR="00580448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1276" w:type="dxa"/>
          </w:tcPr>
          <w:p w:rsidR="005502AD" w:rsidRPr="00D13286" w:rsidRDefault="005502AD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5502AD" w:rsidRPr="007E2CE7" w:rsidRDefault="005502AD" w:rsidP="005502AD">
            <w:pPr>
              <w:pStyle w:val="a1"/>
              <w:tabs>
                <w:tab w:val="left" w:pos="0"/>
                <w:tab w:val="left" w:pos="558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</w:tcPr>
          <w:p w:rsidR="005502AD" w:rsidRPr="008922B4" w:rsidRDefault="005502AD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5502AD" w:rsidRPr="000233DF" w:rsidRDefault="005502AD" w:rsidP="005502AD">
            <w:pPr>
              <w:pStyle w:val="a1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5502AD" w:rsidRPr="00CB7859" w:rsidRDefault="005502AD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5502AD" w:rsidRPr="000233DF" w:rsidRDefault="005502AD" w:rsidP="005502AD">
            <w:pPr>
              <w:pStyle w:val="a1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3" w:type="dxa"/>
          </w:tcPr>
          <w:p w:rsidR="005502AD" w:rsidRPr="002D1AE7" w:rsidRDefault="005502AD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</w:tr>
      <w:tr w:rsidR="005502AD" w:rsidRPr="00E24209" w:rsidTr="00121FBD">
        <w:trPr>
          <w:gridAfter w:val="1"/>
          <w:wAfter w:w="13" w:type="dxa"/>
          <w:cantSplit/>
        </w:trPr>
        <w:tc>
          <w:tcPr>
            <w:tcW w:w="3774" w:type="dxa"/>
          </w:tcPr>
          <w:p w:rsidR="005502AD" w:rsidRPr="00161CAE" w:rsidRDefault="005502AD" w:rsidP="00B41075">
            <w:pPr>
              <w:numPr>
                <w:ilvl w:val="0"/>
                <w:numId w:val="17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ไม่เกิน 3 เดือน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5502AD" w:rsidRPr="00D13286" w:rsidRDefault="00D13286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219</w:t>
            </w:r>
          </w:p>
        </w:tc>
        <w:tc>
          <w:tcPr>
            <w:tcW w:w="284" w:type="dxa"/>
          </w:tcPr>
          <w:p w:rsidR="005502AD" w:rsidRPr="007E2CE7" w:rsidRDefault="005502AD" w:rsidP="005502AD">
            <w:pPr>
              <w:pStyle w:val="a1"/>
              <w:tabs>
                <w:tab w:val="left" w:pos="0"/>
                <w:tab w:val="left" w:pos="558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5502AD" w:rsidRPr="008922B4" w:rsidRDefault="005502AD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1,809</w:t>
            </w:r>
          </w:p>
        </w:tc>
        <w:tc>
          <w:tcPr>
            <w:tcW w:w="284" w:type="dxa"/>
          </w:tcPr>
          <w:p w:rsidR="005502AD" w:rsidRPr="000233DF" w:rsidRDefault="005502AD" w:rsidP="005502AD">
            <w:pPr>
              <w:pStyle w:val="a1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5502AD" w:rsidRPr="00CB7859" w:rsidRDefault="00CB7859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609</w:t>
            </w:r>
          </w:p>
        </w:tc>
        <w:tc>
          <w:tcPr>
            <w:tcW w:w="284" w:type="dxa"/>
          </w:tcPr>
          <w:p w:rsidR="005502AD" w:rsidRPr="000233DF" w:rsidRDefault="005502AD" w:rsidP="005502AD">
            <w:pPr>
              <w:pStyle w:val="a1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:rsidR="005502AD" w:rsidRPr="008922B4" w:rsidRDefault="005502AD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1,942</w:t>
            </w:r>
          </w:p>
        </w:tc>
      </w:tr>
      <w:tr w:rsidR="00CB7859" w:rsidRPr="00E24209" w:rsidTr="00121FBD">
        <w:trPr>
          <w:gridAfter w:val="1"/>
          <w:wAfter w:w="13" w:type="dxa"/>
          <w:cantSplit/>
        </w:trPr>
        <w:tc>
          <w:tcPr>
            <w:tcW w:w="3774" w:type="dxa"/>
          </w:tcPr>
          <w:p w:rsidR="00CB7859" w:rsidRPr="00E24209" w:rsidRDefault="00CB7859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CB7859" w:rsidRPr="00D13286" w:rsidRDefault="00D13286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2,188</w:t>
            </w:r>
          </w:p>
        </w:tc>
        <w:tc>
          <w:tcPr>
            <w:tcW w:w="284" w:type="dxa"/>
          </w:tcPr>
          <w:p w:rsidR="00CB7859" w:rsidRPr="007E2CE7" w:rsidRDefault="00CB7859" w:rsidP="005502AD">
            <w:pPr>
              <w:pStyle w:val="a1"/>
              <w:tabs>
                <w:tab w:val="left" w:pos="0"/>
                <w:tab w:val="left" w:pos="558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CB7859" w:rsidRPr="002D1AE7" w:rsidRDefault="00CB7859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3,428</w:t>
            </w:r>
          </w:p>
        </w:tc>
        <w:tc>
          <w:tcPr>
            <w:tcW w:w="284" w:type="dxa"/>
          </w:tcPr>
          <w:p w:rsidR="00CB7859" w:rsidRPr="000233DF" w:rsidRDefault="00CB7859" w:rsidP="005502AD">
            <w:pPr>
              <w:pStyle w:val="a1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CB7859" w:rsidRPr="00CB7859" w:rsidRDefault="00CB7859" w:rsidP="007A0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20,462</w:t>
            </w:r>
          </w:p>
        </w:tc>
        <w:tc>
          <w:tcPr>
            <w:tcW w:w="284" w:type="dxa"/>
          </w:tcPr>
          <w:p w:rsidR="00CB7859" w:rsidRPr="000233DF" w:rsidRDefault="00CB7859" w:rsidP="005502AD">
            <w:pPr>
              <w:pStyle w:val="a1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double" w:sz="4" w:space="0" w:color="auto"/>
            </w:tcBorders>
          </w:tcPr>
          <w:p w:rsidR="00CB7859" w:rsidRPr="00AB34B2" w:rsidRDefault="00CB7859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B34B2">
              <w:rPr>
                <w:rFonts w:ascii="Angsana New" w:hAnsi="Angsana New"/>
                <w:sz w:val="30"/>
                <w:szCs w:val="30"/>
              </w:rPr>
              <w:t>39,781</w:t>
            </w:r>
          </w:p>
        </w:tc>
      </w:tr>
      <w:tr w:rsidR="005502AD" w:rsidRPr="00121FBD" w:rsidTr="00121FBD">
        <w:trPr>
          <w:gridAfter w:val="1"/>
          <w:wAfter w:w="13" w:type="dxa"/>
          <w:cantSplit/>
        </w:trPr>
        <w:tc>
          <w:tcPr>
            <w:tcW w:w="3774" w:type="dxa"/>
          </w:tcPr>
          <w:p w:rsidR="005502AD" w:rsidRPr="00121FBD" w:rsidRDefault="005502AD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:rsidR="005502AD" w:rsidRPr="00121FBD" w:rsidRDefault="005502AD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284" w:type="dxa"/>
          </w:tcPr>
          <w:p w:rsidR="005502AD" w:rsidRPr="00121FBD" w:rsidRDefault="005502AD" w:rsidP="005502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:rsidR="005502AD" w:rsidRPr="00121FBD" w:rsidRDefault="005502AD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284" w:type="dxa"/>
          </w:tcPr>
          <w:p w:rsidR="005502AD" w:rsidRPr="00121FBD" w:rsidRDefault="005502AD" w:rsidP="005502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:rsidR="005502AD" w:rsidRPr="00121FBD" w:rsidRDefault="005502AD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:rsidR="005502AD" w:rsidRPr="00121FBD" w:rsidRDefault="005502AD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263" w:type="dxa"/>
            <w:tcBorders>
              <w:top w:val="double" w:sz="4" w:space="0" w:color="auto"/>
            </w:tcBorders>
          </w:tcPr>
          <w:p w:rsidR="005502AD" w:rsidRPr="00121FBD" w:rsidRDefault="005502AD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  <w:highlight w:val="lightGray"/>
              </w:rPr>
            </w:pPr>
          </w:p>
        </w:tc>
      </w:tr>
      <w:tr w:rsidR="005502AD" w:rsidRPr="00E24209" w:rsidTr="00036EE0">
        <w:trPr>
          <w:gridAfter w:val="1"/>
          <w:wAfter w:w="13" w:type="dxa"/>
          <w:cantSplit/>
        </w:trPr>
        <w:tc>
          <w:tcPr>
            <w:tcW w:w="3774" w:type="dxa"/>
          </w:tcPr>
          <w:p w:rsidR="005502AD" w:rsidRDefault="005502AD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276" w:type="dxa"/>
          </w:tcPr>
          <w:p w:rsidR="005502AD" w:rsidRPr="00283C9E" w:rsidRDefault="005502AD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84" w:type="dxa"/>
          </w:tcPr>
          <w:p w:rsidR="005502AD" w:rsidRPr="00E24209" w:rsidRDefault="005502AD" w:rsidP="005502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5502AD" w:rsidRPr="00A90430" w:rsidRDefault="005502AD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84" w:type="dxa"/>
          </w:tcPr>
          <w:p w:rsidR="005502AD" w:rsidRPr="00E24209" w:rsidRDefault="005502AD" w:rsidP="005502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5502AD" w:rsidRPr="00283C9E" w:rsidRDefault="005502AD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5502AD" w:rsidRPr="00E24209" w:rsidRDefault="005502AD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</w:tcPr>
          <w:p w:rsidR="005502AD" w:rsidRPr="004C2E64" w:rsidRDefault="005502AD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lightGray"/>
              </w:rPr>
            </w:pPr>
          </w:p>
        </w:tc>
      </w:tr>
      <w:tr w:rsidR="005502AD" w:rsidRPr="00E24209" w:rsidTr="00036EE0">
        <w:trPr>
          <w:gridAfter w:val="1"/>
          <w:wAfter w:w="13" w:type="dxa"/>
          <w:cantSplit/>
        </w:trPr>
        <w:tc>
          <w:tcPr>
            <w:tcW w:w="3774" w:type="dxa"/>
          </w:tcPr>
          <w:p w:rsidR="005502AD" w:rsidRPr="0098757B" w:rsidRDefault="005502AD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98757B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276" w:type="dxa"/>
          </w:tcPr>
          <w:p w:rsidR="005502AD" w:rsidRPr="005C4D19" w:rsidRDefault="005502AD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84" w:type="dxa"/>
          </w:tcPr>
          <w:p w:rsidR="005502AD" w:rsidRPr="00E24209" w:rsidRDefault="005502AD" w:rsidP="005502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5502AD" w:rsidRPr="00C0031F" w:rsidRDefault="005502AD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:rsidR="005502AD" w:rsidRPr="00E24209" w:rsidRDefault="005502AD" w:rsidP="005502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5502AD" w:rsidRPr="005C4D19" w:rsidRDefault="005502AD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5502AD" w:rsidRPr="00E24209" w:rsidRDefault="005502AD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</w:tcPr>
          <w:p w:rsidR="005502AD" w:rsidRDefault="005502AD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5502AD" w:rsidRPr="00E24209" w:rsidTr="00036EE0">
        <w:trPr>
          <w:gridAfter w:val="1"/>
          <w:wAfter w:w="13" w:type="dxa"/>
          <w:cantSplit/>
        </w:trPr>
        <w:tc>
          <w:tcPr>
            <w:tcW w:w="3774" w:type="dxa"/>
          </w:tcPr>
          <w:p w:rsidR="005502AD" w:rsidRPr="00A16C43" w:rsidRDefault="005502AD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02B2B"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6" w:type="dxa"/>
          </w:tcPr>
          <w:p w:rsidR="005502AD" w:rsidRPr="00B30A45" w:rsidRDefault="005502AD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30A45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5502AD" w:rsidRPr="00E24209" w:rsidRDefault="005502AD" w:rsidP="005502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5502AD" w:rsidRPr="00C0031F" w:rsidRDefault="005502AD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25F5B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5502AD" w:rsidRPr="00E24209" w:rsidRDefault="005502AD" w:rsidP="005502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5502AD" w:rsidRPr="00CB7859" w:rsidRDefault="00CB7859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2,062</w:t>
            </w:r>
          </w:p>
        </w:tc>
        <w:tc>
          <w:tcPr>
            <w:tcW w:w="284" w:type="dxa"/>
          </w:tcPr>
          <w:p w:rsidR="005502AD" w:rsidRPr="00E24209" w:rsidRDefault="005502AD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</w:tcPr>
          <w:p w:rsidR="005502AD" w:rsidRPr="00AB34B2" w:rsidRDefault="005502AD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B34B2">
              <w:rPr>
                <w:rFonts w:ascii="Angsana New" w:hAnsi="Angsana New"/>
                <w:sz w:val="30"/>
                <w:szCs w:val="30"/>
              </w:rPr>
              <w:t>35,843</w:t>
            </w:r>
          </w:p>
        </w:tc>
      </w:tr>
      <w:tr w:rsidR="00B30A45" w:rsidRPr="00E24209" w:rsidTr="0098757B">
        <w:trPr>
          <w:gridAfter w:val="1"/>
          <w:wAfter w:w="13" w:type="dxa"/>
          <w:cantSplit/>
        </w:trPr>
        <w:tc>
          <w:tcPr>
            <w:tcW w:w="3774" w:type="dxa"/>
          </w:tcPr>
          <w:p w:rsidR="00B30A45" w:rsidRPr="00802B2B" w:rsidRDefault="00B30A45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บุคคลและ</w:t>
            </w:r>
            <w:r w:rsidRPr="00802B2B">
              <w:rPr>
                <w:rFonts w:ascii="Angsana New" w:hAnsi="Angsana New" w:hint="cs"/>
                <w:b/>
                <w:sz w:val="30"/>
                <w:szCs w:val="30"/>
                <w:cs/>
              </w:rPr>
              <w:t>กิจการที่เกี่ยวข้องกัน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อื่นๆ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B30A45" w:rsidRPr="00B30A45" w:rsidRDefault="00B30A45" w:rsidP="007A0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30A45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B30A45" w:rsidRPr="00DD2EAF" w:rsidRDefault="00B30A45" w:rsidP="005502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B30A45" w:rsidRPr="00AB34B2" w:rsidRDefault="00B30A45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B34B2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84" w:type="dxa"/>
          </w:tcPr>
          <w:p w:rsidR="00B30A45" w:rsidRPr="00DD2EAF" w:rsidRDefault="00B30A45" w:rsidP="005502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B30A45" w:rsidRPr="00C0031F" w:rsidRDefault="00B30A45" w:rsidP="007A0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25F5B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B30A45" w:rsidRPr="00DD2EAF" w:rsidRDefault="00B30A45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:rsidR="00B30A45" w:rsidRPr="00AB34B2" w:rsidRDefault="00B30A45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B34B2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B30A45" w:rsidRPr="00E24209" w:rsidTr="00411D78">
        <w:trPr>
          <w:gridAfter w:val="1"/>
          <w:wAfter w:w="13" w:type="dxa"/>
          <w:cantSplit/>
        </w:trPr>
        <w:tc>
          <w:tcPr>
            <w:tcW w:w="3774" w:type="dxa"/>
          </w:tcPr>
          <w:p w:rsidR="00B30A45" w:rsidRPr="00802B2B" w:rsidRDefault="00B30A45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B30A45" w:rsidRPr="00B30A45" w:rsidRDefault="00B30A45" w:rsidP="007A0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30A45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B30A45" w:rsidRPr="00DD2EAF" w:rsidRDefault="00B30A45" w:rsidP="005502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B30A45" w:rsidRPr="00AB34B2" w:rsidRDefault="00B30A45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B34B2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84" w:type="dxa"/>
          </w:tcPr>
          <w:p w:rsidR="00B30A45" w:rsidRPr="00DD2EAF" w:rsidRDefault="00B30A45" w:rsidP="005502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B30A45" w:rsidRPr="00CB7859" w:rsidRDefault="00B30A45" w:rsidP="007A0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2,062</w:t>
            </w:r>
          </w:p>
        </w:tc>
        <w:tc>
          <w:tcPr>
            <w:tcW w:w="284" w:type="dxa"/>
          </w:tcPr>
          <w:p w:rsidR="00B30A45" w:rsidRPr="00DD2EAF" w:rsidRDefault="00B30A45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</w:tcPr>
          <w:p w:rsidR="00B30A45" w:rsidRPr="00AB34B2" w:rsidRDefault="00B30A45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B34B2">
              <w:rPr>
                <w:rFonts w:ascii="Angsana New" w:hAnsi="Angsana New"/>
                <w:sz w:val="30"/>
                <w:szCs w:val="30"/>
              </w:rPr>
              <w:t>35,848</w:t>
            </w:r>
          </w:p>
        </w:tc>
      </w:tr>
    </w:tbl>
    <w:p w:rsidR="0071746E" w:rsidRDefault="0071746E"/>
    <w:p w:rsidR="002A5563" w:rsidRDefault="002A5563"/>
    <w:p w:rsidR="0071746E" w:rsidRDefault="0071746E"/>
    <w:p w:rsidR="002A5563" w:rsidRDefault="002A5563"/>
    <w:tbl>
      <w:tblPr>
        <w:tblW w:w="9730" w:type="dxa"/>
        <w:tblInd w:w="18" w:type="dxa"/>
        <w:tblLayout w:type="fixed"/>
        <w:tblLook w:val="0000"/>
      </w:tblPr>
      <w:tblGrid>
        <w:gridCol w:w="3774"/>
        <w:gridCol w:w="1276"/>
        <w:gridCol w:w="284"/>
        <w:gridCol w:w="1276"/>
        <w:gridCol w:w="284"/>
        <w:gridCol w:w="1276"/>
        <w:gridCol w:w="284"/>
        <w:gridCol w:w="1263"/>
        <w:gridCol w:w="13"/>
      </w:tblGrid>
      <w:tr w:rsidR="00121FBD" w:rsidRPr="008F38E6" w:rsidTr="00121FBD">
        <w:trPr>
          <w:cantSplit/>
        </w:trPr>
        <w:tc>
          <w:tcPr>
            <w:tcW w:w="3774" w:type="dxa"/>
          </w:tcPr>
          <w:p w:rsidR="00121FBD" w:rsidRPr="00F51F88" w:rsidRDefault="00121FBD" w:rsidP="00121FBD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56" w:type="dxa"/>
            <w:gridSpan w:val="8"/>
            <w:tcBorders>
              <w:bottom w:val="single" w:sz="4" w:space="0" w:color="auto"/>
            </w:tcBorders>
          </w:tcPr>
          <w:p w:rsidR="00121FBD" w:rsidRPr="008F38E6" w:rsidRDefault="00121FBD" w:rsidP="00121FBD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F38E6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121FBD" w:rsidRPr="008F38E6" w:rsidTr="00121FBD">
        <w:trPr>
          <w:cantSplit/>
        </w:trPr>
        <w:tc>
          <w:tcPr>
            <w:tcW w:w="3774" w:type="dxa"/>
          </w:tcPr>
          <w:p w:rsidR="00121FBD" w:rsidRPr="00F51F88" w:rsidRDefault="00121FBD" w:rsidP="00121FBD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21FBD" w:rsidRPr="008F38E6" w:rsidRDefault="00121FBD" w:rsidP="00121FBD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F38E6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</w:tcPr>
          <w:p w:rsidR="00121FBD" w:rsidRPr="008F38E6" w:rsidRDefault="00121FBD" w:rsidP="00121FBD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121FBD" w:rsidRPr="008F38E6" w:rsidRDefault="00121FBD" w:rsidP="00121FBD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F38E6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8F38E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121FBD" w:rsidRPr="008F38E6" w:rsidTr="00121FBD">
        <w:trPr>
          <w:cantSplit/>
        </w:trPr>
        <w:tc>
          <w:tcPr>
            <w:tcW w:w="3774" w:type="dxa"/>
          </w:tcPr>
          <w:p w:rsidR="00121FBD" w:rsidRPr="00F51F88" w:rsidRDefault="00121FBD" w:rsidP="00121FBD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121FBD" w:rsidRPr="00A41C96" w:rsidRDefault="00121FBD" w:rsidP="00121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5502AD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284" w:type="dxa"/>
          </w:tcPr>
          <w:p w:rsidR="00121FBD" w:rsidRPr="008F38E6" w:rsidRDefault="00121FBD" w:rsidP="00121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121FBD" w:rsidRPr="008F38E6" w:rsidRDefault="00121FBD" w:rsidP="00121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5502AD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284" w:type="dxa"/>
          </w:tcPr>
          <w:p w:rsidR="00121FBD" w:rsidRPr="008F38E6" w:rsidRDefault="00121FBD" w:rsidP="00121FBD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121FBD" w:rsidRPr="00A41C96" w:rsidRDefault="00121FBD" w:rsidP="00121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5502AD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284" w:type="dxa"/>
          </w:tcPr>
          <w:p w:rsidR="00121FBD" w:rsidRPr="008F38E6" w:rsidRDefault="00121FBD" w:rsidP="00121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:rsidR="00121FBD" w:rsidRPr="008F38E6" w:rsidRDefault="00121FBD" w:rsidP="00121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5502AD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</w:tr>
      <w:tr w:rsidR="0071746E" w:rsidRPr="00E24209" w:rsidTr="00121FBD">
        <w:trPr>
          <w:gridAfter w:val="1"/>
          <w:wAfter w:w="13" w:type="dxa"/>
          <w:cantSplit/>
        </w:trPr>
        <w:tc>
          <w:tcPr>
            <w:tcW w:w="3774" w:type="dxa"/>
          </w:tcPr>
          <w:p w:rsidR="0071746E" w:rsidRPr="0098757B" w:rsidRDefault="0071746E" w:rsidP="00C94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98757B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276" w:type="dxa"/>
          </w:tcPr>
          <w:p w:rsidR="0071746E" w:rsidRPr="005C4D19" w:rsidRDefault="0071746E" w:rsidP="00C94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84" w:type="dxa"/>
          </w:tcPr>
          <w:p w:rsidR="0071746E" w:rsidRPr="00E24209" w:rsidRDefault="0071746E" w:rsidP="00C946D0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71746E" w:rsidRPr="00F44271" w:rsidRDefault="0071746E" w:rsidP="00C94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84" w:type="dxa"/>
          </w:tcPr>
          <w:p w:rsidR="0071746E" w:rsidRPr="00E24209" w:rsidRDefault="0071746E" w:rsidP="00C946D0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71746E" w:rsidRPr="005C4D19" w:rsidRDefault="0071746E" w:rsidP="00C946D0">
            <w:pPr>
              <w:pStyle w:val="Heading1"/>
              <w:numPr>
                <w:ilvl w:val="0"/>
                <w:numId w:val="0"/>
              </w:numPr>
              <w:rPr>
                <w:highlight w:val="yellow"/>
              </w:rPr>
            </w:pPr>
          </w:p>
        </w:tc>
        <w:tc>
          <w:tcPr>
            <w:tcW w:w="284" w:type="dxa"/>
          </w:tcPr>
          <w:p w:rsidR="0071746E" w:rsidRPr="00E24209" w:rsidRDefault="0071746E" w:rsidP="00C94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</w:tcPr>
          <w:p w:rsidR="0071746E" w:rsidRPr="00F44271" w:rsidRDefault="0071746E" w:rsidP="00C946D0">
            <w:pPr>
              <w:pStyle w:val="Heading1"/>
              <w:numPr>
                <w:ilvl w:val="0"/>
                <w:numId w:val="0"/>
              </w:numPr>
              <w:rPr>
                <w:highlight w:val="yellow"/>
              </w:rPr>
            </w:pPr>
          </w:p>
        </w:tc>
      </w:tr>
      <w:tr w:rsidR="0071746E" w:rsidRPr="00E24209" w:rsidTr="00121FBD">
        <w:trPr>
          <w:gridAfter w:val="1"/>
          <w:wAfter w:w="13" w:type="dxa"/>
          <w:cantSplit/>
        </w:trPr>
        <w:tc>
          <w:tcPr>
            <w:tcW w:w="3774" w:type="dxa"/>
          </w:tcPr>
          <w:p w:rsidR="0071746E" w:rsidRPr="00802B2B" w:rsidRDefault="0071746E" w:rsidP="00C94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02B2B"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6" w:type="dxa"/>
          </w:tcPr>
          <w:p w:rsidR="0071746E" w:rsidRPr="00B30A45" w:rsidRDefault="0071746E" w:rsidP="00C94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bCs/>
                <w:sz w:val="16"/>
                <w:szCs w:val="16"/>
              </w:rPr>
            </w:pPr>
            <w:r w:rsidRPr="00B30A45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  <w:tc>
          <w:tcPr>
            <w:tcW w:w="284" w:type="dxa"/>
          </w:tcPr>
          <w:p w:rsidR="0071746E" w:rsidRPr="007830C1" w:rsidRDefault="0071746E" w:rsidP="00C946D0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71746E" w:rsidRPr="00DD2EAF" w:rsidRDefault="0071746E" w:rsidP="00C94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bCs/>
                <w:sz w:val="16"/>
                <w:szCs w:val="16"/>
              </w:rPr>
            </w:pPr>
            <w:r w:rsidRPr="00225F5B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  <w:tc>
          <w:tcPr>
            <w:tcW w:w="284" w:type="dxa"/>
          </w:tcPr>
          <w:p w:rsidR="0071746E" w:rsidRPr="007830C1" w:rsidRDefault="0071746E" w:rsidP="00C946D0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71746E" w:rsidRPr="00386FDD" w:rsidRDefault="00386FDD" w:rsidP="00C94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89</w:t>
            </w:r>
          </w:p>
        </w:tc>
        <w:tc>
          <w:tcPr>
            <w:tcW w:w="284" w:type="dxa"/>
          </w:tcPr>
          <w:p w:rsidR="0071746E" w:rsidRPr="007830C1" w:rsidRDefault="0071746E" w:rsidP="00C94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</w:tcPr>
          <w:p w:rsidR="0071746E" w:rsidRPr="00AB34B2" w:rsidRDefault="0071746E" w:rsidP="00C94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B34B2">
              <w:rPr>
                <w:rFonts w:ascii="Angsana New" w:hAnsi="Angsana New" w:hint="cs"/>
                <w:sz w:val="30"/>
                <w:szCs w:val="30"/>
                <w:cs/>
              </w:rPr>
              <w:t>279</w:t>
            </w:r>
          </w:p>
        </w:tc>
      </w:tr>
      <w:tr w:rsidR="0071746E" w:rsidRPr="00E24209" w:rsidTr="0071746E">
        <w:trPr>
          <w:gridAfter w:val="1"/>
          <w:wAfter w:w="13" w:type="dxa"/>
          <w:cantSplit/>
        </w:trPr>
        <w:tc>
          <w:tcPr>
            <w:tcW w:w="3774" w:type="dxa"/>
          </w:tcPr>
          <w:p w:rsidR="0071746E" w:rsidRPr="00802B2B" w:rsidRDefault="0071746E" w:rsidP="00C94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02B2B">
              <w:rPr>
                <w:rFonts w:ascii="Angsana New" w:hAnsi="Angsana New" w:hint="cs"/>
                <w:b/>
                <w:sz w:val="30"/>
                <w:szCs w:val="30"/>
                <w:cs/>
              </w:rPr>
              <w:t>กิจการที่เกี่ยวข้องกัน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อื่นๆ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71746E" w:rsidRPr="00B30A45" w:rsidRDefault="00B30A45" w:rsidP="00C94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161</w:t>
            </w:r>
          </w:p>
        </w:tc>
        <w:tc>
          <w:tcPr>
            <w:tcW w:w="284" w:type="dxa"/>
          </w:tcPr>
          <w:p w:rsidR="0071746E" w:rsidRPr="00825A9C" w:rsidRDefault="0071746E" w:rsidP="00C946D0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71746E" w:rsidRPr="00AB34B2" w:rsidRDefault="0071746E" w:rsidP="00C94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B34B2">
              <w:rPr>
                <w:rFonts w:ascii="Angsana New" w:hAnsi="Angsana New"/>
                <w:sz w:val="30"/>
                <w:szCs w:val="30"/>
              </w:rPr>
              <w:t>1,799</w:t>
            </w:r>
          </w:p>
        </w:tc>
        <w:tc>
          <w:tcPr>
            <w:tcW w:w="284" w:type="dxa"/>
          </w:tcPr>
          <w:p w:rsidR="0071746E" w:rsidRPr="00825A9C" w:rsidRDefault="0071746E" w:rsidP="00C946D0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71746E" w:rsidRPr="00386FDD" w:rsidRDefault="0071746E" w:rsidP="00C94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bCs/>
                <w:sz w:val="16"/>
                <w:szCs w:val="16"/>
              </w:rPr>
            </w:pPr>
            <w:r w:rsidRPr="00386FDD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  <w:tc>
          <w:tcPr>
            <w:tcW w:w="284" w:type="dxa"/>
          </w:tcPr>
          <w:p w:rsidR="0071746E" w:rsidRPr="00E24209" w:rsidRDefault="0071746E" w:rsidP="00C94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:rsidR="0071746E" w:rsidRPr="00DD2EAF" w:rsidRDefault="0071746E" w:rsidP="00C94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bCs/>
                <w:sz w:val="16"/>
                <w:szCs w:val="16"/>
              </w:rPr>
            </w:pPr>
            <w:r w:rsidRPr="00225F5B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</w:tr>
      <w:tr w:rsidR="00B30A45" w:rsidRPr="00E24209" w:rsidTr="0071746E">
        <w:trPr>
          <w:gridAfter w:val="1"/>
          <w:wAfter w:w="13" w:type="dxa"/>
          <w:cantSplit/>
        </w:trPr>
        <w:tc>
          <w:tcPr>
            <w:tcW w:w="3774" w:type="dxa"/>
          </w:tcPr>
          <w:p w:rsidR="00B30A45" w:rsidRPr="00802B2B" w:rsidRDefault="00B30A45" w:rsidP="00C94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B30A45" w:rsidRPr="00B30A45" w:rsidRDefault="00B30A45" w:rsidP="007A0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161</w:t>
            </w:r>
          </w:p>
        </w:tc>
        <w:tc>
          <w:tcPr>
            <w:tcW w:w="284" w:type="dxa"/>
          </w:tcPr>
          <w:p w:rsidR="00B30A45" w:rsidRPr="00825A9C" w:rsidRDefault="00B30A45" w:rsidP="00C946D0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B30A45" w:rsidRPr="00AB34B2" w:rsidRDefault="00B30A45" w:rsidP="00C94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B34B2">
              <w:rPr>
                <w:rFonts w:ascii="Angsana New" w:hAnsi="Angsana New"/>
                <w:sz w:val="30"/>
                <w:szCs w:val="30"/>
              </w:rPr>
              <w:t>1,799</w:t>
            </w:r>
          </w:p>
        </w:tc>
        <w:tc>
          <w:tcPr>
            <w:tcW w:w="284" w:type="dxa"/>
          </w:tcPr>
          <w:p w:rsidR="00B30A45" w:rsidRPr="007830C1" w:rsidRDefault="00B30A45" w:rsidP="00C946D0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B30A45" w:rsidRPr="00386FDD" w:rsidRDefault="00B30A45" w:rsidP="007A0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89</w:t>
            </w:r>
          </w:p>
        </w:tc>
        <w:tc>
          <w:tcPr>
            <w:tcW w:w="284" w:type="dxa"/>
          </w:tcPr>
          <w:p w:rsidR="00B30A45" w:rsidRPr="007830C1" w:rsidRDefault="00B30A45" w:rsidP="00C94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</w:tcPr>
          <w:p w:rsidR="00B30A45" w:rsidRPr="00AB34B2" w:rsidRDefault="00B30A45" w:rsidP="00C94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B34B2">
              <w:rPr>
                <w:rFonts w:ascii="Angsana New" w:hAnsi="Angsana New" w:hint="cs"/>
                <w:sz w:val="30"/>
                <w:szCs w:val="30"/>
                <w:cs/>
              </w:rPr>
              <w:t>279</w:t>
            </w:r>
          </w:p>
        </w:tc>
      </w:tr>
      <w:tr w:rsidR="00B30A45" w:rsidRPr="00E24209" w:rsidTr="0071746E">
        <w:trPr>
          <w:gridAfter w:val="1"/>
          <w:wAfter w:w="13" w:type="dxa"/>
          <w:cantSplit/>
        </w:trPr>
        <w:tc>
          <w:tcPr>
            <w:tcW w:w="3774" w:type="dxa"/>
          </w:tcPr>
          <w:p w:rsidR="00B30A45" w:rsidRPr="00247441" w:rsidRDefault="00B30A45" w:rsidP="00C94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247441">
              <w:rPr>
                <w:rFonts w:ascii="Angsana New" w:hAnsi="Angsana New" w:hint="cs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B30A45" w:rsidRPr="00B30A45" w:rsidRDefault="00B30A45" w:rsidP="007A0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161</w:t>
            </w:r>
          </w:p>
        </w:tc>
        <w:tc>
          <w:tcPr>
            <w:tcW w:w="284" w:type="dxa"/>
          </w:tcPr>
          <w:p w:rsidR="00B30A45" w:rsidRPr="00E24209" w:rsidRDefault="00B30A45" w:rsidP="00C946D0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B30A45" w:rsidRPr="00AB34B2" w:rsidRDefault="00B30A45" w:rsidP="00C94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B34B2">
              <w:rPr>
                <w:rFonts w:ascii="Angsana New" w:hAnsi="Angsana New"/>
                <w:sz w:val="30"/>
                <w:szCs w:val="30"/>
              </w:rPr>
              <w:t>1,804</w:t>
            </w:r>
          </w:p>
        </w:tc>
        <w:tc>
          <w:tcPr>
            <w:tcW w:w="284" w:type="dxa"/>
          </w:tcPr>
          <w:p w:rsidR="00B30A45" w:rsidRPr="00E24209" w:rsidRDefault="00B30A45" w:rsidP="00C946D0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B30A45" w:rsidRPr="00386FDD" w:rsidRDefault="00B30A45" w:rsidP="00C94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2,151</w:t>
            </w:r>
          </w:p>
        </w:tc>
        <w:tc>
          <w:tcPr>
            <w:tcW w:w="284" w:type="dxa"/>
          </w:tcPr>
          <w:p w:rsidR="00B30A45" w:rsidRPr="00E24209" w:rsidRDefault="00B30A45" w:rsidP="00C94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double" w:sz="4" w:space="0" w:color="auto"/>
            </w:tcBorders>
          </w:tcPr>
          <w:p w:rsidR="00B30A45" w:rsidRPr="00AB34B2" w:rsidRDefault="00B30A45" w:rsidP="00C94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B34B2">
              <w:rPr>
                <w:rFonts w:ascii="Angsana New" w:hAnsi="Angsana New"/>
                <w:sz w:val="30"/>
                <w:szCs w:val="30"/>
              </w:rPr>
              <w:t>36,127</w:t>
            </w:r>
          </w:p>
        </w:tc>
      </w:tr>
      <w:tr w:rsidR="0071746E" w:rsidRPr="00E24209" w:rsidTr="0071746E">
        <w:trPr>
          <w:gridAfter w:val="1"/>
          <w:wAfter w:w="13" w:type="dxa"/>
          <w:cantSplit/>
        </w:trPr>
        <w:tc>
          <w:tcPr>
            <w:tcW w:w="3774" w:type="dxa"/>
          </w:tcPr>
          <w:p w:rsidR="0071746E" w:rsidRPr="00A850EB" w:rsidRDefault="0071746E" w:rsidP="00C94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:rsidR="0071746E" w:rsidRPr="005C4D19" w:rsidRDefault="0071746E" w:rsidP="00C94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284" w:type="dxa"/>
          </w:tcPr>
          <w:p w:rsidR="0071746E" w:rsidRPr="00A850EB" w:rsidRDefault="0071746E" w:rsidP="00C946D0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:rsidR="0071746E" w:rsidRPr="00F44271" w:rsidRDefault="0071746E" w:rsidP="00C94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284" w:type="dxa"/>
          </w:tcPr>
          <w:p w:rsidR="0071746E" w:rsidRPr="00A850EB" w:rsidRDefault="0071746E" w:rsidP="00C946D0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:rsidR="0071746E" w:rsidRPr="005C4D19" w:rsidRDefault="0071746E" w:rsidP="00C946D0">
            <w:pPr>
              <w:pStyle w:val="Heading1"/>
              <w:numPr>
                <w:ilvl w:val="0"/>
                <w:numId w:val="0"/>
              </w:numPr>
              <w:rPr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:rsidR="0071746E" w:rsidRPr="00A850EB" w:rsidRDefault="0071746E" w:rsidP="00C94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263" w:type="dxa"/>
            <w:tcBorders>
              <w:top w:val="double" w:sz="4" w:space="0" w:color="auto"/>
            </w:tcBorders>
          </w:tcPr>
          <w:p w:rsidR="0071746E" w:rsidRPr="00F44271" w:rsidRDefault="0071746E" w:rsidP="00C946D0">
            <w:pPr>
              <w:pStyle w:val="Heading1"/>
              <w:numPr>
                <w:ilvl w:val="0"/>
                <w:numId w:val="0"/>
              </w:numPr>
              <w:rPr>
                <w:sz w:val="16"/>
                <w:szCs w:val="16"/>
                <w:highlight w:val="yellow"/>
              </w:rPr>
            </w:pPr>
          </w:p>
        </w:tc>
      </w:tr>
      <w:tr w:rsidR="0071746E" w:rsidRPr="00E24209" w:rsidTr="00121FBD">
        <w:trPr>
          <w:gridAfter w:val="1"/>
          <w:wAfter w:w="13" w:type="dxa"/>
          <w:cantSplit/>
        </w:trPr>
        <w:tc>
          <w:tcPr>
            <w:tcW w:w="3774" w:type="dxa"/>
          </w:tcPr>
          <w:p w:rsidR="0071746E" w:rsidRPr="00D91419" w:rsidRDefault="0071746E" w:rsidP="00D042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276" w:type="dxa"/>
          </w:tcPr>
          <w:p w:rsidR="0071746E" w:rsidRPr="00283C9E" w:rsidRDefault="0071746E" w:rsidP="00EE0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71746E" w:rsidRPr="00E24209" w:rsidRDefault="0071746E" w:rsidP="00EE052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71746E" w:rsidRPr="00E24209" w:rsidRDefault="0071746E" w:rsidP="00283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4" w:type="dxa"/>
          </w:tcPr>
          <w:p w:rsidR="0071746E" w:rsidRPr="00E24209" w:rsidRDefault="0071746E" w:rsidP="00EE052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71746E" w:rsidRPr="00283C9E" w:rsidRDefault="0071746E" w:rsidP="00EE0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71746E" w:rsidRPr="00E24209" w:rsidRDefault="0071746E" w:rsidP="00EE0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</w:tcPr>
          <w:p w:rsidR="0071746E" w:rsidRPr="00E24209" w:rsidRDefault="0071746E" w:rsidP="00283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71746E" w:rsidRPr="00E24209" w:rsidTr="00121FBD">
        <w:trPr>
          <w:gridAfter w:val="1"/>
          <w:wAfter w:w="13" w:type="dxa"/>
          <w:cantSplit/>
        </w:trPr>
        <w:tc>
          <w:tcPr>
            <w:tcW w:w="3774" w:type="dxa"/>
          </w:tcPr>
          <w:p w:rsidR="0071746E" w:rsidRPr="00802B2B" w:rsidRDefault="0071746E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02B2B"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6" w:type="dxa"/>
            <w:shd w:val="clear" w:color="auto" w:fill="auto"/>
          </w:tcPr>
          <w:p w:rsidR="0071746E" w:rsidRPr="00B30A45" w:rsidRDefault="0071746E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bCs/>
                <w:sz w:val="16"/>
                <w:szCs w:val="16"/>
              </w:rPr>
            </w:pPr>
            <w:r w:rsidRPr="00B30A45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  <w:tc>
          <w:tcPr>
            <w:tcW w:w="284" w:type="dxa"/>
          </w:tcPr>
          <w:p w:rsidR="0071746E" w:rsidRPr="00825A9C" w:rsidRDefault="0071746E" w:rsidP="005502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1276" w:type="dxa"/>
          </w:tcPr>
          <w:p w:rsidR="0071746E" w:rsidRPr="00DD2EAF" w:rsidRDefault="0071746E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bCs/>
                <w:sz w:val="16"/>
                <w:szCs w:val="16"/>
              </w:rPr>
            </w:pPr>
            <w:r w:rsidRPr="002B768B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  <w:tc>
          <w:tcPr>
            <w:tcW w:w="284" w:type="dxa"/>
          </w:tcPr>
          <w:p w:rsidR="0071746E" w:rsidRPr="00825A9C" w:rsidRDefault="0071746E" w:rsidP="005502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1276" w:type="dxa"/>
          </w:tcPr>
          <w:p w:rsidR="0071746E" w:rsidRPr="00386FDD" w:rsidRDefault="00386FDD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27,3</w:t>
            </w:r>
            <w:r w:rsidR="0071746E" w:rsidRPr="00386FDD">
              <w:rPr>
                <w:rFonts w:ascii="Angsana New" w:hAnsi="Angsana New"/>
                <w:bCs/>
                <w:sz w:val="30"/>
                <w:szCs w:val="30"/>
              </w:rPr>
              <w:t>00</w:t>
            </w:r>
          </w:p>
        </w:tc>
        <w:tc>
          <w:tcPr>
            <w:tcW w:w="284" w:type="dxa"/>
          </w:tcPr>
          <w:p w:rsidR="0071746E" w:rsidRPr="00590072" w:rsidRDefault="0071746E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1263" w:type="dxa"/>
          </w:tcPr>
          <w:p w:rsidR="0071746E" w:rsidRPr="00DD2EAF" w:rsidRDefault="0071746E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E049A">
              <w:rPr>
                <w:rFonts w:ascii="Angsana New" w:hAnsi="Angsana New"/>
                <w:bCs/>
                <w:sz w:val="30"/>
                <w:szCs w:val="30"/>
              </w:rPr>
              <w:t>57,500</w:t>
            </w:r>
          </w:p>
        </w:tc>
      </w:tr>
      <w:tr w:rsidR="0071746E" w:rsidRPr="00734C60" w:rsidTr="00121FBD">
        <w:trPr>
          <w:gridAfter w:val="1"/>
          <w:wAfter w:w="13" w:type="dxa"/>
          <w:cantSplit/>
        </w:trPr>
        <w:tc>
          <w:tcPr>
            <w:tcW w:w="3774" w:type="dxa"/>
          </w:tcPr>
          <w:p w:rsidR="0071746E" w:rsidRPr="00802B2B" w:rsidRDefault="0071746E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02B2B">
              <w:rPr>
                <w:rFonts w:ascii="Angsana New" w:hAnsi="Angsana New" w:hint="cs"/>
                <w:b/>
                <w:sz w:val="30"/>
                <w:szCs w:val="30"/>
                <w:cs/>
              </w:rPr>
              <w:t>กิจการที่เกี่ยวข้องกัน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อื่นๆ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71746E" w:rsidRPr="00B30A45" w:rsidRDefault="00B30A45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37,500</w:t>
            </w:r>
          </w:p>
        </w:tc>
        <w:tc>
          <w:tcPr>
            <w:tcW w:w="284" w:type="dxa"/>
          </w:tcPr>
          <w:p w:rsidR="0071746E" w:rsidRPr="004E4492" w:rsidRDefault="0071746E" w:rsidP="005502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71746E" w:rsidRPr="00DD2EAF" w:rsidRDefault="0071746E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32,78</w:t>
            </w:r>
            <w:r w:rsidRPr="002B768B">
              <w:rPr>
                <w:rFonts w:ascii="Angsana New" w:hAnsi="Angsana New"/>
                <w:bCs/>
                <w:sz w:val="30"/>
                <w:szCs w:val="30"/>
              </w:rPr>
              <w:t>0</w:t>
            </w:r>
          </w:p>
        </w:tc>
        <w:tc>
          <w:tcPr>
            <w:tcW w:w="284" w:type="dxa"/>
          </w:tcPr>
          <w:p w:rsidR="0071746E" w:rsidRPr="004E4492" w:rsidRDefault="0071746E" w:rsidP="005502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71746E" w:rsidRPr="00386FDD" w:rsidRDefault="0071746E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86FDD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71746E" w:rsidRPr="00E24209" w:rsidRDefault="0071746E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:rsidR="0071746E" w:rsidRPr="00DD2EAF" w:rsidRDefault="0071746E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E049A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B30A45" w:rsidRPr="00734C60" w:rsidTr="00121FBD">
        <w:trPr>
          <w:gridAfter w:val="1"/>
          <w:wAfter w:w="13" w:type="dxa"/>
          <w:cantSplit/>
        </w:trPr>
        <w:tc>
          <w:tcPr>
            <w:tcW w:w="3774" w:type="dxa"/>
          </w:tcPr>
          <w:p w:rsidR="00B30A45" w:rsidRPr="00802B2B" w:rsidRDefault="00B30A45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6366C">
              <w:rPr>
                <w:rFonts w:ascii="Angsana New" w:hAnsi="Angsana New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30A45" w:rsidRPr="00B30A45" w:rsidRDefault="00B30A45" w:rsidP="007A0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37,500</w:t>
            </w:r>
          </w:p>
        </w:tc>
        <w:tc>
          <w:tcPr>
            <w:tcW w:w="284" w:type="dxa"/>
          </w:tcPr>
          <w:p w:rsidR="00B30A45" w:rsidRPr="004E4492" w:rsidRDefault="00B30A45" w:rsidP="005502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B30A45" w:rsidRPr="00DD2EAF" w:rsidRDefault="00B30A45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32,78</w:t>
            </w:r>
            <w:r w:rsidRPr="002B768B">
              <w:rPr>
                <w:rFonts w:ascii="Angsana New" w:hAnsi="Angsana New"/>
                <w:bCs/>
                <w:sz w:val="30"/>
                <w:szCs w:val="30"/>
              </w:rPr>
              <w:t>0</w:t>
            </w:r>
          </w:p>
        </w:tc>
        <w:tc>
          <w:tcPr>
            <w:tcW w:w="284" w:type="dxa"/>
          </w:tcPr>
          <w:p w:rsidR="00B30A45" w:rsidRPr="004E4492" w:rsidRDefault="00B30A45" w:rsidP="005502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B30A45" w:rsidRPr="00386FDD" w:rsidRDefault="00B30A45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27,3</w:t>
            </w:r>
            <w:r w:rsidRPr="00386FDD">
              <w:rPr>
                <w:rFonts w:ascii="Angsana New" w:hAnsi="Angsana New"/>
                <w:bCs/>
                <w:sz w:val="30"/>
                <w:szCs w:val="30"/>
              </w:rPr>
              <w:t>00</w:t>
            </w:r>
          </w:p>
        </w:tc>
        <w:tc>
          <w:tcPr>
            <w:tcW w:w="284" w:type="dxa"/>
          </w:tcPr>
          <w:p w:rsidR="00B30A45" w:rsidRPr="00590072" w:rsidRDefault="00B30A45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double" w:sz="4" w:space="0" w:color="auto"/>
            </w:tcBorders>
          </w:tcPr>
          <w:p w:rsidR="00B30A45" w:rsidRPr="00DD2EAF" w:rsidRDefault="00B30A45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E049A">
              <w:rPr>
                <w:rFonts w:ascii="Angsana New" w:hAnsi="Angsana New"/>
                <w:bCs/>
                <w:sz w:val="30"/>
                <w:szCs w:val="30"/>
              </w:rPr>
              <w:t>57,500</w:t>
            </w:r>
          </w:p>
        </w:tc>
      </w:tr>
      <w:tr w:rsidR="0071746E" w:rsidRPr="00A850EB" w:rsidTr="00121FBD">
        <w:trPr>
          <w:gridAfter w:val="1"/>
          <w:wAfter w:w="13" w:type="dxa"/>
          <w:cantSplit/>
        </w:trPr>
        <w:tc>
          <w:tcPr>
            <w:tcW w:w="3774" w:type="dxa"/>
          </w:tcPr>
          <w:p w:rsidR="0071746E" w:rsidRPr="00A850EB" w:rsidRDefault="0071746E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shd w:val="clear" w:color="auto" w:fill="auto"/>
          </w:tcPr>
          <w:p w:rsidR="0071746E" w:rsidRPr="005C4D19" w:rsidRDefault="0071746E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284" w:type="dxa"/>
          </w:tcPr>
          <w:p w:rsidR="0071746E" w:rsidRPr="00A850EB" w:rsidRDefault="0071746E" w:rsidP="005502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:rsidR="0071746E" w:rsidRPr="00F44271" w:rsidRDefault="0071746E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284" w:type="dxa"/>
          </w:tcPr>
          <w:p w:rsidR="0071746E" w:rsidRPr="00A850EB" w:rsidRDefault="0071746E" w:rsidP="005502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:rsidR="0071746E" w:rsidRPr="005C4D19" w:rsidRDefault="0071746E" w:rsidP="005502AD">
            <w:pPr>
              <w:pStyle w:val="Heading1"/>
              <w:numPr>
                <w:ilvl w:val="0"/>
                <w:numId w:val="0"/>
              </w:numPr>
              <w:rPr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:rsidR="0071746E" w:rsidRPr="00A850EB" w:rsidRDefault="0071746E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263" w:type="dxa"/>
            <w:tcBorders>
              <w:top w:val="double" w:sz="4" w:space="0" w:color="auto"/>
            </w:tcBorders>
          </w:tcPr>
          <w:p w:rsidR="0071746E" w:rsidRPr="00F44271" w:rsidRDefault="0071746E" w:rsidP="005502AD">
            <w:pPr>
              <w:pStyle w:val="Heading1"/>
              <w:numPr>
                <w:ilvl w:val="0"/>
                <w:numId w:val="0"/>
              </w:numPr>
              <w:rPr>
                <w:sz w:val="16"/>
                <w:szCs w:val="16"/>
                <w:highlight w:val="yellow"/>
              </w:rPr>
            </w:pPr>
          </w:p>
        </w:tc>
      </w:tr>
      <w:tr w:rsidR="0071746E" w:rsidRPr="00734C60" w:rsidTr="00121FBD">
        <w:trPr>
          <w:gridAfter w:val="1"/>
          <w:wAfter w:w="13" w:type="dxa"/>
          <w:cantSplit/>
        </w:trPr>
        <w:tc>
          <w:tcPr>
            <w:tcW w:w="3774" w:type="dxa"/>
          </w:tcPr>
          <w:p w:rsidR="0071746E" w:rsidRPr="00F957A3" w:rsidRDefault="0071746E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F957A3">
              <w:rPr>
                <w:rFonts w:ascii="Angsana New" w:hAnsi="Angsana New"/>
                <w:b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276" w:type="dxa"/>
            <w:shd w:val="clear" w:color="auto" w:fill="auto"/>
          </w:tcPr>
          <w:p w:rsidR="0071746E" w:rsidRPr="00C0031F" w:rsidRDefault="0071746E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4" w:type="dxa"/>
          </w:tcPr>
          <w:p w:rsidR="0071746E" w:rsidRPr="0076366C" w:rsidRDefault="0071746E" w:rsidP="005502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71746E" w:rsidRPr="00211056" w:rsidRDefault="0071746E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71746E" w:rsidRPr="0076366C" w:rsidRDefault="0071746E" w:rsidP="005502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71746E" w:rsidRPr="00F44271" w:rsidRDefault="0071746E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71746E" w:rsidRPr="0076366C" w:rsidRDefault="0071746E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</w:tcPr>
          <w:p w:rsidR="0071746E" w:rsidRPr="00211056" w:rsidRDefault="0071746E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</w:tr>
      <w:tr w:rsidR="0071746E" w:rsidRPr="00734C60" w:rsidTr="002B768B">
        <w:trPr>
          <w:gridAfter w:val="1"/>
          <w:wAfter w:w="13" w:type="dxa"/>
          <w:cantSplit/>
        </w:trPr>
        <w:tc>
          <w:tcPr>
            <w:tcW w:w="3774" w:type="dxa"/>
          </w:tcPr>
          <w:p w:rsidR="0071746E" w:rsidRPr="00802B2B" w:rsidRDefault="0071746E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02B2B"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6" w:type="dxa"/>
            <w:shd w:val="clear" w:color="auto" w:fill="auto"/>
          </w:tcPr>
          <w:p w:rsidR="0071746E" w:rsidRPr="00B30A45" w:rsidRDefault="0071746E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0A45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71746E" w:rsidRPr="0076366C" w:rsidRDefault="0071746E" w:rsidP="005502AD">
            <w:pPr>
              <w:pStyle w:val="a1"/>
              <w:spacing w:line="240" w:lineRule="atLeast"/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</w:tcPr>
          <w:p w:rsidR="0071746E" w:rsidRPr="00C0031F" w:rsidRDefault="0071746E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B768B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71746E" w:rsidRPr="0076366C" w:rsidRDefault="0071746E" w:rsidP="005502AD">
            <w:pPr>
              <w:pStyle w:val="a1"/>
              <w:spacing w:line="240" w:lineRule="atLeast"/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</w:tcPr>
          <w:p w:rsidR="0071746E" w:rsidRPr="00386FDD" w:rsidRDefault="00386FDD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30,325</w:t>
            </w:r>
          </w:p>
        </w:tc>
        <w:tc>
          <w:tcPr>
            <w:tcW w:w="284" w:type="dxa"/>
          </w:tcPr>
          <w:p w:rsidR="0071746E" w:rsidRPr="0076366C" w:rsidRDefault="0071746E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3" w:type="dxa"/>
          </w:tcPr>
          <w:p w:rsidR="0071746E" w:rsidRPr="00C0031F" w:rsidRDefault="0071746E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27,559</w:t>
            </w:r>
          </w:p>
        </w:tc>
      </w:tr>
      <w:tr w:rsidR="0071746E" w:rsidRPr="00734C60" w:rsidTr="002B768B">
        <w:trPr>
          <w:gridAfter w:val="1"/>
          <w:wAfter w:w="13" w:type="dxa"/>
          <w:cantSplit/>
        </w:trPr>
        <w:tc>
          <w:tcPr>
            <w:tcW w:w="3774" w:type="dxa"/>
          </w:tcPr>
          <w:p w:rsidR="0071746E" w:rsidRPr="00802B2B" w:rsidRDefault="0071746E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บุคคลและ</w:t>
            </w:r>
            <w:r w:rsidRPr="00802B2B">
              <w:rPr>
                <w:rFonts w:ascii="Angsana New" w:hAnsi="Angsana New" w:hint="cs"/>
                <w:b/>
                <w:sz w:val="30"/>
                <w:szCs w:val="30"/>
                <w:cs/>
              </w:rPr>
              <w:t>กิจการที่เกี่ยวข้องกัน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อื่นๆ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71746E" w:rsidRPr="00B30A45" w:rsidRDefault="00B30A45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5,454</w:t>
            </w:r>
          </w:p>
        </w:tc>
        <w:tc>
          <w:tcPr>
            <w:tcW w:w="284" w:type="dxa"/>
          </w:tcPr>
          <w:p w:rsidR="0071746E" w:rsidRPr="0076366C" w:rsidRDefault="0071746E" w:rsidP="005502AD">
            <w:pPr>
              <w:pStyle w:val="a1"/>
              <w:spacing w:line="240" w:lineRule="atLeast"/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71746E" w:rsidRPr="00C0031F" w:rsidRDefault="0071746E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B768B">
              <w:rPr>
                <w:rFonts w:ascii="Angsana New" w:hAnsi="Angsana New"/>
                <w:bCs/>
                <w:sz w:val="30"/>
                <w:szCs w:val="30"/>
              </w:rPr>
              <w:t>4,559</w:t>
            </w:r>
          </w:p>
        </w:tc>
        <w:tc>
          <w:tcPr>
            <w:tcW w:w="284" w:type="dxa"/>
          </w:tcPr>
          <w:p w:rsidR="0071746E" w:rsidRPr="0076366C" w:rsidRDefault="0071746E" w:rsidP="005502AD">
            <w:pPr>
              <w:pStyle w:val="a1"/>
              <w:spacing w:line="240" w:lineRule="atLeast"/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71746E" w:rsidRPr="00386FDD" w:rsidRDefault="00386FDD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5,125</w:t>
            </w:r>
          </w:p>
        </w:tc>
        <w:tc>
          <w:tcPr>
            <w:tcW w:w="284" w:type="dxa"/>
          </w:tcPr>
          <w:p w:rsidR="0071746E" w:rsidRPr="0076366C" w:rsidRDefault="0071746E" w:rsidP="005502AD">
            <w:pPr>
              <w:pStyle w:val="a1"/>
              <w:spacing w:line="240" w:lineRule="atLeast"/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:rsidR="0071746E" w:rsidRPr="00C0031F" w:rsidRDefault="0071746E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4,281</w:t>
            </w:r>
          </w:p>
        </w:tc>
      </w:tr>
      <w:tr w:rsidR="00B30A45" w:rsidRPr="00734C60" w:rsidTr="00121FBD">
        <w:trPr>
          <w:gridAfter w:val="1"/>
          <w:wAfter w:w="13" w:type="dxa"/>
          <w:cantSplit/>
        </w:trPr>
        <w:tc>
          <w:tcPr>
            <w:tcW w:w="3774" w:type="dxa"/>
          </w:tcPr>
          <w:p w:rsidR="00B30A45" w:rsidRPr="00802B2B" w:rsidRDefault="00B30A45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6366C">
              <w:rPr>
                <w:rFonts w:ascii="Angsana New" w:hAnsi="Angsana New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30A45" w:rsidRPr="00B30A45" w:rsidRDefault="00B30A45" w:rsidP="007A0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5,454</w:t>
            </w:r>
          </w:p>
        </w:tc>
        <w:tc>
          <w:tcPr>
            <w:tcW w:w="284" w:type="dxa"/>
          </w:tcPr>
          <w:p w:rsidR="00B30A45" w:rsidRPr="0076366C" w:rsidRDefault="00B30A45" w:rsidP="005502AD">
            <w:pPr>
              <w:pStyle w:val="a1"/>
              <w:spacing w:line="240" w:lineRule="atLeast"/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B30A45" w:rsidRPr="00C0031F" w:rsidRDefault="00B30A45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B768B">
              <w:rPr>
                <w:rFonts w:ascii="Angsana New" w:hAnsi="Angsana New"/>
                <w:bCs/>
                <w:sz w:val="30"/>
                <w:szCs w:val="30"/>
              </w:rPr>
              <w:t>4,559</w:t>
            </w:r>
          </w:p>
        </w:tc>
        <w:tc>
          <w:tcPr>
            <w:tcW w:w="284" w:type="dxa"/>
          </w:tcPr>
          <w:p w:rsidR="00B30A45" w:rsidRPr="0076366C" w:rsidRDefault="00B30A45" w:rsidP="005502AD">
            <w:pPr>
              <w:pStyle w:val="a1"/>
              <w:spacing w:line="240" w:lineRule="atLeast"/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B30A45" w:rsidRPr="00386FDD" w:rsidRDefault="00B30A45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35,450</w:t>
            </w:r>
          </w:p>
        </w:tc>
        <w:tc>
          <w:tcPr>
            <w:tcW w:w="284" w:type="dxa"/>
          </w:tcPr>
          <w:p w:rsidR="00B30A45" w:rsidRPr="0076366C" w:rsidRDefault="00B30A45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double" w:sz="4" w:space="0" w:color="auto"/>
            </w:tcBorders>
          </w:tcPr>
          <w:p w:rsidR="00B30A45" w:rsidRPr="00C0031F" w:rsidRDefault="00B30A45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31,840</w:t>
            </w:r>
          </w:p>
        </w:tc>
      </w:tr>
      <w:tr w:rsidR="0071746E" w:rsidRPr="00734C60" w:rsidTr="00121FBD">
        <w:trPr>
          <w:gridAfter w:val="1"/>
          <w:wAfter w:w="13" w:type="dxa"/>
          <w:cantSplit/>
        </w:trPr>
        <w:tc>
          <w:tcPr>
            <w:tcW w:w="3774" w:type="dxa"/>
          </w:tcPr>
          <w:p w:rsidR="0071746E" w:rsidRPr="00211056" w:rsidRDefault="0071746E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shd w:val="clear" w:color="auto" w:fill="auto"/>
          </w:tcPr>
          <w:p w:rsidR="0071746E" w:rsidRPr="00F44271" w:rsidRDefault="0071746E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:rsidR="0071746E" w:rsidRPr="00211056" w:rsidRDefault="0071746E" w:rsidP="005502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:rsidR="0071746E" w:rsidRPr="00211056" w:rsidRDefault="0071746E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:rsidR="0071746E" w:rsidRPr="00211056" w:rsidRDefault="0071746E" w:rsidP="005502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shd w:val="clear" w:color="auto" w:fill="auto"/>
          </w:tcPr>
          <w:p w:rsidR="0071746E" w:rsidRPr="00F44271" w:rsidRDefault="0071746E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:rsidR="0071746E" w:rsidRPr="00211056" w:rsidRDefault="0071746E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263" w:type="dxa"/>
            <w:tcBorders>
              <w:top w:val="double" w:sz="4" w:space="0" w:color="auto"/>
            </w:tcBorders>
          </w:tcPr>
          <w:p w:rsidR="0071746E" w:rsidRPr="00211056" w:rsidRDefault="0071746E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</w:tr>
      <w:tr w:rsidR="0071746E" w:rsidRPr="00A16C43" w:rsidTr="00121FBD">
        <w:trPr>
          <w:gridAfter w:val="1"/>
          <w:wAfter w:w="13" w:type="dxa"/>
          <w:cantSplit/>
        </w:trPr>
        <w:tc>
          <w:tcPr>
            <w:tcW w:w="3774" w:type="dxa"/>
          </w:tcPr>
          <w:p w:rsidR="0071746E" w:rsidRPr="00F957A3" w:rsidRDefault="0071746E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F957A3">
              <w:rPr>
                <w:rFonts w:ascii="Angsana New" w:hAnsi="Angsana New"/>
                <w:bCs/>
                <w:sz w:val="30"/>
                <w:szCs w:val="30"/>
                <w:cs/>
              </w:rPr>
              <w:t>เจ้าหนี้</w:t>
            </w: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หมุนเวียน</w:t>
            </w:r>
            <w:r w:rsidRPr="00F957A3">
              <w:rPr>
                <w:rFonts w:ascii="Angsana New" w:hAnsi="Angsana New"/>
                <w:bCs/>
                <w:sz w:val="30"/>
                <w:szCs w:val="30"/>
                <w:cs/>
              </w:rPr>
              <w:t>อื่น</w:t>
            </w:r>
          </w:p>
        </w:tc>
        <w:tc>
          <w:tcPr>
            <w:tcW w:w="1276" w:type="dxa"/>
          </w:tcPr>
          <w:p w:rsidR="0071746E" w:rsidRPr="005C4D19" w:rsidRDefault="0071746E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71746E" w:rsidRPr="00A16C43" w:rsidRDefault="0071746E" w:rsidP="005502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71746E" w:rsidRPr="00A16C43" w:rsidRDefault="0071746E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71746E" w:rsidRPr="00A16C43" w:rsidRDefault="0071746E" w:rsidP="005502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71746E" w:rsidRPr="005C4D19" w:rsidRDefault="0071746E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71746E" w:rsidRPr="00A16C43" w:rsidRDefault="0071746E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3" w:type="dxa"/>
          </w:tcPr>
          <w:p w:rsidR="0071746E" w:rsidRPr="00A16C43" w:rsidRDefault="0071746E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</w:tr>
      <w:tr w:rsidR="0071746E" w:rsidRPr="00A16C43" w:rsidTr="00121FBD">
        <w:trPr>
          <w:gridAfter w:val="1"/>
          <w:wAfter w:w="13" w:type="dxa"/>
          <w:cantSplit/>
        </w:trPr>
        <w:tc>
          <w:tcPr>
            <w:tcW w:w="3774" w:type="dxa"/>
          </w:tcPr>
          <w:p w:rsidR="0071746E" w:rsidRPr="00802B2B" w:rsidRDefault="0071746E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02B2B"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6" w:type="dxa"/>
          </w:tcPr>
          <w:p w:rsidR="0071746E" w:rsidRPr="00B30A45" w:rsidRDefault="0071746E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0A45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71746E" w:rsidRPr="0022335A" w:rsidRDefault="0071746E" w:rsidP="005502AD">
            <w:pPr>
              <w:pStyle w:val="a1"/>
              <w:spacing w:line="240" w:lineRule="atLeast"/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</w:tcPr>
          <w:p w:rsidR="0071746E" w:rsidRPr="00C0031F" w:rsidRDefault="0071746E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B768B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71746E" w:rsidRPr="0076366C" w:rsidRDefault="0071746E" w:rsidP="005502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71746E" w:rsidRPr="00386FDD" w:rsidRDefault="00386FDD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4,447</w:t>
            </w:r>
          </w:p>
        </w:tc>
        <w:tc>
          <w:tcPr>
            <w:tcW w:w="284" w:type="dxa"/>
          </w:tcPr>
          <w:p w:rsidR="0071746E" w:rsidRPr="0076366C" w:rsidRDefault="0071746E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</w:tcPr>
          <w:p w:rsidR="0071746E" w:rsidRPr="00C0031F" w:rsidRDefault="0071746E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2,737</w:t>
            </w:r>
          </w:p>
        </w:tc>
      </w:tr>
      <w:tr w:rsidR="0071746E" w:rsidRPr="00A16C43" w:rsidTr="00121FBD">
        <w:trPr>
          <w:gridAfter w:val="1"/>
          <w:wAfter w:w="13" w:type="dxa"/>
          <w:cantSplit/>
        </w:trPr>
        <w:tc>
          <w:tcPr>
            <w:tcW w:w="3774" w:type="dxa"/>
          </w:tcPr>
          <w:p w:rsidR="0071746E" w:rsidRPr="00802B2B" w:rsidRDefault="0071746E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บุคคลและ</w:t>
            </w:r>
            <w:r w:rsidRPr="00802B2B">
              <w:rPr>
                <w:rFonts w:ascii="Angsana New" w:hAnsi="Angsana New" w:hint="cs"/>
                <w:b/>
                <w:sz w:val="30"/>
                <w:szCs w:val="30"/>
                <w:cs/>
              </w:rPr>
              <w:t>กิจการที่เกี่ยวข้องกัน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อื่นๆ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71746E" w:rsidRPr="00B30A45" w:rsidRDefault="00B30A45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5,931</w:t>
            </w:r>
          </w:p>
        </w:tc>
        <w:tc>
          <w:tcPr>
            <w:tcW w:w="284" w:type="dxa"/>
          </w:tcPr>
          <w:p w:rsidR="0071746E" w:rsidRPr="0076366C" w:rsidRDefault="0071746E" w:rsidP="005502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71746E" w:rsidRPr="00C946D0" w:rsidRDefault="0071746E" w:rsidP="00C94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946D0">
              <w:rPr>
                <w:rFonts w:ascii="Angsana New" w:hAnsi="Angsana New"/>
                <w:bCs/>
                <w:sz w:val="30"/>
                <w:szCs w:val="30"/>
              </w:rPr>
              <w:t>4,046</w:t>
            </w:r>
          </w:p>
        </w:tc>
        <w:tc>
          <w:tcPr>
            <w:tcW w:w="284" w:type="dxa"/>
          </w:tcPr>
          <w:p w:rsidR="0071746E" w:rsidRPr="0076366C" w:rsidRDefault="0071746E" w:rsidP="005502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71746E" w:rsidRPr="00386FDD" w:rsidRDefault="00386FDD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54</w:t>
            </w:r>
          </w:p>
        </w:tc>
        <w:tc>
          <w:tcPr>
            <w:tcW w:w="284" w:type="dxa"/>
          </w:tcPr>
          <w:p w:rsidR="0071746E" w:rsidRPr="0076366C" w:rsidRDefault="0071746E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:rsidR="0071746E" w:rsidRPr="00C0031F" w:rsidRDefault="0071746E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61</w:t>
            </w:r>
          </w:p>
        </w:tc>
      </w:tr>
      <w:tr w:rsidR="00B30A45" w:rsidRPr="00A16C43" w:rsidTr="00121FBD">
        <w:trPr>
          <w:gridAfter w:val="1"/>
          <w:wAfter w:w="13" w:type="dxa"/>
          <w:cantSplit/>
        </w:trPr>
        <w:tc>
          <w:tcPr>
            <w:tcW w:w="3774" w:type="dxa"/>
          </w:tcPr>
          <w:p w:rsidR="00B30A45" w:rsidRPr="0076366C" w:rsidRDefault="00B30A45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6366C">
              <w:rPr>
                <w:rFonts w:ascii="Angsana New" w:hAnsi="Angsana New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B30A45" w:rsidRPr="00B30A45" w:rsidRDefault="00B30A45" w:rsidP="007A0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5,931</w:t>
            </w:r>
          </w:p>
        </w:tc>
        <w:tc>
          <w:tcPr>
            <w:tcW w:w="284" w:type="dxa"/>
          </w:tcPr>
          <w:p w:rsidR="00B30A45" w:rsidRPr="0076366C" w:rsidRDefault="00B30A45" w:rsidP="005502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B30A45" w:rsidRPr="00C0031F" w:rsidRDefault="00B30A45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B768B">
              <w:rPr>
                <w:rFonts w:ascii="Angsana New" w:hAnsi="Angsana New"/>
                <w:bCs/>
                <w:sz w:val="30"/>
                <w:szCs w:val="30"/>
              </w:rPr>
              <w:t>4,</w:t>
            </w:r>
            <w:r>
              <w:rPr>
                <w:rFonts w:ascii="Angsana New" w:hAnsi="Angsana New"/>
                <w:bCs/>
                <w:sz w:val="30"/>
                <w:szCs w:val="30"/>
              </w:rPr>
              <w:t>046</w:t>
            </w:r>
          </w:p>
        </w:tc>
        <w:tc>
          <w:tcPr>
            <w:tcW w:w="284" w:type="dxa"/>
          </w:tcPr>
          <w:p w:rsidR="00B30A45" w:rsidRPr="0076366C" w:rsidRDefault="00B30A45" w:rsidP="005502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B30A45" w:rsidRPr="00386FDD" w:rsidRDefault="00B30A45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4,501</w:t>
            </w:r>
          </w:p>
        </w:tc>
        <w:tc>
          <w:tcPr>
            <w:tcW w:w="284" w:type="dxa"/>
          </w:tcPr>
          <w:p w:rsidR="00B30A45" w:rsidRPr="0076366C" w:rsidRDefault="00B30A45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double" w:sz="4" w:space="0" w:color="auto"/>
            </w:tcBorders>
          </w:tcPr>
          <w:p w:rsidR="00B30A45" w:rsidRPr="00C0031F" w:rsidRDefault="00B30A45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2,798</w:t>
            </w:r>
          </w:p>
        </w:tc>
      </w:tr>
      <w:tr w:rsidR="0071746E" w:rsidRPr="00987DC1" w:rsidTr="00121FBD">
        <w:trPr>
          <w:gridAfter w:val="1"/>
          <w:wAfter w:w="13" w:type="dxa"/>
          <w:cantSplit/>
        </w:trPr>
        <w:tc>
          <w:tcPr>
            <w:tcW w:w="3774" w:type="dxa"/>
          </w:tcPr>
          <w:p w:rsidR="0071746E" w:rsidRPr="00987DC1" w:rsidRDefault="0071746E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:rsidR="0071746E" w:rsidRPr="00987DC1" w:rsidRDefault="0071746E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284" w:type="dxa"/>
          </w:tcPr>
          <w:p w:rsidR="0071746E" w:rsidRPr="00987DC1" w:rsidRDefault="0071746E" w:rsidP="005502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:rsidR="0071746E" w:rsidRPr="00987DC1" w:rsidRDefault="0071746E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284" w:type="dxa"/>
          </w:tcPr>
          <w:p w:rsidR="0071746E" w:rsidRPr="00987DC1" w:rsidRDefault="0071746E" w:rsidP="005502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:rsidR="0071746E" w:rsidRPr="00987DC1" w:rsidRDefault="0071746E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:rsidR="0071746E" w:rsidRPr="00987DC1" w:rsidRDefault="0071746E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1263" w:type="dxa"/>
            <w:tcBorders>
              <w:top w:val="double" w:sz="4" w:space="0" w:color="auto"/>
            </w:tcBorders>
          </w:tcPr>
          <w:p w:rsidR="0071746E" w:rsidRPr="00987DC1" w:rsidRDefault="0071746E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</w:tr>
      <w:tr w:rsidR="0071746E" w:rsidRPr="00A16C43" w:rsidTr="00121FBD">
        <w:trPr>
          <w:gridAfter w:val="1"/>
          <w:wAfter w:w="13" w:type="dxa"/>
          <w:cantSplit/>
        </w:trPr>
        <w:tc>
          <w:tcPr>
            <w:tcW w:w="3774" w:type="dxa"/>
          </w:tcPr>
          <w:p w:rsidR="0071746E" w:rsidRPr="005F0D81" w:rsidRDefault="0071746E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71746E" w:rsidRPr="005C4D19" w:rsidRDefault="0071746E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84" w:type="dxa"/>
          </w:tcPr>
          <w:p w:rsidR="0071746E" w:rsidRPr="0076366C" w:rsidRDefault="0071746E" w:rsidP="005502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71746E" w:rsidRPr="00C0031F" w:rsidRDefault="0071746E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:rsidR="0071746E" w:rsidRPr="0076366C" w:rsidRDefault="0071746E" w:rsidP="005502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71746E" w:rsidRPr="005C4D19" w:rsidRDefault="0071746E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71746E" w:rsidRPr="0076366C" w:rsidRDefault="0071746E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3" w:type="dxa"/>
          </w:tcPr>
          <w:p w:rsidR="0071746E" w:rsidRDefault="0071746E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</w:tbl>
    <w:p w:rsidR="0071746E" w:rsidRDefault="0071746E"/>
    <w:p w:rsidR="0043740A" w:rsidRDefault="0043740A"/>
    <w:p w:rsidR="0043740A" w:rsidRDefault="0043740A"/>
    <w:p w:rsidR="0043740A" w:rsidRDefault="0043740A"/>
    <w:p w:rsidR="0043740A" w:rsidRDefault="0043740A"/>
    <w:p w:rsidR="0043740A" w:rsidRDefault="0043740A"/>
    <w:p w:rsidR="0043740A" w:rsidRDefault="0043740A"/>
    <w:p w:rsidR="0043740A" w:rsidRDefault="0043740A"/>
    <w:p w:rsidR="0043740A" w:rsidRDefault="0043740A"/>
    <w:p w:rsidR="0043740A" w:rsidRDefault="0043740A"/>
    <w:p w:rsidR="0043740A" w:rsidRDefault="0043740A"/>
    <w:p w:rsidR="0043740A" w:rsidRDefault="0043740A"/>
    <w:p w:rsidR="0071746E" w:rsidRDefault="0071746E"/>
    <w:tbl>
      <w:tblPr>
        <w:tblW w:w="9717" w:type="dxa"/>
        <w:tblInd w:w="18" w:type="dxa"/>
        <w:tblLayout w:type="fixed"/>
        <w:tblLook w:val="0000"/>
      </w:tblPr>
      <w:tblGrid>
        <w:gridCol w:w="3774"/>
        <w:gridCol w:w="1276"/>
        <w:gridCol w:w="284"/>
        <w:gridCol w:w="1276"/>
        <w:gridCol w:w="284"/>
        <w:gridCol w:w="1276"/>
        <w:gridCol w:w="284"/>
        <w:gridCol w:w="1263"/>
      </w:tblGrid>
      <w:tr w:rsidR="0071746E" w:rsidRPr="00A16C43" w:rsidTr="0071746E">
        <w:trPr>
          <w:cantSplit/>
        </w:trPr>
        <w:tc>
          <w:tcPr>
            <w:tcW w:w="3774" w:type="dxa"/>
          </w:tcPr>
          <w:p w:rsidR="0071746E" w:rsidRPr="00F51F88" w:rsidRDefault="0071746E" w:rsidP="00C946D0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43" w:type="dxa"/>
            <w:gridSpan w:val="7"/>
            <w:tcBorders>
              <w:bottom w:val="single" w:sz="4" w:space="0" w:color="auto"/>
            </w:tcBorders>
          </w:tcPr>
          <w:p w:rsidR="0071746E" w:rsidRPr="008F38E6" w:rsidRDefault="0071746E" w:rsidP="00C946D0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F38E6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71746E" w:rsidRPr="00A16C43" w:rsidTr="0071746E">
        <w:trPr>
          <w:cantSplit/>
        </w:trPr>
        <w:tc>
          <w:tcPr>
            <w:tcW w:w="3774" w:type="dxa"/>
          </w:tcPr>
          <w:p w:rsidR="0071746E" w:rsidRPr="00F51F88" w:rsidRDefault="0071746E" w:rsidP="00C946D0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1746E" w:rsidRPr="008F38E6" w:rsidRDefault="0071746E" w:rsidP="00C946D0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F38E6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71746E" w:rsidRPr="008F38E6" w:rsidRDefault="0071746E" w:rsidP="00C946D0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2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1746E" w:rsidRPr="008F38E6" w:rsidRDefault="0071746E" w:rsidP="00C946D0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F38E6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8F38E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71746E" w:rsidRPr="00A16C43" w:rsidTr="0071746E">
        <w:trPr>
          <w:cantSplit/>
        </w:trPr>
        <w:tc>
          <w:tcPr>
            <w:tcW w:w="3774" w:type="dxa"/>
          </w:tcPr>
          <w:p w:rsidR="0071746E" w:rsidRPr="00F51F88" w:rsidRDefault="0071746E" w:rsidP="00C946D0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71746E" w:rsidRPr="00A41C96" w:rsidRDefault="0071746E" w:rsidP="00C94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2564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71746E" w:rsidRPr="008F38E6" w:rsidRDefault="0071746E" w:rsidP="00C94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71746E" w:rsidRPr="008F38E6" w:rsidRDefault="0071746E" w:rsidP="00C94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2563</w:t>
            </w:r>
          </w:p>
        </w:tc>
        <w:tc>
          <w:tcPr>
            <w:tcW w:w="284" w:type="dxa"/>
          </w:tcPr>
          <w:p w:rsidR="0071746E" w:rsidRPr="008F38E6" w:rsidRDefault="0071746E" w:rsidP="00C946D0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71746E" w:rsidRPr="00A41C96" w:rsidRDefault="0071746E" w:rsidP="00C94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2564</w:t>
            </w:r>
          </w:p>
        </w:tc>
        <w:tc>
          <w:tcPr>
            <w:tcW w:w="284" w:type="dxa"/>
          </w:tcPr>
          <w:p w:rsidR="0071746E" w:rsidRPr="008F38E6" w:rsidRDefault="0071746E" w:rsidP="00C94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</w:tcPr>
          <w:p w:rsidR="0071746E" w:rsidRPr="008F38E6" w:rsidRDefault="0071746E" w:rsidP="00C94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2563</w:t>
            </w:r>
          </w:p>
        </w:tc>
      </w:tr>
      <w:tr w:rsidR="0071746E" w:rsidRPr="00A16C43" w:rsidTr="0071746E">
        <w:trPr>
          <w:cantSplit/>
        </w:trPr>
        <w:tc>
          <w:tcPr>
            <w:tcW w:w="3774" w:type="dxa"/>
          </w:tcPr>
          <w:p w:rsidR="0071746E" w:rsidRPr="005F0D81" w:rsidRDefault="0071746E" w:rsidP="00C94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5F0D81">
              <w:rPr>
                <w:rFonts w:ascii="Angsana New" w:hAnsi="Angsana New" w:hint="cs"/>
                <w:b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71746E" w:rsidRPr="005C4D19" w:rsidRDefault="0071746E" w:rsidP="00C94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84" w:type="dxa"/>
          </w:tcPr>
          <w:p w:rsidR="0071746E" w:rsidRPr="0076366C" w:rsidRDefault="0071746E" w:rsidP="00C946D0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71746E" w:rsidRPr="00C0031F" w:rsidRDefault="0071746E" w:rsidP="00C94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:rsidR="0071746E" w:rsidRPr="0076366C" w:rsidRDefault="0071746E" w:rsidP="00C946D0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71746E" w:rsidRPr="005C4D19" w:rsidRDefault="0071746E" w:rsidP="00C94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71746E" w:rsidRPr="0076366C" w:rsidRDefault="0071746E" w:rsidP="00C94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</w:tcPr>
          <w:p w:rsidR="0071746E" w:rsidRDefault="0071746E" w:rsidP="00C94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71746E" w:rsidRPr="00A16C43" w:rsidTr="0071746E">
        <w:trPr>
          <w:cantSplit/>
        </w:trPr>
        <w:tc>
          <w:tcPr>
            <w:tcW w:w="3774" w:type="dxa"/>
          </w:tcPr>
          <w:p w:rsidR="0071746E" w:rsidRPr="001308D4" w:rsidRDefault="0071746E" w:rsidP="00C94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1308D4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276" w:type="dxa"/>
          </w:tcPr>
          <w:p w:rsidR="0071746E" w:rsidRPr="005C4D19" w:rsidRDefault="0071746E" w:rsidP="00C94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84" w:type="dxa"/>
          </w:tcPr>
          <w:p w:rsidR="0071746E" w:rsidRPr="0076366C" w:rsidRDefault="0071746E" w:rsidP="00C946D0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71746E" w:rsidRPr="00C0031F" w:rsidRDefault="0071746E" w:rsidP="00C94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:rsidR="0071746E" w:rsidRPr="0076366C" w:rsidRDefault="0071746E" w:rsidP="00C946D0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71746E" w:rsidRPr="005C4D19" w:rsidRDefault="0071746E" w:rsidP="00C94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71746E" w:rsidRPr="0076366C" w:rsidRDefault="0071746E" w:rsidP="00C94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3" w:type="dxa"/>
          </w:tcPr>
          <w:p w:rsidR="0071746E" w:rsidRDefault="0071746E" w:rsidP="00C94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71746E" w:rsidRPr="00A16C43" w:rsidTr="0071746E">
        <w:trPr>
          <w:cantSplit/>
        </w:trPr>
        <w:tc>
          <w:tcPr>
            <w:tcW w:w="3774" w:type="dxa"/>
          </w:tcPr>
          <w:p w:rsidR="0071746E" w:rsidRPr="00802B2B" w:rsidRDefault="0071746E" w:rsidP="00C94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02B2B"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6" w:type="dxa"/>
          </w:tcPr>
          <w:p w:rsidR="0071746E" w:rsidRPr="00B30A45" w:rsidRDefault="0071746E" w:rsidP="00C94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0A45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71746E" w:rsidRPr="0076366C" w:rsidRDefault="0071746E" w:rsidP="00C946D0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71746E" w:rsidRPr="00C0031F" w:rsidRDefault="0071746E" w:rsidP="00C94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0031F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71746E" w:rsidRPr="0076366C" w:rsidRDefault="0071746E" w:rsidP="00C946D0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71746E" w:rsidRPr="00386FDD" w:rsidRDefault="00386FDD" w:rsidP="00C94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2,435</w:t>
            </w:r>
          </w:p>
        </w:tc>
        <w:tc>
          <w:tcPr>
            <w:tcW w:w="284" w:type="dxa"/>
          </w:tcPr>
          <w:p w:rsidR="0071746E" w:rsidRPr="0076366C" w:rsidRDefault="0071746E" w:rsidP="00C94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3" w:type="dxa"/>
          </w:tcPr>
          <w:p w:rsidR="0071746E" w:rsidRPr="005502AD" w:rsidRDefault="0071746E" w:rsidP="00C94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502AD">
              <w:rPr>
                <w:rFonts w:ascii="Angsana New" w:hAnsi="Angsana New"/>
                <w:bCs/>
                <w:sz w:val="30"/>
                <w:szCs w:val="30"/>
              </w:rPr>
              <w:t>2,318</w:t>
            </w:r>
          </w:p>
        </w:tc>
      </w:tr>
      <w:tr w:rsidR="0071746E" w:rsidRPr="00A16C43" w:rsidTr="0071746E">
        <w:trPr>
          <w:cantSplit/>
        </w:trPr>
        <w:tc>
          <w:tcPr>
            <w:tcW w:w="3774" w:type="dxa"/>
          </w:tcPr>
          <w:p w:rsidR="0071746E" w:rsidRPr="00802B2B" w:rsidRDefault="0071746E" w:rsidP="00C94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บุคคล</w:t>
            </w:r>
            <w:r w:rsidRPr="00802B2B">
              <w:rPr>
                <w:rFonts w:ascii="Angsana New" w:hAnsi="Angsana New" w:hint="cs"/>
                <w:b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276" w:type="dxa"/>
          </w:tcPr>
          <w:p w:rsidR="0071746E" w:rsidRPr="00B30A45" w:rsidRDefault="00B30A45" w:rsidP="00C94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970</w:t>
            </w:r>
          </w:p>
        </w:tc>
        <w:tc>
          <w:tcPr>
            <w:tcW w:w="284" w:type="dxa"/>
          </w:tcPr>
          <w:p w:rsidR="0071746E" w:rsidRPr="0076366C" w:rsidRDefault="0071746E" w:rsidP="00C946D0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71746E" w:rsidRPr="00C0031F" w:rsidRDefault="0071746E" w:rsidP="00C94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502AD">
              <w:rPr>
                <w:rFonts w:ascii="Angsana New" w:hAnsi="Angsana New"/>
                <w:sz w:val="30"/>
                <w:szCs w:val="30"/>
              </w:rPr>
              <w:t>868</w:t>
            </w:r>
          </w:p>
        </w:tc>
        <w:tc>
          <w:tcPr>
            <w:tcW w:w="284" w:type="dxa"/>
          </w:tcPr>
          <w:p w:rsidR="0071746E" w:rsidRPr="0076366C" w:rsidRDefault="0071746E" w:rsidP="00C946D0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71746E" w:rsidRPr="00386FDD" w:rsidRDefault="00386FDD" w:rsidP="00C94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970</w:t>
            </w:r>
          </w:p>
        </w:tc>
        <w:tc>
          <w:tcPr>
            <w:tcW w:w="284" w:type="dxa"/>
          </w:tcPr>
          <w:p w:rsidR="0071746E" w:rsidRPr="0076366C" w:rsidRDefault="0071746E" w:rsidP="00C94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3" w:type="dxa"/>
          </w:tcPr>
          <w:p w:rsidR="0071746E" w:rsidRPr="005502AD" w:rsidRDefault="0071746E" w:rsidP="00C94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502AD">
              <w:rPr>
                <w:rFonts w:ascii="Angsana New" w:hAnsi="Angsana New"/>
                <w:bCs/>
                <w:sz w:val="30"/>
                <w:szCs w:val="30"/>
              </w:rPr>
              <w:t>868</w:t>
            </w:r>
          </w:p>
        </w:tc>
      </w:tr>
      <w:tr w:rsidR="00B30A45" w:rsidRPr="00A16C43" w:rsidTr="0071746E">
        <w:trPr>
          <w:cantSplit/>
        </w:trPr>
        <w:tc>
          <w:tcPr>
            <w:tcW w:w="3774" w:type="dxa"/>
          </w:tcPr>
          <w:p w:rsidR="00B30A45" w:rsidRPr="005F0D81" w:rsidRDefault="00B30A45" w:rsidP="00C94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B30A45" w:rsidRPr="00B30A45" w:rsidRDefault="00B30A45" w:rsidP="007A0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970</w:t>
            </w:r>
          </w:p>
        </w:tc>
        <w:tc>
          <w:tcPr>
            <w:tcW w:w="284" w:type="dxa"/>
          </w:tcPr>
          <w:p w:rsidR="00B30A45" w:rsidRPr="0076366C" w:rsidRDefault="00B30A45" w:rsidP="00C946D0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B30A45" w:rsidRPr="00C0031F" w:rsidRDefault="00B30A45" w:rsidP="00C94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502AD">
              <w:rPr>
                <w:rFonts w:ascii="Angsana New" w:hAnsi="Angsana New"/>
                <w:sz w:val="30"/>
                <w:szCs w:val="30"/>
              </w:rPr>
              <w:t>868</w:t>
            </w:r>
          </w:p>
        </w:tc>
        <w:tc>
          <w:tcPr>
            <w:tcW w:w="284" w:type="dxa"/>
          </w:tcPr>
          <w:p w:rsidR="00B30A45" w:rsidRPr="0076366C" w:rsidRDefault="00B30A45" w:rsidP="00C946D0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B30A45" w:rsidRPr="00386FDD" w:rsidRDefault="00B30A45" w:rsidP="00C94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3,405</w:t>
            </w:r>
          </w:p>
        </w:tc>
        <w:tc>
          <w:tcPr>
            <w:tcW w:w="284" w:type="dxa"/>
          </w:tcPr>
          <w:p w:rsidR="00B30A45" w:rsidRPr="0076366C" w:rsidRDefault="00B30A45" w:rsidP="00C94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</w:tcPr>
          <w:p w:rsidR="00B30A45" w:rsidRPr="005502AD" w:rsidRDefault="00B30A45" w:rsidP="00C94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502AD">
              <w:rPr>
                <w:rFonts w:ascii="Angsana New" w:hAnsi="Angsana New"/>
                <w:bCs/>
                <w:sz w:val="30"/>
                <w:szCs w:val="30"/>
              </w:rPr>
              <w:t>3,186</w:t>
            </w:r>
          </w:p>
        </w:tc>
      </w:tr>
      <w:tr w:rsidR="0071746E" w:rsidRPr="00A16C43" w:rsidTr="0071746E">
        <w:trPr>
          <w:cantSplit/>
        </w:trPr>
        <w:tc>
          <w:tcPr>
            <w:tcW w:w="3774" w:type="dxa"/>
          </w:tcPr>
          <w:p w:rsidR="0071746E" w:rsidRPr="001308D4" w:rsidRDefault="0043740A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ส่วนที่ถึงกำหนดชำระหลังจาก</w:t>
            </w:r>
            <w:r w:rsidR="0071746E" w:rsidRPr="001308D4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หนึ่งปี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71746E" w:rsidRPr="00B30A45" w:rsidRDefault="0071746E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:rsidR="0071746E" w:rsidRPr="0076366C" w:rsidRDefault="0071746E" w:rsidP="005502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71746E" w:rsidRPr="00C0031F" w:rsidRDefault="0071746E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:rsidR="0071746E" w:rsidRPr="0076366C" w:rsidRDefault="0071746E" w:rsidP="005502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71746E" w:rsidRPr="00386FDD" w:rsidRDefault="0071746E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:rsidR="0071746E" w:rsidRPr="0076366C" w:rsidRDefault="0071746E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</w:tcPr>
          <w:p w:rsidR="0071746E" w:rsidRPr="00C0031F" w:rsidRDefault="0071746E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71746E" w:rsidRPr="00A16C43" w:rsidTr="0071746E">
        <w:trPr>
          <w:cantSplit/>
        </w:trPr>
        <w:tc>
          <w:tcPr>
            <w:tcW w:w="3774" w:type="dxa"/>
          </w:tcPr>
          <w:p w:rsidR="0071746E" w:rsidRPr="00802B2B" w:rsidRDefault="0071746E" w:rsidP="00826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02B2B"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6" w:type="dxa"/>
          </w:tcPr>
          <w:p w:rsidR="0071746E" w:rsidRPr="00B30A45" w:rsidRDefault="0071746E" w:rsidP="00826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0A45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71746E" w:rsidRPr="0076366C" w:rsidRDefault="0071746E" w:rsidP="0082635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71746E" w:rsidRPr="00C0031F" w:rsidRDefault="0071746E" w:rsidP="00826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0031F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71746E" w:rsidRPr="0076366C" w:rsidRDefault="0071746E" w:rsidP="0082635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71746E" w:rsidRPr="00386FDD" w:rsidRDefault="00386FDD" w:rsidP="00826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49,887</w:t>
            </w:r>
          </w:p>
        </w:tc>
        <w:tc>
          <w:tcPr>
            <w:tcW w:w="284" w:type="dxa"/>
          </w:tcPr>
          <w:p w:rsidR="0071746E" w:rsidRPr="0076366C" w:rsidRDefault="0071746E" w:rsidP="00826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3" w:type="dxa"/>
          </w:tcPr>
          <w:p w:rsidR="0071746E" w:rsidRPr="00826351" w:rsidRDefault="0071746E" w:rsidP="00826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26351">
              <w:rPr>
                <w:rFonts w:ascii="Angsana New" w:hAnsi="Angsana New"/>
                <w:bCs/>
                <w:sz w:val="30"/>
                <w:szCs w:val="30"/>
              </w:rPr>
              <w:t>52,284</w:t>
            </w:r>
          </w:p>
        </w:tc>
      </w:tr>
      <w:tr w:rsidR="0071746E" w:rsidRPr="00A16C43" w:rsidTr="0071746E">
        <w:trPr>
          <w:cantSplit/>
        </w:trPr>
        <w:tc>
          <w:tcPr>
            <w:tcW w:w="3774" w:type="dxa"/>
          </w:tcPr>
          <w:p w:rsidR="0071746E" w:rsidRPr="00802B2B" w:rsidRDefault="0071746E" w:rsidP="00826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บุคคล</w:t>
            </w:r>
            <w:r w:rsidRPr="00802B2B">
              <w:rPr>
                <w:rFonts w:ascii="Angsana New" w:hAnsi="Angsana New" w:hint="cs"/>
                <w:b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71746E" w:rsidRPr="00B30A45" w:rsidRDefault="00B30A45" w:rsidP="00826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9,051</w:t>
            </w:r>
          </w:p>
        </w:tc>
        <w:tc>
          <w:tcPr>
            <w:tcW w:w="284" w:type="dxa"/>
          </w:tcPr>
          <w:p w:rsidR="0071746E" w:rsidRPr="0076366C" w:rsidRDefault="0071746E" w:rsidP="0082635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71746E" w:rsidRPr="00C0031F" w:rsidRDefault="0071746E" w:rsidP="00826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26351">
              <w:rPr>
                <w:rFonts w:ascii="Angsana New" w:hAnsi="Angsana New"/>
                <w:sz w:val="30"/>
                <w:szCs w:val="30"/>
              </w:rPr>
              <w:t>10,021</w:t>
            </w:r>
          </w:p>
        </w:tc>
        <w:tc>
          <w:tcPr>
            <w:tcW w:w="284" w:type="dxa"/>
          </w:tcPr>
          <w:p w:rsidR="0071746E" w:rsidRPr="0076366C" w:rsidRDefault="0071746E" w:rsidP="0082635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71746E" w:rsidRPr="00386FDD" w:rsidRDefault="00386FDD" w:rsidP="00826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9,051</w:t>
            </w:r>
          </w:p>
        </w:tc>
        <w:tc>
          <w:tcPr>
            <w:tcW w:w="284" w:type="dxa"/>
          </w:tcPr>
          <w:p w:rsidR="0071746E" w:rsidRPr="0076366C" w:rsidRDefault="0071746E" w:rsidP="00826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:rsidR="0071746E" w:rsidRPr="00826351" w:rsidRDefault="0071746E" w:rsidP="00826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26351">
              <w:rPr>
                <w:rFonts w:ascii="Angsana New" w:hAnsi="Angsana New"/>
                <w:bCs/>
                <w:sz w:val="30"/>
                <w:szCs w:val="30"/>
              </w:rPr>
              <w:t>10,021</w:t>
            </w:r>
          </w:p>
        </w:tc>
      </w:tr>
      <w:tr w:rsidR="00B30A45" w:rsidRPr="00A16C43" w:rsidTr="0071746E">
        <w:trPr>
          <w:cantSplit/>
        </w:trPr>
        <w:tc>
          <w:tcPr>
            <w:tcW w:w="3774" w:type="dxa"/>
          </w:tcPr>
          <w:p w:rsidR="00B30A45" w:rsidRDefault="00B30A45" w:rsidP="00826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B30A45" w:rsidRPr="00B30A45" w:rsidRDefault="00B30A45" w:rsidP="007A0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9,051</w:t>
            </w:r>
          </w:p>
        </w:tc>
        <w:tc>
          <w:tcPr>
            <w:tcW w:w="284" w:type="dxa"/>
          </w:tcPr>
          <w:p w:rsidR="00B30A45" w:rsidRPr="0076366C" w:rsidRDefault="00B30A45" w:rsidP="0082635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B30A45" w:rsidRPr="00C0031F" w:rsidRDefault="00B30A45" w:rsidP="00826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26351">
              <w:rPr>
                <w:rFonts w:ascii="Angsana New" w:hAnsi="Angsana New"/>
                <w:sz w:val="30"/>
                <w:szCs w:val="30"/>
              </w:rPr>
              <w:t>10,021</w:t>
            </w:r>
          </w:p>
        </w:tc>
        <w:tc>
          <w:tcPr>
            <w:tcW w:w="284" w:type="dxa"/>
          </w:tcPr>
          <w:p w:rsidR="00B30A45" w:rsidRPr="0076366C" w:rsidRDefault="00B30A45" w:rsidP="0082635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B30A45" w:rsidRPr="00386FDD" w:rsidRDefault="00B30A45" w:rsidP="00826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58,938</w:t>
            </w:r>
          </w:p>
        </w:tc>
        <w:tc>
          <w:tcPr>
            <w:tcW w:w="284" w:type="dxa"/>
          </w:tcPr>
          <w:p w:rsidR="00B30A45" w:rsidRPr="0076366C" w:rsidRDefault="00B30A45" w:rsidP="00826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</w:tcPr>
          <w:p w:rsidR="00B30A45" w:rsidRPr="00826351" w:rsidRDefault="00B30A45" w:rsidP="00826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26351">
              <w:rPr>
                <w:rFonts w:ascii="Angsana New" w:hAnsi="Angsana New"/>
                <w:bCs/>
                <w:sz w:val="30"/>
                <w:szCs w:val="30"/>
              </w:rPr>
              <w:t>62,305</w:t>
            </w:r>
          </w:p>
        </w:tc>
      </w:tr>
      <w:tr w:rsidR="00B30A45" w:rsidRPr="00A16C43" w:rsidTr="0071746E">
        <w:trPr>
          <w:cantSplit/>
        </w:trPr>
        <w:tc>
          <w:tcPr>
            <w:tcW w:w="3774" w:type="dxa"/>
          </w:tcPr>
          <w:p w:rsidR="00B30A45" w:rsidRPr="005F0D81" w:rsidRDefault="00B30A45" w:rsidP="00826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B30A45" w:rsidRPr="00B30A45" w:rsidRDefault="00B30A45" w:rsidP="007A0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30A45">
              <w:rPr>
                <w:rFonts w:ascii="Angsana New" w:hAnsi="Angsana New"/>
                <w:bCs/>
                <w:sz w:val="30"/>
                <w:szCs w:val="30"/>
              </w:rPr>
              <w:t>10,021</w:t>
            </w:r>
          </w:p>
        </w:tc>
        <w:tc>
          <w:tcPr>
            <w:tcW w:w="284" w:type="dxa"/>
          </w:tcPr>
          <w:p w:rsidR="00B30A45" w:rsidRPr="0076366C" w:rsidRDefault="00B30A45" w:rsidP="0082635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B30A45" w:rsidRPr="00C0031F" w:rsidRDefault="00B30A45" w:rsidP="00826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26351">
              <w:rPr>
                <w:rFonts w:ascii="Angsana New" w:hAnsi="Angsana New"/>
                <w:sz w:val="30"/>
                <w:szCs w:val="30"/>
              </w:rPr>
              <w:t>10,889</w:t>
            </w:r>
          </w:p>
        </w:tc>
        <w:tc>
          <w:tcPr>
            <w:tcW w:w="284" w:type="dxa"/>
          </w:tcPr>
          <w:p w:rsidR="00B30A45" w:rsidRPr="0076366C" w:rsidRDefault="00B30A45" w:rsidP="0082635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B30A45" w:rsidRPr="00386FDD" w:rsidRDefault="00B30A45" w:rsidP="00826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62,343</w:t>
            </w:r>
          </w:p>
        </w:tc>
        <w:tc>
          <w:tcPr>
            <w:tcW w:w="284" w:type="dxa"/>
          </w:tcPr>
          <w:p w:rsidR="00B30A45" w:rsidRPr="0076366C" w:rsidRDefault="00B30A45" w:rsidP="00826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double" w:sz="4" w:space="0" w:color="auto"/>
            </w:tcBorders>
          </w:tcPr>
          <w:p w:rsidR="00B30A45" w:rsidRPr="00826351" w:rsidRDefault="00B30A45" w:rsidP="00826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26351">
              <w:rPr>
                <w:rFonts w:ascii="Angsana New" w:hAnsi="Angsana New"/>
                <w:bCs/>
                <w:sz w:val="30"/>
                <w:szCs w:val="30"/>
              </w:rPr>
              <w:t>65,491</w:t>
            </w:r>
          </w:p>
        </w:tc>
      </w:tr>
    </w:tbl>
    <w:p w:rsidR="00D042CE" w:rsidRDefault="00D042CE" w:rsidP="00D12E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3"/>
        <w:jc w:val="both"/>
        <w:rPr>
          <w:rFonts w:ascii="Angsana New" w:hAnsi="Angsana New"/>
          <w:sz w:val="30"/>
          <w:szCs w:val="30"/>
        </w:rPr>
      </w:pPr>
    </w:p>
    <w:p w:rsidR="00D12E93" w:rsidRPr="00161CAE" w:rsidRDefault="00D12E93" w:rsidP="00D12E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3"/>
        <w:jc w:val="both"/>
        <w:rPr>
          <w:rFonts w:ascii="Angsana New" w:hAnsi="Angsana New"/>
          <w:sz w:val="30"/>
          <w:szCs w:val="30"/>
          <w:cs/>
        </w:rPr>
      </w:pPr>
      <w:r w:rsidRPr="00161CAE">
        <w:rPr>
          <w:rFonts w:ascii="Angsana New" w:hAnsi="Angsana New"/>
          <w:sz w:val="30"/>
          <w:szCs w:val="30"/>
          <w:cs/>
        </w:rPr>
        <w:t>รายการเคลื่อนไหวระหว่าง</w:t>
      </w:r>
      <w:r w:rsidRPr="00E47182">
        <w:rPr>
          <w:rFonts w:ascii="Angsana New" w:hAnsi="Angsana New" w:hint="cs"/>
          <w:sz w:val="30"/>
          <w:szCs w:val="30"/>
          <w:cs/>
        </w:rPr>
        <w:t>ปี</w:t>
      </w:r>
      <w:r w:rsidRPr="00E47182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E47182">
        <w:rPr>
          <w:rFonts w:ascii="Angsana New" w:hAnsi="Angsana New"/>
          <w:sz w:val="30"/>
          <w:szCs w:val="30"/>
        </w:rPr>
        <w:t xml:space="preserve">31 </w:t>
      </w:r>
      <w:r w:rsidRPr="00E47182">
        <w:rPr>
          <w:rFonts w:ascii="Angsana New" w:hAnsi="Angsana New"/>
          <w:sz w:val="30"/>
          <w:szCs w:val="30"/>
          <w:cs/>
        </w:rPr>
        <w:t xml:space="preserve">ธันวาคม </w:t>
      </w:r>
      <w:r w:rsidR="00DF0561">
        <w:rPr>
          <w:rFonts w:ascii="Angsana New" w:hAnsi="Angsana New"/>
          <w:sz w:val="30"/>
          <w:szCs w:val="30"/>
        </w:rPr>
        <w:t>256</w:t>
      </w:r>
      <w:r w:rsidR="00826351">
        <w:rPr>
          <w:rFonts w:ascii="Angsana New" w:hAnsi="Angsana New" w:hint="cs"/>
          <w:sz w:val="30"/>
          <w:szCs w:val="30"/>
          <w:cs/>
        </w:rPr>
        <w:t>4</w:t>
      </w:r>
      <w:r w:rsidR="0071746E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และ </w:t>
      </w:r>
      <w:r w:rsidR="00A42575">
        <w:rPr>
          <w:rFonts w:ascii="Angsana New" w:hAnsi="Angsana New"/>
          <w:sz w:val="30"/>
          <w:szCs w:val="30"/>
        </w:rPr>
        <w:t>256</w:t>
      </w:r>
      <w:r w:rsidR="00826351">
        <w:rPr>
          <w:rFonts w:ascii="Angsana New" w:hAnsi="Angsana New" w:hint="cs"/>
          <w:sz w:val="30"/>
          <w:szCs w:val="30"/>
          <w:cs/>
        </w:rPr>
        <w:t>3</w:t>
      </w:r>
      <w:r w:rsidR="0071746E">
        <w:rPr>
          <w:rFonts w:ascii="Angsana New" w:hAnsi="Angsana New"/>
          <w:sz w:val="30"/>
          <w:szCs w:val="30"/>
        </w:rPr>
        <w:t xml:space="preserve"> </w:t>
      </w:r>
      <w:r w:rsidRPr="009A064C">
        <w:rPr>
          <w:rFonts w:ascii="Angsana New" w:hAnsi="Angsana New"/>
          <w:sz w:val="30"/>
          <w:szCs w:val="30"/>
          <w:cs/>
        </w:rPr>
        <w:t>สำหรับเงินให้กู้</w:t>
      </w:r>
      <w:r w:rsidR="0043740A">
        <w:rPr>
          <w:rFonts w:ascii="Angsana New" w:hAnsi="Angsana New" w:hint="cs"/>
          <w:sz w:val="30"/>
          <w:szCs w:val="30"/>
          <w:cs/>
        </w:rPr>
        <w:t>ยืมระยะสั้นแก่</w:t>
      </w:r>
      <w:r w:rsidRPr="009A064C">
        <w:rPr>
          <w:rFonts w:ascii="Angsana New" w:hAnsi="Angsana New"/>
          <w:sz w:val="30"/>
          <w:szCs w:val="30"/>
          <w:cs/>
        </w:rPr>
        <w:t>กิจการที่เกี่ยวข้องกันมีดังนี้</w:t>
      </w:r>
    </w:p>
    <w:p w:rsidR="00D12E93" w:rsidRPr="009D3502" w:rsidRDefault="00D12E93" w:rsidP="00D12E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jc w:val="both"/>
        <w:rPr>
          <w:rFonts w:ascii="Angsana New" w:hAnsi="Angsana New"/>
          <w:b/>
          <w:bCs/>
          <w:sz w:val="16"/>
          <w:szCs w:val="16"/>
        </w:rPr>
      </w:pPr>
    </w:p>
    <w:tbl>
      <w:tblPr>
        <w:tblW w:w="9700" w:type="dxa"/>
        <w:tblInd w:w="18" w:type="dxa"/>
        <w:tblLayout w:type="fixed"/>
        <w:tblLook w:val="0000"/>
      </w:tblPr>
      <w:tblGrid>
        <w:gridCol w:w="3776"/>
        <w:gridCol w:w="1276"/>
        <w:gridCol w:w="236"/>
        <w:gridCol w:w="1323"/>
        <w:gridCol w:w="283"/>
        <w:gridCol w:w="1276"/>
        <w:gridCol w:w="284"/>
        <w:gridCol w:w="1246"/>
      </w:tblGrid>
      <w:tr w:rsidR="006102F4" w:rsidRPr="00F51F88" w:rsidTr="00987DC1">
        <w:trPr>
          <w:cantSplit/>
        </w:trPr>
        <w:tc>
          <w:tcPr>
            <w:tcW w:w="3776" w:type="dxa"/>
          </w:tcPr>
          <w:p w:rsidR="006102F4" w:rsidRPr="00D413D6" w:rsidRDefault="006102F4" w:rsidP="005D0BBA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24" w:type="dxa"/>
            <w:gridSpan w:val="7"/>
            <w:tcBorders>
              <w:bottom w:val="single" w:sz="4" w:space="0" w:color="auto"/>
            </w:tcBorders>
          </w:tcPr>
          <w:p w:rsidR="006102F4" w:rsidRPr="008F38E6" w:rsidRDefault="006102F4" w:rsidP="001019B0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F38E6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6102F4" w:rsidRPr="00F51F88" w:rsidTr="00987DC1">
        <w:trPr>
          <w:cantSplit/>
        </w:trPr>
        <w:tc>
          <w:tcPr>
            <w:tcW w:w="3776" w:type="dxa"/>
          </w:tcPr>
          <w:p w:rsidR="006102F4" w:rsidRPr="00D413D6" w:rsidRDefault="006102F4" w:rsidP="005D0BBA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:rsidR="006102F4" w:rsidRPr="008F38E6" w:rsidRDefault="006102F4" w:rsidP="001019B0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F38E6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:rsidR="006102F4" w:rsidRPr="00D413D6" w:rsidRDefault="006102F4" w:rsidP="005D0BBA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06" w:type="dxa"/>
            <w:gridSpan w:val="3"/>
            <w:tcBorders>
              <w:bottom w:val="single" w:sz="4" w:space="0" w:color="auto"/>
            </w:tcBorders>
          </w:tcPr>
          <w:p w:rsidR="006102F4" w:rsidRPr="008F38E6" w:rsidRDefault="006102F4" w:rsidP="001019B0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F38E6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8F38E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F44271" w:rsidRPr="00F51F88" w:rsidTr="00987DC1">
        <w:trPr>
          <w:cantSplit/>
        </w:trPr>
        <w:tc>
          <w:tcPr>
            <w:tcW w:w="3776" w:type="dxa"/>
          </w:tcPr>
          <w:p w:rsidR="00F44271" w:rsidRPr="00D413D6" w:rsidRDefault="00F44271" w:rsidP="005D0BBA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F44271" w:rsidRPr="00995DCA" w:rsidRDefault="00DF0561" w:rsidP="00283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826351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236" w:type="dxa"/>
          </w:tcPr>
          <w:p w:rsidR="00F44271" w:rsidRPr="00D413D6" w:rsidRDefault="00F44271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:rsidR="00F44271" w:rsidRPr="00D413D6" w:rsidRDefault="00A42575" w:rsidP="00283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826351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283" w:type="dxa"/>
          </w:tcPr>
          <w:p w:rsidR="00F44271" w:rsidRPr="00D413D6" w:rsidRDefault="00F44271" w:rsidP="005D0BBA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F44271" w:rsidRPr="00995DCA" w:rsidRDefault="00DF0561" w:rsidP="00467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826351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284" w:type="dxa"/>
          </w:tcPr>
          <w:p w:rsidR="00F44271" w:rsidRPr="00D413D6" w:rsidRDefault="00F44271" w:rsidP="00467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</w:tcPr>
          <w:p w:rsidR="00F44271" w:rsidRPr="00D413D6" w:rsidRDefault="00A42575" w:rsidP="00467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826351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</w:tr>
      <w:tr w:rsidR="00283C9E" w:rsidRPr="00E24209" w:rsidTr="00987DC1">
        <w:trPr>
          <w:cantSplit/>
        </w:trPr>
        <w:tc>
          <w:tcPr>
            <w:tcW w:w="3776" w:type="dxa"/>
          </w:tcPr>
          <w:p w:rsidR="00283C9E" w:rsidRPr="00D91419" w:rsidRDefault="00283C9E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283C9E" w:rsidRPr="00283C9E" w:rsidRDefault="00283C9E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:rsidR="00283C9E" w:rsidRPr="00E24209" w:rsidRDefault="00283C9E" w:rsidP="005D0BB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</w:tcPr>
          <w:p w:rsidR="00283C9E" w:rsidRPr="00BE06E7" w:rsidRDefault="00283C9E" w:rsidP="00283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3" w:type="dxa"/>
          </w:tcPr>
          <w:p w:rsidR="00283C9E" w:rsidRPr="00E24209" w:rsidRDefault="00283C9E" w:rsidP="005D0BB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283C9E" w:rsidRPr="00283C9E" w:rsidRDefault="00283C9E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283C9E" w:rsidRPr="00E24209" w:rsidRDefault="00283C9E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6" w:type="dxa"/>
            <w:tcBorders>
              <w:top w:val="single" w:sz="4" w:space="0" w:color="auto"/>
            </w:tcBorders>
          </w:tcPr>
          <w:p w:rsidR="00283C9E" w:rsidRPr="00E24209" w:rsidRDefault="00283C9E" w:rsidP="00283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2E5B69" w:rsidRPr="00E24209" w:rsidTr="00987DC1">
        <w:trPr>
          <w:cantSplit/>
        </w:trPr>
        <w:tc>
          <w:tcPr>
            <w:tcW w:w="3776" w:type="dxa"/>
          </w:tcPr>
          <w:p w:rsidR="002E5B69" w:rsidRPr="00840E3A" w:rsidRDefault="002E5B69" w:rsidP="00826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40E3A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ยอดคงเหลือ ณ วันที่ </w:t>
            </w:r>
            <w:r w:rsidRPr="00840E3A">
              <w:rPr>
                <w:rFonts w:ascii="Angsana New" w:hAnsi="Angsana New"/>
                <w:bCs/>
                <w:sz w:val="30"/>
                <w:szCs w:val="30"/>
              </w:rPr>
              <w:t xml:space="preserve">1 </w:t>
            </w:r>
            <w:r w:rsidRPr="00840E3A">
              <w:rPr>
                <w:rFonts w:ascii="Angsana New" w:hAnsi="Angsana New" w:hint="cs"/>
                <w:b/>
                <w:sz w:val="30"/>
                <w:szCs w:val="30"/>
                <w:cs/>
              </w:rPr>
              <w:t>มกราคม</w:t>
            </w:r>
          </w:p>
        </w:tc>
        <w:tc>
          <w:tcPr>
            <w:tcW w:w="1276" w:type="dxa"/>
            <w:shd w:val="clear" w:color="auto" w:fill="auto"/>
          </w:tcPr>
          <w:p w:rsidR="002E5B69" w:rsidRPr="00393430" w:rsidRDefault="002E5B69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32,78</w:t>
            </w:r>
            <w:r w:rsidRPr="00C63DAA">
              <w:rPr>
                <w:rFonts w:ascii="Angsana New" w:hAnsi="Angsana New"/>
                <w:bCs/>
                <w:sz w:val="30"/>
                <w:szCs w:val="30"/>
              </w:rPr>
              <w:t>0</w:t>
            </w:r>
          </w:p>
        </w:tc>
        <w:tc>
          <w:tcPr>
            <w:tcW w:w="236" w:type="dxa"/>
          </w:tcPr>
          <w:p w:rsidR="002E5B69" w:rsidRPr="00E24209" w:rsidRDefault="002E5B69" w:rsidP="0082635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323" w:type="dxa"/>
          </w:tcPr>
          <w:p w:rsidR="002E5B69" w:rsidRPr="00620C83" w:rsidRDefault="002E5B69" w:rsidP="00826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93430">
              <w:rPr>
                <w:rFonts w:ascii="Angsana New" w:hAnsi="Angsana New"/>
                <w:bCs/>
                <w:sz w:val="30"/>
                <w:szCs w:val="30"/>
              </w:rPr>
              <w:t>131,730</w:t>
            </w:r>
          </w:p>
        </w:tc>
        <w:tc>
          <w:tcPr>
            <w:tcW w:w="283" w:type="dxa"/>
          </w:tcPr>
          <w:p w:rsidR="002E5B69" w:rsidRPr="00E24209" w:rsidRDefault="002E5B69" w:rsidP="0082635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2E5B69" w:rsidRPr="00393430" w:rsidRDefault="002E5B69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57,5</w:t>
            </w:r>
            <w:r w:rsidRPr="00C63DAA">
              <w:rPr>
                <w:rFonts w:ascii="Angsana New" w:hAnsi="Angsana New"/>
                <w:bCs/>
                <w:sz w:val="30"/>
                <w:szCs w:val="30"/>
              </w:rPr>
              <w:t>00</w:t>
            </w:r>
          </w:p>
        </w:tc>
        <w:tc>
          <w:tcPr>
            <w:tcW w:w="284" w:type="dxa"/>
          </w:tcPr>
          <w:p w:rsidR="002E5B69" w:rsidRPr="00D413D6" w:rsidRDefault="002E5B69" w:rsidP="00826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6" w:type="dxa"/>
          </w:tcPr>
          <w:p w:rsidR="002E5B69" w:rsidRPr="00620C83" w:rsidRDefault="002E5B69" w:rsidP="00826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93430">
              <w:rPr>
                <w:rFonts w:ascii="Angsana New" w:hAnsi="Angsana New"/>
                <w:bCs/>
                <w:sz w:val="30"/>
                <w:szCs w:val="30"/>
              </w:rPr>
              <w:t>114,600</w:t>
            </w:r>
          </w:p>
        </w:tc>
      </w:tr>
      <w:tr w:rsidR="00826351" w:rsidRPr="00E24209" w:rsidTr="00987DC1">
        <w:trPr>
          <w:cantSplit/>
        </w:trPr>
        <w:tc>
          <w:tcPr>
            <w:tcW w:w="3776" w:type="dxa"/>
          </w:tcPr>
          <w:p w:rsidR="00826351" w:rsidRPr="00B97542" w:rsidRDefault="00826351" w:rsidP="00826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76" w:type="dxa"/>
            <w:shd w:val="clear" w:color="auto" w:fill="auto"/>
          </w:tcPr>
          <w:p w:rsidR="00826351" w:rsidRPr="00DF4E2C" w:rsidRDefault="00DF4E2C" w:rsidP="00826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37,840</w:t>
            </w:r>
          </w:p>
        </w:tc>
        <w:tc>
          <w:tcPr>
            <w:tcW w:w="236" w:type="dxa"/>
          </w:tcPr>
          <w:p w:rsidR="00826351" w:rsidRPr="00E24209" w:rsidRDefault="00826351" w:rsidP="0082635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323" w:type="dxa"/>
          </w:tcPr>
          <w:p w:rsidR="00826351" w:rsidRPr="00393430" w:rsidRDefault="00826351" w:rsidP="00826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69,8</w:t>
            </w:r>
            <w:r w:rsidRPr="00C63DAA">
              <w:rPr>
                <w:rFonts w:ascii="Angsana New" w:hAnsi="Angsana New"/>
                <w:bCs/>
                <w:sz w:val="30"/>
                <w:szCs w:val="30"/>
              </w:rPr>
              <w:t>80</w:t>
            </w:r>
          </w:p>
        </w:tc>
        <w:tc>
          <w:tcPr>
            <w:tcW w:w="283" w:type="dxa"/>
          </w:tcPr>
          <w:p w:rsidR="00826351" w:rsidRPr="00E24209" w:rsidRDefault="00826351" w:rsidP="0082635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:rsidR="00826351" w:rsidRPr="00386FDD" w:rsidRDefault="00386FDD" w:rsidP="00826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90,8</w:t>
            </w:r>
            <w:r w:rsidR="00826351" w:rsidRPr="00386FDD">
              <w:rPr>
                <w:rFonts w:ascii="Angsana New" w:hAnsi="Angsana New"/>
                <w:bCs/>
                <w:sz w:val="30"/>
                <w:szCs w:val="30"/>
              </w:rPr>
              <w:t>00</w:t>
            </w:r>
          </w:p>
        </w:tc>
        <w:tc>
          <w:tcPr>
            <w:tcW w:w="284" w:type="dxa"/>
          </w:tcPr>
          <w:p w:rsidR="00826351" w:rsidRPr="00D413D6" w:rsidRDefault="00826351" w:rsidP="00826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6" w:type="dxa"/>
          </w:tcPr>
          <w:p w:rsidR="00826351" w:rsidRPr="00393430" w:rsidRDefault="00826351" w:rsidP="00826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39,0</w:t>
            </w:r>
            <w:r w:rsidRPr="00C63DAA">
              <w:rPr>
                <w:rFonts w:ascii="Angsana New" w:hAnsi="Angsana New"/>
                <w:bCs/>
                <w:sz w:val="30"/>
                <w:szCs w:val="30"/>
              </w:rPr>
              <w:t>00</w:t>
            </w:r>
          </w:p>
        </w:tc>
      </w:tr>
      <w:tr w:rsidR="00826351" w:rsidRPr="00E24209" w:rsidTr="00987DC1">
        <w:trPr>
          <w:cantSplit/>
        </w:trPr>
        <w:tc>
          <w:tcPr>
            <w:tcW w:w="3776" w:type="dxa"/>
          </w:tcPr>
          <w:p w:rsidR="00826351" w:rsidRPr="00B97542" w:rsidRDefault="00826351" w:rsidP="00826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ลดลง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826351" w:rsidRPr="00DF4E2C" w:rsidRDefault="00DF4E2C" w:rsidP="00826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978"/>
              </w:tabs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(33,120</w:t>
            </w:r>
            <w:r w:rsidR="00826351" w:rsidRPr="00DF4E2C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:rsidR="00826351" w:rsidRPr="00E24209" w:rsidRDefault="00826351" w:rsidP="0082635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:rsidR="00826351" w:rsidRPr="00393430" w:rsidRDefault="00826351" w:rsidP="00826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978"/>
              </w:tabs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(168,83</w:t>
            </w:r>
            <w:r w:rsidRPr="00C63DAA">
              <w:rPr>
                <w:rFonts w:ascii="Angsana New" w:hAnsi="Angsana New"/>
                <w:bCs/>
                <w:sz w:val="30"/>
                <w:szCs w:val="30"/>
              </w:rPr>
              <w:t>0)</w:t>
            </w:r>
          </w:p>
        </w:tc>
        <w:tc>
          <w:tcPr>
            <w:tcW w:w="283" w:type="dxa"/>
          </w:tcPr>
          <w:p w:rsidR="00826351" w:rsidRPr="00E24209" w:rsidRDefault="00826351" w:rsidP="0082635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26351" w:rsidRPr="00386FDD" w:rsidRDefault="00386FDD" w:rsidP="00826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978"/>
              </w:tabs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(121,0</w:t>
            </w:r>
            <w:r w:rsidR="00826351" w:rsidRPr="00386FDD">
              <w:rPr>
                <w:rFonts w:ascii="Angsana New" w:hAnsi="Angsana New"/>
                <w:bCs/>
                <w:sz w:val="30"/>
                <w:szCs w:val="30"/>
              </w:rPr>
              <w:t>00)</w:t>
            </w:r>
          </w:p>
        </w:tc>
        <w:tc>
          <w:tcPr>
            <w:tcW w:w="284" w:type="dxa"/>
          </w:tcPr>
          <w:p w:rsidR="00826351" w:rsidRPr="00D413D6" w:rsidRDefault="00826351" w:rsidP="00826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</w:tcPr>
          <w:p w:rsidR="00826351" w:rsidRPr="00393430" w:rsidRDefault="00826351" w:rsidP="00826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978"/>
              </w:tabs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(96,1</w:t>
            </w:r>
            <w:r w:rsidRPr="00C63DAA">
              <w:rPr>
                <w:rFonts w:ascii="Angsana New" w:hAnsi="Angsana New"/>
                <w:bCs/>
                <w:sz w:val="30"/>
                <w:szCs w:val="30"/>
              </w:rPr>
              <w:t>00)</w:t>
            </w:r>
          </w:p>
        </w:tc>
      </w:tr>
      <w:tr w:rsidR="00826351" w:rsidRPr="00E24209" w:rsidTr="00987DC1">
        <w:trPr>
          <w:cantSplit/>
        </w:trPr>
        <w:tc>
          <w:tcPr>
            <w:tcW w:w="3776" w:type="dxa"/>
          </w:tcPr>
          <w:p w:rsidR="00826351" w:rsidRPr="00840E3A" w:rsidRDefault="00826351" w:rsidP="00826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40E3A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ยอดคงเหลือ ณ วันที่ </w:t>
            </w:r>
            <w:r w:rsidRPr="00E4718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E47182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26351" w:rsidRPr="00DF4E2C" w:rsidRDefault="00DF4E2C" w:rsidP="00826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37,50</w:t>
            </w:r>
            <w:r w:rsidR="00826351" w:rsidRPr="00DF4E2C">
              <w:rPr>
                <w:rFonts w:ascii="Angsana New" w:hAnsi="Angsana New"/>
                <w:bCs/>
                <w:sz w:val="30"/>
                <w:szCs w:val="30"/>
              </w:rPr>
              <w:t>0</w:t>
            </w:r>
          </w:p>
        </w:tc>
        <w:tc>
          <w:tcPr>
            <w:tcW w:w="236" w:type="dxa"/>
          </w:tcPr>
          <w:p w:rsidR="00826351" w:rsidRPr="00E24209" w:rsidRDefault="00826351" w:rsidP="0082635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</w:tcPr>
          <w:p w:rsidR="00826351" w:rsidRPr="00393430" w:rsidRDefault="00826351" w:rsidP="00826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32,78</w:t>
            </w:r>
            <w:r w:rsidRPr="00C63DAA">
              <w:rPr>
                <w:rFonts w:ascii="Angsana New" w:hAnsi="Angsana New"/>
                <w:bCs/>
                <w:sz w:val="30"/>
                <w:szCs w:val="30"/>
              </w:rPr>
              <w:t>0</w:t>
            </w:r>
          </w:p>
        </w:tc>
        <w:tc>
          <w:tcPr>
            <w:tcW w:w="283" w:type="dxa"/>
          </w:tcPr>
          <w:p w:rsidR="00826351" w:rsidRPr="00E24209" w:rsidRDefault="00826351" w:rsidP="0082635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826351" w:rsidRPr="00386FDD" w:rsidRDefault="00386FDD" w:rsidP="00826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27,3</w:t>
            </w:r>
            <w:r w:rsidR="00826351" w:rsidRPr="00386FDD">
              <w:rPr>
                <w:rFonts w:ascii="Angsana New" w:hAnsi="Angsana New"/>
                <w:bCs/>
                <w:sz w:val="30"/>
                <w:szCs w:val="30"/>
              </w:rPr>
              <w:t>00</w:t>
            </w:r>
          </w:p>
        </w:tc>
        <w:tc>
          <w:tcPr>
            <w:tcW w:w="284" w:type="dxa"/>
          </w:tcPr>
          <w:p w:rsidR="00826351" w:rsidRPr="00D413D6" w:rsidRDefault="00826351" w:rsidP="00826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</w:tcBorders>
          </w:tcPr>
          <w:p w:rsidR="00826351" w:rsidRPr="00393430" w:rsidRDefault="00826351" w:rsidP="00826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57,5</w:t>
            </w:r>
            <w:r w:rsidRPr="00C63DAA">
              <w:rPr>
                <w:rFonts w:ascii="Angsana New" w:hAnsi="Angsana New"/>
                <w:bCs/>
                <w:sz w:val="30"/>
                <w:szCs w:val="30"/>
              </w:rPr>
              <w:t>00</w:t>
            </w:r>
          </w:p>
        </w:tc>
      </w:tr>
      <w:tr w:rsidR="00826351" w:rsidRPr="00076190" w:rsidTr="00987DC1">
        <w:trPr>
          <w:cantSplit/>
        </w:trPr>
        <w:tc>
          <w:tcPr>
            <w:tcW w:w="3776" w:type="dxa"/>
          </w:tcPr>
          <w:p w:rsidR="00826351" w:rsidRPr="00826351" w:rsidRDefault="00826351" w:rsidP="00826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826351" w:rsidRPr="00D853C6" w:rsidRDefault="00826351" w:rsidP="00826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center"/>
              <w:rPr>
                <w:rFonts w:ascii="Angsana New" w:hAnsi="Angsana New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236" w:type="dxa"/>
          </w:tcPr>
          <w:p w:rsidR="00826351" w:rsidRPr="00076190" w:rsidRDefault="00826351" w:rsidP="0082635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</w:tcPr>
          <w:p w:rsidR="00826351" w:rsidRPr="00275B61" w:rsidRDefault="00826351" w:rsidP="00826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center"/>
              <w:rPr>
                <w:rFonts w:ascii="Angsana New" w:hAnsi="Angsana New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283" w:type="dxa"/>
          </w:tcPr>
          <w:p w:rsidR="00826351" w:rsidRPr="00076190" w:rsidRDefault="00826351" w:rsidP="0082635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826351" w:rsidRPr="00D853C6" w:rsidRDefault="00826351" w:rsidP="00826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284" w:type="dxa"/>
          </w:tcPr>
          <w:p w:rsidR="00826351" w:rsidRPr="00076190" w:rsidRDefault="00826351" w:rsidP="00826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246" w:type="dxa"/>
            <w:tcBorders>
              <w:top w:val="single" w:sz="4" w:space="0" w:color="auto"/>
            </w:tcBorders>
          </w:tcPr>
          <w:p w:rsidR="00826351" w:rsidRPr="00275B61" w:rsidRDefault="00826351" w:rsidP="00826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16"/>
                <w:szCs w:val="16"/>
                <w:highlight w:val="yellow"/>
                <w:cs/>
              </w:rPr>
            </w:pPr>
          </w:p>
        </w:tc>
      </w:tr>
    </w:tbl>
    <w:p w:rsidR="0071746E" w:rsidRDefault="0071746E" w:rsidP="00FA17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right="469" w:hanging="567"/>
        <w:jc w:val="both"/>
        <w:rPr>
          <w:rFonts w:ascii="Angsana New" w:hAnsi="Angsana New"/>
          <w:b/>
          <w:bCs/>
          <w:sz w:val="30"/>
          <w:szCs w:val="30"/>
        </w:rPr>
      </w:pPr>
    </w:p>
    <w:p w:rsidR="0071746E" w:rsidRDefault="0071746E" w:rsidP="00FA17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right="469" w:hanging="567"/>
        <w:jc w:val="both"/>
        <w:rPr>
          <w:rFonts w:ascii="Angsana New" w:hAnsi="Angsana New"/>
          <w:b/>
          <w:bCs/>
          <w:sz w:val="30"/>
          <w:szCs w:val="30"/>
        </w:rPr>
      </w:pPr>
    </w:p>
    <w:p w:rsidR="0071746E" w:rsidRDefault="0071746E" w:rsidP="00FA17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right="469" w:hanging="567"/>
        <w:jc w:val="both"/>
        <w:rPr>
          <w:rFonts w:ascii="Angsana New" w:hAnsi="Angsana New"/>
          <w:b/>
          <w:bCs/>
          <w:sz w:val="30"/>
          <w:szCs w:val="30"/>
        </w:rPr>
      </w:pPr>
    </w:p>
    <w:p w:rsidR="0071746E" w:rsidRDefault="0071746E" w:rsidP="00FA17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right="469" w:hanging="567"/>
        <w:jc w:val="both"/>
        <w:rPr>
          <w:rFonts w:ascii="Angsana New" w:hAnsi="Angsana New"/>
          <w:b/>
          <w:bCs/>
          <w:sz w:val="30"/>
          <w:szCs w:val="30"/>
        </w:rPr>
      </w:pPr>
    </w:p>
    <w:p w:rsidR="0071746E" w:rsidRDefault="0071746E" w:rsidP="00FA17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right="469" w:hanging="567"/>
        <w:jc w:val="both"/>
        <w:rPr>
          <w:rFonts w:ascii="Angsana New" w:hAnsi="Angsana New"/>
          <w:b/>
          <w:bCs/>
          <w:sz w:val="30"/>
          <w:szCs w:val="30"/>
        </w:rPr>
      </w:pPr>
    </w:p>
    <w:p w:rsidR="00D12E93" w:rsidRPr="00161CAE" w:rsidRDefault="00EA7793" w:rsidP="00FA17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right="469" w:hanging="567"/>
        <w:jc w:val="both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5</w:t>
      </w:r>
      <w:r w:rsidR="00090C2E">
        <w:rPr>
          <w:rFonts w:ascii="Angsana New" w:hAnsi="Angsana New"/>
          <w:b/>
          <w:bCs/>
          <w:sz w:val="30"/>
          <w:szCs w:val="30"/>
        </w:rPr>
        <w:t>.</w:t>
      </w:r>
      <w:r w:rsidR="00D12E93" w:rsidRPr="00161CAE">
        <w:rPr>
          <w:rFonts w:ascii="Angsana New" w:hAnsi="Angsana New"/>
          <w:b/>
          <w:bCs/>
          <w:sz w:val="30"/>
          <w:szCs w:val="30"/>
        </w:rPr>
        <w:tab/>
      </w:r>
      <w:r w:rsidR="00D12E93" w:rsidRPr="00161CAE">
        <w:rPr>
          <w:rFonts w:ascii="Angsana New" w:hAnsi="Angsana New"/>
          <w:b/>
          <w:bCs/>
          <w:sz w:val="30"/>
          <w:szCs w:val="30"/>
          <w:cs/>
        </w:rPr>
        <w:t>ลูกหนี้การค้า</w:t>
      </w:r>
      <w:r w:rsidR="00A81807">
        <w:rPr>
          <w:rFonts w:ascii="Angsana New" w:hAnsi="Angsana New" w:hint="cs"/>
          <w:b/>
          <w:bCs/>
          <w:sz w:val="30"/>
          <w:szCs w:val="30"/>
          <w:cs/>
        </w:rPr>
        <w:t xml:space="preserve">และลูกหนี้หมุนเวียนอื่น </w:t>
      </w:r>
      <w:r w:rsidR="00D12E93">
        <w:rPr>
          <w:rFonts w:ascii="Angsana New" w:hAnsi="Angsana New" w:hint="cs"/>
          <w:b/>
          <w:bCs/>
          <w:sz w:val="30"/>
          <w:szCs w:val="30"/>
          <w:cs/>
        </w:rPr>
        <w:t>- สุทธิ</w:t>
      </w:r>
    </w:p>
    <w:p w:rsidR="00D12E93" w:rsidRPr="00D05C64" w:rsidRDefault="00D12E93" w:rsidP="00D12E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469"/>
        <w:jc w:val="both"/>
        <w:rPr>
          <w:rFonts w:ascii="Angsana New" w:hAnsi="Angsana New"/>
          <w:b/>
          <w:bCs/>
          <w:sz w:val="16"/>
          <w:szCs w:val="16"/>
          <w:cs/>
        </w:rPr>
      </w:pPr>
    </w:p>
    <w:tbl>
      <w:tblPr>
        <w:tblW w:w="9819" w:type="dxa"/>
        <w:tblInd w:w="-72" w:type="dxa"/>
        <w:tblLayout w:type="fixed"/>
        <w:tblLook w:val="0000"/>
      </w:tblPr>
      <w:tblGrid>
        <w:gridCol w:w="3866"/>
        <w:gridCol w:w="1276"/>
        <w:gridCol w:w="270"/>
        <w:gridCol w:w="1289"/>
        <w:gridCol w:w="288"/>
        <w:gridCol w:w="1271"/>
        <w:gridCol w:w="284"/>
        <w:gridCol w:w="1275"/>
      </w:tblGrid>
      <w:tr w:rsidR="00A81807" w:rsidRPr="004F07C8" w:rsidTr="00B63C99">
        <w:trPr>
          <w:cantSplit/>
        </w:trPr>
        <w:tc>
          <w:tcPr>
            <w:tcW w:w="3866" w:type="dxa"/>
          </w:tcPr>
          <w:p w:rsidR="00A81807" w:rsidRPr="004F07C8" w:rsidRDefault="00A81807" w:rsidP="002035B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53" w:type="dxa"/>
            <w:gridSpan w:val="7"/>
            <w:tcBorders>
              <w:bottom w:val="single" w:sz="4" w:space="0" w:color="auto"/>
            </w:tcBorders>
          </w:tcPr>
          <w:p w:rsidR="00A81807" w:rsidRPr="004F07C8" w:rsidRDefault="00A81807" w:rsidP="002035B8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F07C8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A81807" w:rsidRPr="004F07C8" w:rsidTr="00B63C99">
        <w:trPr>
          <w:cantSplit/>
        </w:trPr>
        <w:tc>
          <w:tcPr>
            <w:tcW w:w="3866" w:type="dxa"/>
          </w:tcPr>
          <w:p w:rsidR="00A81807" w:rsidRPr="004F07C8" w:rsidRDefault="00A81807" w:rsidP="002035B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 w:firstLine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81807" w:rsidRPr="004F07C8" w:rsidRDefault="00A81807" w:rsidP="002035B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8" w:type="dxa"/>
          </w:tcPr>
          <w:p w:rsidR="00A81807" w:rsidRPr="004F07C8" w:rsidRDefault="00A81807" w:rsidP="002035B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81807" w:rsidRPr="004F07C8" w:rsidRDefault="00A81807" w:rsidP="002035B8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4F07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A81807" w:rsidRPr="00D413D6" w:rsidTr="00B63C99">
        <w:trPr>
          <w:cantSplit/>
        </w:trPr>
        <w:tc>
          <w:tcPr>
            <w:tcW w:w="3866" w:type="dxa"/>
          </w:tcPr>
          <w:p w:rsidR="00A81807" w:rsidRPr="00F51F88" w:rsidRDefault="00A81807" w:rsidP="002035B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A81807" w:rsidRPr="00995DCA" w:rsidRDefault="00A81807" w:rsidP="00203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826351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270" w:type="dxa"/>
          </w:tcPr>
          <w:p w:rsidR="00A81807" w:rsidRPr="00D413D6" w:rsidRDefault="00A81807" w:rsidP="00203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:rsidR="00A81807" w:rsidRPr="00D413D6" w:rsidRDefault="00A81807" w:rsidP="00203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826351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288" w:type="dxa"/>
          </w:tcPr>
          <w:p w:rsidR="00A81807" w:rsidRPr="00D413D6" w:rsidRDefault="00A81807" w:rsidP="002035B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</w:tcPr>
          <w:p w:rsidR="00A81807" w:rsidRPr="00995DCA" w:rsidRDefault="00A81807" w:rsidP="00203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826351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284" w:type="dxa"/>
          </w:tcPr>
          <w:p w:rsidR="00A81807" w:rsidRPr="00D413D6" w:rsidRDefault="00A81807" w:rsidP="00203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A81807" w:rsidRPr="00D413D6" w:rsidRDefault="00A81807" w:rsidP="00203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826351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</w:tr>
      <w:tr w:rsidR="00A81807" w:rsidRPr="002918CA" w:rsidTr="00B63C99">
        <w:trPr>
          <w:cantSplit/>
        </w:trPr>
        <w:tc>
          <w:tcPr>
            <w:tcW w:w="3866" w:type="dxa"/>
          </w:tcPr>
          <w:p w:rsidR="00A81807" w:rsidRPr="002918CA" w:rsidRDefault="00A81807" w:rsidP="002035B8">
            <w:pPr>
              <w:tabs>
                <w:tab w:val="left" w:pos="342"/>
              </w:tabs>
              <w:ind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918C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A81807" w:rsidRPr="002918CA" w:rsidRDefault="00A81807" w:rsidP="00203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:rsidR="00A81807" w:rsidRPr="002918CA" w:rsidRDefault="00A81807" w:rsidP="002035B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289" w:type="dxa"/>
            <w:tcBorders>
              <w:top w:val="single" w:sz="4" w:space="0" w:color="auto"/>
            </w:tcBorders>
          </w:tcPr>
          <w:p w:rsidR="00A81807" w:rsidRPr="002918CA" w:rsidRDefault="00A81807" w:rsidP="00203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8" w:type="dxa"/>
          </w:tcPr>
          <w:p w:rsidR="00A81807" w:rsidRPr="002918CA" w:rsidRDefault="00A81807" w:rsidP="002035B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271" w:type="dxa"/>
            <w:tcBorders>
              <w:top w:val="single" w:sz="4" w:space="0" w:color="auto"/>
            </w:tcBorders>
          </w:tcPr>
          <w:p w:rsidR="00A81807" w:rsidRPr="002918CA" w:rsidRDefault="00A81807" w:rsidP="00203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A81807" w:rsidRPr="002918CA" w:rsidRDefault="00A81807" w:rsidP="002035B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A81807" w:rsidRPr="002918CA" w:rsidRDefault="00A81807" w:rsidP="00203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</w:tr>
      <w:tr w:rsidR="00826351" w:rsidRPr="005F7388" w:rsidTr="00B63C99">
        <w:trPr>
          <w:cantSplit/>
        </w:trPr>
        <w:tc>
          <w:tcPr>
            <w:tcW w:w="3866" w:type="dxa"/>
          </w:tcPr>
          <w:p w:rsidR="00826351" w:rsidRPr="00161CAE" w:rsidRDefault="00826351" w:rsidP="00B41075">
            <w:pPr>
              <w:numPr>
                <w:ilvl w:val="0"/>
                <w:numId w:val="17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บุคคลและกิจการที่เกี่ยวข้องกัน</w:t>
            </w:r>
          </w:p>
        </w:tc>
        <w:tc>
          <w:tcPr>
            <w:tcW w:w="1276" w:type="dxa"/>
          </w:tcPr>
          <w:p w:rsidR="00826351" w:rsidRPr="00805C08" w:rsidRDefault="00805C08" w:rsidP="00826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1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2,18</w:t>
            </w:r>
            <w:r w:rsidR="00826351" w:rsidRPr="00805C08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:rsidR="00826351" w:rsidRPr="007E2CE7" w:rsidRDefault="00826351" w:rsidP="00826351">
            <w:pPr>
              <w:pStyle w:val="a1"/>
              <w:tabs>
                <w:tab w:val="left" w:pos="0"/>
                <w:tab w:val="left" w:pos="558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89" w:type="dxa"/>
          </w:tcPr>
          <w:p w:rsidR="00826351" w:rsidRPr="002D1AE7" w:rsidRDefault="00826351" w:rsidP="00826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1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93666">
              <w:rPr>
                <w:rFonts w:ascii="Angsana New" w:hAnsi="Angsana New"/>
                <w:sz w:val="30"/>
                <w:szCs w:val="30"/>
              </w:rPr>
              <w:t>3,4</w:t>
            </w:r>
            <w:r>
              <w:rPr>
                <w:rFonts w:ascii="Angsana New" w:hAnsi="Angsana New"/>
                <w:sz w:val="30"/>
                <w:szCs w:val="30"/>
              </w:rPr>
              <w:t>28</w:t>
            </w:r>
          </w:p>
        </w:tc>
        <w:tc>
          <w:tcPr>
            <w:tcW w:w="288" w:type="dxa"/>
          </w:tcPr>
          <w:p w:rsidR="00826351" w:rsidRPr="000233DF" w:rsidRDefault="00826351" w:rsidP="00826351">
            <w:pPr>
              <w:pStyle w:val="a1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1" w:type="dxa"/>
          </w:tcPr>
          <w:p w:rsidR="00826351" w:rsidRPr="00805C08" w:rsidRDefault="00805C08" w:rsidP="00826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20,462</w:t>
            </w:r>
          </w:p>
        </w:tc>
        <w:tc>
          <w:tcPr>
            <w:tcW w:w="284" w:type="dxa"/>
          </w:tcPr>
          <w:p w:rsidR="00826351" w:rsidRPr="000233DF" w:rsidRDefault="00826351" w:rsidP="00826351">
            <w:pPr>
              <w:pStyle w:val="a1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:rsidR="00826351" w:rsidRPr="00C17E2C" w:rsidRDefault="00826351" w:rsidP="00826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39</w:t>
            </w:r>
            <w:r w:rsidRPr="008922B4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781</w:t>
            </w:r>
          </w:p>
        </w:tc>
      </w:tr>
      <w:tr w:rsidR="00826351" w:rsidRPr="005F7388" w:rsidTr="00B63C99">
        <w:trPr>
          <w:cantSplit/>
        </w:trPr>
        <w:tc>
          <w:tcPr>
            <w:tcW w:w="3866" w:type="dxa"/>
          </w:tcPr>
          <w:p w:rsidR="00826351" w:rsidRPr="00161CAE" w:rsidRDefault="00826351" w:rsidP="00B41075">
            <w:pPr>
              <w:numPr>
                <w:ilvl w:val="0"/>
                <w:numId w:val="17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อื่น ๆ - สุทธิ 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26351" w:rsidRPr="00805C08" w:rsidRDefault="00805C08" w:rsidP="00826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33</w:t>
            </w:r>
            <w:r w:rsidR="00826351" w:rsidRPr="00805C08">
              <w:rPr>
                <w:rFonts w:ascii="Angsana New" w:hAnsi="Angsana New"/>
                <w:bCs/>
                <w:sz w:val="30"/>
                <w:szCs w:val="30"/>
              </w:rPr>
              <w:t>8,</w:t>
            </w:r>
            <w:r>
              <w:rPr>
                <w:rFonts w:ascii="Angsana New" w:hAnsi="Angsana New"/>
                <w:bCs/>
                <w:sz w:val="30"/>
                <w:szCs w:val="30"/>
              </w:rPr>
              <w:t>745</w:t>
            </w:r>
          </w:p>
        </w:tc>
        <w:tc>
          <w:tcPr>
            <w:tcW w:w="270" w:type="dxa"/>
          </w:tcPr>
          <w:p w:rsidR="00826351" w:rsidRPr="00B9369C" w:rsidRDefault="00826351" w:rsidP="0082635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:rsidR="00826351" w:rsidRPr="005F7388" w:rsidRDefault="00826351" w:rsidP="00826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348</w:t>
            </w:r>
            <w:r w:rsidRPr="00793666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380</w:t>
            </w:r>
          </w:p>
        </w:tc>
        <w:tc>
          <w:tcPr>
            <w:tcW w:w="288" w:type="dxa"/>
          </w:tcPr>
          <w:p w:rsidR="00826351" w:rsidRPr="00B9369C" w:rsidRDefault="00826351" w:rsidP="0082635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</w:tcPr>
          <w:p w:rsidR="00826351" w:rsidRPr="00805C08" w:rsidRDefault="00805C08" w:rsidP="00826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167,006</w:t>
            </w:r>
          </w:p>
        </w:tc>
        <w:tc>
          <w:tcPr>
            <w:tcW w:w="284" w:type="dxa"/>
          </w:tcPr>
          <w:p w:rsidR="00826351" w:rsidRPr="00B9369C" w:rsidRDefault="00826351" w:rsidP="0082635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826351" w:rsidRPr="005F7388" w:rsidRDefault="00826351" w:rsidP="00826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186,219</w:t>
            </w:r>
          </w:p>
        </w:tc>
      </w:tr>
      <w:tr w:rsidR="00826351" w:rsidRPr="005F7388" w:rsidTr="00B63C99">
        <w:trPr>
          <w:cantSplit/>
        </w:trPr>
        <w:tc>
          <w:tcPr>
            <w:tcW w:w="3866" w:type="dxa"/>
          </w:tcPr>
          <w:p w:rsidR="00826351" w:rsidRPr="00161CAE" w:rsidRDefault="00826351" w:rsidP="00826351">
            <w:pPr>
              <w:tabs>
                <w:tab w:val="left" w:pos="342"/>
              </w:tabs>
              <w:ind w:left="720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26351" w:rsidRPr="00805C08" w:rsidRDefault="00805C08" w:rsidP="00826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340,933</w:t>
            </w:r>
          </w:p>
        </w:tc>
        <w:tc>
          <w:tcPr>
            <w:tcW w:w="270" w:type="dxa"/>
          </w:tcPr>
          <w:p w:rsidR="00826351" w:rsidRPr="00B9369C" w:rsidRDefault="00826351" w:rsidP="0082635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89" w:type="dxa"/>
            <w:tcBorders>
              <w:top w:val="single" w:sz="4" w:space="0" w:color="auto"/>
              <w:bottom w:val="single" w:sz="4" w:space="0" w:color="auto"/>
            </w:tcBorders>
          </w:tcPr>
          <w:p w:rsidR="00826351" w:rsidRPr="00AF3FEE" w:rsidRDefault="00826351" w:rsidP="00826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351,808</w:t>
            </w:r>
          </w:p>
        </w:tc>
        <w:tc>
          <w:tcPr>
            <w:tcW w:w="288" w:type="dxa"/>
          </w:tcPr>
          <w:p w:rsidR="00826351" w:rsidRPr="00B9369C" w:rsidRDefault="00826351" w:rsidP="0082635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single" w:sz="4" w:space="0" w:color="auto"/>
            </w:tcBorders>
          </w:tcPr>
          <w:p w:rsidR="00826351" w:rsidRPr="00805C08" w:rsidRDefault="00805C08" w:rsidP="00826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187,468</w:t>
            </w:r>
          </w:p>
        </w:tc>
        <w:tc>
          <w:tcPr>
            <w:tcW w:w="284" w:type="dxa"/>
          </w:tcPr>
          <w:p w:rsidR="00826351" w:rsidRPr="00B9369C" w:rsidRDefault="00826351" w:rsidP="0082635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826351" w:rsidRPr="00C17E2C" w:rsidRDefault="00826351" w:rsidP="00826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226,000</w:t>
            </w:r>
          </w:p>
        </w:tc>
      </w:tr>
      <w:tr w:rsidR="00826351" w:rsidRPr="002918CA" w:rsidTr="00B63C99">
        <w:trPr>
          <w:cantSplit/>
        </w:trPr>
        <w:tc>
          <w:tcPr>
            <w:tcW w:w="3866" w:type="dxa"/>
          </w:tcPr>
          <w:p w:rsidR="00826351" w:rsidRPr="002918CA" w:rsidRDefault="00826351" w:rsidP="00826351">
            <w:pPr>
              <w:tabs>
                <w:tab w:val="left" w:pos="342"/>
              </w:tabs>
              <w:ind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918C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826351" w:rsidRPr="00805C08" w:rsidRDefault="00826351" w:rsidP="00826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826351" w:rsidRPr="002918CA" w:rsidRDefault="00826351" w:rsidP="0082635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289" w:type="dxa"/>
            <w:tcBorders>
              <w:top w:val="single" w:sz="4" w:space="0" w:color="auto"/>
            </w:tcBorders>
          </w:tcPr>
          <w:p w:rsidR="00826351" w:rsidRPr="00AF3FEE" w:rsidRDefault="00826351" w:rsidP="00826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288" w:type="dxa"/>
          </w:tcPr>
          <w:p w:rsidR="00826351" w:rsidRPr="002918CA" w:rsidRDefault="00826351" w:rsidP="0082635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271" w:type="dxa"/>
            <w:tcBorders>
              <w:top w:val="single" w:sz="4" w:space="0" w:color="auto"/>
            </w:tcBorders>
          </w:tcPr>
          <w:p w:rsidR="00826351" w:rsidRPr="00805C08" w:rsidRDefault="00826351" w:rsidP="00826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4" w:type="dxa"/>
          </w:tcPr>
          <w:p w:rsidR="00826351" w:rsidRPr="002918CA" w:rsidRDefault="00826351" w:rsidP="0082635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826351" w:rsidRPr="00AF3FEE" w:rsidRDefault="00826351" w:rsidP="00826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i/>
                <w:iCs/>
                <w:sz w:val="30"/>
                <w:szCs w:val="30"/>
                <w:highlight w:val="yellow"/>
              </w:rPr>
            </w:pPr>
          </w:p>
        </w:tc>
      </w:tr>
      <w:tr w:rsidR="00826351" w:rsidRPr="005F7388" w:rsidTr="00B63C99">
        <w:trPr>
          <w:cantSplit/>
        </w:trPr>
        <w:tc>
          <w:tcPr>
            <w:tcW w:w="3866" w:type="dxa"/>
          </w:tcPr>
          <w:p w:rsidR="00826351" w:rsidRPr="00161CAE" w:rsidRDefault="00826351" w:rsidP="00B41075">
            <w:pPr>
              <w:numPr>
                <w:ilvl w:val="0"/>
                <w:numId w:val="17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ลูกหนี้อื่น - บุคคลและกิจการที่เกี่ยวข้องกัน</w:t>
            </w:r>
          </w:p>
        </w:tc>
        <w:tc>
          <w:tcPr>
            <w:tcW w:w="1276" w:type="dxa"/>
          </w:tcPr>
          <w:p w:rsidR="00826351" w:rsidRPr="00805C08" w:rsidRDefault="00805C08" w:rsidP="00826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161</w:t>
            </w:r>
          </w:p>
        </w:tc>
        <w:tc>
          <w:tcPr>
            <w:tcW w:w="270" w:type="dxa"/>
          </w:tcPr>
          <w:p w:rsidR="00826351" w:rsidRPr="00B9369C" w:rsidRDefault="00826351" w:rsidP="0082635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89" w:type="dxa"/>
          </w:tcPr>
          <w:p w:rsidR="00826351" w:rsidRPr="003A0293" w:rsidRDefault="00826351" w:rsidP="00826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1,804</w:t>
            </w:r>
          </w:p>
        </w:tc>
        <w:tc>
          <w:tcPr>
            <w:tcW w:w="288" w:type="dxa"/>
          </w:tcPr>
          <w:p w:rsidR="00826351" w:rsidRPr="00B9369C" w:rsidRDefault="00826351" w:rsidP="0082635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1" w:type="dxa"/>
          </w:tcPr>
          <w:p w:rsidR="00826351" w:rsidRPr="00805C08" w:rsidRDefault="00805C08" w:rsidP="00826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2,151</w:t>
            </w:r>
          </w:p>
        </w:tc>
        <w:tc>
          <w:tcPr>
            <w:tcW w:w="284" w:type="dxa"/>
          </w:tcPr>
          <w:p w:rsidR="00826351" w:rsidRPr="00B9369C" w:rsidRDefault="00826351" w:rsidP="0082635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</w:tcPr>
          <w:p w:rsidR="00826351" w:rsidRPr="00C17E2C" w:rsidRDefault="00826351" w:rsidP="00826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36</w:t>
            </w:r>
            <w:r w:rsidRPr="00C17E2C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127</w:t>
            </w:r>
          </w:p>
        </w:tc>
      </w:tr>
      <w:tr w:rsidR="00826351" w:rsidRPr="005F7388" w:rsidTr="00B63C99">
        <w:trPr>
          <w:cantSplit/>
        </w:trPr>
        <w:tc>
          <w:tcPr>
            <w:tcW w:w="3866" w:type="dxa"/>
          </w:tcPr>
          <w:p w:rsidR="00826351" w:rsidRPr="00161CAE" w:rsidRDefault="00826351" w:rsidP="00B41075">
            <w:pPr>
              <w:numPr>
                <w:ilvl w:val="0"/>
                <w:numId w:val="17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ส่วนลดค้างรับ </w:t>
            </w:r>
          </w:p>
        </w:tc>
        <w:tc>
          <w:tcPr>
            <w:tcW w:w="1276" w:type="dxa"/>
          </w:tcPr>
          <w:p w:rsidR="00826351" w:rsidRPr="00805C08" w:rsidRDefault="00805C08" w:rsidP="00826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9,493</w:t>
            </w:r>
          </w:p>
        </w:tc>
        <w:tc>
          <w:tcPr>
            <w:tcW w:w="270" w:type="dxa"/>
          </w:tcPr>
          <w:p w:rsidR="00826351" w:rsidRPr="00B9369C" w:rsidRDefault="00826351" w:rsidP="0082635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89" w:type="dxa"/>
          </w:tcPr>
          <w:p w:rsidR="00826351" w:rsidRPr="00C17E2C" w:rsidRDefault="00826351" w:rsidP="00826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</w:t>
            </w:r>
            <w:r w:rsidR="004D5FDA">
              <w:rPr>
                <w:rFonts w:ascii="Angsana New" w:hAnsi="Angsana New"/>
                <w:bCs/>
                <w:sz w:val="30"/>
                <w:szCs w:val="30"/>
              </w:rPr>
              <w:t>1,247</w:t>
            </w:r>
          </w:p>
        </w:tc>
        <w:tc>
          <w:tcPr>
            <w:tcW w:w="288" w:type="dxa"/>
          </w:tcPr>
          <w:p w:rsidR="00826351" w:rsidRPr="00B9369C" w:rsidRDefault="00826351" w:rsidP="0082635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1" w:type="dxa"/>
          </w:tcPr>
          <w:p w:rsidR="00826351" w:rsidRPr="00805C08" w:rsidRDefault="00805C08" w:rsidP="00826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8,831</w:t>
            </w:r>
          </w:p>
        </w:tc>
        <w:tc>
          <w:tcPr>
            <w:tcW w:w="284" w:type="dxa"/>
          </w:tcPr>
          <w:p w:rsidR="00826351" w:rsidRPr="00B9369C" w:rsidRDefault="00826351" w:rsidP="0082635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</w:tcPr>
          <w:p w:rsidR="00826351" w:rsidRPr="00C17E2C" w:rsidRDefault="00826351" w:rsidP="00826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20</w:t>
            </w:r>
            <w:r w:rsidRPr="00C17E2C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436</w:t>
            </w:r>
          </w:p>
        </w:tc>
      </w:tr>
      <w:tr w:rsidR="00826351" w:rsidRPr="005F7388" w:rsidTr="00B63C99">
        <w:trPr>
          <w:cantSplit/>
        </w:trPr>
        <w:tc>
          <w:tcPr>
            <w:tcW w:w="3866" w:type="dxa"/>
          </w:tcPr>
          <w:p w:rsidR="00826351" w:rsidRPr="00161CAE" w:rsidRDefault="00826351" w:rsidP="00B41075">
            <w:pPr>
              <w:numPr>
                <w:ilvl w:val="0"/>
                <w:numId w:val="17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เงินจ่ายล่วงหน้า</w:t>
            </w:r>
          </w:p>
        </w:tc>
        <w:tc>
          <w:tcPr>
            <w:tcW w:w="1276" w:type="dxa"/>
          </w:tcPr>
          <w:p w:rsidR="00826351" w:rsidRPr="00805C08" w:rsidRDefault="00805C08" w:rsidP="00826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25,788</w:t>
            </w:r>
          </w:p>
        </w:tc>
        <w:tc>
          <w:tcPr>
            <w:tcW w:w="270" w:type="dxa"/>
          </w:tcPr>
          <w:p w:rsidR="00826351" w:rsidRPr="00B9369C" w:rsidRDefault="00826351" w:rsidP="0082635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89" w:type="dxa"/>
          </w:tcPr>
          <w:p w:rsidR="00826351" w:rsidRPr="003A0293" w:rsidRDefault="00826351" w:rsidP="00826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14,559</w:t>
            </w:r>
          </w:p>
        </w:tc>
        <w:tc>
          <w:tcPr>
            <w:tcW w:w="288" w:type="dxa"/>
          </w:tcPr>
          <w:p w:rsidR="00826351" w:rsidRPr="00B9369C" w:rsidRDefault="00826351" w:rsidP="0082635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1" w:type="dxa"/>
          </w:tcPr>
          <w:p w:rsidR="00826351" w:rsidRPr="00805C08" w:rsidRDefault="00805C08" w:rsidP="00826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24,146</w:t>
            </w:r>
          </w:p>
        </w:tc>
        <w:tc>
          <w:tcPr>
            <w:tcW w:w="284" w:type="dxa"/>
          </w:tcPr>
          <w:p w:rsidR="00826351" w:rsidRPr="00B9369C" w:rsidRDefault="00826351" w:rsidP="0082635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</w:tcPr>
          <w:p w:rsidR="00826351" w:rsidRPr="00C17E2C" w:rsidRDefault="00826351" w:rsidP="00826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10,620</w:t>
            </w:r>
          </w:p>
        </w:tc>
      </w:tr>
      <w:tr w:rsidR="00826351" w:rsidRPr="005F7388" w:rsidTr="00B63C99">
        <w:trPr>
          <w:cantSplit/>
        </w:trPr>
        <w:tc>
          <w:tcPr>
            <w:tcW w:w="3866" w:type="dxa"/>
          </w:tcPr>
          <w:p w:rsidR="00826351" w:rsidRPr="00161CAE" w:rsidRDefault="00826351" w:rsidP="00B41075">
            <w:pPr>
              <w:numPr>
                <w:ilvl w:val="0"/>
                <w:numId w:val="17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อื่น ๆ 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26351" w:rsidRPr="00805C08" w:rsidRDefault="00805C08" w:rsidP="00826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7,638</w:t>
            </w:r>
          </w:p>
        </w:tc>
        <w:tc>
          <w:tcPr>
            <w:tcW w:w="270" w:type="dxa"/>
          </w:tcPr>
          <w:p w:rsidR="00826351" w:rsidRPr="00AF3FEE" w:rsidRDefault="00826351" w:rsidP="0082635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:rsidR="00826351" w:rsidRPr="003A0293" w:rsidRDefault="00826351" w:rsidP="00826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13,</w:t>
            </w:r>
            <w:r w:rsidR="004D5FDA">
              <w:rPr>
                <w:rFonts w:ascii="Angsana New" w:hAnsi="Angsana New"/>
                <w:bCs/>
                <w:sz w:val="30"/>
                <w:szCs w:val="30"/>
              </w:rPr>
              <w:t>120</w:t>
            </w:r>
          </w:p>
        </w:tc>
        <w:tc>
          <w:tcPr>
            <w:tcW w:w="288" w:type="dxa"/>
          </w:tcPr>
          <w:p w:rsidR="00826351" w:rsidRPr="00AF3FEE" w:rsidRDefault="00826351" w:rsidP="0082635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</w:tcPr>
          <w:p w:rsidR="00826351" w:rsidRPr="00805C08" w:rsidRDefault="00805C08" w:rsidP="00826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8,150</w:t>
            </w:r>
          </w:p>
        </w:tc>
        <w:tc>
          <w:tcPr>
            <w:tcW w:w="284" w:type="dxa"/>
          </w:tcPr>
          <w:p w:rsidR="00826351" w:rsidRPr="00AF3FEE" w:rsidRDefault="00826351" w:rsidP="0082635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826351" w:rsidRPr="00C17E2C" w:rsidRDefault="00826351" w:rsidP="00826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8,332</w:t>
            </w:r>
          </w:p>
        </w:tc>
      </w:tr>
      <w:tr w:rsidR="00826351" w:rsidRPr="005F7388" w:rsidTr="00B63C99">
        <w:trPr>
          <w:cantSplit/>
        </w:trPr>
        <w:tc>
          <w:tcPr>
            <w:tcW w:w="3866" w:type="dxa"/>
          </w:tcPr>
          <w:p w:rsidR="00826351" w:rsidRPr="00161CAE" w:rsidRDefault="00826351" w:rsidP="00826351">
            <w:pPr>
              <w:tabs>
                <w:tab w:val="left" w:pos="342"/>
              </w:tabs>
              <w:ind w:left="720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26351" w:rsidRPr="00805C08" w:rsidRDefault="00805C08" w:rsidP="00826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43,080</w:t>
            </w:r>
          </w:p>
        </w:tc>
        <w:tc>
          <w:tcPr>
            <w:tcW w:w="270" w:type="dxa"/>
          </w:tcPr>
          <w:p w:rsidR="00826351" w:rsidRPr="00AF3FEE" w:rsidRDefault="00826351" w:rsidP="0082635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289" w:type="dxa"/>
            <w:tcBorders>
              <w:top w:val="single" w:sz="4" w:space="0" w:color="auto"/>
              <w:bottom w:val="single" w:sz="4" w:space="0" w:color="auto"/>
            </w:tcBorders>
          </w:tcPr>
          <w:p w:rsidR="00826351" w:rsidRPr="003A0293" w:rsidRDefault="00826351" w:rsidP="00826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50,730</w:t>
            </w:r>
          </w:p>
        </w:tc>
        <w:tc>
          <w:tcPr>
            <w:tcW w:w="288" w:type="dxa"/>
          </w:tcPr>
          <w:p w:rsidR="00826351" w:rsidRPr="00AF3FEE" w:rsidRDefault="00826351" w:rsidP="0082635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single" w:sz="4" w:space="0" w:color="auto"/>
            </w:tcBorders>
          </w:tcPr>
          <w:p w:rsidR="00826351" w:rsidRPr="00805C08" w:rsidRDefault="00805C08" w:rsidP="00826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43,278</w:t>
            </w:r>
          </w:p>
        </w:tc>
        <w:tc>
          <w:tcPr>
            <w:tcW w:w="284" w:type="dxa"/>
          </w:tcPr>
          <w:p w:rsidR="00826351" w:rsidRPr="00AF3FEE" w:rsidRDefault="00826351" w:rsidP="0082635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826351" w:rsidRPr="00C17E2C" w:rsidRDefault="00826351" w:rsidP="00826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75,515</w:t>
            </w:r>
          </w:p>
        </w:tc>
      </w:tr>
      <w:tr w:rsidR="00826351" w:rsidRPr="005F7388" w:rsidTr="00B63C99">
        <w:trPr>
          <w:cantSplit/>
        </w:trPr>
        <w:tc>
          <w:tcPr>
            <w:tcW w:w="3866" w:type="dxa"/>
          </w:tcPr>
          <w:p w:rsidR="00826351" w:rsidRPr="00161CAE" w:rsidRDefault="00826351" w:rsidP="00826351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826351" w:rsidRPr="00805C08" w:rsidRDefault="00805C08" w:rsidP="00826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384,013</w:t>
            </w:r>
          </w:p>
        </w:tc>
        <w:tc>
          <w:tcPr>
            <w:tcW w:w="270" w:type="dxa"/>
          </w:tcPr>
          <w:p w:rsidR="00826351" w:rsidRPr="00AF3FEE" w:rsidRDefault="00826351" w:rsidP="0082635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289" w:type="dxa"/>
            <w:tcBorders>
              <w:top w:val="single" w:sz="4" w:space="0" w:color="auto"/>
              <w:bottom w:val="double" w:sz="4" w:space="0" w:color="auto"/>
            </w:tcBorders>
          </w:tcPr>
          <w:p w:rsidR="00826351" w:rsidRPr="003A0293" w:rsidRDefault="00826351" w:rsidP="00826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402,538</w:t>
            </w:r>
          </w:p>
        </w:tc>
        <w:tc>
          <w:tcPr>
            <w:tcW w:w="288" w:type="dxa"/>
          </w:tcPr>
          <w:p w:rsidR="00826351" w:rsidRPr="00AF3FEE" w:rsidRDefault="00826351" w:rsidP="0082635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double" w:sz="4" w:space="0" w:color="auto"/>
            </w:tcBorders>
          </w:tcPr>
          <w:p w:rsidR="00826351" w:rsidRPr="00805C08" w:rsidRDefault="00805C08" w:rsidP="00826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230,746</w:t>
            </w:r>
          </w:p>
        </w:tc>
        <w:tc>
          <w:tcPr>
            <w:tcW w:w="284" w:type="dxa"/>
          </w:tcPr>
          <w:p w:rsidR="00826351" w:rsidRPr="00AF3FEE" w:rsidRDefault="00826351" w:rsidP="0082635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:rsidR="00826351" w:rsidRPr="00C17E2C" w:rsidRDefault="00826351" w:rsidP="00826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301,515</w:t>
            </w:r>
          </w:p>
        </w:tc>
      </w:tr>
    </w:tbl>
    <w:p w:rsidR="00A81807" w:rsidRDefault="00A81807" w:rsidP="00D12E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3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E42BC3" w:rsidRDefault="00E42B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  <w:cs/>
        </w:rPr>
      </w:pPr>
      <w:r>
        <w:rPr>
          <w:rFonts w:ascii="Angsana New" w:hAnsi="Angsana New"/>
          <w:color w:val="000000"/>
          <w:sz w:val="30"/>
          <w:szCs w:val="30"/>
          <w:cs/>
        </w:rPr>
        <w:br w:type="page"/>
      </w:r>
    </w:p>
    <w:p w:rsidR="00D12E93" w:rsidRDefault="00D12E93" w:rsidP="00484D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</w:rPr>
      </w:pPr>
      <w:r w:rsidRPr="00161CAE">
        <w:rPr>
          <w:rFonts w:ascii="Angsana New" w:hAnsi="Angsana New"/>
          <w:color w:val="000000"/>
          <w:sz w:val="30"/>
          <w:szCs w:val="30"/>
          <w:cs/>
        </w:rPr>
        <w:lastRenderedPageBreak/>
        <w:t xml:space="preserve">ณ วันที่ </w:t>
      </w:r>
      <w:r>
        <w:rPr>
          <w:rFonts w:ascii="Angsana New" w:hAnsi="Angsana New" w:hint="cs"/>
          <w:sz w:val="30"/>
          <w:szCs w:val="30"/>
          <w:cs/>
        </w:rPr>
        <w:t>31 ธันวาคม</w:t>
      </w:r>
      <w:r w:rsidR="00C946D0">
        <w:rPr>
          <w:rFonts w:ascii="Angsana New" w:hAnsi="Angsana New"/>
          <w:sz w:val="30"/>
          <w:szCs w:val="30"/>
        </w:rPr>
        <w:t xml:space="preserve"> </w:t>
      </w:r>
      <w:r w:rsidR="00DF0561">
        <w:rPr>
          <w:rFonts w:ascii="Angsana New" w:hAnsi="Angsana New"/>
          <w:color w:val="000000"/>
          <w:sz w:val="30"/>
          <w:szCs w:val="30"/>
          <w:cs/>
        </w:rPr>
        <w:t>256</w:t>
      </w:r>
      <w:r w:rsidR="00826351">
        <w:rPr>
          <w:rFonts w:ascii="Angsana New" w:hAnsi="Angsana New" w:hint="cs"/>
          <w:color w:val="000000"/>
          <w:sz w:val="30"/>
          <w:szCs w:val="30"/>
          <w:cs/>
        </w:rPr>
        <w:t>4</w:t>
      </w:r>
      <w:r w:rsidRPr="00161CAE">
        <w:rPr>
          <w:rFonts w:ascii="Angsana New" w:hAnsi="Angsana New"/>
          <w:color w:val="000000"/>
          <w:sz w:val="30"/>
          <w:szCs w:val="30"/>
          <w:cs/>
        </w:rPr>
        <w:t xml:space="preserve"> และ </w:t>
      </w:r>
      <w:r w:rsidR="00A42575">
        <w:rPr>
          <w:rFonts w:ascii="Angsana New" w:hAnsi="Angsana New"/>
          <w:color w:val="000000"/>
          <w:sz w:val="30"/>
          <w:szCs w:val="30"/>
          <w:cs/>
        </w:rPr>
        <w:t>256</w:t>
      </w:r>
      <w:r w:rsidR="00826351">
        <w:rPr>
          <w:rFonts w:ascii="Angsana New" w:hAnsi="Angsana New" w:hint="cs"/>
          <w:color w:val="000000"/>
          <w:sz w:val="30"/>
          <w:szCs w:val="30"/>
          <w:cs/>
        </w:rPr>
        <w:t>3</w:t>
      </w:r>
      <w:r w:rsidR="00C946D0">
        <w:rPr>
          <w:rFonts w:ascii="Angsana New" w:hAnsi="Angsana New"/>
          <w:color w:val="000000"/>
          <w:sz w:val="30"/>
          <w:szCs w:val="30"/>
        </w:rPr>
        <w:t xml:space="preserve"> </w:t>
      </w:r>
      <w:r>
        <w:rPr>
          <w:rFonts w:ascii="Angsana New" w:hAnsi="Angsana New" w:hint="cs"/>
          <w:color w:val="000000"/>
          <w:sz w:val="30"/>
          <w:szCs w:val="30"/>
          <w:cs/>
        </w:rPr>
        <w:t>กลุ่ม</w:t>
      </w:r>
      <w:r w:rsidR="002918CA">
        <w:rPr>
          <w:rFonts w:ascii="Angsana New" w:hAnsi="Angsana New"/>
          <w:color w:val="000000"/>
          <w:sz w:val="30"/>
          <w:szCs w:val="30"/>
          <w:cs/>
        </w:rPr>
        <w:t>บริษัทมียอดลูกหนี้การค้า</w:t>
      </w:r>
      <w:r w:rsidRPr="00161CAE">
        <w:rPr>
          <w:rFonts w:ascii="Angsana New" w:hAnsi="Angsana New"/>
          <w:color w:val="000000"/>
          <w:sz w:val="30"/>
          <w:szCs w:val="30"/>
          <w:cs/>
        </w:rPr>
        <w:t>คงเหลือ</w:t>
      </w:r>
      <w:r w:rsidR="00E42BC3">
        <w:rPr>
          <w:rFonts w:ascii="Angsana New" w:hAnsi="Angsana New" w:hint="cs"/>
          <w:color w:val="000000"/>
          <w:sz w:val="30"/>
          <w:szCs w:val="30"/>
          <w:cs/>
        </w:rPr>
        <w:t xml:space="preserve"> - บริษัทอื่น ๆ </w:t>
      </w:r>
      <w:r w:rsidRPr="00161CAE">
        <w:rPr>
          <w:rFonts w:ascii="Angsana New" w:hAnsi="Angsana New"/>
          <w:color w:val="000000"/>
          <w:sz w:val="30"/>
          <w:szCs w:val="30"/>
          <w:cs/>
        </w:rPr>
        <w:t>โดยแยกตามอายุหนี้ที่ค้างชำระได้ดังนี้</w:t>
      </w:r>
    </w:p>
    <w:p w:rsidR="00E42BC3" w:rsidRPr="00E42BC3" w:rsidRDefault="00E42BC3" w:rsidP="00484D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16"/>
          <w:szCs w:val="16"/>
          <w:cs/>
        </w:rPr>
      </w:pPr>
    </w:p>
    <w:tbl>
      <w:tblPr>
        <w:tblW w:w="9819" w:type="dxa"/>
        <w:tblInd w:w="-72" w:type="dxa"/>
        <w:tblLayout w:type="fixed"/>
        <w:tblLook w:val="0000"/>
      </w:tblPr>
      <w:tblGrid>
        <w:gridCol w:w="3866"/>
        <w:gridCol w:w="1276"/>
        <w:gridCol w:w="270"/>
        <w:gridCol w:w="1289"/>
        <w:gridCol w:w="288"/>
        <w:gridCol w:w="1271"/>
        <w:gridCol w:w="284"/>
        <w:gridCol w:w="1275"/>
      </w:tblGrid>
      <w:tr w:rsidR="00484D48" w:rsidRPr="004F07C8" w:rsidTr="00B63C99">
        <w:trPr>
          <w:cantSplit/>
        </w:trPr>
        <w:tc>
          <w:tcPr>
            <w:tcW w:w="3866" w:type="dxa"/>
          </w:tcPr>
          <w:p w:rsidR="00484D48" w:rsidRPr="004F07C8" w:rsidRDefault="00484D48" w:rsidP="00484D4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53" w:type="dxa"/>
            <w:gridSpan w:val="7"/>
            <w:tcBorders>
              <w:bottom w:val="single" w:sz="4" w:space="0" w:color="auto"/>
            </w:tcBorders>
          </w:tcPr>
          <w:p w:rsidR="00484D48" w:rsidRPr="004F07C8" w:rsidRDefault="00484D48" w:rsidP="00484D48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F07C8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484D48" w:rsidRPr="004F07C8" w:rsidTr="00B63C99">
        <w:trPr>
          <w:cantSplit/>
        </w:trPr>
        <w:tc>
          <w:tcPr>
            <w:tcW w:w="3866" w:type="dxa"/>
          </w:tcPr>
          <w:p w:rsidR="00484D48" w:rsidRPr="004F07C8" w:rsidRDefault="00484D48" w:rsidP="00484D4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 w:firstLine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484D48" w:rsidRPr="004F07C8" w:rsidRDefault="00484D48" w:rsidP="00484D4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8" w:type="dxa"/>
          </w:tcPr>
          <w:p w:rsidR="00484D48" w:rsidRPr="004F07C8" w:rsidRDefault="00484D48" w:rsidP="00484D4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484D48" w:rsidRPr="004F07C8" w:rsidRDefault="00484D48" w:rsidP="00484D48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4F07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484D48" w:rsidRPr="00D413D6" w:rsidTr="00B63C99">
        <w:trPr>
          <w:cantSplit/>
        </w:trPr>
        <w:tc>
          <w:tcPr>
            <w:tcW w:w="3866" w:type="dxa"/>
          </w:tcPr>
          <w:p w:rsidR="00484D48" w:rsidRPr="00F51F88" w:rsidRDefault="00484D48" w:rsidP="00484D4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484D48" w:rsidRPr="00995DCA" w:rsidRDefault="00484D48" w:rsidP="00484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826351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270" w:type="dxa"/>
          </w:tcPr>
          <w:p w:rsidR="00484D48" w:rsidRPr="00D413D6" w:rsidRDefault="00484D48" w:rsidP="00484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:rsidR="00484D48" w:rsidRPr="00D413D6" w:rsidRDefault="00484D48" w:rsidP="00484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826351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288" w:type="dxa"/>
          </w:tcPr>
          <w:p w:rsidR="00484D48" w:rsidRPr="00D413D6" w:rsidRDefault="00484D48" w:rsidP="00484D4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</w:tcPr>
          <w:p w:rsidR="00484D48" w:rsidRPr="00995DCA" w:rsidRDefault="00484D48" w:rsidP="00484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826351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284" w:type="dxa"/>
          </w:tcPr>
          <w:p w:rsidR="00484D48" w:rsidRPr="00D413D6" w:rsidRDefault="00484D48" w:rsidP="00484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484D48" w:rsidRPr="00D413D6" w:rsidRDefault="00484D48" w:rsidP="00484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826351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</w:tr>
      <w:tr w:rsidR="00FC6AA5" w:rsidRPr="00E24209" w:rsidTr="00B63C99">
        <w:trPr>
          <w:cantSplit/>
        </w:trPr>
        <w:tc>
          <w:tcPr>
            <w:tcW w:w="3866" w:type="dxa"/>
          </w:tcPr>
          <w:p w:rsidR="00FC6AA5" w:rsidRPr="00FC6AA5" w:rsidRDefault="005E7846" w:rsidP="005D0BBA">
            <w:pPr>
              <w:tabs>
                <w:tab w:val="left" w:pos="342"/>
              </w:tabs>
              <w:ind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ลูกหนี้การค้า - อื่น</w:t>
            </w:r>
            <w:r w:rsidR="00FC6AA5" w:rsidRPr="00FC6AA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ๆ </w:t>
            </w:r>
          </w:p>
        </w:tc>
        <w:tc>
          <w:tcPr>
            <w:tcW w:w="1276" w:type="dxa"/>
          </w:tcPr>
          <w:p w:rsidR="00FC6AA5" w:rsidRPr="00DB2B00" w:rsidRDefault="00FC6AA5" w:rsidP="00F64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:rsidR="00FC6AA5" w:rsidRPr="00B9369C" w:rsidRDefault="00FC6AA5" w:rsidP="001019B0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89" w:type="dxa"/>
          </w:tcPr>
          <w:p w:rsidR="00FC6AA5" w:rsidRDefault="00FC6AA5" w:rsidP="00FD4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8" w:type="dxa"/>
          </w:tcPr>
          <w:p w:rsidR="00FC6AA5" w:rsidRPr="00B9369C" w:rsidRDefault="00FC6AA5" w:rsidP="001019B0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1" w:type="dxa"/>
          </w:tcPr>
          <w:p w:rsidR="00FC6AA5" w:rsidRPr="00DB2B00" w:rsidRDefault="00FC6AA5" w:rsidP="000F6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FC6AA5" w:rsidRPr="00B9369C" w:rsidRDefault="00FC6AA5" w:rsidP="001019B0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</w:tcPr>
          <w:p w:rsidR="00FC6AA5" w:rsidRDefault="00FC6AA5" w:rsidP="00FD4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826351" w:rsidRPr="00E24209" w:rsidTr="00B63C99">
        <w:trPr>
          <w:cantSplit/>
        </w:trPr>
        <w:tc>
          <w:tcPr>
            <w:tcW w:w="3866" w:type="dxa"/>
          </w:tcPr>
          <w:p w:rsidR="00826351" w:rsidRPr="00161CAE" w:rsidRDefault="00826351" w:rsidP="00826351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76" w:type="dxa"/>
          </w:tcPr>
          <w:p w:rsidR="00826351" w:rsidRPr="00C90724" w:rsidRDefault="00C90724" w:rsidP="00826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250,</w:t>
            </w:r>
            <w:r w:rsidR="002E6256">
              <w:rPr>
                <w:rFonts w:ascii="Angsana New" w:hAnsi="Angsana New"/>
                <w:bCs/>
                <w:sz w:val="30"/>
                <w:szCs w:val="30"/>
              </w:rPr>
              <w:t>583</w:t>
            </w:r>
          </w:p>
        </w:tc>
        <w:tc>
          <w:tcPr>
            <w:tcW w:w="270" w:type="dxa"/>
          </w:tcPr>
          <w:p w:rsidR="00826351" w:rsidRPr="00B9369C" w:rsidRDefault="00826351" w:rsidP="0082635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89" w:type="dxa"/>
          </w:tcPr>
          <w:p w:rsidR="00826351" w:rsidRPr="005F7388" w:rsidRDefault="00826351" w:rsidP="00826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251,211</w:t>
            </w:r>
          </w:p>
        </w:tc>
        <w:tc>
          <w:tcPr>
            <w:tcW w:w="288" w:type="dxa"/>
          </w:tcPr>
          <w:p w:rsidR="00826351" w:rsidRPr="00B9369C" w:rsidRDefault="00826351" w:rsidP="0082635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1" w:type="dxa"/>
          </w:tcPr>
          <w:p w:rsidR="00826351" w:rsidRPr="00C90724" w:rsidRDefault="00C90724" w:rsidP="00826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117,897</w:t>
            </w:r>
          </w:p>
        </w:tc>
        <w:tc>
          <w:tcPr>
            <w:tcW w:w="284" w:type="dxa"/>
          </w:tcPr>
          <w:p w:rsidR="00826351" w:rsidRPr="00B9369C" w:rsidRDefault="00826351" w:rsidP="0082635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</w:tcPr>
          <w:p w:rsidR="00826351" w:rsidRPr="005F7388" w:rsidRDefault="00826351" w:rsidP="00826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122,405</w:t>
            </w:r>
          </w:p>
        </w:tc>
      </w:tr>
      <w:tr w:rsidR="00826351" w:rsidRPr="00E24209" w:rsidTr="00B63C99">
        <w:trPr>
          <w:cantSplit/>
        </w:trPr>
        <w:tc>
          <w:tcPr>
            <w:tcW w:w="3866" w:type="dxa"/>
          </w:tcPr>
          <w:p w:rsidR="00826351" w:rsidRPr="00161CAE" w:rsidRDefault="00826351" w:rsidP="00826351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  <w:r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1276" w:type="dxa"/>
          </w:tcPr>
          <w:p w:rsidR="00826351" w:rsidRPr="00C90724" w:rsidRDefault="00826351" w:rsidP="00826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826351" w:rsidRPr="00B9369C" w:rsidRDefault="00826351" w:rsidP="0082635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89" w:type="dxa"/>
          </w:tcPr>
          <w:p w:rsidR="00826351" w:rsidRPr="005F7388" w:rsidRDefault="00826351" w:rsidP="00826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8" w:type="dxa"/>
          </w:tcPr>
          <w:p w:rsidR="00826351" w:rsidRPr="00B9369C" w:rsidRDefault="00826351" w:rsidP="0082635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1" w:type="dxa"/>
          </w:tcPr>
          <w:p w:rsidR="00826351" w:rsidRPr="00C90724" w:rsidRDefault="00826351" w:rsidP="00826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826351" w:rsidRPr="00B9369C" w:rsidRDefault="00826351" w:rsidP="0082635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</w:tcPr>
          <w:p w:rsidR="00826351" w:rsidRPr="005F7388" w:rsidRDefault="00826351" w:rsidP="00826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826351" w:rsidRPr="00E24209" w:rsidTr="00B63C99">
        <w:trPr>
          <w:cantSplit/>
        </w:trPr>
        <w:tc>
          <w:tcPr>
            <w:tcW w:w="3866" w:type="dxa"/>
          </w:tcPr>
          <w:p w:rsidR="00826351" w:rsidRPr="00161CAE" w:rsidRDefault="00826351" w:rsidP="00B41075">
            <w:pPr>
              <w:numPr>
                <w:ilvl w:val="0"/>
                <w:numId w:val="17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ไม่เกิน 3 เดือน</w:t>
            </w:r>
          </w:p>
        </w:tc>
        <w:tc>
          <w:tcPr>
            <w:tcW w:w="1276" w:type="dxa"/>
          </w:tcPr>
          <w:p w:rsidR="00826351" w:rsidRPr="00C90724" w:rsidRDefault="00C90724" w:rsidP="00826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79,</w:t>
            </w:r>
            <w:r w:rsidR="002E6256">
              <w:rPr>
                <w:rFonts w:ascii="Angsana New" w:hAnsi="Angsana New"/>
                <w:bCs/>
                <w:sz w:val="30"/>
                <w:szCs w:val="30"/>
              </w:rPr>
              <w:t>673</w:t>
            </w:r>
          </w:p>
        </w:tc>
        <w:tc>
          <w:tcPr>
            <w:tcW w:w="270" w:type="dxa"/>
          </w:tcPr>
          <w:p w:rsidR="00826351" w:rsidRPr="00B9369C" w:rsidRDefault="00826351" w:rsidP="0082635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89" w:type="dxa"/>
          </w:tcPr>
          <w:p w:rsidR="00826351" w:rsidRPr="005F7388" w:rsidRDefault="00826351" w:rsidP="00826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89,318</w:t>
            </w:r>
          </w:p>
        </w:tc>
        <w:tc>
          <w:tcPr>
            <w:tcW w:w="288" w:type="dxa"/>
          </w:tcPr>
          <w:p w:rsidR="00826351" w:rsidRPr="00B9369C" w:rsidRDefault="00826351" w:rsidP="0082635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1" w:type="dxa"/>
          </w:tcPr>
          <w:p w:rsidR="00826351" w:rsidRPr="00C90724" w:rsidRDefault="00C90724" w:rsidP="00826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43,971</w:t>
            </w:r>
          </w:p>
        </w:tc>
        <w:tc>
          <w:tcPr>
            <w:tcW w:w="284" w:type="dxa"/>
          </w:tcPr>
          <w:p w:rsidR="00826351" w:rsidRPr="00B9369C" w:rsidRDefault="00826351" w:rsidP="0082635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</w:tcPr>
          <w:p w:rsidR="00826351" w:rsidRPr="005F7388" w:rsidRDefault="00826351" w:rsidP="00826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61,665</w:t>
            </w:r>
          </w:p>
        </w:tc>
      </w:tr>
      <w:tr w:rsidR="00826351" w:rsidRPr="00E24209" w:rsidTr="00B63C99">
        <w:trPr>
          <w:cantSplit/>
        </w:trPr>
        <w:tc>
          <w:tcPr>
            <w:tcW w:w="3866" w:type="dxa"/>
          </w:tcPr>
          <w:p w:rsidR="00826351" w:rsidRPr="00161CAE" w:rsidRDefault="00826351" w:rsidP="00B41075">
            <w:pPr>
              <w:numPr>
                <w:ilvl w:val="0"/>
                <w:numId w:val="17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มากกว่า 3 เดือน ถึง 6 เดือน</w:t>
            </w:r>
          </w:p>
        </w:tc>
        <w:tc>
          <w:tcPr>
            <w:tcW w:w="1276" w:type="dxa"/>
          </w:tcPr>
          <w:p w:rsidR="00826351" w:rsidRPr="00C90724" w:rsidRDefault="00C90724" w:rsidP="00826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7,</w:t>
            </w:r>
            <w:r w:rsidR="002E6256">
              <w:rPr>
                <w:rFonts w:ascii="Angsana New" w:hAnsi="Angsana New"/>
                <w:bCs/>
                <w:sz w:val="30"/>
                <w:szCs w:val="30"/>
              </w:rPr>
              <w:t>78</w:t>
            </w:r>
            <w:r>
              <w:rPr>
                <w:rFonts w:ascii="Angsana New" w:hAnsi="Angsana New"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:rsidR="00826351" w:rsidRPr="00B9369C" w:rsidRDefault="00826351" w:rsidP="0082635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89" w:type="dxa"/>
          </w:tcPr>
          <w:p w:rsidR="00826351" w:rsidRPr="005F7388" w:rsidRDefault="00826351" w:rsidP="00826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5,203</w:t>
            </w:r>
          </w:p>
        </w:tc>
        <w:tc>
          <w:tcPr>
            <w:tcW w:w="288" w:type="dxa"/>
          </w:tcPr>
          <w:p w:rsidR="00826351" w:rsidRPr="00B9369C" w:rsidRDefault="00826351" w:rsidP="0082635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1" w:type="dxa"/>
          </w:tcPr>
          <w:p w:rsidR="00826351" w:rsidRPr="00C90724" w:rsidRDefault="00C90724" w:rsidP="00826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3,609</w:t>
            </w:r>
          </w:p>
        </w:tc>
        <w:tc>
          <w:tcPr>
            <w:tcW w:w="284" w:type="dxa"/>
          </w:tcPr>
          <w:p w:rsidR="00826351" w:rsidRPr="00B9369C" w:rsidRDefault="00826351" w:rsidP="0082635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</w:tcPr>
          <w:p w:rsidR="00826351" w:rsidRPr="005F7388" w:rsidRDefault="00826351" w:rsidP="00826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1,126</w:t>
            </w:r>
          </w:p>
        </w:tc>
      </w:tr>
      <w:tr w:rsidR="00826351" w:rsidRPr="00E24209" w:rsidTr="00B63C99">
        <w:trPr>
          <w:cantSplit/>
        </w:trPr>
        <w:tc>
          <w:tcPr>
            <w:tcW w:w="3866" w:type="dxa"/>
          </w:tcPr>
          <w:p w:rsidR="00826351" w:rsidRPr="00161CAE" w:rsidRDefault="00826351" w:rsidP="00B41075">
            <w:pPr>
              <w:numPr>
                <w:ilvl w:val="0"/>
                <w:numId w:val="17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มากกว่า 6 เดือน ถึง 12 เดือน</w:t>
            </w:r>
          </w:p>
        </w:tc>
        <w:tc>
          <w:tcPr>
            <w:tcW w:w="1276" w:type="dxa"/>
          </w:tcPr>
          <w:p w:rsidR="00826351" w:rsidRPr="00C90724" w:rsidRDefault="00C90724" w:rsidP="00826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6,</w:t>
            </w:r>
            <w:r w:rsidR="002E6256">
              <w:rPr>
                <w:rFonts w:ascii="Angsana New" w:hAnsi="Angsana New"/>
                <w:bCs/>
                <w:sz w:val="30"/>
                <w:szCs w:val="30"/>
              </w:rPr>
              <w:t>148</w:t>
            </w:r>
          </w:p>
        </w:tc>
        <w:tc>
          <w:tcPr>
            <w:tcW w:w="270" w:type="dxa"/>
          </w:tcPr>
          <w:p w:rsidR="00826351" w:rsidRPr="00B9369C" w:rsidRDefault="00826351" w:rsidP="0082635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89" w:type="dxa"/>
          </w:tcPr>
          <w:p w:rsidR="00826351" w:rsidRPr="005F7388" w:rsidRDefault="00826351" w:rsidP="00826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4,639</w:t>
            </w:r>
          </w:p>
        </w:tc>
        <w:tc>
          <w:tcPr>
            <w:tcW w:w="288" w:type="dxa"/>
          </w:tcPr>
          <w:p w:rsidR="00826351" w:rsidRPr="00B9369C" w:rsidRDefault="00826351" w:rsidP="0082635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1" w:type="dxa"/>
          </w:tcPr>
          <w:p w:rsidR="00826351" w:rsidRPr="00C90724" w:rsidRDefault="00C90724" w:rsidP="00826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2,768</w:t>
            </w:r>
          </w:p>
        </w:tc>
        <w:tc>
          <w:tcPr>
            <w:tcW w:w="284" w:type="dxa"/>
          </w:tcPr>
          <w:p w:rsidR="00826351" w:rsidRPr="00B9369C" w:rsidRDefault="00826351" w:rsidP="0082635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</w:tcPr>
          <w:p w:rsidR="00826351" w:rsidRPr="005F7388" w:rsidRDefault="00826351" w:rsidP="00826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</w:t>
            </w:r>
            <w:r w:rsidRPr="00CC7536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329</w:t>
            </w:r>
          </w:p>
        </w:tc>
      </w:tr>
      <w:tr w:rsidR="00826351" w:rsidRPr="00E24209" w:rsidTr="00B63C99">
        <w:trPr>
          <w:cantSplit/>
        </w:trPr>
        <w:tc>
          <w:tcPr>
            <w:tcW w:w="3866" w:type="dxa"/>
          </w:tcPr>
          <w:p w:rsidR="00826351" w:rsidRPr="00161CAE" w:rsidRDefault="00826351" w:rsidP="00B41075">
            <w:pPr>
              <w:numPr>
                <w:ilvl w:val="0"/>
                <w:numId w:val="17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มากกว่า 12 เดือน ขึ้นไป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26351" w:rsidRPr="00C90724" w:rsidRDefault="002E6256" w:rsidP="00826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18</w:t>
            </w:r>
            <w:r w:rsidR="00C90724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707</w:t>
            </w:r>
          </w:p>
        </w:tc>
        <w:tc>
          <w:tcPr>
            <w:tcW w:w="270" w:type="dxa"/>
          </w:tcPr>
          <w:p w:rsidR="00826351" w:rsidRPr="00B9369C" w:rsidRDefault="00826351" w:rsidP="0082635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:rsidR="00826351" w:rsidRPr="005F7388" w:rsidRDefault="00826351" w:rsidP="00826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26,024</w:t>
            </w:r>
          </w:p>
        </w:tc>
        <w:tc>
          <w:tcPr>
            <w:tcW w:w="288" w:type="dxa"/>
          </w:tcPr>
          <w:p w:rsidR="00826351" w:rsidRPr="00B9369C" w:rsidRDefault="00826351" w:rsidP="0082635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</w:tcPr>
          <w:p w:rsidR="00826351" w:rsidRPr="00C90724" w:rsidRDefault="00C90724" w:rsidP="00826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8,358</w:t>
            </w:r>
          </w:p>
        </w:tc>
        <w:tc>
          <w:tcPr>
            <w:tcW w:w="284" w:type="dxa"/>
          </w:tcPr>
          <w:p w:rsidR="00826351" w:rsidRPr="00B9369C" w:rsidRDefault="00826351" w:rsidP="0082635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826351" w:rsidRPr="005F7388" w:rsidRDefault="00826351" w:rsidP="00826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13,560</w:t>
            </w:r>
          </w:p>
        </w:tc>
      </w:tr>
      <w:tr w:rsidR="00826351" w:rsidRPr="00E24209" w:rsidTr="00B63C99">
        <w:trPr>
          <w:cantSplit/>
        </w:trPr>
        <w:tc>
          <w:tcPr>
            <w:tcW w:w="3866" w:type="dxa"/>
          </w:tcPr>
          <w:p w:rsidR="00826351" w:rsidRPr="00161CAE" w:rsidRDefault="00826351" w:rsidP="00826351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826351" w:rsidRPr="00C90724" w:rsidRDefault="00C90724" w:rsidP="00826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</w:t>
            </w:r>
            <w:r w:rsidR="002E6256">
              <w:rPr>
                <w:rFonts w:ascii="Angsana New" w:hAnsi="Angsana New"/>
                <w:bCs/>
                <w:sz w:val="30"/>
                <w:szCs w:val="30"/>
              </w:rPr>
              <w:t>62</w:t>
            </w:r>
            <w:r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="002E6256">
              <w:rPr>
                <w:rFonts w:ascii="Angsana New" w:hAnsi="Angsana New"/>
                <w:bCs/>
                <w:sz w:val="30"/>
                <w:szCs w:val="30"/>
              </w:rPr>
              <w:t>899</w:t>
            </w:r>
          </w:p>
        </w:tc>
        <w:tc>
          <w:tcPr>
            <w:tcW w:w="270" w:type="dxa"/>
          </w:tcPr>
          <w:p w:rsidR="00826351" w:rsidRPr="00B9369C" w:rsidRDefault="00826351" w:rsidP="0082635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89" w:type="dxa"/>
            <w:tcBorders>
              <w:top w:val="single" w:sz="4" w:space="0" w:color="auto"/>
            </w:tcBorders>
          </w:tcPr>
          <w:p w:rsidR="00826351" w:rsidRPr="005F7388" w:rsidRDefault="00826351" w:rsidP="00826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376,395</w:t>
            </w:r>
          </w:p>
        </w:tc>
        <w:tc>
          <w:tcPr>
            <w:tcW w:w="288" w:type="dxa"/>
          </w:tcPr>
          <w:p w:rsidR="00826351" w:rsidRPr="00B9369C" w:rsidRDefault="00826351" w:rsidP="0082635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1" w:type="dxa"/>
            <w:tcBorders>
              <w:top w:val="single" w:sz="4" w:space="0" w:color="auto"/>
            </w:tcBorders>
          </w:tcPr>
          <w:p w:rsidR="00826351" w:rsidRPr="00C90724" w:rsidRDefault="00C90724" w:rsidP="00826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176,603</w:t>
            </w:r>
          </w:p>
        </w:tc>
        <w:tc>
          <w:tcPr>
            <w:tcW w:w="284" w:type="dxa"/>
          </w:tcPr>
          <w:p w:rsidR="00826351" w:rsidRPr="00B9369C" w:rsidRDefault="00826351" w:rsidP="0082635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826351" w:rsidRPr="005F7388" w:rsidRDefault="00826351" w:rsidP="00826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201,085</w:t>
            </w:r>
          </w:p>
        </w:tc>
      </w:tr>
      <w:tr w:rsidR="00826351" w:rsidRPr="00E24209" w:rsidTr="00B63C99">
        <w:trPr>
          <w:cantSplit/>
        </w:trPr>
        <w:tc>
          <w:tcPr>
            <w:tcW w:w="3866" w:type="dxa"/>
          </w:tcPr>
          <w:p w:rsidR="00826351" w:rsidRPr="00161CAE" w:rsidRDefault="00826351" w:rsidP="00826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หัก ค่าเผื่อ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การด้อยค่าของผลขาดทุน</w:t>
            </w:r>
          </w:p>
        </w:tc>
        <w:tc>
          <w:tcPr>
            <w:tcW w:w="1276" w:type="dxa"/>
          </w:tcPr>
          <w:p w:rsidR="00826351" w:rsidRPr="00C90724" w:rsidRDefault="00826351" w:rsidP="00826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826351" w:rsidRPr="00B9369C" w:rsidRDefault="00826351" w:rsidP="0082635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89" w:type="dxa"/>
          </w:tcPr>
          <w:p w:rsidR="00826351" w:rsidRDefault="00826351" w:rsidP="00826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8" w:type="dxa"/>
          </w:tcPr>
          <w:p w:rsidR="00826351" w:rsidRPr="00B9369C" w:rsidRDefault="00826351" w:rsidP="0082635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1" w:type="dxa"/>
          </w:tcPr>
          <w:p w:rsidR="00826351" w:rsidRPr="00C90724" w:rsidRDefault="00826351" w:rsidP="00826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826351" w:rsidRPr="00B9369C" w:rsidRDefault="00826351" w:rsidP="0082635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</w:tcPr>
          <w:p w:rsidR="00826351" w:rsidRDefault="00826351" w:rsidP="00826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826351" w:rsidRPr="00E24209" w:rsidTr="00B63C99">
        <w:trPr>
          <w:cantSplit/>
        </w:trPr>
        <w:tc>
          <w:tcPr>
            <w:tcW w:w="3866" w:type="dxa"/>
          </w:tcPr>
          <w:p w:rsidR="00826351" w:rsidRPr="00161CAE" w:rsidRDefault="00826351" w:rsidP="00826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ด้านเครดิตที่คาดว่าจะเกิดขึ้น</w:t>
            </w:r>
          </w:p>
        </w:tc>
        <w:tc>
          <w:tcPr>
            <w:tcW w:w="1276" w:type="dxa"/>
          </w:tcPr>
          <w:p w:rsidR="00826351" w:rsidRPr="00C90724" w:rsidRDefault="00C90724" w:rsidP="00826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 xml:space="preserve">   (2</w:t>
            </w:r>
            <w:r w:rsidR="002E6256">
              <w:rPr>
                <w:rFonts w:ascii="Angsana New" w:hAnsi="Angsana New"/>
                <w:bCs/>
                <w:sz w:val="30"/>
                <w:szCs w:val="30"/>
              </w:rPr>
              <w:t>4</w:t>
            </w:r>
            <w:r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="002E6256">
              <w:rPr>
                <w:rFonts w:ascii="Angsana New" w:hAnsi="Angsana New"/>
                <w:bCs/>
                <w:sz w:val="30"/>
                <w:szCs w:val="30"/>
              </w:rPr>
              <w:t>154</w:t>
            </w:r>
            <w:r w:rsidR="00826351" w:rsidRPr="00C90724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826351" w:rsidRPr="00B9369C" w:rsidRDefault="00826351" w:rsidP="0082635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89" w:type="dxa"/>
          </w:tcPr>
          <w:p w:rsidR="00826351" w:rsidRPr="005F7388" w:rsidRDefault="00826351" w:rsidP="00826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 xml:space="preserve">   (28,015</w:t>
            </w:r>
            <w:r w:rsidRPr="00CC7536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  <w:tc>
          <w:tcPr>
            <w:tcW w:w="288" w:type="dxa"/>
          </w:tcPr>
          <w:p w:rsidR="00826351" w:rsidRPr="00B9369C" w:rsidRDefault="00826351" w:rsidP="0082635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1" w:type="dxa"/>
          </w:tcPr>
          <w:p w:rsidR="00826351" w:rsidRPr="00C90724" w:rsidRDefault="00C90724" w:rsidP="00826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 xml:space="preserve">   (9,597</w:t>
            </w:r>
            <w:r w:rsidR="00826351" w:rsidRPr="00C90724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  <w:tc>
          <w:tcPr>
            <w:tcW w:w="284" w:type="dxa"/>
          </w:tcPr>
          <w:p w:rsidR="00826351" w:rsidRPr="00B9369C" w:rsidRDefault="00826351" w:rsidP="0082635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</w:tcPr>
          <w:p w:rsidR="00826351" w:rsidRPr="005F7388" w:rsidRDefault="00826351" w:rsidP="00826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C7536">
              <w:rPr>
                <w:rFonts w:ascii="Angsana New" w:hAnsi="Angsana New"/>
                <w:bCs/>
                <w:sz w:val="30"/>
                <w:szCs w:val="30"/>
              </w:rPr>
              <w:t xml:space="preserve">   (1</w:t>
            </w:r>
            <w:r>
              <w:rPr>
                <w:rFonts w:ascii="Angsana New" w:hAnsi="Angsana New"/>
                <w:bCs/>
                <w:sz w:val="30"/>
                <w:szCs w:val="30"/>
              </w:rPr>
              <w:t>4,866</w:t>
            </w:r>
            <w:r w:rsidRPr="00CC7536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</w:tr>
      <w:tr w:rsidR="00826351" w:rsidRPr="00E24209" w:rsidTr="00B63C99">
        <w:trPr>
          <w:cantSplit/>
        </w:trPr>
        <w:tc>
          <w:tcPr>
            <w:tcW w:w="3866" w:type="dxa"/>
          </w:tcPr>
          <w:p w:rsidR="00826351" w:rsidRPr="00161CAE" w:rsidRDefault="00826351" w:rsidP="00826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826351" w:rsidRPr="00C90724" w:rsidRDefault="00C90724" w:rsidP="00826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</w:t>
            </w:r>
            <w:r w:rsidR="002E6256">
              <w:rPr>
                <w:rFonts w:ascii="Angsana New" w:hAnsi="Angsana New"/>
                <w:bCs/>
                <w:sz w:val="30"/>
                <w:szCs w:val="30"/>
              </w:rPr>
              <w:t>38</w:t>
            </w:r>
            <w:r w:rsidR="00826351" w:rsidRPr="00C90724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="002E6256">
              <w:rPr>
                <w:rFonts w:ascii="Angsana New" w:hAnsi="Angsana New"/>
                <w:bCs/>
                <w:sz w:val="30"/>
                <w:szCs w:val="30"/>
              </w:rPr>
              <w:t>745</w:t>
            </w:r>
          </w:p>
        </w:tc>
        <w:tc>
          <w:tcPr>
            <w:tcW w:w="270" w:type="dxa"/>
          </w:tcPr>
          <w:p w:rsidR="00826351" w:rsidRPr="00B9369C" w:rsidRDefault="00826351" w:rsidP="0082635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89" w:type="dxa"/>
            <w:tcBorders>
              <w:top w:val="single" w:sz="4" w:space="0" w:color="auto"/>
              <w:bottom w:val="double" w:sz="4" w:space="0" w:color="auto"/>
            </w:tcBorders>
          </w:tcPr>
          <w:p w:rsidR="00826351" w:rsidRPr="005F7388" w:rsidRDefault="00826351" w:rsidP="00826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348</w:t>
            </w:r>
            <w:r w:rsidRPr="00CC7536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380</w:t>
            </w:r>
          </w:p>
        </w:tc>
        <w:tc>
          <w:tcPr>
            <w:tcW w:w="288" w:type="dxa"/>
          </w:tcPr>
          <w:p w:rsidR="00826351" w:rsidRPr="00B9369C" w:rsidRDefault="00826351" w:rsidP="0082635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double" w:sz="4" w:space="0" w:color="auto"/>
            </w:tcBorders>
          </w:tcPr>
          <w:p w:rsidR="00826351" w:rsidRPr="00C90724" w:rsidRDefault="00C90724" w:rsidP="00826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167,006</w:t>
            </w:r>
          </w:p>
        </w:tc>
        <w:tc>
          <w:tcPr>
            <w:tcW w:w="284" w:type="dxa"/>
          </w:tcPr>
          <w:p w:rsidR="00826351" w:rsidRPr="00B9369C" w:rsidRDefault="00826351" w:rsidP="0082635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:rsidR="00826351" w:rsidRPr="005F7388" w:rsidRDefault="00826351" w:rsidP="00826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186,219</w:t>
            </w:r>
          </w:p>
        </w:tc>
      </w:tr>
    </w:tbl>
    <w:p w:rsidR="00FC6AA5" w:rsidRDefault="00FC6AA5" w:rsidP="00D12E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469"/>
        <w:jc w:val="both"/>
        <w:rPr>
          <w:rFonts w:ascii="Angsana New" w:hAnsi="Angsana New"/>
          <w:b/>
          <w:bCs/>
          <w:sz w:val="30"/>
          <w:szCs w:val="30"/>
          <w:cs/>
        </w:rPr>
      </w:pPr>
    </w:p>
    <w:p w:rsidR="00EF6F7E" w:rsidRDefault="00EF6F7E" w:rsidP="00EF6F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3"/>
        <w:jc w:val="thaiDistribute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>รายการเคลื่อนไหวระหว่างปีสิ้นสุดวันที่ 31 ธันวาคม 256</w:t>
      </w:r>
      <w:r w:rsidR="00826351">
        <w:rPr>
          <w:rFonts w:ascii="Angsana New" w:hAnsi="Angsana New" w:hint="cs"/>
          <w:color w:val="000000"/>
          <w:sz w:val="30"/>
          <w:szCs w:val="30"/>
          <w:cs/>
        </w:rPr>
        <w:t>4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และ 256</w:t>
      </w:r>
      <w:r w:rsidR="00826351">
        <w:rPr>
          <w:rFonts w:ascii="Angsana New" w:hAnsi="Angsana New" w:hint="cs"/>
          <w:color w:val="000000"/>
          <w:sz w:val="30"/>
          <w:szCs w:val="30"/>
          <w:cs/>
        </w:rPr>
        <w:t>3</w:t>
      </w:r>
      <w:r w:rsidR="00C946D0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880CC7">
        <w:rPr>
          <w:rFonts w:ascii="Angsana New" w:hAnsi="Angsana New"/>
          <w:color w:val="000000"/>
          <w:sz w:val="30"/>
          <w:szCs w:val="30"/>
          <w:cs/>
        </w:rPr>
        <w:t>ของบัญชีค่าเผื่อผลขาดทุนด้านเครดิตที่คาดว่าจะเกิดขึ้นของลูกหนี้การค้า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- บริษัทอื่น มีรายละเอียดดังนี้  </w:t>
      </w:r>
    </w:p>
    <w:p w:rsidR="00D853C6" w:rsidRPr="00EF6F7E" w:rsidRDefault="00D853C6" w:rsidP="00D853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3"/>
        <w:jc w:val="thaiDistribute"/>
        <w:rPr>
          <w:rFonts w:ascii="Angsana New" w:hAnsi="Angsana New"/>
          <w:color w:val="000000"/>
          <w:sz w:val="16"/>
          <w:szCs w:val="16"/>
        </w:rPr>
      </w:pPr>
    </w:p>
    <w:tbl>
      <w:tblPr>
        <w:tblW w:w="9819" w:type="dxa"/>
        <w:tblInd w:w="-72" w:type="dxa"/>
        <w:tblLayout w:type="fixed"/>
        <w:tblLook w:val="0000"/>
      </w:tblPr>
      <w:tblGrid>
        <w:gridCol w:w="3866"/>
        <w:gridCol w:w="1276"/>
        <w:gridCol w:w="283"/>
        <w:gridCol w:w="1276"/>
        <w:gridCol w:w="283"/>
        <w:gridCol w:w="1276"/>
        <w:gridCol w:w="283"/>
        <w:gridCol w:w="1276"/>
      </w:tblGrid>
      <w:tr w:rsidR="00D853C6" w:rsidRPr="004F07C8" w:rsidTr="00B63C99">
        <w:trPr>
          <w:cantSplit/>
        </w:trPr>
        <w:tc>
          <w:tcPr>
            <w:tcW w:w="3866" w:type="dxa"/>
          </w:tcPr>
          <w:p w:rsidR="00D853C6" w:rsidRPr="00783015" w:rsidRDefault="00D853C6" w:rsidP="00D853C6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5953" w:type="dxa"/>
            <w:gridSpan w:val="7"/>
            <w:tcBorders>
              <w:bottom w:val="single" w:sz="4" w:space="0" w:color="auto"/>
            </w:tcBorders>
          </w:tcPr>
          <w:p w:rsidR="00D853C6" w:rsidRPr="004F07C8" w:rsidRDefault="00D853C6" w:rsidP="00D853C6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F07C8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D853C6" w:rsidRPr="004F07C8" w:rsidTr="00B63C99">
        <w:trPr>
          <w:cantSplit/>
        </w:trPr>
        <w:tc>
          <w:tcPr>
            <w:tcW w:w="3866" w:type="dxa"/>
          </w:tcPr>
          <w:p w:rsidR="00D853C6" w:rsidRPr="004F07C8" w:rsidRDefault="00D853C6" w:rsidP="00D853C6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 w:firstLine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D853C6" w:rsidRPr="004F07C8" w:rsidRDefault="00D853C6" w:rsidP="00D853C6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:rsidR="00D853C6" w:rsidRPr="004F07C8" w:rsidRDefault="00D853C6" w:rsidP="00D853C6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D853C6" w:rsidRPr="004F07C8" w:rsidRDefault="00D853C6" w:rsidP="00D853C6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4F07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D853C6" w:rsidRPr="008F38E6" w:rsidTr="00B63C99">
        <w:trPr>
          <w:cantSplit/>
        </w:trPr>
        <w:tc>
          <w:tcPr>
            <w:tcW w:w="3866" w:type="dxa"/>
          </w:tcPr>
          <w:p w:rsidR="00D853C6" w:rsidRPr="00F51F88" w:rsidRDefault="00D853C6" w:rsidP="00D853C6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D853C6" w:rsidRPr="00995DCA" w:rsidRDefault="00DF0561" w:rsidP="00D85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826351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283" w:type="dxa"/>
          </w:tcPr>
          <w:p w:rsidR="00D853C6" w:rsidRPr="00D413D6" w:rsidRDefault="00D853C6" w:rsidP="00D85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D853C6" w:rsidRPr="00D413D6" w:rsidRDefault="00A42575" w:rsidP="00D85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826351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283" w:type="dxa"/>
          </w:tcPr>
          <w:p w:rsidR="00D853C6" w:rsidRPr="00D413D6" w:rsidRDefault="00D853C6" w:rsidP="00D853C6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D853C6" w:rsidRPr="00995DCA" w:rsidRDefault="00DF0561" w:rsidP="00D85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826351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283" w:type="dxa"/>
          </w:tcPr>
          <w:p w:rsidR="00D853C6" w:rsidRPr="00D413D6" w:rsidRDefault="00D853C6" w:rsidP="00D85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D853C6" w:rsidRPr="00D413D6" w:rsidRDefault="00A42575" w:rsidP="00D85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826351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</w:tr>
      <w:tr w:rsidR="00A06714" w:rsidRPr="00F05498" w:rsidTr="00B63C99">
        <w:trPr>
          <w:cantSplit/>
        </w:trPr>
        <w:tc>
          <w:tcPr>
            <w:tcW w:w="3866" w:type="dxa"/>
          </w:tcPr>
          <w:p w:rsidR="00A06714" w:rsidRPr="006D7FB3" w:rsidRDefault="00A06714" w:rsidP="00826351">
            <w:pPr>
              <w:ind w:left="156" w:hanging="156"/>
              <w:rPr>
                <w:rFonts w:ascii="Angsana New" w:hAnsi="Angsana New"/>
                <w:sz w:val="30"/>
                <w:szCs w:val="30"/>
              </w:rPr>
            </w:pPr>
            <w:r w:rsidRPr="006D7FB3">
              <w:rPr>
                <w:rFonts w:ascii="Angsana New" w:hAnsi="Angsana New"/>
                <w:sz w:val="30"/>
                <w:szCs w:val="30"/>
                <w:cs/>
              </w:rPr>
              <w:t xml:space="preserve">ยอดคงเหลือ ณ วันที่ </w:t>
            </w:r>
            <w:r w:rsidRPr="006D7FB3">
              <w:rPr>
                <w:rFonts w:ascii="Angsana New" w:hAnsi="Angsana New"/>
                <w:sz w:val="30"/>
                <w:szCs w:val="30"/>
              </w:rPr>
              <w:t>1</w:t>
            </w:r>
            <w:r w:rsidRPr="006D7FB3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A06714" w:rsidRPr="002D7D69" w:rsidRDefault="00A06714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D7D69">
              <w:rPr>
                <w:rFonts w:ascii="Angsana New" w:hAnsi="Angsana New"/>
                <w:bCs/>
                <w:sz w:val="30"/>
                <w:szCs w:val="30"/>
              </w:rPr>
              <w:t>(28,015)</w:t>
            </w:r>
          </w:p>
        </w:tc>
        <w:tc>
          <w:tcPr>
            <w:tcW w:w="283" w:type="dxa"/>
          </w:tcPr>
          <w:p w:rsidR="00A06714" w:rsidRPr="002D7D69" w:rsidRDefault="00A06714" w:rsidP="0082635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33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A06714" w:rsidRPr="002D7D69" w:rsidRDefault="00A06714" w:rsidP="00826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D7D69">
              <w:rPr>
                <w:rFonts w:ascii="Angsana New" w:hAnsi="Angsana New"/>
                <w:bCs/>
                <w:sz w:val="30"/>
                <w:szCs w:val="30"/>
              </w:rPr>
              <w:t>(21,001</w:t>
            </w:r>
            <w:r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  <w:tc>
          <w:tcPr>
            <w:tcW w:w="283" w:type="dxa"/>
          </w:tcPr>
          <w:p w:rsidR="00A06714" w:rsidRPr="002D7D69" w:rsidRDefault="00A06714" w:rsidP="0082635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33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A06714" w:rsidRPr="002D7D69" w:rsidRDefault="00A06714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D7D69">
              <w:rPr>
                <w:rFonts w:ascii="Angsana New" w:hAnsi="Angsana New"/>
                <w:bCs/>
                <w:sz w:val="30"/>
                <w:szCs w:val="30"/>
              </w:rPr>
              <w:t xml:space="preserve">   (14,866)</w:t>
            </w:r>
          </w:p>
        </w:tc>
        <w:tc>
          <w:tcPr>
            <w:tcW w:w="283" w:type="dxa"/>
          </w:tcPr>
          <w:p w:rsidR="00A06714" w:rsidRPr="002D7D69" w:rsidRDefault="00A06714" w:rsidP="0082635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A06714" w:rsidRPr="002D7D69" w:rsidRDefault="00A06714" w:rsidP="00826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D7D69">
              <w:rPr>
                <w:rFonts w:ascii="Angsana New" w:hAnsi="Angsana New"/>
                <w:bCs/>
                <w:sz w:val="30"/>
                <w:szCs w:val="30"/>
              </w:rPr>
              <w:t>(12,983)</w:t>
            </w:r>
          </w:p>
        </w:tc>
      </w:tr>
      <w:tr w:rsidR="006E653A" w:rsidRPr="00F05498" w:rsidTr="00B63C99">
        <w:trPr>
          <w:cantSplit/>
        </w:trPr>
        <w:tc>
          <w:tcPr>
            <w:tcW w:w="3866" w:type="dxa"/>
          </w:tcPr>
          <w:p w:rsidR="006E653A" w:rsidRPr="006D7FB3" w:rsidRDefault="006E653A" w:rsidP="00826351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เพิ่มขึ้น (กลับรายการ)</w:t>
            </w:r>
          </w:p>
        </w:tc>
        <w:tc>
          <w:tcPr>
            <w:tcW w:w="1276" w:type="dxa"/>
            <w:vAlign w:val="center"/>
          </w:tcPr>
          <w:p w:rsidR="006E653A" w:rsidRPr="006E653A" w:rsidRDefault="006E653A" w:rsidP="007A0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511</w:t>
            </w:r>
          </w:p>
        </w:tc>
        <w:tc>
          <w:tcPr>
            <w:tcW w:w="283" w:type="dxa"/>
          </w:tcPr>
          <w:p w:rsidR="006E653A" w:rsidRPr="00C0190B" w:rsidRDefault="006E653A" w:rsidP="0082635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33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vAlign w:val="center"/>
          </w:tcPr>
          <w:p w:rsidR="006E653A" w:rsidRPr="00C0190B" w:rsidRDefault="006E653A" w:rsidP="00826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0190B">
              <w:rPr>
                <w:rFonts w:ascii="Angsana New" w:hAnsi="Angsana New"/>
                <w:bCs/>
                <w:sz w:val="30"/>
                <w:szCs w:val="30"/>
              </w:rPr>
              <w:t>(11,266)</w:t>
            </w:r>
          </w:p>
        </w:tc>
        <w:tc>
          <w:tcPr>
            <w:tcW w:w="283" w:type="dxa"/>
          </w:tcPr>
          <w:p w:rsidR="006E653A" w:rsidRPr="007B2B5F" w:rsidRDefault="006E653A" w:rsidP="0082635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33"/>
              <w:rPr>
                <w:rFonts w:ascii="Angsana New" w:hAnsi="Angsana New"/>
                <w:bCs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6E653A" w:rsidRPr="00C90724" w:rsidRDefault="006E653A" w:rsidP="007A0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2,651</w:t>
            </w:r>
          </w:p>
        </w:tc>
        <w:tc>
          <w:tcPr>
            <w:tcW w:w="283" w:type="dxa"/>
          </w:tcPr>
          <w:p w:rsidR="006E653A" w:rsidRPr="007B2B5F" w:rsidRDefault="006E653A" w:rsidP="0082635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6" w:type="dxa"/>
            <w:vAlign w:val="center"/>
          </w:tcPr>
          <w:p w:rsidR="006E653A" w:rsidRPr="00C0190B" w:rsidRDefault="006E653A" w:rsidP="00C94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0190B">
              <w:rPr>
                <w:rFonts w:ascii="Angsana New" w:hAnsi="Angsana New"/>
                <w:bCs/>
                <w:sz w:val="30"/>
                <w:szCs w:val="30"/>
              </w:rPr>
              <w:t>(5,445)</w:t>
            </w:r>
          </w:p>
        </w:tc>
      </w:tr>
      <w:tr w:rsidR="00826351" w:rsidRPr="00F05498" w:rsidTr="00B63C99">
        <w:trPr>
          <w:cantSplit/>
        </w:trPr>
        <w:tc>
          <w:tcPr>
            <w:tcW w:w="3866" w:type="dxa"/>
          </w:tcPr>
          <w:p w:rsidR="00826351" w:rsidRPr="006D7FB3" w:rsidRDefault="00826351" w:rsidP="00826351">
            <w:pPr>
              <w:ind w:left="520" w:hanging="5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ตัดบัญชี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826351" w:rsidRPr="006E653A" w:rsidRDefault="006E653A" w:rsidP="00826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3,350</w:t>
            </w:r>
          </w:p>
        </w:tc>
        <w:tc>
          <w:tcPr>
            <w:tcW w:w="283" w:type="dxa"/>
          </w:tcPr>
          <w:p w:rsidR="00826351" w:rsidRPr="007B2B5F" w:rsidRDefault="00826351" w:rsidP="0082635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33"/>
              <w:rPr>
                <w:rFonts w:ascii="Angsana New" w:hAnsi="Angsana New"/>
                <w:bCs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826351" w:rsidRPr="00C0190B" w:rsidRDefault="00826351" w:rsidP="00826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4,252</w:t>
            </w:r>
          </w:p>
        </w:tc>
        <w:tc>
          <w:tcPr>
            <w:tcW w:w="283" w:type="dxa"/>
          </w:tcPr>
          <w:p w:rsidR="00826351" w:rsidRPr="007B2B5F" w:rsidRDefault="00826351" w:rsidP="0082635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33"/>
              <w:rPr>
                <w:rFonts w:ascii="Angsana New" w:hAnsi="Angsana New"/>
                <w:bCs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6351" w:rsidRPr="00C90724" w:rsidRDefault="00C90724" w:rsidP="00826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2,618</w:t>
            </w:r>
          </w:p>
        </w:tc>
        <w:tc>
          <w:tcPr>
            <w:tcW w:w="283" w:type="dxa"/>
          </w:tcPr>
          <w:p w:rsidR="00826351" w:rsidRPr="007B2B5F" w:rsidRDefault="00826351" w:rsidP="0082635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826351" w:rsidRPr="00C0190B" w:rsidRDefault="00826351" w:rsidP="00C94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0190B">
              <w:rPr>
                <w:rFonts w:ascii="Angsana New" w:hAnsi="Angsana New"/>
                <w:bCs/>
                <w:sz w:val="30"/>
                <w:szCs w:val="30"/>
              </w:rPr>
              <w:t>3,562</w:t>
            </w:r>
          </w:p>
        </w:tc>
      </w:tr>
      <w:tr w:rsidR="00826351" w:rsidRPr="00F05498" w:rsidTr="00B63C99">
        <w:trPr>
          <w:cantSplit/>
        </w:trPr>
        <w:tc>
          <w:tcPr>
            <w:tcW w:w="3866" w:type="dxa"/>
          </w:tcPr>
          <w:p w:rsidR="00826351" w:rsidRPr="006D7FB3" w:rsidRDefault="00826351" w:rsidP="00826351">
            <w:pPr>
              <w:ind w:left="520" w:hanging="520"/>
              <w:rPr>
                <w:rFonts w:ascii="Angsana New" w:hAnsi="Angsana New"/>
                <w:sz w:val="30"/>
                <w:szCs w:val="30"/>
              </w:rPr>
            </w:pPr>
            <w:r w:rsidRPr="006D7FB3">
              <w:rPr>
                <w:rFonts w:ascii="Angsana New" w:hAnsi="Angsana New"/>
                <w:sz w:val="30"/>
                <w:szCs w:val="30"/>
                <w:cs/>
              </w:rPr>
              <w:t xml:space="preserve">ยอดคงเหลือ ณ วันที่ </w:t>
            </w:r>
            <w:r w:rsidRPr="006D7FB3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D7FB3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826351" w:rsidRPr="006E653A" w:rsidRDefault="006E653A" w:rsidP="00826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(24,154</w:t>
            </w:r>
            <w:r w:rsidR="00826351" w:rsidRPr="006E653A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  <w:tc>
          <w:tcPr>
            <w:tcW w:w="283" w:type="dxa"/>
          </w:tcPr>
          <w:p w:rsidR="00826351" w:rsidRPr="002D7D69" w:rsidRDefault="00826351" w:rsidP="0082635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33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826351" w:rsidRPr="002D7D69" w:rsidRDefault="00826351" w:rsidP="00826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D7D69">
              <w:rPr>
                <w:rFonts w:ascii="Angsana New" w:hAnsi="Angsana New"/>
                <w:bCs/>
                <w:sz w:val="30"/>
                <w:szCs w:val="30"/>
              </w:rPr>
              <w:t>(28,015)</w:t>
            </w:r>
          </w:p>
        </w:tc>
        <w:tc>
          <w:tcPr>
            <w:tcW w:w="283" w:type="dxa"/>
          </w:tcPr>
          <w:p w:rsidR="00826351" w:rsidRPr="002D7D69" w:rsidRDefault="00826351" w:rsidP="0082635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33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26351" w:rsidRPr="00C90724" w:rsidRDefault="00C90724" w:rsidP="00826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 xml:space="preserve">   (9,597</w:t>
            </w:r>
            <w:r w:rsidR="00826351" w:rsidRPr="00C90724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  <w:tc>
          <w:tcPr>
            <w:tcW w:w="283" w:type="dxa"/>
          </w:tcPr>
          <w:p w:rsidR="00826351" w:rsidRPr="002D7D69" w:rsidRDefault="00826351" w:rsidP="0082635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826351" w:rsidRPr="002D7D69" w:rsidRDefault="00826351" w:rsidP="00826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D7D69">
              <w:rPr>
                <w:rFonts w:ascii="Angsana New" w:hAnsi="Angsana New"/>
                <w:bCs/>
                <w:sz w:val="30"/>
                <w:szCs w:val="30"/>
              </w:rPr>
              <w:t xml:space="preserve">   (14,866)</w:t>
            </w:r>
          </w:p>
        </w:tc>
      </w:tr>
    </w:tbl>
    <w:p w:rsidR="00613AB4" w:rsidRDefault="00613AB4" w:rsidP="00613AB4">
      <w:pPr>
        <w:rPr>
          <w:rFonts w:ascii="Angsana New" w:hAnsi="Angsana New"/>
          <w:sz w:val="30"/>
          <w:szCs w:val="30"/>
          <w:cs/>
        </w:rPr>
      </w:pPr>
    </w:p>
    <w:p w:rsidR="007478E5" w:rsidRDefault="007478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:rsidR="00FF5FB6" w:rsidRDefault="00FF5FB6" w:rsidP="00FF5F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6.</w:t>
      </w:r>
      <w:r>
        <w:rPr>
          <w:rFonts w:ascii="Angsana New" w:hAnsi="Angsana New" w:hint="cs"/>
          <w:b/>
          <w:bCs/>
          <w:sz w:val="30"/>
          <w:szCs w:val="30"/>
          <w:cs/>
        </w:rPr>
        <w:tab/>
        <w:t xml:space="preserve">ลูกหนี้ตามสัญญาเช่า </w:t>
      </w:r>
    </w:p>
    <w:p w:rsidR="00FF5FB6" w:rsidRPr="00AD5066" w:rsidRDefault="00FF5FB6" w:rsidP="00FF5FB6">
      <w:pPr>
        <w:rPr>
          <w:rFonts w:ascii="Angsana New" w:hAnsi="Angsana New"/>
          <w:sz w:val="16"/>
          <w:szCs w:val="16"/>
        </w:rPr>
      </w:pPr>
    </w:p>
    <w:p w:rsidR="00FF5FB6" w:rsidRDefault="00FF5FB6" w:rsidP="00FF5FB6">
      <w:pPr>
        <w:rPr>
          <w:rFonts w:ascii="Angsana New" w:hAnsi="Angsana New"/>
          <w:sz w:val="30"/>
          <w:szCs w:val="30"/>
        </w:rPr>
      </w:pPr>
      <w:r w:rsidRPr="005E72F1">
        <w:rPr>
          <w:rFonts w:ascii="Angsana New" w:hAnsi="Angsana New" w:hint="cs"/>
          <w:sz w:val="30"/>
          <w:szCs w:val="30"/>
          <w:cs/>
        </w:rPr>
        <w:t>ณ</w:t>
      </w:r>
      <w:r>
        <w:rPr>
          <w:rFonts w:ascii="Angsana New" w:hAnsi="Angsana New" w:hint="cs"/>
          <w:sz w:val="30"/>
          <w:szCs w:val="30"/>
          <w:cs/>
        </w:rPr>
        <w:t xml:space="preserve"> วันที่ 31 ธันวาคม 256</w:t>
      </w:r>
      <w:r>
        <w:rPr>
          <w:rFonts w:ascii="Angsana New" w:hAnsi="Angsana New"/>
          <w:sz w:val="30"/>
          <w:szCs w:val="30"/>
        </w:rPr>
        <w:t>4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1D3692">
        <w:rPr>
          <w:rFonts w:ascii="Angsana New" w:hAnsi="Angsana New" w:hint="cs"/>
          <w:sz w:val="30"/>
          <w:szCs w:val="30"/>
          <w:cs/>
        </w:rPr>
        <w:t xml:space="preserve">และ 2563 </w:t>
      </w:r>
      <w:r>
        <w:rPr>
          <w:rFonts w:ascii="Angsana New" w:hAnsi="Angsana New" w:hint="cs"/>
          <w:sz w:val="30"/>
          <w:szCs w:val="30"/>
          <w:cs/>
        </w:rPr>
        <w:t>ยอดคงเหลือของลูกหนี้ตามสัญญาเช่า (เช่าช่วง - ที่ดิน) มีดังนี้</w:t>
      </w:r>
    </w:p>
    <w:p w:rsidR="00FF5FB6" w:rsidRPr="002B0686" w:rsidRDefault="00FF5FB6" w:rsidP="00FF5FB6">
      <w:pPr>
        <w:rPr>
          <w:rFonts w:ascii="Angsana New" w:hAnsi="Angsana New"/>
          <w:sz w:val="16"/>
          <w:szCs w:val="16"/>
        </w:rPr>
      </w:pPr>
    </w:p>
    <w:tbl>
      <w:tblPr>
        <w:tblW w:w="9884" w:type="dxa"/>
        <w:tblLook w:val="04A0"/>
      </w:tblPr>
      <w:tblGrid>
        <w:gridCol w:w="4076"/>
        <w:gridCol w:w="1276"/>
        <w:gridCol w:w="236"/>
        <w:gridCol w:w="1209"/>
        <w:gridCol w:w="284"/>
        <w:gridCol w:w="1244"/>
        <w:gridCol w:w="247"/>
        <w:gridCol w:w="1312"/>
      </w:tblGrid>
      <w:tr w:rsidR="002B0686" w:rsidRPr="00C518C9" w:rsidTr="007719C5">
        <w:tc>
          <w:tcPr>
            <w:tcW w:w="4076" w:type="dxa"/>
          </w:tcPr>
          <w:p w:rsidR="002B0686" w:rsidRPr="00446B97" w:rsidRDefault="002B0686" w:rsidP="007719C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8" w:type="dxa"/>
            <w:gridSpan w:val="7"/>
          </w:tcPr>
          <w:p w:rsidR="002B0686" w:rsidRPr="00C518C9" w:rsidRDefault="002B0686" w:rsidP="007719C5">
            <w:pPr>
              <w:pStyle w:val="BodyText3"/>
              <w:jc w:val="center"/>
              <w:rPr>
                <w:cs/>
              </w:rPr>
            </w:pPr>
            <w:r w:rsidRPr="00C518C9">
              <w:rPr>
                <w:rFonts w:hint="cs"/>
                <w:cs/>
              </w:rPr>
              <w:t>พันบาท</w:t>
            </w:r>
          </w:p>
        </w:tc>
      </w:tr>
      <w:tr w:rsidR="002B0686" w:rsidRPr="00EA0007" w:rsidTr="007719C5">
        <w:tc>
          <w:tcPr>
            <w:tcW w:w="4076" w:type="dxa"/>
          </w:tcPr>
          <w:p w:rsidR="002B0686" w:rsidRPr="00EA0007" w:rsidRDefault="002B0686" w:rsidP="007719C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2B0686" w:rsidRPr="004F07C8" w:rsidRDefault="002B0686" w:rsidP="007719C5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2B0686" w:rsidRPr="004F07C8" w:rsidRDefault="002B0686" w:rsidP="007719C5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0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2B0686" w:rsidRPr="004F07C8" w:rsidRDefault="002B0686" w:rsidP="007719C5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4F07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2B0686" w:rsidRPr="00EA0007" w:rsidTr="007719C5">
        <w:tc>
          <w:tcPr>
            <w:tcW w:w="4076" w:type="dxa"/>
          </w:tcPr>
          <w:p w:rsidR="002B0686" w:rsidRPr="00EA0007" w:rsidRDefault="002B0686" w:rsidP="007719C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B0686" w:rsidRPr="00EA0007" w:rsidRDefault="002B0686" w:rsidP="007719C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2B0686" w:rsidRPr="00EA0007" w:rsidRDefault="002B0686" w:rsidP="007719C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9" w:type="dxa"/>
            <w:tcBorders>
              <w:top w:val="single" w:sz="4" w:space="0" w:color="auto"/>
              <w:bottom w:val="single" w:sz="4" w:space="0" w:color="auto"/>
            </w:tcBorders>
          </w:tcPr>
          <w:p w:rsidR="002B0686" w:rsidRPr="00EA0007" w:rsidRDefault="002B0686" w:rsidP="007719C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84" w:type="dxa"/>
          </w:tcPr>
          <w:p w:rsidR="002B0686" w:rsidRDefault="002B0686" w:rsidP="007719C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4" w:type="dxa"/>
            <w:tcBorders>
              <w:top w:val="single" w:sz="4" w:space="0" w:color="auto"/>
              <w:bottom w:val="single" w:sz="4" w:space="0" w:color="auto"/>
            </w:tcBorders>
          </w:tcPr>
          <w:p w:rsidR="002B0686" w:rsidRPr="00EA0007" w:rsidRDefault="002B0686" w:rsidP="007719C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47" w:type="dxa"/>
            <w:tcBorders>
              <w:top w:val="single" w:sz="4" w:space="0" w:color="auto"/>
            </w:tcBorders>
          </w:tcPr>
          <w:p w:rsidR="002B0686" w:rsidRPr="00EA0007" w:rsidRDefault="002B0686" w:rsidP="007719C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</w:tcPr>
          <w:p w:rsidR="002B0686" w:rsidRPr="00EA0007" w:rsidRDefault="002B0686" w:rsidP="007719C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2B0686" w:rsidRPr="00192B26" w:rsidTr="007719C5">
        <w:tc>
          <w:tcPr>
            <w:tcW w:w="4076" w:type="dxa"/>
          </w:tcPr>
          <w:p w:rsidR="002B0686" w:rsidRPr="00161CAE" w:rsidRDefault="00B63C99" w:rsidP="007719C5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ค่าเช่าตามสัญญาที่จะได้รับ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2B0686" w:rsidRPr="00A22DFF" w:rsidRDefault="002B0686" w:rsidP="00771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2B0686" w:rsidRPr="00A22DFF" w:rsidRDefault="002B0686" w:rsidP="00771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09" w:type="dxa"/>
            <w:tcBorders>
              <w:top w:val="single" w:sz="4" w:space="0" w:color="auto"/>
            </w:tcBorders>
          </w:tcPr>
          <w:p w:rsidR="002B0686" w:rsidRPr="00A22DFF" w:rsidRDefault="002B0686" w:rsidP="00771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2B0686" w:rsidRPr="00A22DFF" w:rsidRDefault="002B0686" w:rsidP="00771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44" w:type="dxa"/>
          </w:tcPr>
          <w:p w:rsidR="002B0686" w:rsidRPr="00A22DFF" w:rsidRDefault="002B0686" w:rsidP="00771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7" w:type="dxa"/>
          </w:tcPr>
          <w:p w:rsidR="002B0686" w:rsidRPr="00074B34" w:rsidRDefault="002B0686" w:rsidP="007719C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318"/>
              <w:jc w:val="center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312" w:type="dxa"/>
          </w:tcPr>
          <w:p w:rsidR="002B0686" w:rsidRPr="00C80781" w:rsidRDefault="002B0686" w:rsidP="00771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C1097E" w:rsidRPr="00A100BB" w:rsidTr="007719C5">
        <w:tc>
          <w:tcPr>
            <w:tcW w:w="4076" w:type="dxa"/>
          </w:tcPr>
          <w:p w:rsidR="00C1097E" w:rsidRPr="00161CAE" w:rsidRDefault="00C1097E" w:rsidP="00B41075">
            <w:pPr>
              <w:numPr>
                <w:ilvl w:val="0"/>
                <w:numId w:val="17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ครบกำหนดชำระภายใน 1 ปี</w:t>
            </w:r>
          </w:p>
        </w:tc>
        <w:tc>
          <w:tcPr>
            <w:tcW w:w="1276" w:type="dxa"/>
          </w:tcPr>
          <w:p w:rsidR="00C1097E" w:rsidRPr="007719C5" w:rsidRDefault="00C1097E" w:rsidP="00057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469</w:t>
            </w:r>
          </w:p>
        </w:tc>
        <w:tc>
          <w:tcPr>
            <w:tcW w:w="236" w:type="dxa"/>
          </w:tcPr>
          <w:p w:rsidR="00C1097E" w:rsidRPr="007719C5" w:rsidRDefault="00C1097E" w:rsidP="00057577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318"/>
              <w:jc w:val="center"/>
              <w:rPr>
                <w:rFonts w:ascii="Angsana New" w:hAnsi="Angsana New"/>
                <w:bCs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209" w:type="dxa"/>
          </w:tcPr>
          <w:p w:rsidR="00C1097E" w:rsidRPr="007719C5" w:rsidRDefault="00C1097E" w:rsidP="00057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407</w:t>
            </w:r>
          </w:p>
        </w:tc>
        <w:tc>
          <w:tcPr>
            <w:tcW w:w="284" w:type="dxa"/>
          </w:tcPr>
          <w:p w:rsidR="00C1097E" w:rsidRPr="007719C5" w:rsidRDefault="00C1097E" w:rsidP="00771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44" w:type="dxa"/>
          </w:tcPr>
          <w:p w:rsidR="00C1097E" w:rsidRPr="007719C5" w:rsidRDefault="00C1097E" w:rsidP="00771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469</w:t>
            </w:r>
          </w:p>
        </w:tc>
        <w:tc>
          <w:tcPr>
            <w:tcW w:w="247" w:type="dxa"/>
          </w:tcPr>
          <w:p w:rsidR="00C1097E" w:rsidRPr="007719C5" w:rsidRDefault="00C1097E" w:rsidP="007719C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318"/>
              <w:jc w:val="center"/>
              <w:rPr>
                <w:rFonts w:ascii="Angsana New" w:hAnsi="Angsana New"/>
                <w:bCs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312" w:type="dxa"/>
          </w:tcPr>
          <w:p w:rsidR="00C1097E" w:rsidRPr="007719C5" w:rsidRDefault="00C1097E" w:rsidP="00771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407</w:t>
            </w:r>
          </w:p>
        </w:tc>
      </w:tr>
      <w:tr w:rsidR="00C1097E" w:rsidRPr="00A100BB" w:rsidTr="007719C5">
        <w:tc>
          <w:tcPr>
            <w:tcW w:w="4076" w:type="dxa"/>
          </w:tcPr>
          <w:p w:rsidR="00C1097E" w:rsidRPr="00161CAE" w:rsidRDefault="00C1097E" w:rsidP="00B41075">
            <w:pPr>
              <w:numPr>
                <w:ilvl w:val="0"/>
                <w:numId w:val="17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ครบกำหนดชำระหลังจาก 1 ปี แต่ไม่เกิน 5 ปี</w:t>
            </w:r>
          </w:p>
        </w:tc>
        <w:tc>
          <w:tcPr>
            <w:tcW w:w="1276" w:type="dxa"/>
          </w:tcPr>
          <w:p w:rsidR="00C1097E" w:rsidRPr="007719C5" w:rsidRDefault="00C1097E" w:rsidP="00057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937</w:t>
            </w:r>
          </w:p>
        </w:tc>
        <w:tc>
          <w:tcPr>
            <w:tcW w:w="236" w:type="dxa"/>
          </w:tcPr>
          <w:p w:rsidR="00C1097E" w:rsidRPr="007719C5" w:rsidRDefault="00C1097E" w:rsidP="00057577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318"/>
              <w:rPr>
                <w:rFonts w:ascii="Angsana New" w:hAnsi="Angsana New"/>
                <w:bCs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209" w:type="dxa"/>
          </w:tcPr>
          <w:p w:rsidR="00C1097E" w:rsidRPr="007719C5" w:rsidRDefault="00C1097E" w:rsidP="00057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Pr="007719C5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406</w:t>
            </w:r>
          </w:p>
        </w:tc>
        <w:tc>
          <w:tcPr>
            <w:tcW w:w="284" w:type="dxa"/>
          </w:tcPr>
          <w:p w:rsidR="00C1097E" w:rsidRPr="007719C5" w:rsidRDefault="00C1097E" w:rsidP="00771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44" w:type="dxa"/>
            <w:tcBorders>
              <w:bottom w:val="single" w:sz="4" w:space="0" w:color="auto"/>
            </w:tcBorders>
          </w:tcPr>
          <w:p w:rsidR="00C1097E" w:rsidRPr="007719C5" w:rsidRDefault="00C1097E" w:rsidP="00771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937</w:t>
            </w:r>
          </w:p>
        </w:tc>
        <w:tc>
          <w:tcPr>
            <w:tcW w:w="247" w:type="dxa"/>
          </w:tcPr>
          <w:p w:rsidR="00C1097E" w:rsidRPr="007719C5" w:rsidRDefault="00C1097E" w:rsidP="007719C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318"/>
              <w:rPr>
                <w:rFonts w:ascii="Angsana New" w:hAnsi="Angsana New"/>
                <w:bCs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312" w:type="dxa"/>
            <w:tcBorders>
              <w:bottom w:val="single" w:sz="4" w:space="0" w:color="auto"/>
            </w:tcBorders>
          </w:tcPr>
          <w:p w:rsidR="00C1097E" w:rsidRPr="007719C5" w:rsidRDefault="00C1097E" w:rsidP="00771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Pr="007719C5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406</w:t>
            </w:r>
          </w:p>
        </w:tc>
      </w:tr>
      <w:tr w:rsidR="00C1097E" w:rsidRPr="00A100BB" w:rsidTr="007719C5">
        <w:tc>
          <w:tcPr>
            <w:tcW w:w="4076" w:type="dxa"/>
          </w:tcPr>
          <w:p w:rsidR="00C1097E" w:rsidRPr="00161CAE" w:rsidRDefault="00C1097E" w:rsidP="007719C5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C1097E" w:rsidRPr="007719C5" w:rsidRDefault="00C1097E" w:rsidP="00057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Pr="007719C5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406</w:t>
            </w:r>
          </w:p>
        </w:tc>
        <w:tc>
          <w:tcPr>
            <w:tcW w:w="236" w:type="dxa"/>
          </w:tcPr>
          <w:p w:rsidR="00C1097E" w:rsidRPr="007719C5" w:rsidRDefault="00C1097E" w:rsidP="00057577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09" w:type="dxa"/>
            <w:tcBorders>
              <w:top w:val="single" w:sz="4" w:space="0" w:color="auto"/>
            </w:tcBorders>
          </w:tcPr>
          <w:p w:rsidR="00C1097E" w:rsidRPr="007719C5" w:rsidRDefault="00C1097E" w:rsidP="00057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Pr="007719C5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813</w:t>
            </w:r>
          </w:p>
        </w:tc>
        <w:tc>
          <w:tcPr>
            <w:tcW w:w="284" w:type="dxa"/>
          </w:tcPr>
          <w:p w:rsidR="00C1097E" w:rsidRPr="007719C5" w:rsidRDefault="00C1097E" w:rsidP="00771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44" w:type="dxa"/>
            <w:tcBorders>
              <w:top w:val="single" w:sz="4" w:space="0" w:color="auto"/>
            </w:tcBorders>
          </w:tcPr>
          <w:p w:rsidR="00C1097E" w:rsidRPr="007719C5" w:rsidRDefault="00C1097E" w:rsidP="00771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Pr="007719C5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406</w:t>
            </w:r>
          </w:p>
        </w:tc>
        <w:tc>
          <w:tcPr>
            <w:tcW w:w="247" w:type="dxa"/>
          </w:tcPr>
          <w:p w:rsidR="00C1097E" w:rsidRPr="007719C5" w:rsidRDefault="00C1097E" w:rsidP="007719C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</w:tcPr>
          <w:p w:rsidR="00C1097E" w:rsidRPr="007719C5" w:rsidRDefault="00C1097E" w:rsidP="00771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Pr="007719C5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813</w:t>
            </w:r>
          </w:p>
        </w:tc>
      </w:tr>
      <w:tr w:rsidR="00C1097E" w:rsidRPr="00A100BB" w:rsidTr="007719C5">
        <w:tc>
          <w:tcPr>
            <w:tcW w:w="4076" w:type="dxa"/>
          </w:tcPr>
          <w:p w:rsidR="00C1097E" w:rsidRPr="00161CAE" w:rsidRDefault="00C1097E" w:rsidP="00771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หัก  ดอกเบี้ยจ่ายรอการตัดบัญชี 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C1097E" w:rsidRPr="007719C5" w:rsidRDefault="00C1097E" w:rsidP="00057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719C5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92</w:t>
            </w:r>
            <w:r w:rsidRPr="007719C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:rsidR="00C1097E" w:rsidRPr="007719C5" w:rsidRDefault="00C1097E" w:rsidP="00057577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  <w:vAlign w:val="center"/>
          </w:tcPr>
          <w:p w:rsidR="00C1097E" w:rsidRPr="007719C5" w:rsidRDefault="00C1097E" w:rsidP="00057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719C5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157</w:t>
            </w:r>
            <w:r w:rsidRPr="007719C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4" w:type="dxa"/>
          </w:tcPr>
          <w:p w:rsidR="00C1097E" w:rsidRPr="007719C5" w:rsidRDefault="00C1097E" w:rsidP="00771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44" w:type="dxa"/>
            <w:tcBorders>
              <w:bottom w:val="single" w:sz="4" w:space="0" w:color="auto"/>
            </w:tcBorders>
            <w:vAlign w:val="center"/>
          </w:tcPr>
          <w:p w:rsidR="00C1097E" w:rsidRPr="007719C5" w:rsidRDefault="00C1097E" w:rsidP="00771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719C5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92</w:t>
            </w:r>
            <w:r w:rsidRPr="007719C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47" w:type="dxa"/>
          </w:tcPr>
          <w:p w:rsidR="00C1097E" w:rsidRPr="007719C5" w:rsidRDefault="00C1097E" w:rsidP="007719C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12" w:type="dxa"/>
            <w:tcBorders>
              <w:bottom w:val="single" w:sz="4" w:space="0" w:color="auto"/>
            </w:tcBorders>
            <w:vAlign w:val="center"/>
          </w:tcPr>
          <w:p w:rsidR="00C1097E" w:rsidRPr="007719C5" w:rsidRDefault="00C1097E" w:rsidP="00771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719C5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157</w:t>
            </w:r>
            <w:r w:rsidRPr="007719C5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C1097E" w:rsidRPr="00A100BB" w:rsidTr="007719C5">
        <w:tc>
          <w:tcPr>
            <w:tcW w:w="4076" w:type="dxa"/>
          </w:tcPr>
          <w:p w:rsidR="00C1097E" w:rsidRPr="00161CAE" w:rsidRDefault="00675D96" w:rsidP="00771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ลูกหนี้</w:t>
            </w:r>
            <w:r w:rsidR="00C1097E">
              <w:rPr>
                <w:rFonts w:ascii="Angsana New" w:hAnsi="Angsana New" w:hint="cs"/>
                <w:sz w:val="30"/>
                <w:szCs w:val="30"/>
                <w:cs/>
              </w:rPr>
              <w:t>ตามสัญญาเช่า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C1097E" w:rsidRPr="007719C5" w:rsidRDefault="00C1097E" w:rsidP="00057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Pr="007719C5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314</w:t>
            </w:r>
          </w:p>
        </w:tc>
        <w:tc>
          <w:tcPr>
            <w:tcW w:w="236" w:type="dxa"/>
          </w:tcPr>
          <w:p w:rsidR="00C1097E" w:rsidRPr="007719C5" w:rsidRDefault="00C1097E" w:rsidP="00057577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09" w:type="dxa"/>
            <w:tcBorders>
              <w:top w:val="single" w:sz="4" w:space="0" w:color="auto"/>
            </w:tcBorders>
          </w:tcPr>
          <w:p w:rsidR="00C1097E" w:rsidRPr="007719C5" w:rsidRDefault="00C1097E" w:rsidP="00057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7719C5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65</w:t>
            </w:r>
            <w:r w:rsidR="00DA23D6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284" w:type="dxa"/>
          </w:tcPr>
          <w:p w:rsidR="00C1097E" w:rsidRPr="007719C5" w:rsidRDefault="00C1097E" w:rsidP="00771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44" w:type="dxa"/>
            <w:tcBorders>
              <w:top w:val="single" w:sz="4" w:space="0" w:color="auto"/>
            </w:tcBorders>
          </w:tcPr>
          <w:p w:rsidR="00C1097E" w:rsidRPr="007719C5" w:rsidRDefault="00C1097E" w:rsidP="00771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Pr="007719C5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314</w:t>
            </w:r>
          </w:p>
        </w:tc>
        <w:tc>
          <w:tcPr>
            <w:tcW w:w="247" w:type="dxa"/>
          </w:tcPr>
          <w:p w:rsidR="00C1097E" w:rsidRPr="007719C5" w:rsidRDefault="00C1097E" w:rsidP="007719C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</w:tcPr>
          <w:p w:rsidR="00C1097E" w:rsidRPr="007719C5" w:rsidRDefault="00C1097E" w:rsidP="00771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7719C5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65</w:t>
            </w:r>
            <w:r w:rsidR="00DA23D6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</w:tr>
      <w:tr w:rsidR="00C1097E" w:rsidRPr="00A100BB" w:rsidTr="007719C5">
        <w:tc>
          <w:tcPr>
            <w:tcW w:w="4076" w:type="dxa"/>
          </w:tcPr>
          <w:p w:rsidR="00C1097E" w:rsidRPr="00161CAE" w:rsidRDefault="00C1097E" w:rsidP="00771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หัก ส่วนที่ครบกำหนดชำระภายในหนึ่งปี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C1097E" w:rsidRPr="007719C5" w:rsidRDefault="00C1097E" w:rsidP="00057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719C5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419</w:t>
            </w:r>
            <w:r w:rsidRPr="007719C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:rsidR="00C1097E" w:rsidRPr="007719C5" w:rsidRDefault="00C1097E" w:rsidP="00057577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  <w:vAlign w:val="center"/>
          </w:tcPr>
          <w:p w:rsidR="00C1097E" w:rsidRPr="007719C5" w:rsidRDefault="00C1097E" w:rsidP="00057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(342</w:t>
            </w:r>
            <w:r w:rsidRPr="007719C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4" w:type="dxa"/>
          </w:tcPr>
          <w:p w:rsidR="00C1097E" w:rsidRPr="007719C5" w:rsidRDefault="00C1097E" w:rsidP="00771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44" w:type="dxa"/>
            <w:tcBorders>
              <w:bottom w:val="single" w:sz="4" w:space="0" w:color="auto"/>
            </w:tcBorders>
            <w:vAlign w:val="center"/>
          </w:tcPr>
          <w:p w:rsidR="00C1097E" w:rsidRPr="007719C5" w:rsidRDefault="00C1097E" w:rsidP="00771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719C5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419</w:t>
            </w:r>
            <w:r w:rsidRPr="007719C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47" w:type="dxa"/>
          </w:tcPr>
          <w:p w:rsidR="00C1097E" w:rsidRPr="007719C5" w:rsidRDefault="00C1097E" w:rsidP="007719C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12" w:type="dxa"/>
            <w:tcBorders>
              <w:bottom w:val="single" w:sz="4" w:space="0" w:color="auto"/>
            </w:tcBorders>
            <w:vAlign w:val="center"/>
          </w:tcPr>
          <w:p w:rsidR="00C1097E" w:rsidRPr="007719C5" w:rsidRDefault="00C1097E" w:rsidP="00771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(342</w:t>
            </w:r>
            <w:r w:rsidRPr="007719C5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C1097E" w:rsidRPr="00A100BB" w:rsidTr="007719C5">
        <w:tc>
          <w:tcPr>
            <w:tcW w:w="4076" w:type="dxa"/>
          </w:tcPr>
          <w:p w:rsidR="00C1097E" w:rsidRPr="00E74927" w:rsidRDefault="00675D96" w:rsidP="00771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ลูกหนี้</w:t>
            </w:r>
            <w:r w:rsidR="00C1097E">
              <w:rPr>
                <w:rFonts w:ascii="Angsana New" w:hAnsi="Angsana New" w:hint="cs"/>
                <w:sz w:val="30"/>
                <w:szCs w:val="30"/>
                <w:cs/>
              </w:rPr>
              <w:t xml:space="preserve">ตามสัญญาเช่า </w:t>
            </w:r>
            <w:r w:rsidR="00C1097E">
              <w:rPr>
                <w:rFonts w:ascii="Angsana New" w:hAnsi="Angsana New"/>
                <w:sz w:val="30"/>
                <w:szCs w:val="30"/>
                <w:cs/>
              </w:rPr>
              <w:t>–</w:t>
            </w:r>
            <w:r w:rsidR="00C1097E">
              <w:rPr>
                <w:rFonts w:ascii="Angsana New" w:hAnsi="Angsana New" w:hint="cs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C1097E" w:rsidRPr="007719C5" w:rsidRDefault="00C1097E" w:rsidP="00057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895</w:t>
            </w:r>
          </w:p>
        </w:tc>
        <w:tc>
          <w:tcPr>
            <w:tcW w:w="236" w:type="dxa"/>
          </w:tcPr>
          <w:p w:rsidR="00C1097E" w:rsidRPr="007719C5" w:rsidRDefault="00C1097E" w:rsidP="00057577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09" w:type="dxa"/>
            <w:tcBorders>
              <w:top w:val="single" w:sz="4" w:space="0" w:color="auto"/>
              <w:bottom w:val="double" w:sz="4" w:space="0" w:color="auto"/>
            </w:tcBorders>
          </w:tcPr>
          <w:p w:rsidR="00C1097E" w:rsidRPr="007719C5" w:rsidRDefault="00C1097E" w:rsidP="00057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1,314</w:t>
            </w:r>
          </w:p>
        </w:tc>
        <w:tc>
          <w:tcPr>
            <w:tcW w:w="284" w:type="dxa"/>
          </w:tcPr>
          <w:p w:rsidR="00C1097E" w:rsidRPr="007719C5" w:rsidRDefault="00C1097E" w:rsidP="00771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44" w:type="dxa"/>
            <w:tcBorders>
              <w:top w:val="single" w:sz="4" w:space="0" w:color="auto"/>
              <w:bottom w:val="double" w:sz="4" w:space="0" w:color="auto"/>
            </w:tcBorders>
          </w:tcPr>
          <w:p w:rsidR="00C1097E" w:rsidRPr="007719C5" w:rsidRDefault="00C1097E" w:rsidP="00771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895</w:t>
            </w:r>
          </w:p>
        </w:tc>
        <w:tc>
          <w:tcPr>
            <w:tcW w:w="247" w:type="dxa"/>
          </w:tcPr>
          <w:p w:rsidR="00C1097E" w:rsidRPr="007719C5" w:rsidRDefault="00C1097E" w:rsidP="007719C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12" w:type="dxa"/>
            <w:tcBorders>
              <w:top w:val="single" w:sz="4" w:space="0" w:color="auto"/>
              <w:bottom w:val="double" w:sz="4" w:space="0" w:color="auto"/>
            </w:tcBorders>
          </w:tcPr>
          <w:p w:rsidR="00C1097E" w:rsidRPr="007719C5" w:rsidRDefault="00C1097E" w:rsidP="00771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1,314</w:t>
            </w:r>
          </w:p>
        </w:tc>
      </w:tr>
    </w:tbl>
    <w:p w:rsidR="00FF5FB6" w:rsidRDefault="00FF5FB6" w:rsidP="00613A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30"/>
          <w:szCs w:val="30"/>
        </w:rPr>
      </w:pPr>
    </w:p>
    <w:p w:rsidR="00D12E93" w:rsidRDefault="00FF5FB6" w:rsidP="00613A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7</w:t>
      </w:r>
      <w:r w:rsidR="00D12E93" w:rsidRPr="00161CAE">
        <w:rPr>
          <w:rFonts w:ascii="Angsana New" w:hAnsi="Angsana New"/>
          <w:b/>
          <w:bCs/>
          <w:sz w:val="30"/>
          <w:szCs w:val="30"/>
        </w:rPr>
        <w:t>.</w:t>
      </w:r>
      <w:r w:rsidR="00D12E93" w:rsidRPr="00161CAE">
        <w:rPr>
          <w:rFonts w:ascii="Angsana New" w:hAnsi="Angsana New"/>
          <w:b/>
          <w:bCs/>
          <w:sz w:val="30"/>
          <w:szCs w:val="30"/>
        </w:rPr>
        <w:tab/>
      </w:r>
      <w:r w:rsidR="00D12E93">
        <w:rPr>
          <w:rFonts w:ascii="Angsana New" w:hAnsi="Angsana New" w:hint="cs"/>
          <w:b/>
          <w:bCs/>
          <w:sz w:val="30"/>
          <w:szCs w:val="30"/>
          <w:cs/>
        </w:rPr>
        <w:t>สินค้าคงเหลือ</w:t>
      </w:r>
      <w:r w:rsidR="00D12E93">
        <w:rPr>
          <w:rFonts w:ascii="Angsana New" w:hAnsi="Angsana New"/>
          <w:b/>
          <w:bCs/>
          <w:sz w:val="30"/>
          <w:szCs w:val="30"/>
          <w:cs/>
        </w:rPr>
        <w:t>–</w:t>
      </w:r>
      <w:r w:rsidR="00D12E93">
        <w:rPr>
          <w:rFonts w:ascii="Angsana New" w:hAnsi="Angsana New" w:hint="cs"/>
          <w:b/>
          <w:bCs/>
          <w:sz w:val="30"/>
          <w:szCs w:val="30"/>
          <w:cs/>
        </w:rPr>
        <w:t xml:space="preserve"> สุทธิ</w:t>
      </w:r>
    </w:p>
    <w:p w:rsidR="00920DE6" w:rsidRPr="00920DE6" w:rsidRDefault="00920DE6" w:rsidP="00D12E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469"/>
        <w:jc w:val="both"/>
        <w:rPr>
          <w:rFonts w:ascii="Angsana New" w:hAnsi="Angsana New"/>
          <w:b/>
          <w:bCs/>
          <w:sz w:val="16"/>
          <w:szCs w:val="16"/>
          <w:cs/>
        </w:rPr>
      </w:pPr>
    </w:p>
    <w:tbl>
      <w:tblPr>
        <w:tblW w:w="9961" w:type="dxa"/>
        <w:tblInd w:w="-72" w:type="dxa"/>
        <w:tblLayout w:type="fixed"/>
        <w:tblLook w:val="0000"/>
      </w:tblPr>
      <w:tblGrid>
        <w:gridCol w:w="4149"/>
        <w:gridCol w:w="1276"/>
        <w:gridCol w:w="270"/>
        <w:gridCol w:w="1147"/>
        <w:gridCol w:w="284"/>
        <w:gridCol w:w="1276"/>
        <w:gridCol w:w="283"/>
        <w:gridCol w:w="1276"/>
      </w:tblGrid>
      <w:tr w:rsidR="00D12E93" w:rsidRPr="004F07C8" w:rsidTr="00A20CF3">
        <w:trPr>
          <w:cantSplit/>
        </w:trPr>
        <w:tc>
          <w:tcPr>
            <w:tcW w:w="4149" w:type="dxa"/>
          </w:tcPr>
          <w:p w:rsidR="00D12E93" w:rsidRPr="005111CE" w:rsidRDefault="00A20CF3" w:rsidP="00A20CF3">
            <w:pPr>
              <w:pStyle w:val="3"/>
              <w:tabs>
                <w:tab w:val="clear" w:pos="360"/>
                <w:tab w:val="clear" w:pos="720"/>
                <w:tab w:val="clear" w:pos="900"/>
                <w:tab w:val="clear" w:pos="1242"/>
                <w:tab w:val="clear" w:pos="1422"/>
                <w:tab w:val="clear" w:pos="1782"/>
                <w:tab w:val="left" w:pos="0"/>
                <w:tab w:val="left" w:pos="3869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5812" w:type="dxa"/>
            <w:gridSpan w:val="7"/>
            <w:tcBorders>
              <w:bottom w:val="single" w:sz="4" w:space="0" w:color="auto"/>
            </w:tcBorders>
          </w:tcPr>
          <w:p w:rsidR="00D12E93" w:rsidRPr="004F07C8" w:rsidRDefault="00D12E93" w:rsidP="005D0BBA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F07C8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D12E93" w:rsidRPr="004F07C8" w:rsidTr="00A20CF3">
        <w:trPr>
          <w:cantSplit/>
        </w:trPr>
        <w:tc>
          <w:tcPr>
            <w:tcW w:w="4149" w:type="dxa"/>
          </w:tcPr>
          <w:p w:rsidR="00D12E93" w:rsidRPr="004F07C8" w:rsidRDefault="00D12E93" w:rsidP="005D0BBA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 w:firstLine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D12E93" w:rsidRPr="004F07C8" w:rsidRDefault="00D12E93" w:rsidP="005D0BBA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</w:tcPr>
          <w:p w:rsidR="00D12E93" w:rsidRPr="004F07C8" w:rsidRDefault="00D12E93" w:rsidP="005D0BBA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D12E93" w:rsidRPr="004F07C8" w:rsidRDefault="00D12E93" w:rsidP="005D0BBA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4F07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D853C6" w:rsidRPr="00F51F88" w:rsidTr="00A20CF3">
        <w:trPr>
          <w:cantSplit/>
        </w:trPr>
        <w:tc>
          <w:tcPr>
            <w:tcW w:w="4149" w:type="dxa"/>
          </w:tcPr>
          <w:p w:rsidR="00D853C6" w:rsidRPr="00F51F88" w:rsidRDefault="00D853C6" w:rsidP="005D0BBA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D853C6" w:rsidRPr="00995DCA" w:rsidRDefault="00DF0561" w:rsidP="00D85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826351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270" w:type="dxa"/>
          </w:tcPr>
          <w:p w:rsidR="00D853C6" w:rsidRPr="00D413D6" w:rsidRDefault="00D853C6" w:rsidP="00D85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</w:tcPr>
          <w:p w:rsidR="00D853C6" w:rsidRPr="00D413D6" w:rsidRDefault="00A42575" w:rsidP="00D85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826351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284" w:type="dxa"/>
          </w:tcPr>
          <w:p w:rsidR="00D853C6" w:rsidRPr="00D413D6" w:rsidRDefault="00D853C6" w:rsidP="00D853C6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D853C6" w:rsidRPr="00995DCA" w:rsidRDefault="00DF0561" w:rsidP="00D85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826351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283" w:type="dxa"/>
          </w:tcPr>
          <w:p w:rsidR="00D853C6" w:rsidRPr="00D413D6" w:rsidRDefault="00D853C6" w:rsidP="00D85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D853C6" w:rsidRPr="00D413D6" w:rsidRDefault="00A42575" w:rsidP="00D85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826351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</w:tr>
      <w:tr w:rsidR="00826351" w:rsidRPr="00E24209" w:rsidTr="00A20CF3">
        <w:trPr>
          <w:cantSplit/>
        </w:trPr>
        <w:tc>
          <w:tcPr>
            <w:tcW w:w="4149" w:type="dxa"/>
          </w:tcPr>
          <w:p w:rsidR="00826351" w:rsidRPr="00161CAE" w:rsidRDefault="00826351" w:rsidP="00826351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สินค้าสำเร็จรูปและสินค้าซื้อมาเพื่อขาย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826351" w:rsidRPr="00F81028" w:rsidRDefault="00F81028" w:rsidP="00826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211</w:t>
            </w:r>
            <w:r w:rsidR="00826351" w:rsidRPr="00F81028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819</w:t>
            </w:r>
          </w:p>
        </w:tc>
        <w:tc>
          <w:tcPr>
            <w:tcW w:w="270" w:type="dxa"/>
          </w:tcPr>
          <w:p w:rsidR="00826351" w:rsidRPr="00D40D00" w:rsidRDefault="00826351" w:rsidP="0082635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</w:tcPr>
          <w:p w:rsidR="00826351" w:rsidRPr="00544E84" w:rsidRDefault="00826351" w:rsidP="00826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227</w:t>
            </w:r>
            <w:r w:rsidRPr="003478CE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549</w:t>
            </w:r>
          </w:p>
        </w:tc>
        <w:tc>
          <w:tcPr>
            <w:tcW w:w="284" w:type="dxa"/>
          </w:tcPr>
          <w:p w:rsidR="00826351" w:rsidRPr="00C844F6" w:rsidRDefault="00826351" w:rsidP="0082635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826351" w:rsidRPr="00F81028" w:rsidRDefault="00F81028" w:rsidP="00826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116,413</w:t>
            </w:r>
          </w:p>
        </w:tc>
        <w:tc>
          <w:tcPr>
            <w:tcW w:w="283" w:type="dxa"/>
          </w:tcPr>
          <w:p w:rsidR="00826351" w:rsidRPr="000233DF" w:rsidRDefault="00826351" w:rsidP="0082635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826351" w:rsidRPr="00544E84" w:rsidRDefault="00826351" w:rsidP="00826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117,887</w:t>
            </w:r>
          </w:p>
        </w:tc>
      </w:tr>
      <w:tr w:rsidR="00826351" w:rsidRPr="00E24209" w:rsidTr="00A20CF3">
        <w:trPr>
          <w:cantSplit/>
        </w:trPr>
        <w:tc>
          <w:tcPr>
            <w:tcW w:w="4149" w:type="dxa"/>
          </w:tcPr>
          <w:p w:rsidR="00826351" w:rsidRDefault="00826351" w:rsidP="00826351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สินค้ากึ่งสำเร็จรูปและงานระหว่างทำ</w:t>
            </w:r>
          </w:p>
        </w:tc>
        <w:tc>
          <w:tcPr>
            <w:tcW w:w="1276" w:type="dxa"/>
          </w:tcPr>
          <w:p w:rsidR="00826351" w:rsidRPr="00F81028" w:rsidRDefault="00F81028" w:rsidP="00826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5,172</w:t>
            </w:r>
          </w:p>
        </w:tc>
        <w:tc>
          <w:tcPr>
            <w:tcW w:w="270" w:type="dxa"/>
          </w:tcPr>
          <w:p w:rsidR="00826351" w:rsidRPr="00D40D00" w:rsidRDefault="00826351" w:rsidP="0082635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47" w:type="dxa"/>
          </w:tcPr>
          <w:p w:rsidR="00826351" w:rsidRPr="00544E84" w:rsidRDefault="00826351" w:rsidP="00826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8,338</w:t>
            </w:r>
          </w:p>
        </w:tc>
        <w:tc>
          <w:tcPr>
            <w:tcW w:w="284" w:type="dxa"/>
          </w:tcPr>
          <w:p w:rsidR="00826351" w:rsidRPr="00C844F6" w:rsidRDefault="00826351" w:rsidP="0082635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826351" w:rsidRPr="00F81028" w:rsidRDefault="00F81028" w:rsidP="00826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4,034</w:t>
            </w:r>
          </w:p>
        </w:tc>
        <w:tc>
          <w:tcPr>
            <w:tcW w:w="283" w:type="dxa"/>
          </w:tcPr>
          <w:p w:rsidR="00826351" w:rsidRPr="000233DF" w:rsidRDefault="00826351" w:rsidP="0082635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826351" w:rsidRPr="00544E84" w:rsidRDefault="00826351" w:rsidP="00826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7,180</w:t>
            </w:r>
          </w:p>
        </w:tc>
      </w:tr>
      <w:tr w:rsidR="00826351" w:rsidRPr="00E24209" w:rsidTr="00A20CF3">
        <w:trPr>
          <w:cantSplit/>
        </w:trPr>
        <w:tc>
          <w:tcPr>
            <w:tcW w:w="4149" w:type="dxa"/>
          </w:tcPr>
          <w:p w:rsidR="00826351" w:rsidRPr="00161CAE" w:rsidRDefault="00826351" w:rsidP="00826351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276" w:type="dxa"/>
          </w:tcPr>
          <w:p w:rsidR="00826351" w:rsidRPr="00F81028" w:rsidRDefault="00F81028" w:rsidP="00826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77,557</w:t>
            </w:r>
          </w:p>
        </w:tc>
        <w:tc>
          <w:tcPr>
            <w:tcW w:w="270" w:type="dxa"/>
          </w:tcPr>
          <w:p w:rsidR="00826351" w:rsidRPr="00D40D00" w:rsidRDefault="00826351" w:rsidP="0082635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47" w:type="dxa"/>
          </w:tcPr>
          <w:p w:rsidR="00826351" w:rsidRPr="00544E84" w:rsidRDefault="00826351" w:rsidP="00826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64,761</w:t>
            </w:r>
          </w:p>
        </w:tc>
        <w:tc>
          <w:tcPr>
            <w:tcW w:w="284" w:type="dxa"/>
          </w:tcPr>
          <w:p w:rsidR="00826351" w:rsidRPr="00C844F6" w:rsidRDefault="00826351" w:rsidP="0082635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826351" w:rsidRPr="00F81028" w:rsidRDefault="00F81028" w:rsidP="00826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64,885</w:t>
            </w:r>
          </w:p>
        </w:tc>
        <w:tc>
          <w:tcPr>
            <w:tcW w:w="283" w:type="dxa"/>
          </w:tcPr>
          <w:p w:rsidR="00826351" w:rsidRPr="000233DF" w:rsidRDefault="00826351" w:rsidP="0082635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826351" w:rsidRPr="00544E84" w:rsidRDefault="00826351" w:rsidP="00826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54,261</w:t>
            </w:r>
          </w:p>
        </w:tc>
      </w:tr>
      <w:tr w:rsidR="00826351" w:rsidRPr="00E24209" w:rsidTr="00A20CF3">
        <w:trPr>
          <w:cantSplit/>
        </w:trPr>
        <w:tc>
          <w:tcPr>
            <w:tcW w:w="4149" w:type="dxa"/>
          </w:tcPr>
          <w:p w:rsidR="00826351" w:rsidRPr="00161CAE" w:rsidRDefault="00826351" w:rsidP="00826351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อะไหล่และวัสดุโรงงาน</w:t>
            </w:r>
          </w:p>
        </w:tc>
        <w:tc>
          <w:tcPr>
            <w:tcW w:w="1276" w:type="dxa"/>
          </w:tcPr>
          <w:p w:rsidR="00826351" w:rsidRPr="00F81028" w:rsidRDefault="00F81028" w:rsidP="00826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46,808</w:t>
            </w:r>
          </w:p>
        </w:tc>
        <w:tc>
          <w:tcPr>
            <w:tcW w:w="270" w:type="dxa"/>
          </w:tcPr>
          <w:p w:rsidR="00826351" w:rsidRPr="00D40D00" w:rsidRDefault="00826351" w:rsidP="0082635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47" w:type="dxa"/>
          </w:tcPr>
          <w:p w:rsidR="00826351" w:rsidRPr="00544E84" w:rsidRDefault="00826351" w:rsidP="00826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42,439</w:t>
            </w:r>
          </w:p>
        </w:tc>
        <w:tc>
          <w:tcPr>
            <w:tcW w:w="284" w:type="dxa"/>
          </w:tcPr>
          <w:p w:rsidR="00826351" w:rsidRPr="00C844F6" w:rsidRDefault="00826351" w:rsidP="0082635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826351" w:rsidRPr="00F81028" w:rsidRDefault="00F81028" w:rsidP="00826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30,497</w:t>
            </w:r>
          </w:p>
        </w:tc>
        <w:tc>
          <w:tcPr>
            <w:tcW w:w="283" w:type="dxa"/>
          </w:tcPr>
          <w:p w:rsidR="00826351" w:rsidRPr="000233DF" w:rsidRDefault="00826351" w:rsidP="0082635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826351" w:rsidRPr="00544E84" w:rsidRDefault="00826351" w:rsidP="00826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31,514</w:t>
            </w:r>
          </w:p>
        </w:tc>
      </w:tr>
      <w:tr w:rsidR="00826351" w:rsidRPr="00E24209" w:rsidTr="00A20CF3">
        <w:trPr>
          <w:cantSplit/>
        </w:trPr>
        <w:tc>
          <w:tcPr>
            <w:tcW w:w="4149" w:type="dxa"/>
          </w:tcPr>
          <w:p w:rsidR="00826351" w:rsidRPr="00161CAE" w:rsidRDefault="00826351" w:rsidP="00826351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276" w:type="dxa"/>
          </w:tcPr>
          <w:p w:rsidR="00826351" w:rsidRPr="00F81028" w:rsidRDefault="00F81028" w:rsidP="00826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2,330</w:t>
            </w:r>
          </w:p>
        </w:tc>
        <w:tc>
          <w:tcPr>
            <w:tcW w:w="270" w:type="dxa"/>
          </w:tcPr>
          <w:p w:rsidR="00826351" w:rsidRPr="00D40D00" w:rsidRDefault="00826351" w:rsidP="0082635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47" w:type="dxa"/>
          </w:tcPr>
          <w:p w:rsidR="00826351" w:rsidRPr="00544E84" w:rsidRDefault="00826351" w:rsidP="00826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3,543</w:t>
            </w:r>
          </w:p>
        </w:tc>
        <w:tc>
          <w:tcPr>
            <w:tcW w:w="284" w:type="dxa"/>
          </w:tcPr>
          <w:p w:rsidR="00826351" w:rsidRPr="00C844F6" w:rsidRDefault="00826351" w:rsidP="0082635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826351" w:rsidRPr="00F81028" w:rsidRDefault="00826351" w:rsidP="00826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1028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83" w:type="dxa"/>
          </w:tcPr>
          <w:p w:rsidR="00826351" w:rsidRPr="000233DF" w:rsidRDefault="00826351" w:rsidP="0082635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826351" w:rsidRPr="00544E84" w:rsidRDefault="00826351" w:rsidP="00826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78CE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</w:tr>
      <w:tr w:rsidR="00826351" w:rsidRPr="00E24209" w:rsidTr="00A20CF3">
        <w:trPr>
          <w:cantSplit/>
        </w:trPr>
        <w:tc>
          <w:tcPr>
            <w:tcW w:w="4149" w:type="dxa"/>
          </w:tcPr>
          <w:p w:rsidR="00826351" w:rsidRPr="00161CAE" w:rsidRDefault="00826351" w:rsidP="00826351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826351" w:rsidRPr="00F81028" w:rsidRDefault="00F81028" w:rsidP="00826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343,686</w:t>
            </w:r>
          </w:p>
        </w:tc>
        <w:tc>
          <w:tcPr>
            <w:tcW w:w="270" w:type="dxa"/>
          </w:tcPr>
          <w:p w:rsidR="00826351" w:rsidRPr="00D40D00" w:rsidRDefault="00826351" w:rsidP="0082635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</w:tcPr>
          <w:p w:rsidR="00826351" w:rsidRPr="00544E84" w:rsidRDefault="00826351" w:rsidP="00826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346,630</w:t>
            </w:r>
          </w:p>
        </w:tc>
        <w:tc>
          <w:tcPr>
            <w:tcW w:w="284" w:type="dxa"/>
          </w:tcPr>
          <w:p w:rsidR="00826351" w:rsidRPr="00C844F6" w:rsidRDefault="00826351" w:rsidP="0082635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826351" w:rsidRPr="00F81028" w:rsidRDefault="00F81028" w:rsidP="00826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215,829</w:t>
            </w:r>
          </w:p>
        </w:tc>
        <w:tc>
          <w:tcPr>
            <w:tcW w:w="283" w:type="dxa"/>
          </w:tcPr>
          <w:p w:rsidR="00826351" w:rsidRPr="000233DF" w:rsidRDefault="00826351" w:rsidP="0082635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826351" w:rsidRPr="00544E84" w:rsidRDefault="00826351" w:rsidP="00826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210,842</w:t>
            </w:r>
          </w:p>
        </w:tc>
      </w:tr>
      <w:tr w:rsidR="00826351" w:rsidRPr="00E24209" w:rsidTr="00A20CF3">
        <w:trPr>
          <w:cantSplit/>
        </w:trPr>
        <w:tc>
          <w:tcPr>
            <w:tcW w:w="4149" w:type="dxa"/>
          </w:tcPr>
          <w:p w:rsidR="00826351" w:rsidRDefault="00826351" w:rsidP="00826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หัก </w:t>
            </w:r>
            <w:r w:rsidRPr="00D7326B">
              <w:rPr>
                <w:rFonts w:ascii="Angsana New" w:hAnsi="Angsana New" w:hint="cs"/>
                <w:sz w:val="30"/>
                <w:szCs w:val="30"/>
                <w:cs/>
              </w:rPr>
              <w:t>ค่าเผื่อ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การลดลงของมูลค่า</w:t>
            </w:r>
            <w:r w:rsidRPr="00D7326B">
              <w:rPr>
                <w:rFonts w:ascii="Angsana New" w:hAnsi="Angsana New" w:hint="cs"/>
                <w:sz w:val="30"/>
                <w:szCs w:val="30"/>
                <w:cs/>
              </w:rPr>
              <w:t>สินค้า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ที่</w:t>
            </w:r>
          </w:p>
        </w:tc>
        <w:tc>
          <w:tcPr>
            <w:tcW w:w="1276" w:type="dxa"/>
          </w:tcPr>
          <w:p w:rsidR="00826351" w:rsidRPr="00F81028" w:rsidRDefault="00826351" w:rsidP="00826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52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826351" w:rsidRPr="00D40D00" w:rsidRDefault="00826351" w:rsidP="0082635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47" w:type="dxa"/>
          </w:tcPr>
          <w:p w:rsidR="00826351" w:rsidRPr="00544E84" w:rsidRDefault="00826351" w:rsidP="00826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52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826351" w:rsidRPr="00C844F6" w:rsidRDefault="00826351" w:rsidP="0082635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826351" w:rsidRPr="00F81028" w:rsidRDefault="00826351" w:rsidP="00826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52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:rsidR="00826351" w:rsidRPr="000233DF" w:rsidRDefault="00826351" w:rsidP="0082635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826351" w:rsidRPr="00544E84" w:rsidRDefault="00826351" w:rsidP="00826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52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826351" w:rsidRPr="00E24209" w:rsidTr="00A20CF3">
        <w:trPr>
          <w:cantSplit/>
        </w:trPr>
        <w:tc>
          <w:tcPr>
            <w:tcW w:w="4149" w:type="dxa"/>
          </w:tcPr>
          <w:p w:rsidR="00826351" w:rsidRPr="00161CAE" w:rsidRDefault="00155365" w:rsidP="00826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</w:t>
            </w:r>
            <w:r w:rsidR="00826351" w:rsidRPr="00D7326B">
              <w:rPr>
                <w:rFonts w:ascii="Angsana New" w:hAnsi="Angsana New" w:hint="cs"/>
                <w:sz w:val="30"/>
                <w:szCs w:val="30"/>
                <w:cs/>
              </w:rPr>
              <w:t>เสื่อมสภาพ</w:t>
            </w:r>
            <w:r w:rsidR="00826351">
              <w:rPr>
                <w:rFonts w:ascii="Angsana New" w:hAnsi="Angsana New" w:hint="cs"/>
                <w:sz w:val="30"/>
                <w:szCs w:val="30"/>
                <w:cs/>
              </w:rPr>
              <w:t>และเคลื่อนไหวช้า</w:t>
            </w:r>
          </w:p>
        </w:tc>
        <w:tc>
          <w:tcPr>
            <w:tcW w:w="1276" w:type="dxa"/>
          </w:tcPr>
          <w:p w:rsidR="00826351" w:rsidRPr="00F81028" w:rsidRDefault="00F81028" w:rsidP="00826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52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(22,532</w:t>
            </w:r>
            <w:r w:rsidR="00826351" w:rsidRPr="00F81028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826351" w:rsidRPr="00D40D00" w:rsidRDefault="00826351" w:rsidP="0082635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47" w:type="dxa"/>
          </w:tcPr>
          <w:p w:rsidR="00826351" w:rsidRPr="00544E84" w:rsidRDefault="00826351" w:rsidP="00826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52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(26,360</w:t>
            </w:r>
            <w:r w:rsidRPr="003478CE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  <w:tc>
          <w:tcPr>
            <w:tcW w:w="284" w:type="dxa"/>
          </w:tcPr>
          <w:p w:rsidR="00826351" w:rsidRPr="00C844F6" w:rsidRDefault="00826351" w:rsidP="0082635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826351" w:rsidRPr="00F81028" w:rsidRDefault="00F81028" w:rsidP="00826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52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(8,199</w:t>
            </w:r>
            <w:r w:rsidR="00826351" w:rsidRPr="00F81028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  <w:tc>
          <w:tcPr>
            <w:tcW w:w="283" w:type="dxa"/>
          </w:tcPr>
          <w:p w:rsidR="00826351" w:rsidRPr="000233DF" w:rsidRDefault="00826351" w:rsidP="0082635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826351" w:rsidRPr="00544E84" w:rsidRDefault="00826351" w:rsidP="00826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52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(6,412</w:t>
            </w:r>
            <w:r w:rsidRPr="003478CE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</w:tr>
      <w:tr w:rsidR="00826351" w:rsidRPr="00E24209" w:rsidTr="00A20CF3">
        <w:trPr>
          <w:cantSplit/>
        </w:trPr>
        <w:tc>
          <w:tcPr>
            <w:tcW w:w="4149" w:type="dxa"/>
          </w:tcPr>
          <w:p w:rsidR="00826351" w:rsidRPr="00161CAE" w:rsidRDefault="00826351" w:rsidP="00826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826351" w:rsidRPr="00F81028" w:rsidRDefault="00F81028" w:rsidP="00826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321,154</w:t>
            </w:r>
          </w:p>
        </w:tc>
        <w:tc>
          <w:tcPr>
            <w:tcW w:w="270" w:type="dxa"/>
          </w:tcPr>
          <w:p w:rsidR="00826351" w:rsidRPr="00D40D00" w:rsidRDefault="00826351" w:rsidP="0082635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double" w:sz="4" w:space="0" w:color="auto"/>
            </w:tcBorders>
          </w:tcPr>
          <w:p w:rsidR="00826351" w:rsidRPr="00544E84" w:rsidRDefault="00826351" w:rsidP="00826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320,270</w:t>
            </w:r>
          </w:p>
        </w:tc>
        <w:tc>
          <w:tcPr>
            <w:tcW w:w="284" w:type="dxa"/>
          </w:tcPr>
          <w:p w:rsidR="00826351" w:rsidRPr="00C844F6" w:rsidRDefault="00826351" w:rsidP="0082635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826351" w:rsidRPr="00F81028" w:rsidRDefault="00F81028" w:rsidP="00826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207,630</w:t>
            </w:r>
          </w:p>
        </w:tc>
        <w:tc>
          <w:tcPr>
            <w:tcW w:w="283" w:type="dxa"/>
          </w:tcPr>
          <w:p w:rsidR="00826351" w:rsidRPr="000233DF" w:rsidRDefault="00826351" w:rsidP="0082635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826351" w:rsidRPr="00544E84" w:rsidRDefault="00826351" w:rsidP="00826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204,430</w:t>
            </w:r>
          </w:p>
        </w:tc>
      </w:tr>
    </w:tbl>
    <w:p w:rsidR="00C3135B" w:rsidRDefault="00C3135B" w:rsidP="002A34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675D96" w:rsidRDefault="00675D96" w:rsidP="002A34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EA7793" w:rsidRPr="00BD1CD2" w:rsidRDefault="00FF5FB6" w:rsidP="00EA7793">
      <w:pPr>
        <w:tabs>
          <w:tab w:val="clear" w:pos="227"/>
          <w:tab w:val="clear" w:pos="454"/>
          <w:tab w:val="clear" w:pos="680"/>
          <w:tab w:val="clear" w:pos="907"/>
        </w:tabs>
        <w:ind w:left="567" w:hanging="567"/>
      </w:pPr>
      <w:r>
        <w:rPr>
          <w:rFonts w:ascii="Angsana New" w:hAnsi="Angsana New"/>
          <w:b/>
          <w:bCs/>
          <w:sz w:val="30"/>
          <w:szCs w:val="30"/>
        </w:rPr>
        <w:lastRenderedPageBreak/>
        <w:t>8</w:t>
      </w:r>
      <w:r w:rsidR="00E75163">
        <w:rPr>
          <w:rFonts w:ascii="Angsana New" w:hAnsi="Angsana New"/>
          <w:b/>
          <w:bCs/>
          <w:sz w:val="30"/>
          <w:szCs w:val="30"/>
        </w:rPr>
        <w:t>.</w:t>
      </w:r>
      <w:r w:rsidR="00EA7793" w:rsidRPr="007D1E49">
        <w:rPr>
          <w:rFonts w:ascii="Angsana New" w:hAnsi="Angsana New"/>
          <w:b/>
          <w:bCs/>
          <w:sz w:val="30"/>
          <w:szCs w:val="30"/>
        </w:rPr>
        <w:tab/>
      </w:r>
      <w:r w:rsidR="00E75163">
        <w:rPr>
          <w:rFonts w:ascii="Angsana New" w:hAnsi="Angsana New" w:hint="cs"/>
          <w:b/>
          <w:bCs/>
          <w:sz w:val="30"/>
          <w:szCs w:val="30"/>
          <w:cs/>
        </w:rPr>
        <w:t>สินทรัพย์ทางการเงินหมุนเวียนอื่น</w:t>
      </w:r>
    </w:p>
    <w:p w:rsidR="00EA7793" w:rsidRDefault="00EA7793" w:rsidP="00EA7793">
      <w:pPr>
        <w:tabs>
          <w:tab w:val="left" w:pos="540"/>
        </w:tabs>
        <w:ind w:right="393"/>
        <w:jc w:val="thaiDistribute"/>
        <w:rPr>
          <w:rFonts w:ascii="Angsana New" w:hAnsi="Angsana New"/>
          <w:b/>
          <w:bCs/>
          <w:sz w:val="16"/>
          <w:szCs w:val="16"/>
          <w:highlight w:val="yellow"/>
        </w:rPr>
      </w:pPr>
    </w:p>
    <w:tbl>
      <w:tblPr>
        <w:tblW w:w="9961" w:type="dxa"/>
        <w:tblInd w:w="-72" w:type="dxa"/>
        <w:tblLayout w:type="fixed"/>
        <w:tblLook w:val="0000"/>
      </w:tblPr>
      <w:tblGrid>
        <w:gridCol w:w="4149"/>
        <w:gridCol w:w="1276"/>
        <w:gridCol w:w="270"/>
        <w:gridCol w:w="1147"/>
        <w:gridCol w:w="284"/>
        <w:gridCol w:w="1276"/>
        <w:gridCol w:w="284"/>
        <w:gridCol w:w="1275"/>
      </w:tblGrid>
      <w:tr w:rsidR="00EA7793" w:rsidRPr="004F07C8" w:rsidTr="00A20CF3">
        <w:trPr>
          <w:cantSplit/>
        </w:trPr>
        <w:tc>
          <w:tcPr>
            <w:tcW w:w="4149" w:type="dxa"/>
          </w:tcPr>
          <w:p w:rsidR="00EA7793" w:rsidRPr="004F07C8" w:rsidRDefault="00EA7793" w:rsidP="00EA7793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12" w:type="dxa"/>
            <w:gridSpan w:val="7"/>
            <w:tcBorders>
              <w:bottom w:val="single" w:sz="4" w:space="0" w:color="auto"/>
            </w:tcBorders>
          </w:tcPr>
          <w:p w:rsidR="00EA7793" w:rsidRPr="004F07C8" w:rsidRDefault="00EA7793" w:rsidP="00EA7793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F07C8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EA7793" w:rsidRPr="004F07C8" w:rsidTr="00A20CF3">
        <w:trPr>
          <w:cantSplit/>
        </w:trPr>
        <w:tc>
          <w:tcPr>
            <w:tcW w:w="4149" w:type="dxa"/>
          </w:tcPr>
          <w:p w:rsidR="00EA7793" w:rsidRPr="004F07C8" w:rsidRDefault="00EA7793" w:rsidP="00EA7793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 w:firstLine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A7793" w:rsidRPr="004F07C8" w:rsidRDefault="00EA7793" w:rsidP="00EA7793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</w:tcPr>
          <w:p w:rsidR="00EA7793" w:rsidRPr="004F07C8" w:rsidRDefault="00EA7793" w:rsidP="00EA7793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A7793" w:rsidRPr="004F07C8" w:rsidRDefault="00EA7793" w:rsidP="00EA7793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4F07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EA7793" w:rsidRPr="00F51F88" w:rsidTr="00A20CF3">
        <w:trPr>
          <w:cantSplit/>
        </w:trPr>
        <w:tc>
          <w:tcPr>
            <w:tcW w:w="4149" w:type="dxa"/>
          </w:tcPr>
          <w:p w:rsidR="00EA7793" w:rsidRPr="00F51F88" w:rsidRDefault="00EA7793" w:rsidP="00EA7793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A7793" w:rsidRPr="00995DCA" w:rsidRDefault="00EA7793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826351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270" w:type="dxa"/>
          </w:tcPr>
          <w:p w:rsidR="00EA7793" w:rsidRPr="00D413D6" w:rsidRDefault="00EA7793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</w:tcPr>
          <w:p w:rsidR="00EA7793" w:rsidRPr="00D413D6" w:rsidRDefault="00EA7793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826351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284" w:type="dxa"/>
          </w:tcPr>
          <w:p w:rsidR="00EA7793" w:rsidRPr="00D413D6" w:rsidRDefault="00EA7793" w:rsidP="00EA7793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A7793" w:rsidRPr="00995DCA" w:rsidRDefault="00EA7793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826351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284" w:type="dxa"/>
          </w:tcPr>
          <w:p w:rsidR="00EA7793" w:rsidRPr="00D413D6" w:rsidRDefault="00EA7793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A7793" w:rsidRPr="00D413D6" w:rsidRDefault="00EA7793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826351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</w:tr>
      <w:tr w:rsidR="007B2B5F" w:rsidRPr="00C844F6" w:rsidTr="00A20CF3">
        <w:trPr>
          <w:cantSplit/>
        </w:trPr>
        <w:tc>
          <w:tcPr>
            <w:tcW w:w="4149" w:type="dxa"/>
          </w:tcPr>
          <w:p w:rsidR="007B2B5F" w:rsidRDefault="007B2B5F" w:rsidP="00EA7793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เงินลงทุนในตราสารหนี้</w:t>
            </w:r>
          </w:p>
        </w:tc>
        <w:tc>
          <w:tcPr>
            <w:tcW w:w="1276" w:type="dxa"/>
          </w:tcPr>
          <w:p w:rsidR="007B2B5F" w:rsidRPr="006F07A9" w:rsidRDefault="007B2B5F" w:rsidP="00385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7B2B5F" w:rsidRPr="00D40D00" w:rsidRDefault="007B2B5F" w:rsidP="00EA779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47" w:type="dxa"/>
            <w:vAlign w:val="bottom"/>
          </w:tcPr>
          <w:p w:rsidR="007B2B5F" w:rsidRPr="006F07A9" w:rsidRDefault="007B2B5F" w:rsidP="00385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7B2B5F" w:rsidRPr="00C844F6" w:rsidRDefault="007B2B5F" w:rsidP="00EA779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  <w:vAlign w:val="bottom"/>
          </w:tcPr>
          <w:p w:rsidR="007B2B5F" w:rsidRPr="006F07A9" w:rsidRDefault="007B2B5F" w:rsidP="00385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7B2B5F" w:rsidRPr="000233DF" w:rsidRDefault="007B2B5F" w:rsidP="00EA779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bottom"/>
          </w:tcPr>
          <w:p w:rsidR="007B2B5F" w:rsidRPr="006F07A9" w:rsidRDefault="007B2B5F" w:rsidP="00385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9522C3" w:rsidRPr="00C844F6" w:rsidTr="00A20CF3">
        <w:trPr>
          <w:cantSplit/>
        </w:trPr>
        <w:tc>
          <w:tcPr>
            <w:tcW w:w="4149" w:type="dxa"/>
          </w:tcPr>
          <w:p w:rsidR="009522C3" w:rsidRDefault="007B2B5F" w:rsidP="00EA7793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- </w:t>
            </w:r>
            <w:r w:rsidR="009522C3">
              <w:rPr>
                <w:rFonts w:ascii="Angsana New" w:hAnsi="Angsana New" w:hint="cs"/>
                <w:sz w:val="30"/>
                <w:szCs w:val="30"/>
                <w:cs/>
              </w:rPr>
              <w:t>ตั๋วแลกเงิน</w:t>
            </w:r>
            <w:r w:rsidR="00976FC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A60A5B">
              <w:rPr>
                <w:rFonts w:ascii="Angsana New" w:hAnsi="Angsana New"/>
                <w:sz w:val="30"/>
                <w:szCs w:val="30"/>
              </w:rPr>
              <w:t>(</w:t>
            </w:r>
            <w:r w:rsidR="00A60A5B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คิงส์ฟอร์ด โฮลดิ้งส์ จำกัด </w:t>
            </w:r>
          </w:p>
        </w:tc>
        <w:tc>
          <w:tcPr>
            <w:tcW w:w="1276" w:type="dxa"/>
          </w:tcPr>
          <w:p w:rsidR="009522C3" w:rsidRPr="006F07A9" w:rsidRDefault="009522C3" w:rsidP="00385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9522C3" w:rsidRPr="00D40D00" w:rsidRDefault="009522C3" w:rsidP="00EA779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47" w:type="dxa"/>
            <w:vAlign w:val="bottom"/>
          </w:tcPr>
          <w:p w:rsidR="009522C3" w:rsidRPr="006F07A9" w:rsidRDefault="009522C3" w:rsidP="00385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9522C3" w:rsidRPr="00C844F6" w:rsidRDefault="009522C3" w:rsidP="00EA779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  <w:vAlign w:val="bottom"/>
          </w:tcPr>
          <w:p w:rsidR="009522C3" w:rsidRPr="006F07A9" w:rsidRDefault="009522C3" w:rsidP="00385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9522C3" w:rsidRPr="000233DF" w:rsidRDefault="009522C3" w:rsidP="00EA779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bottom"/>
          </w:tcPr>
          <w:p w:rsidR="009522C3" w:rsidRPr="006F07A9" w:rsidRDefault="009522C3" w:rsidP="00385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A60A5B" w:rsidRPr="00C844F6" w:rsidTr="00A20CF3">
        <w:trPr>
          <w:cantSplit/>
        </w:trPr>
        <w:tc>
          <w:tcPr>
            <w:tcW w:w="4149" w:type="dxa"/>
          </w:tcPr>
          <w:p w:rsidR="00A60A5B" w:rsidRPr="00C946D0" w:rsidRDefault="00A60A5B" w:rsidP="00EA7793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946D0">
              <w:rPr>
                <w:rFonts w:ascii="Angsana New" w:hAnsi="Angsana New" w:hint="cs"/>
                <w:sz w:val="30"/>
                <w:szCs w:val="30"/>
                <w:cs/>
              </w:rPr>
              <w:t xml:space="preserve">   (มหาชน)) ครบกำหนดในเดือนมิถุนายน 2564</w:t>
            </w:r>
          </w:p>
        </w:tc>
        <w:tc>
          <w:tcPr>
            <w:tcW w:w="1276" w:type="dxa"/>
          </w:tcPr>
          <w:p w:rsidR="00A60A5B" w:rsidRPr="00F05498" w:rsidRDefault="00A60A5B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A60A5B" w:rsidRPr="00D40D00" w:rsidRDefault="00A60A5B" w:rsidP="00EA779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47" w:type="dxa"/>
          </w:tcPr>
          <w:p w:rsidR="00A60A5B" w:rsidRPr="0010142B" w:rsidRDefault="00A60A5B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A60A5B" w:rsidRPr="00C844F6" w:rsidRDefault="00A60A5B" w:rsidP="00EA779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A60A5B" w:rsidRPr="006F07A9" w:rsidRDefault="00A60A5B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A60A5B" w:rsidRPr="000233DF" w:rsidRDefault="00A60A5B" w:rsidP="00EA779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:rsidR="00A60A5B" w:rsidRPr="00D17730" w:rsidRDefault="00A60A5B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B825E2" w:rsidRPr="00C844F6" w:rsidTr="00A20CF3">
        <w:trPr>
          <w:cantSplit/>
        </w:trPr>
        <w:tc>
          <w:tcPr>
            <w:tcW w:w="4149" w:type="dxa"/>
          </w:tcPr>
          <w:p w:rsidR="00B825E2" w:rsidRPr="00C946D0" w:rsidRDefault="00B825E2" w:rsidP="00826351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946D0">
              <w:rPr>
                <w:rFonts w:ascii="Angsana New" w:hAnsi="Angsana New" w:hint="cs"/>
                <w:sz w:val="30"/>
                <w:szCs w:val="30"/>
                <w:cs/>
              </w:rPr>
              <w:t xml:space="preserve">   อัตราดอกเบี้ยร้อยละ 3 ต่อปี </w:t>
            </w:r>
          </w:p>
        </w:tc>
        <w:tc>
          <w:tcPr>
            <w:tcW w:w="1276" w:type="dxa"/>
            <w:vAlign w:val="bottom"/>
          </w:tcPr>
          <w:p w:rsidR="00B825E2" w:rsidRPr="006F07A9" w:rsidRDefault="00B825E2" w:rsidP="00522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6F07A9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B825E2" w:rsidRPr="00D40D00" w:rsidRDefault="00B825E2" w:rsidP="0082635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47" w:type="dxa"/>
          </w:tcPr>
          <w:p w:rsidR="00B825E2" w:rsidRPr="006F07A9" w:rsidRDefault="00B825E2" w:rsidP="00754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120,000</w:t>
            </w:r>
          </w:p>
        </w:tc>
        <w:tc>
          <w:tcPr>
            <w:tcW w:w="284" w:type="dxa"/>
          </w:tcPr>
          <w:p w:rsidR="00B825E2" w:rsidRPr="00C844F6" w:rsidRDefault="00B825E2" w:rsidP="0082635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  <w:vAlign w:val="bottom"/>
          </w:tcPr>
          <w:p w:rsidR="00B825E2" w:rsidRPr="006F07A9" w:rsidRDefault="00B825E2" w:rsidP="00522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6F07A9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:rsidR="00B825E2" w:rsidRPr="000233DF" w:rsidRDefault="00B825E2" w:rsidP="0082635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bottom"/>
          </w:tcPr>
          <w:p w:rsidR="00B825E2" w:rsidRPr="006F07A9" w:rsidRDefault="00B825E2" w:rsidP="00826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6F07A9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</w:tr>
      <w:tr w:rsidR="00826351" w:rsidRPr="00B63C99" w:rsidTr="00A20CF3">
        <w:trPr>
          <w:cantSplit/>
        </w:trPr>
        <w:tc>
          <w:tcPr>
            <w:tcW w:w="4149" w:type="dxa"/>
          </w:tcPr>
          <w:p w:rsidR="00826351" w:rsidRPr="00B63C99" w:rsidRDefault="00826351" w:rsidP="00826351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76" w:type="dxa"/>
          </w:tcPr>
          <w:p w:rsidR="00826351" w:rsidRPr="00B63C99" w:rsidRDefault="00826351" w:rsidP="00826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70" w:type="dxa"/>
          </w:tcPr>
          <w:p w:rsidR="00826351" w:rsidRPr="00B63C99" w:rsidRDefault="00826351" w:rsidP="0082635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1147" w:type="dxa"/>
          </w:tcPr>
          <w:p w:rsidR="00826351" w:rsidRPr="00B63C99" w:rsidRDefault="00826351" w:rsidP="00826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84" w:type="dxa"/>
          </w:tcPr>
          <w:p w:rsidR="00826351" w:rsidRPr="00B63C99" w:rsidRDefault="00826351" w:rsidP="0082635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</w:tcPr>
          <w:p w:rsidR="00826351" w:rsidRPr="00B63C99" w:rsidRDefault="00826351" w:rsidP="00826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:rsidR="00826351" w:rsidRPr="00B63C99" w:rsidRDefault="00826351" w:rsidP="0082635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1275" w:type="dxa"/>
          </w:tcPr>
          <w:p w:rsidR="00826351" w:rsidRPr="00B63C99" w:rsidRDefault="00826351" w:rsidP="00826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</w:tr>
      <w:tr w:rsidR="00826351" w:rsidRPr="00C844F6" w:rsidTr="00A20CF3">
        <w:trPr>
          <w:cantSplit/>
        </w:trPr>
        <w:tc>
          <w:tcPr>
            <w:tcW w:w="4149" w:type="dxa"/>
          </w:tcPr>
          <w:p w:rsidR="00826351" w:rsidRPr="00161CAE" w:rsidRDefault="00826351" w:rsidP="00826351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เงินลงทุนในตราสารทุน -วัดมูลค่ายุติธรรม </w:t>
            </w:r>
          </w:p>
        </w:tc>
        <w:tc>
          <w:tcPr>
            <w:tcW w:w="1276" w:type="dxa"/>
          </w:tcPr>
          <w:p w:rsidR="00826351" w:rsidRPr="00754CD2" w:rsidRDefault="00826351" w:rsidP="00826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:rsidR="00826351" w:rsidRPr="00D40D00" w:rsidRDefault="00826351" w:rsidP="0082635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47" w:type="dxa"/>
          </w:tcPr>
          <w:p w:rsidR="00826351" w:rsidRPr="00754CD2" w:rsidRDefault="00826351" w:rsidP="00826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826351" w:rsidRPr="00C844F6" w:rsidRDefault="00826351" w:rsidP="0082635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826351" w:rsidRPr="00754CD2" w:rsidRDefault="00826351" w:rsidP="00826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826351" w:rsidRPr="000233DF" w:rsidRDefault="00826351" w:rsidP="0082635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:rsidR="00826351" w:rsidRPr="00D17730" w:rsidRDefault="00826351" w:rsidP="00826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826351" w:rsidRPr="00C844F6" w:rsidTr="00A20CF3">
        <w:trPr>
          <w:cantSplit/>
        </w:trPr>
        <w:tc>
          <w:tcPr>
            <w:tcW w:w="4149" w:type="dxa"/>
          </w:tcPr>
          <w:p w:rsidR="00826351" w:rsidRDefault="00826351" w:rsidP="00826351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(ข้อมูลระดับ 2) ผ่านกำไรหรือขาดทุน</w:t>
            </w:r>
          </w:p>
        </w:tc>
        <w:tc>
          <w:tcPr>
            <w:tcW w:w="1276" w:type="dxa"/>
          </w:tcPr>
          <w:p w:rsidR="00826351" w:rsidRPr="00B825E2" w:rsidRDefault="00B825E2" w:rsidP="00826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1,010</w:t>
            </w:r>
          </w:p>
        </w:tc>
        <w:tc>
          <w:tcPr>
            <w:tcW w:w="270" w:type="dxa"/>
          </w:tcPr>
          <w:p w:rsidR="00826351" w:rsidRPr="00D40D00" w:rsidRDefault="00826351" w:rsidP="0082635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47" w:type="dxa"/>
          </w:tcPr>
          <w:p w:rsidR="00826351" w:rsidRPr="006F07A9" w:rsidRDefault="00826351" w:rsidP="00826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988</w:t>
            </w:r>
          </w:p>
        </w:tc>
        <w:tc>
          <w:tcPr>
            <w:tcW w:w="284" w:type="dxa"/>
          </w:tcPr>
          <w:p w:rsidR="00826351" w:rsidRPr="00C844F6" w:rsidRDefault="00826351" w:rsidP="0082635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  <w:vAlign w:val="bottom"/>
          </w:tcPr>
          <w:p w:rsidR="00826351" w:rsidRPr="00B825E2" w:rsidRDefault="00826351" w:rsidP="00826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825E2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:rsidR="00826351" w:rsidRPr="000233DF" w:rsidRDefault="00826351" w:rsidP="0082635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bottom"/>
          </w:tcPr>
          <w:p w:rsidR="00826351" w:rsidRPr="006F07A9" w:rsidRDefault="00826351" w:rsidP="00826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522C3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</w:tr>
      <w:tr w:rsidR="00826351" w:rsidRPr="00C844F6" w:rsidTr="00A20CF3">
        <w:trPr>
          <w:cantSplit/>
        </w:trPr>
        <w:tc>
          <w:tcPr>
            <w:tcW w:w="4149" w:type="dxa"/>
          </w:tcPr>
          <w:p w:rsidR="00826351" w:rsidRPr="00CA1333" w:rsidRDefault="00826351" w:rsidP="00826351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A1333"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26351" w:rsidRPr="00B825E2" w:rsidRDefault="00826351" w:rsidP="00826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B825E2">
              <w:rPr>
                <w:rFonts w:ascii="Angsana New" w:hAnsi="Angsana New" w:hint="cs"/>
                <w:b/>
                <w:sz w:val="30"/>
                <w:szCs w:val="30"/>
                <w:cs/>
              </w:rPr>
              <w:t>40</w:t>
            </w:r>
          </w:p>
        </w:tc>
        <w:tc>
          <w:tcPr>
            <w:tcW w:w="270" w:type="dxa"/>
          </w:tcPr>
          <w:p w:rsidR="00826351" w:rsidRPr="00D40D00" w:rsidRDefault="00826351" w:rsidP="0082635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</w:tcPr>
          <w:p w:rsidR="00826351" w:rsidRPr="00754CD2" w:rsidRDefault="00826351" w:rsidP="00826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754CD2">
              <w:rPr>
                <w:rFonts w:ascii="Angsana New" w:hAnsi="Angsana New" w:hint="cs"/>
                <w:b/>
                <w:sz w:val="30"/>
                <w:szCs w:val="30"/>
                <w:cs/>
              </w:rPr>
              <w:t>40</w:t>
            </w:r>
          </w:p>
        </w:tc>
        <w:tc>
          <w:tcPr>
            <w:tcW w:w="284" w:type="dxa"/>
          </w:tcPr>
          <w:p w:rsidR="00826351" w:rsidRPr="00C844F6" w:rsidRDefault="00826351" w:rsidP="0082635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26351" w:rsidRPr="00B825E2" w:rsidRDefault="00826351" w:rsidP="00826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825E2">
              <w:rPr>
                <w:rFonts w:ascii="Angsana New" w:hAnsi="Angsana New"/>
                <w:bCs/>
                <w:sz w:val="30"/>
                <w:szCs w:val="30"/>
              </w:rPr>
              <w:t>15</w:t>
            </w:r>
          </w:p>
        </w:tc>
        <w:tc>
          <w:tcPr>
            <w:tcW w:w="284" w:type="dxa"/>
          </w:tcPr>
          <w:p w:rsidR="00826351" w:rsidRPr="000233DF" w:rsidRDefault="00826351" w:rsidP="0082635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826351" w:rsidRPr="009522C3" w:rsidRDefault="00826351" w:rsidP="00826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522C3">
              <w:rPr>
                <w:rFonts w:ascii="Angsana New" w:hAnsi="Angsana New"/>
                <w:bCs/>
                <w:sz w:val="30"/>
                <w:szCs w:val="30"/>
              </w:rPr>
              <w:t>15</w:t>
            </w:r>
          </w:p>
        </w:tc>
      </w:tr>
      <w:tr w:rsidR="00826351" w:rsidRPr="00C844F6" w:rsidTr="00A20CF3">
        <w:trPr>
          <w:cantSplit/>
        </w:trPr>
        <w:tc>
          <w:tcPr>
            <w:tcW w:w="4149" w:type="dxa"/>
          </w:tcPr>
          <w:p w:rsidR="00826351" w:rsidRPr="00161CAE" w:rsidRDefault="00826351" w:rsidP="00826351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826351" w:rsidRPr="00B825E2" w:rsidRDefault="00B825E2" w:rsidP="00826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1,050</w:t>
            </w:r>
          </w:p>
        </w:tc>
        <w:tc>
          <w:tcPr>
            <w:tcW w:w="270" w:type="dxa"/>
          </w:tcPr>
          <w:p w:rsidR="00826351" w:rsidRPr="00D40D00" w:rsidRDefault="00826351" w:rsidP="0082635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double" w:sz="4" w:space="0" w:color="auto"/>
            </w:tcBorders>
          </w:tcPr>
          <w:p w:rsidR="00826351" w:rsidRPr="00754CD2" w:rsidRDefault="00826351" w:rsidP="00826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54CD2">
              <w:rPr>
                <w:rFonts w:ascii="Angsana New" w:hAnsi="Angsana New"/>
                <w:bCs/>
                <w:sz w:val="30"/>
                <w:szCs w:val="30"/>
              </w:rPr>
              <w:t>121,028</w:t>
            </w:r>
          </w:p>
        </w:tc>
        <w:tc>
          <w:tcPr>
            <w:tcW w:w="284" w:type="dxa"/>
          </w:tcPr>
          <w:p w:rsidR="00826351" w:rsidRPr="00C844F6" w:rsidRDefault="00826351" w:rsidP="0082635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826351" w:rsidRPr="00B825E2" w:rsidRDefault="00826351" w:rsidP="00826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825E2">
              <w:rPr>
                <w:rFonts w:ascii="Angsana New" w:hAnsi="Angsana New"/>
                <w:bCs/>
                <w:sz w:val="30"/>
                <w:szCs w:val="30"/>
              </w:rPr>
              <w:t>15</w:t>
            </w:r>
          </w:p>
        </w:tc>
        <w:tc>
          <w:tcPr>
            <w:tcW w:w="284" w:type="dxa"/>
          </w:tcPr>
          <w:p w:rsidR="00826351" w:rsidRPr="000233DF" w:rsidRDefault="00826351" w:rsidP="0082635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:rsidR="00826351" w:rsidRPr="006F07A9" w:rsidRDefault="00826351" w:rsidP="00826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522C3">
              <w:rPr>
                <w:rFonts w:ascii="Angsana New" w:hAnsi="Angsana New"/>
                <w:bCs/>
                <w:sz w:val="30"/>
                <w:szCs w:val="30"/>
              </w:rPr>
              <w:t>15</w:t>
            </w:r>
          </w:p>
        </w:tc>
      </w:tr>
    </w:tbl>
    <w:p w:rsidR="00E42BC3" w:rsidRPr="00044092" w:rsidRDefault="00E42B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FC34AF" w:rsidRPr="009C4823" w:rsidRDefault="00FF5FB6" w:rsidP="00A653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9</w:t>
      </w:r>
      <w:r w:rsidR="00FC34AF" w:rsidRPr="000F2E4F">
        <w:rPr>
          <w:rFonts w:ascii="Angsana New" w:hAnsi="Angsana New"/>
          <w:b/>
          <w:bCs/>
          <w:sz w:val="30"/>
          <w:szCs w:val="30"/>
        </w:rPr>
        <w:t xml:space="preserve">. </w:t>
      </w:r>
      <w:r w:rsidR="00FC34AF" w:rsidRPr="000F2E4F">
        <w:rPr>
          <w:rFonts w:ascii="Angsana New" w:hAnsi="Angsana New" w:hint="cs"/>
          <w:b/>
          <w:bCs/>
          <w:sz w:val="30"/>
          <w:szCs w:val="30"/>
          <w:cs/>
        </w:rPr>
        <w:tab/>
      </w:r>
      <w:r w:rsidR="00900391" w:rsidRPr="00900391">
        <w:rPr>
          <w:rFonts w:ascii="Angsana New" w:hAnsi="Angsana New"/>
          <w:b/>
          <w:bCs/>
          <w:sz w:val="30"/>
          <w:szCs w:val="30"/>
          <w:cs/>
        </w:rPr>
        <w:t>เงินฝากสถาบันการเงินที่มีภาระค้ำประกั</w:t>
      </w:r>
      <w:r w:rsidR="00900391" w:rsidRPr="009C4823">
        <w:rPr>
          <w:rFonts w:ascii="Angsana New" w:hAnsi="Angsana New"/>
          <w:b/>
          <w:bCs/>
          <w:sz w:val="30"/>
          <w:szCs w:val="30"/>
          <w:cs/>
        </w:rPr>
        <w:t>น</w:t>
      </w:r>
    </w:p>
    <w:p w:rsidR="00FC34AF" w:rsidRPr="009C4823" w:rsidRDefault="00FC34AF" w:rsidP="00FC34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  <w:cs/>
        </w:rPr>
      </w:pPr>
    </w:p>
    <w:p w:rsidR="005742AB" w:rsidRDefault="002104BE" w:rsidP="005742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A136C5">
        <w:rPr>
          <w:rFonts w:ascii="Angsana New" w:hAnsi="Angsana New" w:hint="cs"/>
          <w:sz w:val="30"/>
          <w:szCs w:val="30"/>
          <w:cs/>
        </w:rPr>
        <w:t>กลุ่ม</w:t>
      </w:r>
      <w:r w:rsidR="00FC34AF" w:rsidRPr="00A136C5">
        <w:rPr>
          <w:rFonts w:ascii="Angsana New" w:hAnsi="Angsana New" w:hint="cs"/>
          <w:sz w:val="30"/>
          <w:szCs w:val="30"/>
          <w:cs/>
        </w:rPr>
        <w:t>บริษัทมีเงินฝากประจำ</w:t>
      </w:r>
      <w:r w:rsidR="009C4823" w:rsidRPr="00A136C5">
        <w:rPr>
          <w:rFonts w:ascii="Angsana New" w:hAnsi="Angsana New" w:hint="cs"/>
          <w:sz w:val="30"/>
          <w:szCs w:val="30"/>
          <w:cs/>
        </w:rPr>
        <w:t>และเงินฝากออมทรัพย์</w:t>
      </w:r>
      <w:r w:rsidR="00FC34AF" w:rsidRPr="00A136C5">
        <w:rPr>
          <w:rFonts w:ascii="Angsana New" w:hAnsi="Angsana New" w:hint="cs"/>
          <w:sz w:val="30"/>
          <w:szCs w:val="30"/>
          <w:cs/>
        </w:rPr>
        <w:t>กับธนาคาร</w:t>
      </w:r>
      <w:r w:rsidR="00EE1D19" w:rsidRPr="00A136C5">
        <w:rPr>
          <w:rFonts w:ascii="Angsana New" w:hAnsi="Angsana New" w:hint="cs"/>
          <w:sz w:val="30"/>
          <w:szCs w:val="30"/>
          <w:cs/>
        </w:rPr>
        <w:t>ในประเทศหลาย</w:t>
      </w:r>
      <w:r w:rsidR="002A3462" w:rsidRPr="00A136C5">
        <w:rPr>
          <w:rFonts w:ascii="Angsana New" w:hAnsi="Angsana New" w:hint="cs"/>
          <w:sz w:val="30"/>
          <w:szCs w:val="30"/>
          <w:cs/>
        </w:rPr>
        <w:t>แห่ง</w:t>
      </w:r>
      <w:r w:rsidR="00607C4D" w:rsidRPr="00A136C5">
        <w:rPr>
          <w:rFonts w:ascii="Angsana New" w:hAnsi="Angsana New" w:hint="cs"/>
          <w:sz w:val="30"/>
          <w:szCs w:val="30"/>
          <w:cs/>
        </w:rPr>
        <w:t>ซึ่งมี</w:t>
      </w:r>
      <w:r w:rsidR="00FC34AF" w:rsidRPr="00A136C5">
        <w:rPr>
          <w:rFonts w:ascii="Angsana New" w:hAnsi="Angsana New" w:hint="cs"/>
          <w:sz w:val="30"/>
          <w:szCs w:val="30"/>
          <w:cs/>
        </w:rPr>
        <w:t xml:space="preserve">อัตราดอกเบี้ยร้อยละ </w:t>
      </w:r>
      <w:r w:rsidR="00685DEA" w:rsidRPr="00A136C5">
        <w:rPr>
          <w:rFonts w:ascii="Angsana New" w:hAnsi="Angsana New"/>
          <w:sz w:val="30"/>
          <w:szCs w:val="30"/>
        </w:rPr>
        <w:t>0.</w:t>
      </w:r>
      <w:r w:rsidR="00A136C5">
        <w:rPr>
          <w:rFonts w:ascii="Angsana New" w:hAnsi="Angsana New" w:hint="cs"/>
          <w:sz w:val="30"/>
          <w:szCs w:val="30"/>
          <w:cs/>
        </w:rPr>
        <w:t>1</w:t>
      </w:r>
      <w:r w:rsidR="005742AB" w:rsidRPr="00A136C5">
        <w:rPr>
          <w:rFonts w:ascii="Angsana New" w:hAnsi="Angsana New" w:hint="cs"/>
          <w:sz w:val="30"/>
          <w:szCs w:val="30"/>
          <w:cs/>
        </w:rPr>
        <w:t xml:space="preserve"> ถึง</w:t>
      </w:r>
      <w:r w:rsidR="00A136C5">
        <w:rPr>
          <w:rFonts w:ascii="Angsana New" w:hAnsi="Angsana New" w:hint="cs"/>
          <w:sz w:val="30"/>
          <w:szCs w:val="30"/>
          <w:cs/>
        </w:rPr>
        <w:t xml:space="preserve"> </w:t>
      </w:r>
      <w:r w:rsidR="00A136C5">
        <w:rPr>
          <w:rFonts w:ascii="Angsana New" w:hAnsi="Angsana New"/>
          <w:sz w:val="30"/>
          <w:szCs w:val="30"/>
        </w:rPr>
        <w:t>0.</w:t>
      </w:r>
      <w:r w:rsidR="0042247A">
        <w:rPr>
          <w:rFonts w:ascii="Angsana New" w:hAnsi="Angsana New"/>
          <w:sz w:val="30"/>
          <w:szCs w:val="30"/>
        </w:rPr>
        <w:t>6</w:t>
      </w:r>
      <w:r w:rsidR="00976FCF" w:rsidRPr="00A136C5">
        <w:rPr>
          <w:rFonts w:ascii="Angsana New" w:hAnsi="Angsana New"/>
          <w:sz w:val="30"/>
          <w:szCs w:val="30"/>
        </w:rPr>
        <w:t xml:space="preserve"> </w:t>
      </w:r>
      <w:r w:rsidR="00FC34AF" w:rsidRPr="00A136C5">
        <w:rPr>
          <w:rFonts w:ascii="Angsana New" w:hAnsi="Angsana New" w:hint="cs"/>
          <w:sz w:val="30"/>
          <w:szCs w:val="30"/>
          <w:cs/>
        </w:rPr>
        <w:t>ต่อปี</w:t>
      </w:r>
      <w:r w:rsidR="00C946D0" w:rsidRPr="00A136C5">
        <w:rPr>
          <w:rFonts w:ascii="Angsana New" w:hAnsi="Angsana New"/>
          <w:sz w:val="30"/>
          <w:szCs w:val="30"/>
        </w:rPr>
        <w:t xml:space="preserve"> </w:t>
      </w:r>
      <w:r w:rsidR="002A3462" w:rsidRPr="00A136C5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2A3462" w:rsidRPr="00A136C5">
        <w:rPr>
          <w:rFonts w:ascii="Angsana New" w:hAnsi="Angsana New"/>
          <w:sz w:val="30"/>
          <w:szCs w:val="30"/>
        </w:rPr>
        <w:t>31</w:t>
      </w:r>
      <w:r w:rsidR="002A3462" w:rsidRPr="00A136C5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DF0561" w:rsidRPr="00A136C5">
        <w:rPr>
          <w:rFonts w:ascii="Angsana New" w:hAnsi="Angsana New" w:hint="cs"/>
          <w:sz w:val="30"/>
          <w:szCs w:val="30"/>
          <w:cs/>
        </w:rPr>
        <w:t>256</w:t>
      </w:r>
      <w:r w:rsidR="00754CD2" w:rsidRPr="00A136C5">
        <w:rPr>
          <w:rFonts w:ascii="Angsana New" w:hAnsi="Angsana New" w:hint="cs"/>
          <w:sz w:val="30"/>
          <w:szCs w:val="30"/>
          <w:cs/>
        </w:rPr>
        <w:t>4</w:t>
      </w:r>
      <w:r w:rsidR="00C946D0" w:rsidRPr="00A136C5">
        <w:rPr>
          <w:rFonts w:ascii="Angsana New" w:hAnsi="Angsana New"/>
          <w:sz w:val="30"/>
          <w:szCs w:val="30"/>
        </w:rPr>
        <w:t xml:space="preserve"> </w:t>
      </w:r>
      <w:r w:rsidR="00FC34AF" w:rsidRPr="00A136C5">
        <w:rPr>
          <w:rFonts w:ascii="Angsana New" w:hAnsi="Angsana New" w:hint="cs"/>
          <w:sz w:val="30"/>
          <w:szCs w:val="30"/>
          <w:cs/>
        </w:rPr>
        <w:t>(</w:t>
      </w:r>
      <w:r w:rsidR="005B3B37" w:rsidRPr="00A136C5">
        <w:rPr>
          <w:rFonts w:ascii="Angsana New" w:hAnsi="Angsana New" w:hint="cs"/>
          <w:sz w:val="30"/>
          <w:szCs w:val="30"/>
          <w:cs/>
        </w:rPr>
        <w:t xml:space="preserve">วันที่ 31 ธันวาคม </w:t>
      </w:r>
      <w:r w:rsidR="00A42575" w:rsidRPr="00A136C5">
        <w:rPr>
          <w:rFonts w:ascii="Angsana New" w:hAnsi="Angsana New"/>
          <w:sz w:val="30"/>
          <w:szCs w:val="30"/>
        </w:rPr>
        <w:t>256</w:t>
      </w:r>
      <w:r w:rsidR="00754CD2" w:rsidRPr="00A136C5">
        <w:rPr>
          <w:rFonts w:ascii="Angsana New" w:hAnsi="Angsana New" w:hint="cs"/>
          <w:sz w:val="30"/>
          <w:szCs w:val="30"/>
          <w:cs/>
        </w:rPr>
        <w:t>3</w:t>
      </w:r>
      <w:r w:rsidR="00FC34AF" w:rsidRPr="00A136C5">
        <w:rPr>
          <w:rFonts w:ascii="Angsana New" w:hAnsi="Angsana New"/>
          <w:sz w:val="30"/>
          <w:szCs w:val="30"/>
        </w:rPr>
        <w:t xml:space="preserve"> : </w:t>
      </w:r>
      <w:r w:rsidR="00FC34AF" w:rsidRPr="00A136C5">
        <w:rPr>
          <w:rFonts w:ascii="Angsana New" w:hAnsi="Angsana New" w:hint="cs"/>
          <w:sz w:val="30"/>
          <w:szCs w:val="30"/>
          <w:cs/>
        </w:rPr>
        <w:t xml:space="preserve">อัตราดอกเบี้ยร้อยละ </w:t>
      </w:r>
      <w:r w:rsidR="00603B20" w:rsidRPr="00A136C5">
        <w:rPr>
          <w:rFonts w:ascii="Angsana New" w:hAnsi="Angsana New"/>
          <w:sz w:val="30"/>
          <w:szCs w:val="30"/>
        </w:rPr>
        <w:t>0.</w:t>
      </w:r>
      <w:r w:rsidR="00754CD2" w:rsidRPr="00A136C5">
        <w:rPr>
          <w:rFonts w:ascii="Angsana New" w:hAnsi="Angsana New" w:hint="cs"/>
          <w:sz w:val="30"/>
          <w:szCs w:val="30"/>
          <w:cs/>
        </w:rPr>
        <w:t>125</w:t>
      </w:r>
      <w:r w:rsidR="00685DEA" w:rsidRPr="00A136C5">
        <w:rPr>
          <w:rFonts w:ascii="Angsana New" w:hAnsi="Angsana New" w:hint="cs"/>
          <w:sz w:val="30"/>
          <w:szCs w:val="30"/>
          <w:cs/>
        </w:rPr>
        <w:t xml:space="preserve"> ถึง </w:t>
      </w:r>
      <w:r w:rsidR="00603B20" w:rsidRPr="00A136C5">
        <w:rPr>
          <w:rFonts w:ascii="Angsana New" w:hAnsi="Angsana New"/>
          <w:sz w:val="30"/>
          <w:szCs w:val="30"/>
        </w:rPr>
        <w:t>0.6</w:t>
      </w:r>
      <w:r w:rsidR="00C946D0" w:rsidRPr="00A136C5">
        <w:rPr>
          <w:rFonts w:ascii="Angsana New" w:hAnsi="Angsana New"/>
          <w:sz w:val="30"/>
          <w:szCs w:val="30"/>
        </w:rPr>
        <w:t xml:space="preserve"> </w:t>
      </w:r>
      <w:r w:rsidR="00FC34AF" w:rsidRPr="00A136C5">
        <w:rPr>
          <w:rFonts w:ascii="Angsana New" w:hAnsi="Angsana New" w:hint="cs"/>
          <w:sz w:val="30"/>
          <w:szCs w:val="30"/>
          <w:cs/>
        </w:rPr>
        <w:t xml:space="preserve">ต่อปี) </w:t>
      </w:r>
      <w:r w:rsidR="00077BDB" w:rsidRPr="00A136C5">
        <w:rPr>
          <w:rFonts w:ascii="Angsana New" w:hAnsi="Angsana New" w:hint="cs"/>
          <w:sz w:val="30"/>
          <w:szCs w:val="30"/>
          <w:cs/>
        </w:rPr>
        <w:t>ซึ่</w:t>
      </w:r>
      <w:r w:rsidR="00FC34AF" w:rsidRPr="00A136C5">
        <w:rPr>
          <w:rFonts w:ascii="Angsana New" w:hAnsi="Angsana New" w:hint="cs"/>
          <w:sz w:val="30"/>
          <w:szCs w:val="30"/>
          <w:cs/>
        </w:rPr>
        <w:t>ง</w:t>
      </w:r>
      <w:r w:rsidR="00685DEA" w:rsidRPr="00A136C5">
        <w:rPr>
          <w:rFonts w:ascii="Angsana New" w:hAnsi="Angsana New" w:hint="cs"/>
          <w:sz w:val="30"/>
          <w:szCs w:val="30"/>
          <w:cs/>
        </w:rPr>
        <w:t>ใช้เป็นหลักประกันวงเงินสินเชื่อ (เงินเบิกเกินบัญชีและหนังสือค้ำประกัน) ที่บริษัทได้รับจากธนาคารในประเทศ</w:t>
      </w:r>
      <w:r w:rsidR="00BD75D7">
        <w:rPr>
          <w:rFonts w:ascii="Angsana New" w:hAnsi="Angsana New" w:hint="cs"/>
          <w:sz w:val="30"/>
          <w:szCs w:val="30"/>
          <w:cs/>
        </w:rPr>
        <w:t>หลาย</w:t>
      </w:r>
      <w:r w:rsidR="00685DEA" w:rsidRPr="00A136C5">
        <w:rPr>
          <w:rFonts w:ascii="Angsana New" w:hAnsi="Angsana New" w:hint="cs"/>
          <w:sz w:val="30"/>
          <w:szCs w:val="30"/>
          <w:cs/>
        </w:rPr>
        <w:t>แห่ง</w:t>
      </w:r>
      <w:r w:rsidR="00C25E8C" w:rsidRPr="00A136C5">
        <w:rPr>
          <w:rFonts w:ascii="Angsana New" w:hAnsi="Angsana New" w:hint="cs"/>
          <w:sz w:val="30"/>
          <w:szCs w:val="30"/>
          <w:cs/>
        </w:rPr>
        <w:t>ตามที่กล่าวใน</w:t>
      </w:r>
      <w:r w:rsidR="00C946D0" w:rsidRPr="00A136C5">
        <w:rPr>
          <w:rFonts w:ascii="Angsana New" w:hAnsi="Angsana New" w:hint="cs"/>
          <w:sz w:val="30"/>
          <w:szCs w:val="30"/>
          <w:cs/>
        </w:rPr>
        <w:t>หมายเหตุ 1</w:t>
      </w:r>
      <w:r w:rsidR="00A136C5">
        <w:rPr>
          <w:rFonts w:ascii="Angsana New" w:hAnsi="Angsana New"/>
          <w:sz w:val="30"/>
          <w:szCs w:val="30"/>
        </w:rPr>
        <w:t>6</w:t>
      </w:r>
      <w:r w:rsidR="00C25E8C" w:rsidRPr="00A136C5">
        <w:rPr>
          <w:rFonts w:ascii="Angsana New" w:hAnsi="Angsana New" w:hint="cs"/>
          <w:sz w:val="30"/>
          <w:szCs w:val="30"/>
          <w:cs/>
        </w:rPr>
        <w:t xml:space="preserve"> </w:t>
      </w:r>
    </w:p>
    <w:p w:rsidR="002104BE" w:rsidRDefault="002104BE" w:rsidP="00D12E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:rsidR="002104BE" w:rsidRDefault="002104BE" w:rsidP="00D12E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  <w:sectPr w:rsidR="002104BE" w:rsidSect="007E6471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9" w:h="16834" w:code="9"/>
          <w:pgMar w:top="1440" w:right="1151" w:bottom="851" w:left="1440" w:header="476" w:footer="332" w:gutter="0"/>
          <w:pgNumType w:start="17"/>
          <w:cols w:space="720"/>
          <w:titlePg/>
          <w:docGrid w:linePitch="245"/>
        </w:sectPr>
      </w:pPr>
    </w:p>
    <w:p w:rsidR="006D2E04" w:rsidRDefault="00FF5FB6" w:rsidP="008439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10</w:t>
      </w:r>
      <w:r w:rsidR="006D2E04">
        <w:rPr>
          <w:rFonts w:ascii="Angsana New" w:hAnsi="Angsana New"/>
          <w:b/>
          <w:bCs/>
          <w:sz w:val="30"/>
          <w:szCs w:val="30"/>
        </w:rPr>
        <w:t>.</w:t>
      </w:r>
      <w:r w:rsidR="00A13B2C">
        <w:rPr>
          <w:rFonts w:ascii="Angsana New" w:hAnsi="Angsana New" w:hint="cs"/>
          <w:b/>
          <w:bCs/>
          <w:sz w:val="30"/>
          <w:szCs w:val="30"/>
          <w:cs/>
        </w:rPr>
        <w:tab/>
        <w:t>เงินลงทุนในบริษัทย่อย</w:t>
      </w:r>
    </w:p>
    <w:p w:rsidR="006D2E04" w:rsidRPr="00FD5313" w:rsidRDefault="006D2E04" w:rsidP="006D2E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90"/>
        <w:jc w:val="thaiDistribute"/>
        <w:rPr>
          <w:rFonts w:ascii="Angsana New" w:hAnsi="Angsana New"/>
          <w:sz w:val="16"/>
          <w:szCs w:val="16"/>
        </w:rPr>
      </w:pPr>
    </w:p>
    <w:p w:rsidR="006D2E04" w:rsidRDefault="006D2E04" w:rsidP="006D2E04">
      <w:pPr>
        <w:ind w:hanging="90"/>
        <w:rPr>
          <w:rFonts w:ascii="Angsana New" w:hAnsi="Angsana New"/>
          <w:sz w:val="30"/>
          <w:szCs w:val="30"/>
        </w:rPr>
      </w:pPr>
      <w:r w:rsidRPr="00CA64A5">
        <w:rPr>
          <w:rFonts w:ascii="Angsana New" w:hAnsi="Angsana New"/>
          <w:sz w:val="30"/>
          <w:szCs w:val="30"/>
          <w:cs/>
        </w:rPr>
        <w:t>เงินลงทุน</w:t>
      </w:r>
      <w:r w:rsidR="002A3462">
        <w:rPr>
          <w:rFonts w:ascii="Angsana New" w:hAnsi="Angsana New" w:hint="cs"/>
          <w:sz w:val="30"/>
          <w:szCs w:val="30"/>
          <w:cs/>
        </w:rPr>
        <w:t>ในบริษัทย่อย</w:t>
      </w:r>
      <w:r>
        <w:rPr>
          <w:rFonts w:ascii="Angsana New" w:hAnsi="Angsana New" w:hint="cs"/>
          <w:sz w:val="30"/>
          <w:szCs w:val="30"/>
          <w:cs/>
        </w:rPr>
        <w:t>ในงบการเงินเฉพาะกิจการ</w:t>
      </w:r>
      <w:r w:rsidRPr="00CA64A5">
        <w:rPr>
          <w:rFonts w:ascii="Angsana New" w:hAnsi="Angsana New"/>
          <w:sz w:val="30"/>
          <w:szCs w:val="30"/>
          <w:cs/>
        </w:rPr>
        <w:t xml:space="preserve"> ณ </w:t>
      </w:r>
      <w:r w:rsidRPr="001B2113">
        <w:rPr>
          <w:rFonts w:ascii="Angsana New" w:hAnsi="Angsana New"/>
          <w:sz w:val="30"/>
          <w:szCs w:val="30"/>
          <w:cs/>
        </w:rPr>
        <w:t xml:space="preserve">วันที่ </w:t>
      </w:r>
      <w:r w:rsidRPr="001B2113">
        <w:rPr>
          <w:rFonts w:ascii="Angsana New" w:hAnsi="Angsana New"/>
          <w:sz w:val="30"/>
          <w:szCs w:val="30"/>
        </w:rPr>
        <w:t>31</w:t>
      </w:r>
      <w:r w:rsidR="0010142B">
        <w:rPr>
          <w:rFonts w:ascii="Angsana New" w:hAnsi="Angsana New"/>
          <w:sz w:val="30"/>
          <w:szCs w:val="30"/>
          <w:cs/>
        </w:rPr>
        <w:t xml:space="preserve"> ธันวาคม </w:t>
      </w:r>
      <w:r w:rsidR="00DF0561">
        <w:rPr>
          <w:rFonts w:ascii="Angsana New" w:hAnsi="Angsana New"/>
          <w:sz w:val="30"/>
          <w:szCs w:val="30"/>
          <w:cs/>
        </w:rPr>
        <w:t>256</w:t>
      </w:r>
      <w:r w:rsidR="00754CD2">
        <w:rPr>
          <w:rFonts w:ascii="Angsana New" w:hAnsi="Angsana New" w:hint="cs"/>
          <w:sz w:val="30"/>
          <w:szCs w:val="30"/>
          <w:cs/>
        </w:rPr>
        <w:t>4</w:t>
      </w:r>
      <w:r w:rsidR="00467EB2">
        <w:rPr>
          <w:rFonts w:ascii="Angsana New" w:hAnsi="Angsana New"/>
          <w:sz w:val="30"/>
          <w:szCs w:val="30"/>
          <w:cs/>
        </w:rPr>
        <w:t xml:space="preserve"> และ </w:t>
      </w:r>
      <w:r w:rsidR="00A42575">
        <w:rPr>
          <w:rFonts w:ascii="Angsana New" w:hAnsi="Angsana New"/>
          <w:sz w:val="30"/>
          <w:szCs w:val="30"/>
          <w:cs/>
        </w:rPr>
        <w:t>256</w:t>
      </w:r>
      <w:r w:rsidR="00754CD2">
        <w:rPr>
          <w:rFonts w:ascii="Angsana New" w:hAnsi="Angsana New" w:hint="cs"/>
          <w:sz w:val="30"/>
          <w:szCs w:val="30"/>
          <w:cs/>
        </w:rPr>
        <w:t>3</w:t>
      </w:r>
      <w:r w:rsidRPr="00CA64A5">
        <w:rPr>
          <w:rFonts w:ascii="Angsana New" w:hAnsi="Angsana New"/>
          <w:sz w:val="30"/>
          <w:szCs w:val="30"/>
          <w:cs/>
        </w:rPr>
        <w:t xml:space="preserve"> มีรายละเอียดดังต่อไปนี้</w:t>
      </w:r>
    </w:p>
    <w:p w:rsidR="00104BB9" w:rsidRDefault="00104BB9" w:rsidP="006D2E04">
      <w:pPr>
        <w:ind w:hanging="90"/>
        <w:rPr>
          <w:rFonts w:ascii="Angsana New" w:hAnsi="Angsana New"/>
          <w:sz w:val="30"/>
          <w:szCs w:val="30"/>
        </w:rPr>
      </w:pPr>
    </w:p>
    <w:tbl>
      <w:tblPr>
        <w:tblW w:w="14570" w:type="dxa"/>
        <w:tblInd w:w="-72" w:type="dxa"/>
        <w:tblLayout w:type="fixed"/>
        <w:tblLook w:val="0000"/>
      </w:tblPr>
      <w:tblGrid>
        <w:gridCol w:w="3866"/>
        <w:gridCol w:w="1067"/>
        <w:gridCol w:w="284"/>
        <w:gridCol w:w="1059"/>
        <w:gridCol w:w="284"/>
        <w:gridCol w:w="1133"/>
        <w:gridCol w:w="284"/>
        <w:gridCol w:w="1134"/>
        <w:gridCol w:w="300"/>
        <w:gridCol w:w="1138"/>
        <w:gridCol w:w="236"/>
        <w:gridCol w:w="1114"/>
        <w:gridCol w:w="236"/>
        <w:gridCol w:w="1085"/>
        <w:gridCol w:w="236"/>
        <w:gridCol w:w="1114"/>
      </w:tblGrid>
      <w:tr w:rsidR="00104BB9" w:rsidRPr="00D02D1D" w:rsidTr="00EE0522">
        <w:trPr>
          <w:cantSplit/>
        </w:trPr>
        <w:tc>
          <w:tcPr>
            <w:tcW w:w="3866" w:type="dxa"/>
          </w:tcPr>
          <w:p w:rsidR="00104BB9" w:rsidRPr="00D02D1D" w:rsidRDefault="00104BB9" w:rsidP="00EE0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3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</w:p>
        </w:tc>
        <w:tc>
          <w:tcPr>
            <w:tcW w:w="2410" w:type="dxa"/>
            <w:gridSpan w:val="3"/>
            <w:tcBorders>
              <w:bottom w:val="single" w:sz="4" w:space="0" w:color="auto"/>
            </w:tcBorders>
          </w:tcPr>
          <w:p w:rsidR="00104BB9" w:rsidRPr="00D02D1D" w:rsidRDefault="00104BB9" w:rsidP="00EE0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1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  <w:tc>
          <w:tcPr>
            <w:tcW w:w="284" w:type="dxa"/>
          </w:tcPr>
          <w:p w:rsidR="00104BB9" w:rsidRPr="00D02D1D" w:rsidRDefault="00104BB9" w:rsidP="00EE0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6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51" w:type="dxa"/>
            <w:gridSpan w:val="3"/>
            <w:tcBorders>
              <w:bottom w:val="single" w:sz="4" w:space="0" w:color="auto"/>
            </w:tcBorders>
          </w:tcPr>
          <w:p w:rsidR="00104BB9" w:rsidRPr="00D02D1D" w:rsidRDefault="00104BB9" w:rsidP="00EE0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6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ร้อยละ</w:t>
            </w:r>
          </w:p>
        </w:tc>
        <w:tc>
          <w:tcPr>
            <w:tcW w:w="300" w:type="dxa"/>
          </w:tcPr>
          <w:p w:rsidR="00104BB9" w:rsidRPr="00D02D1D" w:rsidRDefault="00104BB9" w:rsidP="00EE0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6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59" w:type="dxa"/>
            <w:gridSpan w:val="7"/>
            <w:tcBorders>
              <w:bottom w:val="single" w:sz="4" w:space="0" w:color="auto"/>
            </w:tcBorders>
          </w:tcPr>
          <w:p w:rsidR="00104BB9" w:rsidRPr="00D02D1D" w:rsidRDefault="00104BB9" w:rsidP="00EE0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04"/>
              </w:tabs>
              <w:spacing w:line="240" w:lineRule="auto"/>
              <w:ind w:left="-1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104BB9" w:rsidRPr="00D02D1D" w:rsidTr="00EE0522">
        <w:trPr>
          <w:cantSplit/>
        </w:trPr>
        <w:tc>
          <w:tcPr>
            <w:tcW w:w="3866" w:type="dxa"/>
          </w:tcPr>
          <w:p w:rsidR="00104BB9" w:rsidRPr="00D02D1D" w:rsidRDefault="00104BB9" w:rsidP="00EE0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410" w:type="dxa"/>
            <w:gridSpan w:val="3"/>
            <w:tcBorders>
              <w:bottom w:val="single" w:sz="4" w:space="0" w:color="auto"/>
            </w:tcBorders>
          </w:tcPr>
          <w:p w:rsidR="00104BB9" w:rsidRPr="00D02D1D" w:rsidRDefault="00104BB9" w:rsidP="00EE0522">
            <w:pPr>
              <w:tabs>
                <w:tab w:val="clear" w:pos="907"/>
                <w:tab w:val="left" w:pos="1062"/>
              </w:tabs>
              <w:spacing w:line="240" w:lineRule="auto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ทุนที่ชำระแล้ว</w:t>
            </w:r>
          </w:p>
        </w:tc>
        <w:tc>
          <w:tcPr>
            <w:tcW w:w="284" w:type="dxa"/>
          </w:tcPr>
          <w:p w:rsidR="00104BB9" w:rsidRPr="00D02D1D" w:rsidRDefault="00104BB9" w:rsidP="00EE0522">
            <w:pPr>
              <w:tabs>
                <w:tab w:val="clear" w:pos="907"/>
                <w:tab w:val="left" w:pos="1062"/>
              </w:tabs>
              <w:spacing w:line="240" w:lineRule="auto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51" w:type="dxa"/>
            <w:gridSpan w:val="3"/>
            <w:tcBorders>
              <w:bottom w:val="single" w:sz="4" w:space="0" w:color="auto"/>
            </w:tcBorders>
          </w:tcPr>
          <w:p w:rsidR="00104BB9" w:rsidRPr="00D02D1D" w:rsidRDefault="00104BB9" w:rsidP="00EE0522">
            <w:pPr>
              <w:tabs>
                <w:tab w:val="clear" w:pos="907"/>
                <w:tab w:val="left" w:pos="1062"/>
              </w:tabs>
              <w:spacing w:line="240" w:lineRule="auto"/>
              <w:ind w:right="-108" w:hanging="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สัดส่วนความเป็นเจ้าของ</w:t>
            </w:r>
          </w:p>
        </w:tc>
        <w:tc>
          <w:tcPr>
            <w:tcW w:w="300" w:type="dxa"/>
          </w:tcPr>
          <w:p w:rsidR="00104BB9" w:rsidRPr="00D02D1D" w:rsidRDefault="00104BB9" w:rsidP="00EE0522">
            <w:pPr>
              <w:tabs>
                <w:tab w:val="clear" w:pos="907"/>
                <w:tab w:val="left" w:pos="1062"/>
              </w:tabs>
              <w:spacing w:line="240" w:lineRule="auto"/>
              <w:ind w:right="-108" w:hanging="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88" w:type="dxa"/>
            <w:gridSpan w:val="3"/>
            <w:tcBorders>
              <w:bottom w:val="single" w:sz="4" w:space="0" w:color="auto"/>
            </w:tcBorders>
          </w:tcPr>
          <w:p w:rsidR="00104BB9" w:rsidRPr="00D02D1D" w:rsidRDefault="00104BB9" w:rsidP="00EE0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spacing w:line="240" w:lineRule="auto"/>
              <w:ind w:left="-18" w:right="-108" w:hanging="9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วิธีราคาทุน</w:t>
            </w:r>
          </w:p>
        </w:tc>
        <w:tc>
          <w:tcPr>
            <w:tcW w:w="236" w:type="dxa"/>
          </w:tcPr>
          <w:p w:rsidR="00104BB9" w:rsidRPr="00D02D1D" w:rsidRDefault="00104BB9" w:rsidP="00EE0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spacing w:line="240" w:lineRule="auto"/>
              <w:ind w:left="-18" w:right="-108" w:hanging="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5" w:type="dxa"/>
            <w:gridSpan w:val="3"/>
            <w:tcBorders>
              <w:bottom w:val="single" w:sz="4" w:space="0" w:color="auto"/>
            </w:tcBorders>
          </w:tcPr>
          <w:p w:rsidR="00104BB9" w:rsidRPr="00D02D1D" w:rsidRDefault="00104BB9" w:rsidP="00EE0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spacing w:line="240" w:lineRule="auto"/>
              <w:ind w:left="-18" w:right="-108" w:hanging="9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รายได้เงินปันผล</w:t>
            </w:r>
          </w:p>
        </w:tc>
      </w:tr>
      <w:tr w:rsidR="00754CD2" w:rsidRPr="00D02D1D" w:rsidTr="00EE0522">
        <w:trPr>
          <w:cantSplit/>
        </w:trPr>
        <w:tc>
          <w:tcPr>
            <w:tcW w:w="3866" w:type="dxa"/>
          </w:tcPr>
          <w:p w:rsidR="00754CD2" w:rsidRPr="00D02D1D" w:rsidRDefault="00754CD2" w:rsidP="00754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67" w:type="dxa"/>
          </w:tcPr>
          <w:p w:rsidR="00754CD2" w:rsidRPr="00995DCA" w:rsidRDefault="00754CD2" w:rsidP="00754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284" w:type="dxa"/>
          </w:tcPr>
          <w:p w:rsidR="00754CD2" w:rsidRPr="00D413D6" w:rsidRDefault="00754CD2" w:rsidP="00754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9" w:type="dxa"/>
          </w:tcPr>
          <w:p w:rsidR="00754CD2" w:rsidRPr="00D413D6" w:rsidRDefault="00754CD2" w:rsidP="00754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84" w:type="dxa"/>
          </w:tcPr>
          <w:p w:rsidR="00754CD2" w:rsidRPr="00D02D1D" w:rsidRDefault="00754CD2" w:rsidP="00754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754CD2" w:rsidRPr="00995DCA" w:rsidRDefault="00754CD2" w:rsidP="00754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284" w:type="dxa"/>
          </w:tcPr>
          <w:p w:rsidR="00754CD2" w:rsidRPr="00D413D6" w:rsidRDefault="00754CD2" w:rsidP="00754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54CD2" w:rsidRPr="00D413D6" w:rsidRDefault="00754CD2" w:rsidP="00754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300" w:type="dxa"/>
          </w:tcPr>
          <w:p w:rsidR="00754CD2" w:rsidRPr="00D02D1D" w:rsidRDefault="00754CD2" w:rsidP="00754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tcBorders>
              <w:bottom w:val="single" w:sz="4" w:space="0" w:color="auto"/>
            </w:tcBorders>
          </w:tcPr>
          <w:p w:rsidR="00754CD2" w:rsidRPr="00995DCA" w:rsidRDefault="00754CD2" w:rsidP="00754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236" w:type="dxa"/>
          </w:tcPr>
          <w:p w:rsidR="00754CD2" w:rsidRPr="00D413D6" w:rsidRDefault="00754CD2" w:rsidP="00754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:rsidR="00754CD2" w:rsidRPr="00D413D6" w:rsidRDefault="00754CD2" w:rsidP="00754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36" w:type="dxa"/>
          </w:tcPr>
          <w:p w:rsidR="00754CD2" w:rsidRPr="00D02D1D" w:rsidRDefault="00754CD2" w:rsidP="00754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:rsidR="00754CD2" w:rsidRPr="00995DCA" w:rsidRDefault="00754CD2" w:rsidP="00754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236" w:type="dxa"/>
          </w:tcPr>
          <w:p w:rsidR="00754CD2" w:rsidRPr="00D413D6" w:rsidRDefault="00754CD2" w:rsidP="00754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:rsidR="00754CD2" w:rsidRPr="00D413D6" w:rsidRDefault="00754CD2" w:rsidP="00754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754CD2" w:rsidRPr="00D02D1D" w:rsidTr="00EE0522">
        <w:trPr>
          <w:cantSplit/>
        </w:trPr>
        <w:tc>
          <w:tcPr>
            <w:tcW w:w="3866" w:type="dxa"/>
          </w:tcPr>
          <w:p w:rsidR="00754CD2" w:rsidRPr="00D02D1D" w:rsidRDefault="00754CD2" w:rsidP="00754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7" w:type="dxa"/>
            <w:tcBorders>
              <w:top w:val="single" w:sz="4" w:space="0" w:color="auto"/>
            </w:tcBorders>
          </w:tcPr>
          <w:p w:rsidR="00754CD2" w:rsidRPr="00F32C23" w:rsidRDefault="00754CD2" w:rsidP="00754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754CD2" w:rsidRPr="00F32C23" w:rsidRDefault="00754CD2" w:rsidP="00754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9" w:type="dxa"/>
            <w:tcBorders>
              <w:top w:val="single" w:sz="4" w:space="0" w:color="auto"/>
            </w:tcBorders>
          </w:tcPr>
          <w:p w:rsidR="00754CD2" w:rsidRPr="00F32C23" w:rsidRDefault="00754CD2" w:rsidP="00754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754CD2" w:rsidRPr="00F32C23" w:rsidRDefault="00754CD2" w:rsidP="00754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</w:tcPr>
          <w:p w:rsidR="00754CD2" w:rsidRPr="00F32C23" w:rsidRDefault="00754CD2" w:rsidP="00754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754CD2" w:rsidRPr="00F32C23" w:rsidRDefault="00754CD2" w:rsidP="00754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754CD2" w:rsidRPr="00F32C23" w:rsidRDefault="00754CD2" w:rsidP="00754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00" w:type="dxa"/>
          </w:tcPr>
          <w:p w:rsidR="00754CD2" w:rsidRPr="00F32C23" w:rsidRDefault="00754CD2" w:rsidP="00754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</w:tcPr>
          <w:p w:rsidR="00754CD2" w:rsidRPr="00F32C23" w:rsidRDefault="00754CD2" w:rsidP="00754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754CD2" w:rsidRPr="00F32C23" w:rsidRDefault="00754CD2" w:rsidP="00754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</w:tcPr>
          <w:p w:rsidR="00754CD2" w:rsidRPr="00F32C23" w:rsidRDefault="00754CD2" w:rsidP="00754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754CD2" w:rsidRPr="00F32C23" w:rsidRDefault="00754CD2" w:rsidP="00754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</w:tcPr>
          <w:p w:rsidR="00754CD2" w:rsidRPr="00F32C23" w:rsidRDefault="00754CD2" w:rsidP="00754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754CD2" w:rsidRPr="00F32C23" w:rsidRDefault="00754CD2" w:rsidP="00754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</w:tcPr>
          <w:p w:rsidR="00754CD2" w:rsidRPr="00F32C23" w:rsidRDefault="00754CD2" w:rsidP="00754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51D04" w:rsidRPr="002A3462" w:rsidTr="00EE0522">
        <w:trPr>
          <w:cantSplit/>
        </w:trPr>
        <w:tc>
          <w:tcPr>
            <w:tcW w:w="3866" w:type="dxa"/>
            <w:vAlign w:val="center"/>
          </w:tcPr>
          <w:p w:rsidR="00051D04" w:rsidRPr="00E25899" w:rsidRDefault="00051D04" w:rsidP="00754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25899">
              <w:rPr>
                <w:rFonts w:ascii="Angsana New" w:hAnsi="Angsana New" w:hint="cs"/>
                <w:sz w:val="30"/>
                <w:szCs w:val="30"/>
                <w:cs/>
              </w:rPr>
              <w:t>บริษัท ตะวันออกการขนส่ง จำกัด</w:t>
            </w:r>
          </w:p>
        </w:tc>
        <w:tc>
          <w:tcPr>
            <w:tcW w:w="1067" w:type="dxa"/>
            <w:shd w:val="clear" w:color="auto" w:fill="auto"/>
          </w:tcPr>
          <w:p w:rsidR="00051D04" w:rsidRPr="008D73D5" w:rsidRDefault="00051D04" w:rsidP="00754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73D5">
              <w:rPr>
                <w:rFonts w:ascii="Angsana New" w:hAnsi="Angsana New"/>
                <w:sz w:val="30"/>
                <w:szCs w:val="30"/>
              </w:rPr>
              <w:t>10</w:t>
            </w:r>
            <w:r w:rsidRPr="008D73D5">
              <w:rPr>
                <w:rFonts w:ascii="Angsana New" w:hAnsi="Angsana New"/>
                <w:sz w:val="30"/>
                <w:szCs w:val="30"/>
                <w:cs/>
              </w:rPr>
              <w:t>0</w:t>
            </w:r>
            <w:r w:rsidRPr="008D73D5">
              <w:rPr>
                <w:rFonts w:ascii="Angsana New" w:hAnsi="Angsana New"/>
                <w:sz w:val="30"/>
                <w:szCs w:val="30"/>
              </w:rPr>
              <w:t>,000</w:t>
            </w:r>
          </w:p>
        </w:tc>
        <w:tc>
          <w:tcPr>
            <w:tcW w:w="284" w:type="dxa"/>
          </w:tcPr>
          <w:p w:rsidR="00051D04" w:rsidRPr="00F32C23" w:rsidRDefault="00051D04" w:rsidP="00754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9" w:type="dxa"/>
          </w:tcPr>
          <w:p w:rsidR="00051D04" w:rsidRPr="00F32C23" w:rsidRDefault="00051D04" w:rsidP="00754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73D5">
              <w:rPr>
                <w:rFonts w:ascii="Angsana New" w:hAnsi="Angsana New"/>
                <w:sz w:val="30"/>
                <w:szCs w:val="30"/>
              </w:rPr>
              <w:t>10</w:t>
            </w:r>
            <w:r w:rsidRPr="008D73D5">
              <w:rPr>
                <w:rFonts w:ascii="Angsana New" w:hAnsi="Angsana New"/>
                <w:sz w:val="30"/>
                <w:szCs w:val="30"/>
                <w:cs/>
              </w:rPr>
              <w:t>0</w:t>
            </w:r>
            <w:r w:rsidRPr="008D73D5">
              <w:rPr>
                <w:rFonts w:ascii="Angsana New" w:hAnsi="Angsana New"/>
                <w:sz w:val="30"/>
                <w:szCs w:val="30"/>
              </w:rPr>
              <w:t>,000</w:t>
            </w:r>
          </w:p>
        </w:tc>
        <w:tc>
          <w:tcPr>
            <w:tcW w:w="284" w:type="dxa"/>
          </w:tcPr>
          <w:p w:rsidR="00051D04" w:rsidRPr="00F32C23" w:rsidRDefault="00051D04" w:rsidP="00754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3" w:type="dxa"/>
            <w:shd w:val="clear" w:color="auto" w:fill="auto"/>
          </w:tcPr>
          <w:p w:rsidR="00051D04" w:rsidRPr="008D73D5" w:rsidRDefault="00051D04" w:rsidP="00754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73D5">
              <w:rPr>
                <w:rFonts w:ascii="Angsana New" w:hAnsi="Angsana New"/>
                <w:sz w:val="30"/>
                <w:szCs w:val="30"/>
              </w:rPr>
              <w:t>99.79</w:t>
            </w:r>
          </w:p>
        </w:tc>
        <w:tc>
          <w:tcPr>
            <w:tcW w:w="284" w:type="dxa"/>
          </w:tcPr>
          <w:p w:rsidR="00051D04" w:rsidRPr="00F32C23" w:rsidRDefault="00051D04" w:rsidP="00754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1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051D04" w:rsidRPr="00F32C23" w:rsidRDefault="00051D04" w:rsidP="00754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73D5">
              <w:rPr>
                <w:rFonts w:ascii="Angsana New" w:hAnsi="Angsana New"/>
                <w:sz w:val="30"/>
                <w:szCs w:val="30"/>
              </w:rPr>
              <w:t>99.79</w:t>
            </w:r>
          </w:p>
        </w:tc>
        <w:tc>
          <w:tcPr>
            <w:tcW w:w="300" w:type="dxa"/>
          </w:tcPr>
          <w:p w:rsidR="00051D04" w:rsidRPr="00F32C23" w:rsidRDefault="00051D04" w:rsidP="00754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8" w:type="dxa"/>
            <w:shd w:val="clear" w:color="auto" w:fill="auto"/>
          </w:tcPr>
          <w:p w:rsidR="00051D04" w:rsidRPr="0083174B" w:rsidRDefault="00051D04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3174B">
              <w:rPr>
                <w:rFonts w:ascii="Angsana New" w:hAnsi="Angsana New"/>
                <w:sz w:val="30"/>
                <w:szCs w:val="30"/>
              </w:rPr>
              <w:t>99,790</w:t>
            </w:r>
          </w:p>
        </w:tc>
        <w:tc>
          <w:tcPr>
            <w:tcW w:w="236" w:type="dxa"/>
          </w:tcPr>
          <w:p w:rsidR="00051D04" w:rsidRPr="00F32C23" w:rsidRDefault="00051D04" w:rsidP="00754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:rsidR="00051D04" w:rsidRPr="008D73D5" w:rsidRDefault="00051D04" w:rsidP="00754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911D1">
              <w:rPr>
                <w:rFonts w:ascii="Angsana New" w:hAnsi="Angsana New"/>
                <w:sz w:val="30"/>
                <w:szCs w:val="30"/>
              </w:rPr>
              <w:t>99,790</w:t>
            </w:r>
          </w:p>
        </w:tc>
        <w:tc>
          <w:tcPr>
            <w:tcW w:w="236" w:type="dxa"/>
          </w:tcPr>
          <w:p w:rsidR="00051D04" w:rsidRPr="00F32C23" w:rsidRDefault="00051D04" w:rsidP="00754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:rsidR="00051D04" w:rsidRPr="0083174B" w:rsidRDefault="0083174B" w:rsidP="00754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16</w:t>
            </w:r>
            <w:r w:rsidR="00051D04" w:rsidRPr="0083174B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964</w:t>
            </w:r>
          </w:p>
        </w:tc>
        <w:tc>
          <w:tcPr>
            <w:tcW w:w="236" w:type="dxa"/>
          </w:tcPr>
          <w:p w:rsidR="00051D04" w:rsidRPr="00F32C23" w:rsidRDefault="00051D04" w:rsidP="00754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:rsidR="00051D04" w:rsidRPr="00F32C23" w:rsidRDefault="00051D04" w:rsidP="00754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70DA7">
              <w:rPr>
                <w:rFonts w:ascii="Angsana New" w:hAnsi="Angsana New"/>
                <w:sz w:val="30"/>
                <w:szCs w:val="30"/>
              </w:rPr>
              <w:t>24,449</w:t>
            </w:r>
          </w:p>
        </w:tc>
      </w:tr>
      <w:tr w:rsidR="00051D04" w:rsidRPr="002A3462" w:rsidTr="00EE0522">
        <w:trPr>
          <w:cantSplit/>
        </w:trPr>
        <w:tc>
          <w:tcPr>
            <w:tcW w:w="3866" w:type="dxa"/>
            <w:vAlign w:val="center"/>
          </w:tcPr>
          <w:p w:rsidR="00051D04" w:rsidRPr="00E25899" w:rsidRDefault="00051D04" w:rsidP="00754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25899">
              <w:rPr>
                <w:rFonts w:ascii="Angsana New" w:hAnsi="Angsana New" w:hint="cs"/>
                <w:sz w:val="30"/>
                <w:szCs w:val="30"/>
                <w:cs/>
              </w:rPr>
              <w:t>บริษัท ชลประทีปสินทรัพย์ จำกัด</w:t>
            </w:r>
          </w:p>
        </w:tc>
        <w:tc>
          <w:tcPr>
            <w:tcW w:w="1067" w:type="dxa"/>
            <w:shd w:val="clear" w:color="auto" w:fill="auto"/>
          </w:tcPr>
          <w:p w:rsidR="00051D04" w:rsidRPr="008D73D5" w:rsidRDefault="00051D04" w:rsidP="00754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73D5">
              <w:rPr>
                <w:rFonts w:ascii="Angsana New" w:hAnsi="Angsana New"/>
                <w:sz w:val="30"/>
                <w:szCs w:val="30"/>
              </w:rPr>
              <w:t>350,000</w:t>
            </w:r>
          </w:p>
        </w:tc>
        <w:tc>
          <w:tcPr>
            <w:tcW w:w="284" w:type="dxa"/>
          </w:tcPr>
          <w:p w:rsidR="00051D04" w:rsidRPr="00F32C23" w:rsidRDefault="00051D04" w:rsidP="00754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9" w:type="dxa"/>
          </w:tcPr>
          <w:p w:rsidR="00051D04" w:rsidRPr="00F32C23" w:rsidRDefault="00051D04" w:rsidP="00754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73D5">
              <w:rPr>
                <w:rFonts w:ascii="Angsana New" w:hAnsi="Angsana New"/>
                <w:sz w:val="30"/>
                <w:szCs w:val="30"/>
              </w:rPr>
              <w:t>350,000</w:t>
            </w:r>
          </w:p>
        </w:tc>
        <w:tc>
          <w:tcPr>
            <w:tcW w:w="284" w:type="dxa"/>
          </w:tcPr>
          <w:p w:rsidR="00051D04" w:rsidRPr="00F32C23" w:rsidRDefault="00051D04" w:rsidP="00754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3" w:type="dxa"/>
            <w:shd w:val="clear" w:color="auto" w:fill="auto"/>
          </w:tcPr>
          <w:p w:rsidR="00051D04" w:rsidRPr="008D73D5" w:rsidRDefault="00051D04" w:rsidP="00754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D73D5">
              <w:rPr>
                <w:rFonts w:ascii="Angsana New" w:hAnsi="Angsana New"/>
                <w:sz w:val="30"/>
                <w:szCs w:val="30"/>
              </w:rPr>
              <w:t>95.71</w:t>
            </w:r>
          </w:p>
        </w:tc>
        <w:tc>
          <w:tcPr>
            <w:tcW w:w="284" w:type="dxa"/>
          </w:tcPr>
          <w:p w:rsidR="00051D04" w:rsidRPr="00F32C23" w:rsidRDefault="00051D04" w:rsidP="00754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1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051D04" w:rsidRPr="00F32C23" w:rsidRDefault="00051D04" w:rsidP="00754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D73D5">
              <w:rPr>
                <w:rFonts w:ascii="Angsana New" w:hAnsi="Angsana New"/>
                <w:sz w:val="30"/>
                <w:szCs w:val="30"/>
              </w:rPr>
              <w:t>95.71</w:t>
            </w:r>
          </w:p>
        </w:tc>
        <w:tc>
          <w:tcPr>
            <w:tcW w:w="300" w:type="dxa"/>
          </w:tcPr>
          <w:p w:rsidR="00051D04" w:rsidRPr="00F32C23" w:rsidRDefault="00051D04" w:rsidP="00754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8" w:type="dxa"/>
            <w:shd w:val="clear" w:color="auto" w:fill="auto"/>
          </w:tcPr>
          <w:p w:rsidR="00051D04" w:rsidRPr="0083174B" w:rsidRDefault="00051D04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3174B">
              <w:rPr>
                <w:rFonts w:ascii="Angsana New" w:hAnsi="Angsana New"/>
                <w:sz w:val="30"/>
                <w:szCs w:val="30"/>
              </w:rPr>
              <w:t>335,000</w:t>
            </w:r>
          </w:p>
        </w:tc>
        <w:tc>
          <w:tcPr>
            <w:tcW w:w="236" w:type="dxa"/>
          </w:tcPr>
          <w:p w:rsidR="00051D04" w:rsidRPr="00F32C23" w:rsidRDefault="00051D04" w:rsidP="00754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:rsidR="00051D04" w:rsidRPr="008D73D5" w:rsidRDefault="00051D04" w:rsidP="00754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911D1">
              <w:rPr>
                <w:rFonts w:ascii="Angsana New" w:hAnsi="Angsana New"/>
                <w:sz w:val="30"/>
                <w:szCs w:val="30"/>
              </w:rPr>
              <w:t>335,000</w:t>
            </w:r>
          </w:p>
        </w:tc>
        <w:tc>
          <w:tcPr>
            <w:tcW w:w="236" w:type="dxa"/>
          </w:tcPr>
          <w:p w:rsidR="00051D04" w:rsidRPr="00F32C23" w:rsidRDefault="00051D04" w:rsidP="00754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:rsidR="00051D04" w:rsidRPr="0083174B" w:rsidRDefault="0083174B" w:rsidP="00754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</w:t>
            </w:r>
            <w:r w:rsidR="00051D04" w:rsidRPr="0083174B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718</w:t>
            </w:r>
          </w:p>
        </w:tc>
        <w:tc>
          <w:tcPr>
            <w:tcW w:w="236" w:type="dxa"/>
          </w:tcPr>
          <w:p w:rsidR="00051D04" w:rsidRPr="00F32C23" w:rsidRDefault="00051D04" w:rsidP="00754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:rsidR="00051D04" w:rsidRPr="008D73D5" w:rsidRDefault="00051D04" w:rsidP="00754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15,075</w:t>
            </w:r>
          </w:p>
        </w:tc>
      </w:tr>
      <w:tr w:rsidR="00051D04" w:rsidRPr="002A3462" w:rsidTr="00EE0522">
        <w:trPr>
          <w:cantSplit/>
        </w:trPr>
        <w:tc>
          <w:tcPr>
            <w:tcW w:w="3866" w:type="dxa"/>
            <w:vAlign w:val="center"/>
          </w:tcPr>
          <w:p w:rsidR="00051D04" w:rsidRPr="00E25899" w:rsidRDefault="00051D04" w:rsidP="00754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ซีซีพี เพวิ่งสโตนส์ จำกัด</w:t>
            </w:r>
          </w:p>
        </w:tc>
        <w:tc>
          <w:tcPr>
            <w:tcW w:w="1067" w:type="dxa"/>
            <w:shd w:val="clear" w:color="auto" w:fill="auto"/>
          </w:tcPr>
          <w:p w:rsidR="00051D04" w:rsidRPr="008D73D5" w:rsidRDefault="00051D04" w:rsidP="00754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73D5">
              <w:rPr>
                <w:rFonts w:ascii="Angsana New" w:hAnsi="Angsana New"/>
                <w:sz w:val="30"/>
                <w:szCs w:val="30"/>
              </w:rPr>
              <w:t xml:space="preserve">  90,000</w:t>
            </w:r>
          </w:p>
        </w:tc>
        <w:tc>
          <w:tcPr>
            <w:tcW w:w="284" w:type="dxa"/>
          </w:tcPr>
          <w:p w:rsidR="00051D04" w:rsidRPr="00F32C23" w:rsidRDefault="00051D04" w:rsidP="00754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9" w:type="dxa"/>
          </w:tcPr>
          <w:p w:rsidR="00051D04" w:rsidRPr="00F32C23" w:rsidRDefault="00051D04" w:rsidP="00754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73D5">
              <w:rPr>
                <w:rFonts w:ascii="Angsana New" w:hAnsi="Angsana New"/>
                <w:sz w:val="30"/>
                <w:szCs w:val="30"/>
              </w:rPr>
              <w:t xml:space="preserve">  90,000</w:t>
            </w:r>
          </w:p>
        </w:tc>
        <w:tc>
          <w:tcPr>
            <w:tcW w:w="284" w:type="dxa"/>
          </w:tcPr>
          <w:p w:rsidR="00051D04" w:rsidRPr="00F32C23" w:rsidRDefault="00051D04" w:rsidP="00754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3" w:type="dxa"/>
            <w:shd w:val="clear" w:color="auto" w:fill="auto"/>
          </w:tcPr>
          <w:p w:rsidR="00051D04" w:rsidRPr="008D73D5" w:rsidRDefault="00051D04" w:rsidP="00754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73D5">
              <w:rPr>
                <w:rFonts w:ascii="Angsana New" w:hAnsi="Angsana New"/>
                <w:sz w:val="30"/>
                <w:szCs w:val="30"/>
              </w:rPr>
              <w:t>94.44</w:t>
            </w:r>
          </w:p>
        </w:tc>
        <w:tc>
          <w:tcPr>
            <w:tcW w:w="284" w:type="dxa"/>
          </w:tcPr>
          <w:p w:rsidR="00051D04" w:rsidRPr="00F32C23" w:rsidRDefault="00051D04" w:rsidP="00754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1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051D04" w:rsidRPr="00F32C23" w:rsidRDefault="00051D04" w:rsidP="00754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73D5">
              <w:rPr>
                <w:rFonts w:ascii="Angsana New" w:hAnsi="Angsana New"/>
                <w:sz w:val="30"/>
                <w:szCs w:val="30"/>
              </w:rPr>
              <w:t>94.44</w:t>
            </w:r>
          </w:p>
        </w:tc>
        <w:tc>
          <w:tcPr>
            <w:tcW w:w="300" w:type="dxa"/>
          </w:tcPr>
          <w:p w:rsidR="00051D04" w:rsidRPr="00F32C23" w:rsidRDefault="00051D04" w:rsidP="00754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8" w:type="dxa"/>
            <w:shd w:val="clear" w:color="auto" w:fill="auto"/>
          </w:tcPr>
          <w:p w:rsidR="00051D04" w:rsidRPr="0083174B" w:rsidRDefault="00051D04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3174B">
              <w:rPr>
                <w:rFonts w:ascii="Angsana New" w:hAnsi="Angsana New"/>
                <w:sz w:val="30"/>
                <w:szCs w:val="30"/>
              </w:rPr>
              <w:t>85,000</w:t>
            </w:r>
          </w:p>
        </w:tc>
        <w:tc>
          <w:tcPr>
            <w:tcW w:w="236" w:type="dxa"/>
          </w:tcPr>
          <w:p w:rsidR="00051D04" w:rsidRPr="00F32C23" w:rsidRDefault="00051D04" w:rsidP="00754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" w:right="72" w:hanging="12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:rsidR="00051D04" w:rsidRPr="008D73D5" w:rsidRDefault="00051D04" w:rsidP="00754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911D1">
              <w:rPr>
                <w:rFonts w:ascii="Angsana New" w:hAnsi="Angsana New"/>
                <w:sz w:val="30"/>
                <w:szCs w:val="30"/>
              </w:rPr>
              <w:t>85,000</w:t>
            </w:r>
          </w:p>
        </w:tc>
        <w:tc>
          <w:tcPr>
            <w:tcW w:w="236" w:type="dxa"/>
          </w:tcPr>
          <w:p w:rsidR="00051D04" w:rsidRPr="00F32C23" w:rsidRDefault="00051D04" w:rsidP="00754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:rsidR="00051D04" w:rsidRPr="0083174B" w:rsidRDefault="00051D04" w:rsidP="00754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3174B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36" w:type="dxa"/>
          </w:tcPr>
          <w:p w:rsidR="00051D04" w:rsidRPr="00F32C23" w:rsidRDefault="00051D04" w:rsidP="00754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:rsidR="00051D04" w:rsidRPr="008D73D5" w:rsidRDefault="00051D04" w:rsidP="00754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70DA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51D04" w:rsidRPr="002A3462" w:rsidTr="00EE0522">
        <w:trPr>
          <w:cantSplit/>
        </w:trPr>
        <w:tc>
          <w:tcPr>
            <w:tcW w:w="3866" w:type="dxa"/>
            <w:vAlign w:val="center"/>
          </w:tcPr>
          <w:p w:rsidR="00051D04" w:rsidRPr="00E25899" w:rsidRDefault="00051D04" w:rsidP="00754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25899">
              <w:rPr>
                <w:rFonts w:ascii="Angsana New" w:hAnsi="Angsana New" w:hint="cs"/>
                <w:sz w:val="30"/>
                <w:szCs w:val="30"/>
                <w:cs/>
              </w:rPr>
              <w:t>บริษัท สมาร์ทคอนกรีต จำกัด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(มหาชน)</w:t>
            </w:r>
          </w:p>
        </w:tc>
        <w:tc>
          <w:tcPr>
            <w:tcW w:w="1067" w:type="dxa"/>
            <w:shd w:val="clear" w:color="auto" w:fill="auto"/>
          </w:tcPr>
          <w:p w:rsidR="00051D04" w:rsidRPr="0083174B" w:rsidRDefault="0083174B" w:rsidP="00754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520,783</w:t>
            </w:r>
          </w:p>
        </w:tc>
        <w:tc>
          <w:tcPr>
            <w:tcW w:w="284" w:type="dxa"/>
          </w:tcPr>
          <w:p w:rsidR="00051D04" w:rsidRPr="00F32C23" w:rsidRDefault="00051D04" w:rsidP="00754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9" w:type="dxa"/>
          </w:tcPr>
          <w:p w:rsidR="00051D04" w:rsidRPr="00F32C23" w:rsidRDefault="00051D04" w:rsidP="00754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73D5">
              <w:rPr>
                <w:rFonts w:ascii="Angsana New" w:hAnsi="Angsana New"/>
                <w:sz w:val="30"/>
                <w:szCs w:val="30"/>
              </w:rPr>
              <w:t>460,000</w:t>
            </w:r>
          </w:p>
        </w:tc>
        <w:tc>
          <w:tcPr>
            <w:tcW w:w="284" w:type="dxa"/>
          </w:tcPr>
          <w:p w:rsidR="00051D04" w:rsidRPr="00F32C23" w:rsidRDefault="00051D04" w:rsidP="00754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3" w:type="dxa"/>
            <w:shd w:val="clear" w:color="auto" w:fill="auto"/>
          </w:tcPr>
          <w:p w:rsidR="00051D04" w:rsidRPr="008D73D5" w:rsidRDefault="0083174B" w:rsidP="00754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25.40</w:t>
            </w:r>
          </w:p>
        </w:tc>
        <w:tc>
          <w:tcPr>
            <w:tcW w:w="284" w:type="dxa"/>
          </w:tcPr>
          <w:p w:rsidR="00051D04" w:rsidRPr="00F32C23" w:rsidRDefault="00051D04" w:rsidP="00754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1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051D04" w:rsidRPr="00F32C23" w:rsidRDefault="00051D04" w:rsidP="00754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73D5">
              <w:rPr>
                <w:rFonts w:ascii="Angsana New" w:hAnsi="Angsana New"/>
                <w:sz w:val="30"/>
                <w:szCs w:val="30"/>
              </w:rPr>
              <w:t>28.76</w:t>
            </w:r>
          </w:p>
        </w:tc>
        <w:tc>
          <w:tcPr>
            <w:tcW w:w="300" w:type="dxa"/>
          </w:tcPr>
          <w:p w:rsidR="00051D04" w:rsidRPr="00F32C23" w:rsidRDefault="00051D04" w:rsidP="00754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:rsidR="00051D04" w:rsidRPr="0083174B" w:rsidRDefault="00051D04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3174B">
              <w:rPr>
                <w:rFonts w:ascii="Angsana New" w:hAnsi="Angsana New"/>
                <w:sz w:val="30"/>
                <w:szCs w:val="30"/>
              </w:rPr>
              <w:t>1</w:t>
            </w:r>
            <w:r w:rsidRPr="0083174B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  <w:r w:rsidRPr="0083174B">
              <w:rPr>
                <w:rFonts w:ascii="Angsana New" w:hAnsi="Angsana New"/>
                <w:sz w:val="30"/>
                <w:szCs w:val="30"/>
              </w:rPr>
              <w:t>3,707*</w:t>
            </w:r>
          </w:p>
        </w:tc>
        <w:tc>
          <w:tcPr>
            <w:tcW w:w="236" w:type="dxa"/>
          </w:tcPr>
          <w:p w:rsidR="00051D04" w:rsidRPr="00F32C23" w:rsidRDefault="00051D04" w:rsidP="00754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14" w:type="dxa"/>
          </w:tcPr>
          <w:p w:rsidR="00051D04" w:rsidRPr="008D73D5" w:rsidRDefault="00051D04" w:rsidP="00754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911D1">
              <w:rPr>
                <w:rFonts w:ascii="Angsana New" w:hAnsi="Angsana New"/>
                <w:sz w:val="30"/>
                <w:szCs w:val="30"/>
              </w:rPr>
              <w:t>167,363</w:t>
            </w:r>
          </w:p>
        </w:tc>
        <w:tc>
          <w:tcPr>
            <w:tcW w:w="236" w:type="dxa"/>
          </w:tcPr>
          <w:p w:rsidR="00051D04" w:rsidRPr="00F32C23" w:rsidRDefault="00051D04" w:rsidP="00754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:rsidR="00051D04" w:rsidRPr="0083174B" w:rsidRDefault="00051D04" w:rsidP="00754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3174B">
              <w:rPr>
                <w:rFonts w:ascii="Angsana New" w:hAnsi="Angsana New" w:hint="cs"/>
                <w:sz w:val="30"/>
                <w:szCs w:val="30"/>
                <w:cs/>
              </w:rPr>
              <w:t>9,261</w:t>
            </w:r>
          </w:p>
        </w:tc>
        <w:tc>
          <w:tcPr>
            <w:tcW w:w="236" w:type="dxa"/>
          </w:tcPr>
          <w:p w:rsidR="00051D04" w:rsidRPr="00F32C23" w:rsidRDefault="00051D04" w:rsidP="00754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:rsidR="00051D04" w:rsidRPr="008D73D5" w:rsidRDefault="00051D04" w:rsidP="00754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70DA7">
              <w:rPr>
                <w:rFonts w:ascii="Angsana New" w:hAnsi="Angsana New"/>
                <w:sz w:val="30"/>
                <w:szCs w:val="30"/>
              </w:rPr>
              <w:t>6,615</w:t>
            </w:r>
          </w:p>
        </w:tc>
      </w:tr>
      <w:tr w:rsidR="00051D04" w:rsidRPr="002A3462" w:rsidTr="00EB35BF">
        <w:trPr>
          <w:cantSplit/>
        </w:trPr>
        <w:tc>
          <w:tcPr>
            <w:tcW w:w="3866" w:type="dxa"/>
          </w:tcPr>
          <w:p w:rsidR="00051D04" w:rsidRPr="00E25899" w:rsidRDefault="00051D04" w:rsidP="00754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25899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067" w:type="dxa"/>
          </w:tcPr>
          <w:p w:rsidR="00051D04" w:rsidRPr="00F32C23" w:rsidRDefault="00051D04" w:rsidP="00754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051D04" w:rsidRPr="00F32C23" w:rsidRDefault="00051D04" w:rsidP="00754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9" w:type="dxa"/>
          </w:tcPr>
          <w:p w:rsidR="00051D04" w:rsidRPr="00F32C23" w:rsidRDefault="00051D04" w:rsidP="00754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051D04" w:rsidRPr="00F32C23" w:rsidRDefault="00051D04" w:rsidP="00754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</w:tcPr>
          <w:p w:rsidR="00051D04" w:rsidRPr="00F32C23" w:rsidRDefault="00051D04" w:rsidP="00754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1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051D04" w:rsidRPr="00F32C23" w:rsidRDefault="00051D04" w:rsidP="00754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1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051D04" w:rsidRPr="00F32C23" w:rsidRDefault="00051D04" w:rsidP="00754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1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0" w:type="dxa"/>
          </w:tcPr>
          <w:p w:rsidR="00051D04" w:rsidRPr="00F32C23" w:rsidRDefault="00051D04" w:rsidP="00754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51D04" w:rsidRPr="0083174B" w:rsidRDefault="00051D04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3174B">
              <w:rPr>
                <w:rFonts w:ascii="Angsana New" w:hAnsi="Angsana New"/>
                <w:sz w:val="30"/>
                <w:szCs w:val="30"/>
              </w:rPr>
              <w:t>6</w:t>
            </w:r>
            <w:r w:rsidRPr="0083174B"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  <w:r w:rsidRPr="0083174B">
              <w:rPr>
                <w:rFonts w:ascii="Angsana New" w:hAnsi="Angsana New"/>
                <w:sz w:val="30"/>
                <w:szCs w:val="30"/>
              </w:rPr>
              <w:t>3,497</w:t>
            </w:r>
          </w:p>
        </w:tc>
        <w:tc>
          <w:tcPr>
            <w:tcW w:w="236" w:type="dxa"/>
          </w:tcPr>
          <w:p w:rsidR="00051D04" w:rsidRPr="00F32C23" w:rsidRDefault="00051D04" w:rsidP="00754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:rsidR="00051D04" w:rsidRPr="008D73D5" w:rsidRDefault="00051D04" w:rsidP="00754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911D1">
              <w:rPr>
                <w:rFonts w:ascii="Angsana New" w:hAnsi="Angsana New"/>
                <w:sz w:val="30"/>
                <w:szCs w:val="30"/>
              </w:rPr>
              <w:t>687,153</w:t>
            </w:r>
          </w:p>
        </w:tc>
        <w:tc>
          <w:tcPr>
            <w:tcW w:w="236" w:type="dxa"/>
          </w:tcPr>
          <w:p w:rsidR="00051D04" w:rsidRPr="00F32C23" w:rsidRDefault="00051D04" w:rsidP="00754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51D04" w:rsidRPr="0083174B" w:rsidRDefault="0083174B" w:rsidP="00754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49</w:t>
            </w:r>
            <w:r w:rsidR="00051D04" w:rsidRPr="0083174B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943</w:t>
            </w:r>
          </w:p>
        </w:tc>
        <w:tc>
          <w:tcPr>
            <w:tcW w:w="236" w:type="dxa"/>
          </w:tcPr>
          <w:p w:rsidR="00051D04" w:rsidRPr="00F32C23" w:rsidRDefault="00051D04" w:rsidP="00754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:rsidR="00051D04" w:rsidRPr="00F32C23" w:rsidRDefault="00051D04" w:rsidP="00754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46,139</w:t>
            </w:r>
          </w:p>
        </w:tc>
      </w:tr>
    </w:tbl>
    <w:p w:rsidR="003B6680" w:rsidRPr="002A3462" w:rsidRDefault="003B6680" w:rsidP="00C16D5C">
      <w:pPr>
        <w:rPr>
          <w:rFonts w:ascii="Angsana New" w:hAnsi="Angsana New"/>
          <w:sz w:val="30"/>
          <w:szCs w:val="30"/>
        </w:rPr>
      </w:pPr>
    </w:p>
    <w:p w:rsidR="00124F94" w:rsidRPr="00125AFE" w:rsidRDefault="00124F94" w:rsidP="00C16D5C">
      <w:pPr>
        <w:rPr>
          <w:rFonts w:ascii="Angsana New" w:hAnsi="Angsana New"/>
          <w:sz w:val="16"/>
          <w:szCs w:val="16"/>
        </w:rPr>
      </w:pPr>
    </w:p>
    <w:p w:rsidR="00125AFE" w:rsidRDefault="00125AFE" w:rsidP="00125AFE">
      <w:pPr>
        <w:rPr>
          <w:rFonts w:ascii="Angsana New" w:hAnsi="Angsana New"/>
          <w:sz w:val="30"/>
          <w:szCs w:val="30"/>
        </w:rPr>
      </w:pPr>
    </w:p>
    <w:p w:rsidR="00124F94" w:rsidRPr="00125AFE" w:rsidRDefault="00124F94" w:rsidP="00C16D5C">
      <w:pPr>
        <w:rPr>
          <w:rFonts w:ascii="Angsana New" w:hAnsi="Angsana New"/>
          <w:sz w:val="16"/>
          <w:szCs w:val="16"/>
        </w:rPr>
        <w:sectPr w:rsidR="00124F94" w:rsidRPr="00125AFE" w:rsidSect="00F73EC0">
          <w:footerReference w:type="first" r:id="rId13"/>
          <w:pgSz w:w="16834" w:h="11909" w:orient="landscape" w:code="9"/>
          <w:pgMar w:top="1151" w:right="261" w:bottom="1440" w:left="1440" w:header="476" w:footer="590" w:gutter="0"/>
          <w:cols w:space="720"/>
          <w:docGrid w:linePitch="245"/>
        </w:sectPr>
      </w:pPr>
    </w:p>
    <w:p w:rsidR="00051D04" w:rsidRDefault="00051D04" w:rsidP="00051D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utlineLvl w:val="0"/>
        <w:rPr>
          <w:rFonts w:ascii="Angsana New" w:hAnsi="Angsana New"/>
          <w:b/>
          <w:bCs/>
          <w:sz w:val="30"/>
          <w:szCs w:val="30"/>
        </w:rPr>
      </w:pPr>
      <w:r w:rsidRPr="001C5678">
        <w:rPr>
          <w:rFonts w:ascii="Angsana New" w:hAnsi="Angsana New"/>
          <w:b/>
          <w:bCs/>
          <w:sz w:val="30"/>
          <w:szCs w:val="30"/>
          <w:cs/>
        </w:rPr>
        <w:lastRenderedPageBreak/>
        <w:t xml:space="preserve">บริษัท </w:t>
      </w:r>
      <w:r w:rsidRPr="001C5678">
        <w:rPr>
          <w:rFonts w:ascii="Angsana New" w:hAnsi="Angsana New" w:hint="cs"/>
          <w:b/>
          <w:bCs/>
          <w:sz w:val="30"/>
          <w:szCs w:val="30"/>
          <w:cs/>
        </w:rPr>
        <w:t xml:space="preserve">สมาร์ทคอนกรีต </w:t>
      </w:r>
      <w:r w:rsidRPr="001C5678">
        <w:rPr>
          <w:rFonts w:ascii="Angsana New" w:hAnsi="Angsana New"/>
          <w:b/>
          <w:bCs/>
          <w:sz w:val="30"/>
          <w:szCs w:val="30"/>
          <w:cs/>
        </w:rPr>
        <w:t>จำกัด (มหาชน)</w:t>
      </w:r>
      <w:r w:rsidRPr="001C5678">
        <w:rPr>
          <w:rFonts w:ascii="Angsana New" w:hAnsi="Angsana New" w:hint="cs"/>
          <w:b/>
          <w:bCs/>
          <w:sz w:val="30"/>
          <w:szCs w:val="30"/>
          <w:cs/>
        </w:rPr>
        <w:t xml:space="preserve"> (“บริษัทย่อย”)</w:t>
      </w:r>
    </w:p>
    <w:p w:rsidR="00051D04" w:rsidRDefault="00051D04" w:rsidP="00051D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16"/>
          <w:szCs w:val="16"/>
        </w:rPr>
      </w:pPr>
    </w:p>
    <w:p w:rsidR="00051D04" w:rsidRPr="00E24B9C" w:rsidRDefault="00051D04" w:rsidP="00051D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contextualSpacing/>
        <w:jc w:val="thaiDistribute"/>
        <w:rPr>
          <w:rFonts w:ascii="Angsana New" w:hAnsi="Angsana New"/>
          <w:szCs w:val="30"/>
        </w:rPr>
      </w:pPr>
      <w:r w:rsidRPr="00E24B9C">
        <w:rPr>
          <w:rFonts w:ascii="Angsana New" w:hAnsi="Angsana New"/>
          <w:szCs w:val="30"/>
          <w:cs/>
        </w:rPr>
        <w:t>ในที่ประชุม</w:t>
      </w:r>
      <w:r w:rsidRPr="00E24B9C">
        <w:rPr>
          <w:rFonts w:ascii="Angsana New" w:hAnsi="Angsana New" w:hint="cs"/>
          <w:szCs w:val="30"/>
          <w:cs/>
        </w:rPr>
        <w:t xml:space="preserve">สามัญผู้ถือหุ้นประจำปี 2564 </w:t>
      </w:r>
      <w:r w:rsidRPr="00F11E2D">
        <w:rPr>
          <w:rFonts w:ascii="Angsana New" w:hAnsi="Angsana New" w:hint="cs"/>
          <w:szCs w:val="30"/>
          <w:cs/>
        </w:rPr>
        <w:t>ของบริษัทย่อย</w:t>
      </w:r>
      <w:r w:rsidRPr="00E24B9C">
        <w:rPr>
          <w:rFonts w:ascii="Angsana New" w:hAnsi="Angsana New" w:hint="cs"/>
          <w:szCs w:val="30"/>
          <w:cs/>
        </w:rPr>
        <w:t xml:space="preserve">เมื่อวันที่ 22 เมษายน </w:t>
      </w:r>
      <w:r w:rsidRPr="00E24B9C">
        <w:rPr>
          <w:rFonts w:ascii="Angsana New" w:hAnsi="Angsana New"/>
          <w:szCs w:val="30"/>
          <w:cs/>
        </w:rPr>
        <w:t>256</w:t>
      </w:r>
      <w:r w:rsidRPr="00E24B9C">
        <w:rPr>
          <w:rFonts w:ascii="Angsana New" w:hAnsi="Angsana New" w:hint="cs"/>
          <w:szCs w:val="30"/>
          <w:cs/>
        </w:rPr>
        <w:t>4</w:t>
      </w:r>
      <w:r w:rsidR="008B33C8">
        <w:rPr>
          <w:rFonts w:ascii="Angsana New" w:hAnsi="Angsana New"/>
          <w:szCs w:val="30"/>
        </w:rPr>
        <w:t xml:space="preserve"> </w:t>
      </w:r>
      <w:r w:rsidRPr="00E24B9C">
        <w:rPr>
          <w:rFonts w:ascii="Angsana New" w:hAnsi="Angsana New" w:hint="cs"/>
          <w:szCs w:val="30"/>
          <w:cs/>
        </w:rPr>
        <w:t>ผู้ถือหุ้น</w:t>
      </w:r>
      <w:r>
        <w:rPr>
          <w:rFonts w:ascii="Angsana New" w:hAnsi="Angsana New" w:hint="cs"/>
          <w:szCs w:val="30"/>
          <w:cs/>
        </w:rPr>
        <w:t>ของบริษัทย่อย</w:t>
      </w:r>
      <w:r w:rsidRPr="00E24B9C">
        <w:rPr>
          <w:rFonts w:ascii="Angsana New" w:hAnsi="Angsana New"/>
          <w:szCs w:val="30"/>
          <w:cs/>
        </w:rPr>
        <w:t>ได้มีมติ</w:t>
      </w:r>
      <w:r w:rsidRPr="00E24B9C">
        <w:rPr>
          <w:rFonts w:ascii="Angsana New" w:hAnsi="Angsana New" w:hint="cs"/>
          <w:szCs w:val="30"/>
          <w:cs/>
        </w:rPr>
        <w:t>อนุมัติ</w:t>
      </w:r>
      <w:r w:rsidRPr="00E24B9C">
        <w:rPr>
          <w:rFonts w:ascii="Angsana New" w:hAnsi="Angsana New"/>
          <w:szCs w:val="30"/>
          <w:cs/>
        </w:rPr>
        <w:t>เรื่องดังต่อไปนี้</w:t>
      </w:r>
    </w:p>
    <w:p w:rsidR="00051D04" w:rsidRPr="008E5ACD" w:rsidRDefault="00051D04" w:rsidP="00051D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113"/>
        <w:jc w:val="thaiDistribute"/>
        <w:rPr>
          <w:rFonts w:ascii="Angsana New" w:hAnsi="Angsana New"/>
          <w:sz w:val="16"/>
          <w:szCs w:val="16"/>
        </w:rPr>
      </w:pPr>
    </w:p>
    <w:p w:rsidR="00051D04" w:rsidRDefault="00051D04" w:rsidP="008B33C8">
      <w:pPr>
        <w:pStyle w:val="NoSpacing"/>
        <w:tabs>
          <w:tab w:val="clear" w:pos="454"/>
          <w:tab w:val="left" w:pos="567"/>
          <w:tab w:val="left" w:pos="13467"/>
        </w:tabs>
        <w:ind w:left="567" w:hanging="567"/>
        <w:jc w:val="thaiDistribute"/>
        <w:rPr>
          <w:rFonts w:ascii="Angsana New" w:hAnsi="Angsana New"/>
          <w:szCs w:val="30"/>
        </w:rPr>
      </w:pPr>
      <w:r w:rsidRPr="00E24B9C">
        <w:rPr>
          <w:rFonts w:ascii="Angsana New" w:hAnsi="Angsana New" w:hint="cs"/>
          <w:szCs w:val="30"/>
          <w:cs/>
        </w:rPr>
        <w:t>ก)</w:t>
      </w:r>
      <w:r w:rsidRPr="00E24B9C">
        <w:rPr>
          <w:rFonts w:ascii="Angsana New" w:hAnsi="Angsana New" w:hint="cs"/>
          <w:szCs w:val="30"/>
          <w:cs/>
        </w:rPr>
        <w:tab/>
      </w:r>
      <w:r w:rsidRPr="00E24B9C">
        <w:rPr>
          <w:rFonts w:ascii="Angsana New" w:hAnsi="Angsana New" w:hint="cs"/>
          <w:szCs w:val="30"/>
          <w:cs/>
        </w:rPr>
        <w:tab/>
      </w:r>
      <w:r w:rsidRPr="00E24B9C">
        <w:rPr>
          <w:rFonts w:ascii="Angsana New" w:hAnsi="Angsana New"/>
          <w:szCs w:val="30"/>
          <w:cs/>
        </w:rPr>
        <w:t xml:space="preserve">เปลี่ยนแปลงมูลค่าหุ้นสามัญที่ตราไว้จาก 1 บาทต่อหุ้นเป็น 0.50 บาทต่อหุ้น </w:t>
      </w:r>
      <w:r w:rsidRPr="00E24B9C">
        <w:rPr>
          <w:rFonts w:ascii="Angsana New" w:hAnsi="Angsana New" w:hint="cs"/>
          <w:szCs w:val="30"/>
          <w:cs/>
        </w:rPr>
        <w:t>ทำให้</w:t>
      </w:r>
      <w:r w:rsidRPr="00E24B9C">
        <w:rPr>
          <w:rFonts w:ascii="Angsana New" w:hAnsi="Angsana New"/>
          <w:szCs w:val="30"/>
          <w:cs/>
        </w:rPr>
        <w:t>จำนวนหุ้น</w:t>
      </w:r>
      <w:r w:rsidRPr="00E24B9C">
        <w:rPr>
          <w:rFonts w:ascii="Angsana New" w:hAnsi="Angsana New" w:hint="cs"/>
          <w:szCs w:val="30"/>
          <w:cs/>
        </w:rPr>
        <w:t>ทุนจดทะเบียน</w:t>
      </w:r>
      <w:r w:rsidRPr="00E24B9C">
        <w:rPr>
          <w:rFonts w:ascii="Angsana New" w:hAnsi="Angsana New"/>
          <w:szCs w:val="30"/>
          <w:cs/>
        </w:rPr>
        <w:t>ของบริษัท</w:t>
      </w:r>
      <w:r w:rsidRPr="00F11E2D">
        <w:rPr>
          <w:rFonts w:ascii="Angsana New" w:hAnsi="Angsana New" w:hint="cs"/>
          <w:szCs w:val="30"/>
          <w:cs/>
        </w:rPr>
        <w:t>ย่อย</w:t>
      </w:r>
      <w:r w:rsidRPr="00E24B9C">
        <w:rPr>
          <w:rFonts w:ascii="Angsana New" w:hAnsi="Angsana New" w:hint="cs"/>
          <w:szCs w:val="30"/>
          <w:cs/>
        </w:rPr>
        <w:t>เพิ่มขึ้นเป็น</w:t>
      </w:r>
      <w:r w:rsidR="008B33C8">
        <w:rPr>
          <w:rFonts w:ascii="Angsana New" w:hAnsi="Angsana New"/>
          <w:szCs w:val="30"/>
        </w:rPr>
        <w:t xml:space="preserve"> </w:t>
      </w:r>
      <w:r w:rsidRPr="00E24B9C">
        <w:rPr>
          <w:rFonts w:ascii="Angsana New" w:hAnsi="Angsana New"/>
          <w:szCs w:val="30"/>
        </w:rPr>
        <w:t xml:space="preserve">1,104,000,576 </w:t>
      </w:r>
      <w:r w:rsidRPr="00E24B9C">
        <w:rPr>
          <w:rFonts w:ascii="Angsana New" w:hAnsi="Angsana New"/>
          <w:szCs w:val="30"/>
          <w:cs/>
        </w:rPr>
        <w:t>หุ้น</w:t>
      </w:r>
    </w:p>
    <w:p w:rsidR="00051D04" w:rsidRPr="00160516" w:rsidRDefault="00051D04" w:rsidP="008B33C8">
      <w:pPr>
        <w:pStyle w:val="NoSpacing"/>
        <w:tabs>
          <w:tab w:val="clear" w:pos="454"/>
          <w:tab w:val="left" w:pos="567"/>
          <w:tab w:val="left" w:pos="13467"/>
        </w:tabs>
        <w:ind w:left="567" w:hanging="567"/>
        <w:jc w:val="thaiDistribute"/>
        <w:rPr>
          <w:rFonts w:ascii="Angsana New" w:hAnsi="Angsana New"/>
          <w:sz w:val="16"/>
          <w:szCs w:val="16"/>
        </w:rPr>
      </w:pPr>
      <w:r>
        <w:rPr>
          <w:rFonts w:ascii="Angsana New" w:hAnsi="Angsana New" w:hint="cs"/>
          <w:szCs w:val="30"/>
          <w:cs/>
        </w:rPr>
        <w:tab/>
      </w:r>
      <w:r>
        <w:rPr>
          <w:rFonts w:ascii="Angsana New" w:hAnsi="Angsana New" w:hint="cs"/>
          <w:szCs w:val="30"/>
          <w:cs/>
        </w:rPr>
        <w:tab/>
      </w:r>
      <w:r>
        <w:rPr>
          <w:rFonts w:ascii="Angsana New" w:hAnsi="Angsana New" w:hint="cs"/>
          <w:szCs w:val="30"/>
          <w:cs/>
        </w:rPr>
        <w:tab/>
      </w:r>
      <w:r>
        <w:rPr>
          <w:rFonts w:ascii="Angsana New" w:hAnsi="Angsana New" w:hint="cs"/>
          <w:szCs w:val="30"/>
          <w:cs/>
        </w:rPr>
        <w:tab/>
      </w:r>
    </w:p>
    <w:p w:rsidR="00051D04" w:rsidRDefault="00051D04" w:rsidP="008B33C8">
      <w:pPr>
        <w:pStyle w:val="NoSpacing"/>
        <w:tabs>
          <w:tab w:val="clear" w:pos="227"/>
          <w:tab w:val="clear" w:pos="454"/>
          <w:tab w:val="left" w:pos="13467"/>
        </w:tabs>
        <w:ind w:left="567" w:hanging="567"/>
        <w:jc w:val="thaiDistribute"/>
        <w:rPr>
          <w:rFonts w:ascii="Angsana New" w:hAnsi="Angsana New"/>
          <w:szCs w:val="30"/>
        </w:rPr>
      </w:pPr>
      <w:r>
        <w:rPr>
          <w:rFonts w:ascii="Angsana New" w:hAnsi="Angsana New" w:hint="cs"/>
          <w:szCs w:val="30"/>
          <w:cs/>
        </w:rPr>
        <w:t>ข)</w:t>
      </w:r>
      <w:r>
        <w:rPr>
          <w:rFonts w:ascii="Angsana New" w:hAnsi="Angsana New" w:hint="cs"/>
          <w:szCs w:val="30"/>
          <w:cs/>
        </w:rPr>
        <w:tab/>
      </w:r>
      <w:r w:rsidRPr="00E24B9C">
        <w:rPr>
          <w:rFonts w:ascii="Angsana New" w:hAnsi="Angsana New"/>
          <w:szCs w:val="30"/>
          <w:cs/>
        </w:rPr>
        <w:t>ลดทุนจดทะเบียนของบริษัท</w:t>
      </w:r>
      <w:r w:rsidRPr="00F11E2D">
        <w:rPr>
          <w:rFonts w:ascii="Angsana New" w:hAnsi="Angsana New" w:hint="cs"/>
          <w:szCs w:val="30"/>
          <w:cs/>
        </w:rPr>
        <w:t>ย่อย</w:t>
      </w:r>
      <w:r w:rsidRPr="00E24B9C">
        <w:rPr>
          <w:rFonts w:ascii="Angsana New" w:hAnsi="Angsana New"/>
          <w:szCs w:val="30"/>
          <w:cs/>
        </w:rPr>
        <w:t>จำนวน 370</w:t>
      </w:r>
      <w:r w:rsidR="008B33C8">
        <w:rPr>
          <w:rFonts w:ascii="Angsana New" w:hAnsi="Angsana New"/>
          <w:szCs w:val="30"/>
        </w:rPr>
        <w:t xml:space="preserve"> </w:t>
      </w:r>
      <w:r w:rsidRPr="00E24B9C">
        <w:rPr>
          <w:rFonts w:ascii="Angsana New" w:hAnsi="Angsana New"/>
          <w:szCs w:val="30"/>
          <w:cs/>
        </w:rPr>
        <w:t xml:space="preserve">บาท </w:t>
      </w:r>
      <w:r w:rsidRPr="00E24B9C">
        <w:rPr>
          <w:rFonts w:ascii="Angsana New" w:hAnsi="Angsana New" w:hint="cs"/>
          <w:szCs w:val="30"/>
          <w:cs/>
        </w:rPr>
        <w:t>จากทุนจดทะเบียน 552</w:t>
      </w:r>
      <w:r w:rsidRPr="00E24B9C">
        <w:rPr>
          <w:rFonts w:ascii="Angsana New" w:hAnsi="Angsana New"/>
          <w:szCs w:val="30"/>
        </w:rPr>
        <w:t xml:space="preserve">,000,288 </w:t>
      </w:r>
      <w:r w:rsidRPr="00E24B9C">
        <w:rPr>
          <w:rFonts w:ascii="Angsana New" w:hAnsi="Angsana New" w:hint="cs"/>
          <w:szCs w:val="30"/>
          <w:cs/>
        </w:rPr>
        <w:t xml:space="preserve">บาท เป็น </w:t>
      </w:r>
      <w:r w:rsidRPr="00E24B9C">
        <w:rPr>
          <w:rFonts w:ascii="Angsana New" w:hAnsi="Angsana New"/>
          <w:szCs w:val="30"/>
        </w:rPr>
        <w:t xml:space="preserve">551,999,918 </w:t>
      </w:r>
      <w:r w:rsidRPr="00E24B9C">
        <w:rPr>
          <w:rFonts w:ascii="Angsana New" w:hAnsi="Angsana New" w:hint="cs"/>
          <w:szCs w:val="30"/>
          <w:cs/>
        </w:rPr>
        <w:t>บาท โดยลด</w:t>
      </w:r>
      <w:r w:rsidRPr="00E24B9C">
        <w:rPr>
          <w:rFonts w:ascii="Angsana New" w:hAnsi="Angsana New"/>
          <w:szCs w:val="30"/>
          <w:cs/>
        </w:rPr>
        <w:t xml:space="preserve">หุ้นสามัญจำนวน </w:t>
      </w:r>
      <w:r w:rsidRPr="00E24B9C">
        <w:rPr>
          <w:rFonts w:ascii="Angsana New" w:hAnsi="Angsana New"/>
          <w:szCs w:val="30"/>
        </w:rPr>
        <w:t xml:space="preserve">740 </w:t>
      </w:r>
      <w:r w:rsidRPr="00E24B9C">
        <w:rPr>
          <w:rFonts w:ascii="Angsana New" w:hAnsi="Angsana New"/>
          <w:szCs w:val="30"/>
          <w:cs/>
        </w:rPr>
        <w:t>หุ้น มูลค่าหุ้นละ 0.50 บาท</w:t>
      </w:r>
      <w:r w:rsidR="008B33C8">
        <w:rPr>
          <w:rFonts w:ascii="Angsana New" w:hAnsi="Angsana New"/>
          <w:szCs w:val="30"/>
        </w:rPr>
        <w:t xml:space="preserve"> </w:t>
      </w:r>
      <w:r w:rsidRPr="00E24B9C">
        <w:rPr>
          <w:rFonts w:ascii="Angsana New" w:hAnsi="Angsana New"/>
          <w:szCs w:val="30"/>
          <w:cs/>
        </w:rPr>
        <w:t xml:space="preserve">ซึ่งเป็นหุ้นที่ยังไม่ได้จำหน่ายและไม่ได้มีไว้เพื่อรองรับการใช้สิทธิของ </w:t>
      </w:r>
      <w:r w:rsidRPr="00E24B9C">
        <w:rPr>
          <w:rFonts w:ascii="Angsana New" w:hAnsi="Angsana New"/>
          <w:szCs w:val="30"/>
        </w:rPr>
        <w:t xml:space="preserve">SMART-W2 </w:t>
      </w:r>
    </w:p>
    <w:p w:rsidR="00051D04" w:rsidRPr="00F93611" w:rsidRDefault="00051D04" w:rsidP="008B33C8">
      <w:pPr>
        <w:pStyle w:val="NoSpacing"/>
        <w:tabs>
          <w:tab w:val="clear" w:pos="454"/>
          <w:tab w:val="left" w:pos="567"/>
          <w:tab w:val="left" w:pos="13467"/>
        </w:tabs>
        <w:ind w:left="567" w:hanging="567"/>
        <w:jc w:val="thaiDistribute"/>
        <w:rPr>
          <w:rFonts w:ascii="Angsana New" w:hAnsi="Angsana New"/>
          <w:sz w:val="16"/>
          <w:szCs w:val="16"/>
        </w:rPr>
      </w:pPr>
    </w:p>
    <w:p w:rsidR="00051D04" w:rsidRPr="00C33EA4" w:rsidRDefault="00051D04" w:rsidP="00A65341">
      <w:pPr>
        <w:pStyle w:val="NoSpacing"/>
        <w:tabs>
          <w:tab w:val="clear" w:pos="227"/>
          <w:tab w:val="clear" w:pos="454"/>
          <w:tab w:val="left" w:pos="567"/>
          <w:tab w:val="left" w:pos="13467"/>
        </w:tabs>
        <w:ind w:left="567" w:hanging="567"/>
        <w:jc w:val="thaiDistribute"/>
        <w:rPr>
          <w:rFonts w:ascii="Angsana New" w:hAnsi="Angsana New"/>
          <w:szCs w:val="30"/>
        </w:rPr>
      </w:pPr>
      <w:r w:rsidRPr="00C03C1E">
        <w:rPr>
          <w:rFonts w:ascii="Angsana New" w:hAnsi="Angsana New" w:hint="cs"/>
          <w:szCs w:val="30"/>
          <w:cs/>
        </w:rPr>
        <w:t>ค)</w:t>
      </w:r>
      <w:r w:rsidRPr="00C03C1E">
        <w:rPr>
          <w:rFonts w:ascii="Angsana New" w:hAnsi="Angsana New" w:hint="cs"/>
          <w:szCs w:val="30"/>
          <w:cs/>
        </w:rPr>
        <w:tab/>
      </w:r>
      <w:r w:rsidRPr="009F35C4">
        <w:rPr>
          <w:rFonts w:ascii="Angsana New" w:hAnsi="Angsana New"/>
          <w:szCs w:val="30"/>
          <w:cs/>
        </w:rPr>
        <w:t>เพิ่มทุนจดทะเบียน</w:t>
      </w:r>
      <w:r w:rsidRPr="00E24B9C">
        <w:rPr>
          <w:rFonts w:ascii="Angsana New" w:hAnsi="Angsana New"/>
          <w:szCs w:val="30"/>
          <w:cs/>
        </w:rPr>
        <w:t>ของบริษัท</w:t>
      </w:r>
      <w:r w:rsidRPr="00C33EA4">
        <w:rPr>
          <w:rFonts w:ascii="Angsana New" w:hAnsi="Angsana New" w:hint="cs"/>
          <w:szCs w:val="30"/>
          <w:cs/>
        </w:rPr>
        <w:t>ย่อย</w:t>
      </w:r>
      <w:r w:rsidRPr="009F35C4">
        <w:rPr>
          <w:rFonts w:ascii="Angsana New" w:hAnsi="Angsana New"/>
          <w:szCs w:val="30"/>
          <w:cs/>
        </w:rPr>
        <w:t>จำนวน 12</w:t>
      </w:r>
      <w:r w:rsidRPr="009F35C4">
        <w:rPr>
          <w:rFonts w:ascii="Angsana New" w:hAnsi="Angsana New"/>
          <w:szCs w:val="30"/>
        </w:rPr>
        <w:t>,</w:t>
      </w:r>
      <w:r w:rsidRPr="009F35C4">
        <w:rPr>
          <w:rFonts w:ascii="Angsana New" w:hAnsi="Angsana New" w:hint="cs"/>
          <w:szCs w:val="30"/>
          <w:cs/>
        </w:rPr>
        <w:t>739</w:t>
      </w:r>
      <w:r w:rsidRPr="009F35C4">
        <w:rPr>
          <w:rFonts w:ascii="Angsana New" w:hAnsi="Angsana New" w:hint="cs"/>
          <w:szCs w:val="30"/>
        </w:rPr>
        <w:t>,</w:t>
      </w:r>
      <w:r w:rsidRPr="009F35C4">
        <w:rPr>
          <w:rFonts w:ascii="Angsana New" w:hAnsi="Angsana New" w:hint="cs"/>
          <w:szCs w:val="30"/>
          <w:cs/>
        </w:rPr>
        <w:t>195.5</w:t>
      </w:r>
      <w:r w:rsidRPr="009F35C4">
        <w:rPr>
          <w:rFonts w:ascii="Angsana New" w:hAnsi="Angsana New"/>
          <w:szCs w:val="30"/>
          <w:cs/>
        </w:rPr>
        <w:t>0</w:t>
      </w:r>
      <w:r w:rsidR="008B33C8">
        <w:rPr>
          <w:rFonts w:ascii="Angsana New" w:hAnsi="Angsana New"/>
          <w:szCs w:val="30"/>
        </w:rPr>
        <w:t xml:space="preserve"> </w:t>
      </w:r>
      <w:r>
        <w:rPr>
          <w:rFonts w:ascii="Angsana New" w:hAnsi="Angsana New"/>
          <w:szCs w:val="30"/>
          <w:cs/>
        </w:rPr>
        <w:t>บาท</w:t>
      </w:r>
      <w:r w:rsidR="00155365">
        <w:rPr>
          <w:rFonts w:ascii="Angsana New" w:hAnsi="Angsana New" w:hint="cs"/>
          <w:szCs w:val="30"/>
          <w:cs/>
        </w:rPr>
        <w:t xml:space="preserve"> </w:t>
      </w:r>
      <w:r w:rsidRPr="009F35C4">
        <w:rPr>
          <w:rFonts w:ascii="Angsana New" w:hAnsi="Angsana New" w:hint="cs"/>
          <w:szCs w:val="30"/>
          <w:cs/>
        </w:rPr>
        <w:t>จากทุนจดทะเบียน 551</w:t>
      </w:r>
      <w:r w:rsidRPr="009F35C4">
        <w:rPr>
          <w:rFonts w:ascii="Angsana New" w:hAnsi="Angsana New"/>
          <w:szCs w:val="30"/>
        </w:rPr>
        <w:t>,</w:t>
      </w:r>
      <w:r w:rsidRPr="009F35C4">
        <w:rPr>
          <w:rFonts w:ascii="Angsana New" w:hAnsi="Angsana New" w:hint="cs"/>
          <w:szCs w:val="30"/>
          <w:cs/>
        </w:rPr>
        <w:t>999</w:t>
      </w:r>
      <w:r w:rsidRPr="009F35C4">
        <w:rPr>
          <w:rFonts w:ascii="Angsana New" w:hAnsi="Angsana New"/>
          <w:szCs w:val="30"/>
        </w:rPr>
        <w:t>,</w:t>
      </w:r>
      <w:r w:rsidRPr="009F35C4">
        <w:rPr>
          <w:rFonts w:ascii="Angsana New" w:hAnsi="Angsana New" w:hint="cs"/>
          <w:szCs w:val="30"/>
          <w:cs/>
        </w:rPr>
        <w:t>918 บาท เป็น 564</w:t>
      </w:r>
      <w:r w:rsidRPr="009F35C4">
        <w:rPr>
          <w:rFonts w:ascii="Angsana New" w:hAnsi="Angsana New"/>
          <w:szCs w:val="30"/>
        </w:rPr>
        <w:t>,</w:t>
      </w:r>
      <w:r w:rsidRPr="009F35C4">
        <w:rPr>
          <w:rFonts w:ascii="Angsana New" w:hAnsi="Angsana New" w:hint="cs"/>
          <w:szCs w:val="30"/>
          <w:cs/>
        </w:rPr>
        <w:t>739</w:t>
      </w:r>
      <w:r w:rsidRPr="009F35C4">
        <w:rPr>
          <w:rFonts w:ascii="Angsana New" w:hAnsi="Angsana New"/>
          <w:szCs w:val="30"/>
        </w:rPr>
        <w:t>,</w:t>
      </w:r>
      <w:r w:rsidRPr="009F35C4">
        <w:rPr>
          <w:rFonts w:ascii="Angsana New" w:hAnsi="Angsana New" w:hint="cs"/>
          <w:szCs w:val="30"/>
          <w:cs/>
        </w:rPr>
        <w:t>113.50 บาท</w:t>
      </w:r>
      <w:r w:rsidR="00A65341">
        <w:rPr>
          <w:rFonts w:ascii="Angsana New" w:hAnsi="Angsana New"/>
          <w:szCs w:val="30"/>
        </w:rPr>
        <w:t xml:space="preserve"> </w:t>
      </w:r>
      <w:r w:rsidRPr="009F35C4">
        <w:rPr>
          <w:rFonts w:ascii="Angsana New" w:hAnsi="Angsana New"/>
          <w:szCs w:val="30"/>
          <w:cs/>
        </w:rPr>
        <w:t>โดยการออกหุ้นสามัญเพิ่มทุนจำนวน 25</w:t>
      </w:r>
      <w:r w:rsidRPr="009F35C4">
        <w:rPr>
          <w:rFonts w:ascii="Angsana New" w:hAnsi="Angsana New"/>
          <w:szCs w:val="30"/>
        </w:rPr>
        <w:t>,</w:t>
      </w:r>
      <w:r w:rsidRPr="009F35C4">
        <w:rPr>
          <w:rFonts w:ascii="Angsana New" w:hAnsi="Angsana New"/>
          <w:szCs w:val="30"/>
          <w:cs/>
        </w:rPr>
        <w:t>478</w:t>
      </w:r>
      <w:r w:rsidRPr="009F35C4">
        <w:rPr>
          <w:rFonts w:ascii="Angsana New" w:hAnsi="Angsana New"/>
          <w:szCs w:val="30"/>
        </w:rPr>
        <w:t>,</w:t>
      </w:r>
      <w:r w:rsidRPr="009F35C4">
        <w:rPr>
          <w:rFonts w:ascii="Angsana New" w:hAnsi="Angsana New"/>
          <w:szCs w:val="30"/>
          <w:cs/>
        </w:rPr>
        <w:t>391</w:t>
      </w:r>
      <w:r w:rsidR="008B33C8">
        <w:rPr>
          <w:rFonts w:ascii="Angsana New" w:hAnsi="Angsana New"/>
          <w:szCs w:val="30"/>
        </w:rPr>
        <w:t xml:space="preserve"> </w:t>
      </w:r>
      <w:r w:rsidRPr="009F35C4">
        <w:rPr>
          <w:rFonts w:ascii="Angsana New" w:hAnsi="Angsana New"/>
          <w:szCs w:val="30"/>
          <w:cs/>
        </w:rPr>
        <w:t>หุ้น มูลค่าหุ้นละ 0.50 บาท เพื่อรองรับการ</w:t>
      </w:r>
      <w:r w:rsidRPr="009F35C4">
        <w:rPr>
          <w:rFonts w:ascii="Angsana New" w:hAnsi="Angsana New" w:hint="cs"/>
          <w:szCs w:val="30"/>
          <w:cs/>
        </w:rPr>
        <w:t>ปรับการ</w:t>
      </w:r>
      <w:r w:rsidRPr="009F35C4">
        <w:rPr>
          <w:rFonts w:ascii="Angsana New" w:hAnsi="Angsana New"/>
          <w:szCs w:val="30"/>
          <w:cs/>
        </w:rPr>
        <w:t xml:space="preserve">ใช้สิทธิของ </w:t>
      </w:r>
      <w:r w:rsidRPr="009F35C4">
        <w:rPr>
          <w:rFonts w:ascii="Angsana New" w:hAnsi="Angsana New"/>
          <w:szCs w:val="30"/>
        </w:rPr>
        <w:t xml:space="preserve">SMART-W2 </w:t>
      </w:r>
      <w:r>
        <w:rPr>
          <w:rFonts w:ascii="Angsana New" w:hAnsi="Angsana New" w:hint="cs"/>
          <w:szCs w:val="30"/>
          <w:cs/>
        </w:rPr>
        <w:t xml:space="preserve"> และ</w:t>
      </w:r>
    </w:p>
    <w:p w:rsidR="00051D04" w:rsidRPr="00C33EA4" w:rsidRDefault="00051D04" w:rsidP="008B33C8">
      <w:pPr>
        <w:pStyle w:val="NoSpacing"/>
        <w:tabs>
          <w:tab w:val="clear" w:pos="454"/>
          <w:tab w:val="left" w:pos="567"/>
          <w:tab w:val="left" w:pos="13467"/>
        </w:tabs>
        <w:ind w:left="567" w:hanging="567"/>
        <w:jc w:val="thaiDistribute"/>
        <w:rPr>
          <w:rFonts w:ascii="Angsana New" w:hAnsi="Angsana New"/>
          <w:sz w:val="16"/>
          <w:szCs w:val="16"/>
        </w:rPr>
      </w:pPr>
    </w:p>
    <w:p w:rsidR="00051D04" w:rsidRPr="009F35C4" w:rsidRDefault="00051D04" w:rsidP="008B33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 w:hanging="567"/>
        <w:jc w:val="thaiDistribute"/>
        <w:rPr>
          <w:rFonts w:ascii="Angsana New" w:hAnsi="Angsana New"/>
          <w:szCs w:val="30"/>
        </w:rPr>
      </w:pPr>
      <w:r>
        <w:rPr>
          <w:rFonts w:ascii="Angsana New" w:hAnsi="Angsana New" w:hint="cs"/>
          <w:szCs w:val="30"/>
          <w:cs/>
        </w:rPr>
        <w:t>ง</w:t>
      </w:r>
      <w:r w:rsidRPr="009F35C4">
        <w:rPr>
          <w:rFonts w:ascii="Angsana New" w:hAnsi="Angsana New" w:hint="cs"/>
          <w:szCs w:val="30"/>
          <w:cs/>
        </w:rPr>
        <w:t>)</w:t>
      </w:r>
      <w:r>
        <w:rPr>
          <w:rFonts w:ascii="Angsana New" w:hAnsi="Angsana New" w:hint="cs"/>
          <w:szCs w:val="30"/>
          <w:cs/>
        </w:rPr>
        <w:tab/>
      </w:r>
      <w:r w:rsidRPr="00C03C1E">
        <w:rPr>
          <w:rFonts w:ascii="Angsana New" w:hAnsi="Angsana New"/>
          <w:szCs w:val="30"/>
          <w:cs/>
        </w:rPr>
        <w:t>จ่ายเงินปันผลประจำปี 2563 ในอัตรา</w:t>
      </w:r>
      <w:r w:rsidRPr="00C03C1E">
        <w:rPr>
          <w:rFonts w:ascii="Angsana New" w:hAnsi="Angsana New" w:hint="cs"/>
          <w:szCs w:val="30"/>
          <w:cs/>
        </w:rPr>
        <w:t>หุ้นละ</w:t>
      </w:r>
      <w:r>
        <w:rPr>
          <w:rFonts w:ascii="Angsana New" w:hAnsi="Angsana New"/>
          <w:szCs w:val="30"/>
          <w:cs/>
        </w:rPr>
        <w:t xml:space="preserve"> 0.</w:t>
      </w:r>
      <w:r>
        <w:rPr>
          <w:rFonts w:ascii="Angsana New" w:hAnsi="Angsana New" w:hint="cs"/>
          <w:szCs w:val="30"/>
          <w:cs/>
        </w:rPr>
        <w:t>12</w:t>
      </w:r>
      <w:r w:rsidRPr="00C03C1E">
        <w:rPr>
          <w:rFonts w:ascii="Angsana New" w:hAnsi="Angsana New"/>
          <w:szCs w:val="30"/>
          <w:cs/>
        </w:rPr>
        <w:t xml:space="preserve"> บาท</w:t>
      </w:r>
      <w:r>
        <w:rPr>
          <w:rFonts w:ascii="Angsana New" w:hAnsi="Angsana New" w:hint="cs"/>
          <w:szCs w:val="30"/>
          <w:cs/>
        </w:rPr>
        <w:t xml:space="preserve"> (มูลค่าที่ตราไว้หุ้นละ 1 บาท)</w:t>
      </w:r>
      <w:r w:rsidR="008B33C8">
        <w:rPr>
          <w:rFonts w:ascii="Angsana New" w:hAnsi="Angsana New"/>
          <w:szCs w:val="30"/>
        </w:rPr>
        <w:t xml:space="preserve"> </w:t>
      </w:r>
      <w:r w:rsidRPr="00C03C1E">
        <w:rPr>
          <w:rFonts w:ascii="Angsana New" w:hAnsi="Angsana New"/>
          <w:szCs w:val="30"/>
          <w:cs/>
        </w:rPr>
        <w:t>เงินปันผลระหว่าง</w:t>
      </w:r>
      <w:r>
        <w:rPr>
          <w:rFonts w:ascii="Angsana New" w:hAnsi="Angsana New" w:hint="cs"/>
          <w:szCs w:val="30"/>
          <w:cs/>
        </w:rPr>
        <w:t>กาล</w:t>
      </w:r>
      <w:r w:rsidRPr="00C03C1E">
        <w:rPr>
          <w:rFonts w:ascii="Angsana New" w:hAnsi="Angsana New" w:hint="cs"/>
          <w:szCs w:val="30"/>
          <w:cs/>
        </w:rPr>
        <w:t>ใ</w:t>
      </w:r>
      <w:r w:rsidRPr="00C03C1E">
        <w:rPr>
          <w:rFonts w:ascii="Angsana New" w:hAnsi="Angsana New"/>
          <w:szCs w:val="30"/>
          <w:cs/>
        </w:rPr>
        <w:t>นอัตรา</w:t>
      </w:r>
      <w:r w:rsidRPr="00C03C1E">
        <w:rPr>
          <w:rFonts w:ascii="Angsana New" w:hAnsi="Angsana New" w:hint="cs"/>
          <w:szCs w:val="30"/>
          <w:cs/>
        </w:rPr>
        <w:t>หุ้นละ</w:t>
      </w:r>
      <w:r>
        <w:rPr>
          <w:rFonts w:ascii="Angsana New" w:hAnsi="Angsana New"/>
          <w:szCs w:val="30"/>
          <w:cs/>
        </w:rPr>
        <w:t xml:space="preserve"> 0.0</w:t>
      </w:r>
      <w:r w:rsidRPr="00C03C1E">
        <w:rPr>
          <w:rFonts w:ascii="Angsana New" w:hAnsi="Angsana New"/>
          <w:szCs w:val="30"/>
          <w:cs/>
        </w:rPr>
        <w:t>5 บาท (มูลค่าหุ้นที่ตราไว้</w:t>
      </w:r>
      <w:r w:rsidRPr="00C03C1E">
        <w:rPr>
          <w:rFonts w:ascii="Angsana New" w:hAnsi="Angsana New" w:hint="cs"/>
          <w:szCs w:val="30"/>
          <w:cs/>
        </w:rPr>
        <w:t>หุ้นละ</w:t>
      </w:r>
      <w:r w:rsidR="00AA3A92">
        <w:rPr>
          <w:rFonts w:ascii="Angsana New" w:hAnsi="Angsana New"/>
          <w:szCs w:val="30"/>
        </w:rPr>
        <w:t xml:space="preserve"> </w:t>
      </w:r>
      <w:r>
        <w:rPr>
          <w:rFonts w:ascii="Angsana New" w:hAnsi="Angsana New" w:hint="cs"/>
          <w:szCs w:val="30"/>
          <w:cs/>
        </w:rPr>
        <w:t xml:space="preserve">1 </w:t>
      </w:r>
      <w:r w:rsidRPr="00C03C1E">
        <w:rPr>
          <w:rFonts w:ascii="Angsana New" w:hAnsi="Angsana New"/>
          <w:szCs w:val="30"/>
          <w:cs/>
        </w:rPr>
        <w:t>บาท</w:t>
      </w:r>
      <w:r w:rsidRPr="00C03C1E">
        <w:rPr>
          <w:rFonts w:ascii="Angsana New" w:hAnsi="Angsana New" w:hint="cs"/>
          <w:szCs w:val="30"/>
          <w:cs/>
        </w:rPr>
        <w:t xml:space="preserve">) ได้จ่ายไปแล้วเมื่อวันที่ 5 มิถุนายน 2563 </w:t>
      </w:r>
      <w:r w:rsidRPr="00C03C1E">
        <w:rPr>
          <w:rFonts w:ascii="Angsana New" w:hAnsi="Angsana New"/>
          <w:szCs w:val="30"/>
          <w:cs/>
        </w:rPr>
        <w:t>เงินปันผลส่วนที่</w:t>
      </w:r>
      <w:r w:rsidRPr="00C03C1E">
        <w:rPr>
          <w:rFonts w:ascii="Angsana New" w:hAnsi="Angsana New" w:hint="cs"/>
          <w:szCs w:val="30"/>
          <w:cs/>
        </w:rPr>
        <w:t>เ</w:t>
      </w:r>
      <w:r w:rsidRPr="00C03C1E">
        <w:rPr>
          <w:rFonts w:ascii="Angsana New" w:hAnsi="Angsana New"/>
          <w:szCs w:val="30"/>
          <w:cs/>
        </w:rPr>
        <w:t>หลือ</w:t>
      </w:r>
      <w:r w:rsidRPr="00C03C1E">
        <w:rPr>
          <w:rFonts w:ascii="Angsana New" w:hAnsi="Angsana New" w:hint="cs"/>
          <w:szCs w:val="30"/>
          <w:cs/>
        </w:rPr>
        <w:t>จำนวนหุ้นละ</w:t>
      </w:r>
      <w:r w:rsidRPr="00C03C1E">
        <w:rPr>
          <w:rFonts w:ascii="Angsana New" w:hAnsi="Angsana New"/>
          <w:szCs w:val="30"/>
          <w:cs/>
        </w:rPr>
        <w:t xml:space="preserve"> 0.0</w:t>
      </w:r>
      <w:r>
        <w:rPr>
          <w:rFonts w:ascii="Angsana New" w:hAnsi="Angsana New" w:hint="cs"/>
          <w:szCs w:val="30"/>
          <w:cs/>
        </w:rPr>
        <w:t>7</w:t>
      </w:r>
      <w:r w:rsidRPr="00C03C1E">
        <w:rPr>
          <w:rFonts w:ascii="Angsana New" w:hAnsi="Angsana New"/>
          <w:szCs w:val="30"/>
          <w:cs/>
        </w:rPr>
        <w:t xml:space="preserve"> บาท</w:t>
      </w:r>
      <w:r w:rsidR="008B33C8">
        <w:rPr>
          <w:rFonts w:ascii="Angsana New" w:hAnsi="Angsana New"/>
          <w:szCs w:val="30"/>
        </w:rPr>
        <w:t xml:space="preserve"> </w:t>
      </w:r>
      <w:r w:rsidRPr="00C03C1E">
        <w:rPr>
          <w:rFonts w:ascii="Angsana New" w:hAnsi="Angsana New"/>
          <w:szCs w:val="30"/>
          <w:cs/>
        </w:rPr>
        <w:t>(มูลค่าหุ้นที่ตราไว้</w:t>
      </w:r>
      <w:r w:rsidRPr="00C03C1E">
        <w:rPr>
          <w:rFonts w:ascii="Angsana New" w:hAnsi="Angsana New" w:hint="cs"/>
          <w:szCs w:val="30"/>
          <w:cs/>
        </w:rPr>
        <w:t>หุ้นละ</w:t>
      </w:r>
      <w:r w:rsidR="00AA3A92">
        <w:rPr>
          <w:rFonts w:ascii="Angsana New" w:hAnsi="Angsana New"/>
          <w:szCs w:val="30"/>
        </w:rPr>
        <w:t xml:space="preserve"> </w:t>
      </w:r>
      <w:r>
        <w:rPr>
          <w:rFonts w:ascii="Angsana New" w:hAnsi="Angsana New" w:hint="cs"/>
          <w:szCs w:val="30"/>
          <w:cs/>
        </w:rPr>
        <w:t xml:space="preserve">1 </w:t>
      </w:r>
      <w:r w:rsidRPr="00C03C1E">
        <w:rPr>
          <w:rFonts w:ascii="Angsana New" w:hAnsi="Angsana New"/>
          <w:szCs w:val="30"/>
          <w:cs/>
        </w:rPr>
        <w:t>บาท</w:t>
      </w:r>
      <w:r w:rsidRPr="00C03C1E">
        <w:rPr>
          <w:rFonts w:ascii="Angsana New" w:hAnsi="Angsana New" w:hint="cs"/>
          <w:szCs w:val="30"/>
          <w:cs/>
        </w:rPr>
        <w:t xml:space="preserve">) </w:t>
      </w:r>
      <w:r>
        <w:rPr>
          <w:rFonts w:ascii="Angsana New" w:hAnsi="Angsana New" w:hint="cs"/>
          <w:szCs w:val="30"/>
          <w:cs/>
        </w:rPr>
        <w:t>หลังจากการเปลี่ยนแปลงมูลค่าหุ้นที่ตราไว้เป็น 0.50 บาทต่อหุ้น อัตราจ่ายเงินปันผลจะเท่ากับ 0.035 บาทต่อหุ้น</w:t>
      </w:r>
      <w:r w:rsidR="00AA3A92">
        <w:rPr>
          <w:rFonts w:ascii="Angsana New" w:hAnsi="Angsana New"/>
          <w:szCs w:val="30"/>
        </w:rPr>
        <w:t xml:space="preserve"> </w:t>
      </w:r>
      <w:r w:rsidRPr="00C03C1E">
        <w:rPr>
          <w:rFonts w:ascii="Angsana New" w:hAnsi="Angsana New"/>
          <w:szCs w:val="30"/>
          <w:cs/>
        </w:rPr>
        <w:t xml:space="preserve">เป็นจำนวนเงินรวม </w:t>
      </w:r>
      <w:r w:rsidRPr="00C33EA4">
        <w:rPr>
          <w:rFonts w:ascii="Angsana New" w:hAnsi="Angsana New"/>
          <w:sz w:val="30"/>
          <w:szCs w:val="30"/>
          <w:cs/>
        </w:rPr>
        <w:t>32</w:t>
      </w:r>
      <w:r w:rsidRPr="00C33EA4">
        <w:rPr>
          <w:rFonts w:ascii="Angsana New" w:hAnsi="Angsana New"/>
          <w:sz w:val="30"/>
          <w:szCs w:val="30"/>
        </w:rPr>
        <w:t>,200,016.8</w:t>
      </w:r>
      <w:r w:rsidRPr="00C33EA4">
        <w:rPr>
          <w:rFonts w:ascii="Angsana New" w:hAnsi="Angsana New" w:hint="cs"/>
          <w:sz w:val="30"/>
          <w:szCs w:val="30"/>
          <w:cs/>
        </w:rPr>
        <w:t>6</w:t>
      </w:r>
      <w:r w:rsidR="008B33C8">
        <w:rPr>
          <w:rFonts w:ascii="Angsana New" w:hAnsi="Angsana New"/>
          <w:sz w:val="30"/>
          <w:szCs w:val="30"/>
        </w:rPr>
        <w:t xml:space="preserve"> </w:t>
      </w:r>
      <w:r w:rsidRPr="00C03C1E">
        <w:rPr>
          <w:rFonts w:ascii="Angsana New" w:hAnsi="Angsana New"/>
          <w:szCs w:val="30"/>
          <w:cs/>
        </w:rPr>
        <w:t xml:space="preserve">บาท </w:t>
      </w:r>
      <w:r w:rsidRPr="00C03C1E">
        <w:rPr>
          <w:rFonts w:ascii="Angsana New" w:hAnsi="Angsana New" w:hint="cs"/>
          <w:szCs w:val="30"/>
          <w:cs/>
        </w:rPr>
        <w:t>จ่าย</w:t>
      </w:r>
      <w:r w:rsidRPr="00C03C1E">
        <w:rPr>
          <w:rFonts w:ascii="Angsana New" w:hAnsi="Angsana New"/>
          <w:szCs w:val="30"/>
          <w:cs/>
        </w:rPr>
        <w:t>ให้กับผู้ถือหุ้นในวันที่ 21 พฤษภาคม 2564</w:t>
      </w:r>
      <w:r w:rsidRPr="009F35C4">
        <w:rPr>
          <w:rFonts w:ascii="Angsana New" w:hAnsi="Angsana New" w:hint="cs"/>
          <w:szCs w:val="30"/>
          <w:cs/>
        </w:rPr>
        <w:tab/>
      </w:r>
    </w:p>
    <w:p w:rsidR="00051D04" w:rsidRPr="00BF45DA" w:rsidRDefault="00051D04" w:rsidP="008B33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16"/>
          <w:szCs w:val="16"/>
          <w:cs/>
        </w:rPr>
      </w:pPr>
    </w:p>
    <w:p w:rsidR="00051D04" w:rsidRPr="00155365" w:rsidRDefault="00051D04" w:rsidP="001553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155365">
        <w:rPr>
          <w:rFonts w:ascii="Angsana New" w:hAnsi="Angsana New" w:hint="cs"/>
          <w:sz w:val="30"/>
          <w:szCs w:val="30"/>
          <w:cs/>
        </w:rPr>
        <w:t>บริษัทย่อยดำ</w:t>
      </w:r>
      <w:r w:rsidRPr="00155365">
        <w:rPr>
          <w:rFonts w:ascii="Angsana New" w:hAnsi="Angsana New"/>
          <w:sz w:val="30"/>
          <w:szCs w:val="30"/>
          <w:cs/>
        </w:rPr>
        <w:t>เนินการแก้ไขหนังสือบริคณห์สนธิเพื่อให้สอดคล้องกับการ</w:t>
      </w:r>
      <w:r w:rsidRPr="00155365">
        <w:rPr>
          <w:rFonts w:ascii="Angsana New" w:hAnsi="Angsana New" w:hint="cs"/>
          <w:sz w:val="30"/>
          <w:szCs w:val="30"/>
          <w:cs/>
        </w:rPr>
        <w:t>เปลี่ยนแปลง</w:t>
      </w:r>
      <w:r w:rsidRPr="00155365">
        <w:rPr>
          <w:rFonts w:ascii="Angsana New" w:hAnsi="Angsana New"/>
          <w:sz w:val="30"/>
          <w:szCs w:val="30"/>
          <w:cs/>
        </w:rPr>
        <w:t>ทุนจดทะเบียน</w:t>
      </w:r>
      <w:r w:rsidRPr="00155365">
        <w:rPr>
          <w:rFonts w:ascii="Angsana New" w:hAnsi="Angsana New" w:hint="cs"/>
          <w:sz w:val="30"/>
          <w:szCs w:val="30"/>
          <w:cs/>
        </w:rPr>
        <w:t>ดังกล่าวข้างต้น</w:t>
      </w:r>
      <w:r w:rsidR="00AA3A92" w:rsidRPr="00155365">
        <w:rPr>
          <w:rFonts w:ascii="Angsana New" w:hAnsi="Angsana New"/>
          <w:sz w:val="30"/>
          <w:szCs w:val="30"/>
        </w:rPr>
        <w:t xml:space="preserve"> </w:t>
      </w:r>
      <w:r w:rsidRPr="00155365">
        <w:rPr>
          <w:rFonts w:ascii="Angsana New" w:hAnsi="Angsana New" w:hint="cs"/>
          <w:sz w:val="30"/>
          <w:szCs w:val="30"/>
          <w:cs/>
        </w:rPr>
        <w:t>และ</w:t>
      </w:r>
      <w:r w:rsidRPr="00155365">
        <w:rPr>
          <w:rFonts w:ascii="Angsana New" w:hAnsi="Angsana New"/>
          <w:sz w:val="30"/>
          <w:szCs w:val="30"/>
          <w:cs/>
        </w:rPr>
        <w:t xml:space="preserve">จดทะเบียนกับกระทรวงพาณิชย์แล้วเมื่อวันที่ </w:t>
      </w:r>
      <w:r w:rsidRPr="00155365">
        <w:rPr>
          <w:rFonts w:ascii="Angsana New" w:hAnsi="Angsana New" w:hint="cs"/>
          <w:sz w:val="30"/>
          <w:szCs w:val="30"/>
          <w:cs/>
        </w:rPr>
        <w:t xml:space="preserve">23 วันที่ 26 และ วันที่ </w:t>
      </w:r>
      <w:r w:rsidRPr="00155365">
        <w:rPr>
          <w:rFonts w:ascii="Angsana New" w:hAnsi="Angsana New"/>
          <w:sz w:val="30"/>
          <w:szCs w:val="30"/>
        </w:rPr>
        <w:t>27</w:t>
      </w:r>
      <w:r w:rsidR="00AA3A92" w:rsidRPr="00155365">
        <w:rPr>
          <w:rFonts w:ascii="Angsana New" w:hAnsi="Angsana New"/>
          <w:sz w:val="30"/>
          <w:szCs w:val="30"/>
        </w:rPr>
        <w:t xml:space="preserve"> </w:t>
      </w:r>
      <w:r w:rsidRPr="00155365">
        <w:rPr>
          <w:rFonts w:ascii="Angsana New" w:hAnsi="Angsana New" w:hint="cs"/>
          <w:sz w:val="30"/>
          <w:szCs w:val="30"/>
          <w:cs/>
        </w:rPr>
        <w:t>เมษา</w:t>
      </w:r>
      <w:r w:rsidRPr="00155365">
        <w:rPr>
          <w:rFonts w:ascii="Angsana New" w:hAnsi="Angsana New"/>
          <w:sz w:val="30"/>
          <w:szCs w:val="30"/>
          <w:cs/>
        </w:rPr>
        <w:t>ยน 256</w:t>
      </w:r>
      <w:r w:rsidRPr="00155365">
        <w:rPr>
          <w:rFonts w:ascii="Angsana New" w:hAnsi="Angsana New" w:hint="cs"/>
          <w:sz w:val="30"/>
          <w:szCs w:val="30"/>
          <w:cs/>
        </w:rPr>
        <w:t>4 ตามลำดับ</w:t>
      </w:r>
    </w:p>
    <w:p w:rsidR="00051D04" w:rsidRDefault="00051D04" w:rsidP="00051D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</w:p>
    <w:p w:rsidR="00051D04" w:rsidRDefault="00051D04" w:rsidP="00051D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4841CF">
        <w:rPr>
          <w:rFonts w:ascii="Angsana New" w:hAnsi="Angsana New" w:hint="cs"/>
          <w:b/>
          <w:bCs/>
          <w:sz w:val="30"/>
          <w:szCs w:val="30"/>
          <w:cs/>
        </w:rPr>
        <w:t xml:space="preserve">ใบสำคัญแสดงสิทธิที่จะซื้อหุ้นสามัญ </w:t>
      </w:r>
      <w:r w:rsidRPr="004841CF">
        <w:rPr>
          <w:rFonts w:ascii="Angsana New" w:hAnsi="Angsana New"/>
          <w:b/>
          <w:bCs/>
          <w:sz w:val="30"/>
          <w:szCs w:val="30"/>
        </w:rPr>
        <w:t>– SMART-W2</w:t>
      </w:r>
    </w:p>
    <w:p w:rsidR="00051D04" w:rsidRPr="004841CF" w:rsidRDefault="00051D04" w:rsidP="00051D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16"/>
          <w:szCs w:val="16"/>
        </w:rPr>
      </w:pPr>
    </w:p>
    <w:p w:rsidR="00051D04" w:rsidRDefault="00051D04" w:rsidP="008B33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 xml:space="preserve">เมื่อวันที่ </w:t>
      </w:r>
      <w:r>
        <w:rPr>
          <w:rFonts w:ascii="Angsana New" w:hAnsi="Angsana New" w:hint="cs"/>
          <w:sz w:val="30"/>
          <w:szCs w:val="30"/>
          <w:cs/>
        </w:rPr>
        <w:t>4</w:t>
      </w:r>
      <w:r w:rsidR="008B33C8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ตุลาคม</w:t>
      </w:r>
      <w:r>
        <w:rPr>
          <w:rFonts w:ascii="Angsana New" w:hAnsi="Angsana New"/>
          <w:sz w:val="30"/>
          <w:szCs w:val="30"/>
          <w:cs/>
        </w:rPr>
        <w:t xml:space="preserve"> 25</w:t>
      </w:r>
      <w:r>
        <w:rPr>
          <w:rFonts w:ascii="Angsana New" w:hAnsi="Angsana New" w:hint="cs"/>
          <w:sz w:val="30"/>
          <w:szCs w:val="30"/>
          <w:cs/>
        </w:rPr>
        <w:t>62</w:t>
      </w:r>
      <w:r w:rsidRPr="00946FCD">
        <w:rPr>
          <w:rFonts w:ascii="Angsana New" w:hAnsi="Angsana New"/>
          <w:sz w:val="30"/>
          <w:szCs w:val="30"/>
          <w:cs/>
        </w:rPr>
        <w:t xml:space="preserve"> บริษัท</w:t>
      </w:r>
      <w:r>
        <w:rPr>
          <w:rFonts w:ascii="Angsana New" w:hAnsi="Angsana New" w:hint="cs"/>
          <w:sz w:val="30"/>
          <w:szCs w:val="30"/>
          <w:cs/>
        </w:rPr>
        <w:t>ย่อย</w:t>
      </w:r>
      <w:r w:rsidRPr="00946FCD">
        <w:rPr>
          <w:rFonts w:ascii="Angsana New" w:hAnsi="Angsana New"/>
          <w:sz w:val="30"/>
          <w:szCs w:val="30"/>
          <w:cs/>
        </w:rPr>
        <w:t>ออกใบสำคัญแสดงสิทธิที่จะซื้อหุ้น</w:t>
      </w:r>
      <w:r>
        <w:rPr>
          <w:rFonts w:ascii="Angsana New" w:hAnsi="Angsana New"/>
          <w:sz w:val="30"/>
          <w:szCs w:val="30"/>
          <w:cs/>
        </w:rPr>
        <w:t>สามัญเพิ่มทุนของบริษัท</w:t>
      </w:r>
      <w:r>
        <w:rPr>
          <w:rFonts w:ascii="Angsana New" w:hAnsi="Angsana New" w:hint="cs"/>
          <w:sz w:val="30"/>
          <w:szCs w:val="30"/>
          <w:cs/>
        </w:rPr>
        <w:t>ย่อย</w:t>
      </w:r>
      <w:r w:rsidRPr="003B4B67">
        <w:rPr>
          <w:rFonts w:ascii="Angsana New" w:hAnsi="Angsana New"/>
          <w:sz w:val="30"/>
          <w:szCs w:val="30"/>
          <w:cs/>
        </w:rPr>
        <w:t xml:space="preserve">รุ่นที่ </w:t>
      </w:r>
      <w:r w:rsidRPr="003B4B67">
        <w:rPr>
          <w:rFonts w:ascii="Angsana New" w:hAnsi="Angsana New"/>
          <w:sz w:val="30"/>
          <w:szCs w:val="30"/>
        </w:rPr>
        <w:t xml:space="preserve">2 (“SMART-W2”) </w:t>
      </w:r>
      <w:r w:rsidRPr="003B4B67">
        <w:rPr>
          <w:rFonts w:ascii="Angsana New" w:hAnsi="Angsana New"/>
          <w:sz w:val="30"/>
          <w:szCs w:val="30"/>
          <w:cs/>
        </w:rPr>
        <w:t>ชนิดระบุช</w:t>
      </w:r>
      <w:r>
        <w:rPr>
          <w:rFonts w:ascii="Angsana New" w:hAnsi="Angsana New"/>
          <w:sz w:val="30"/>
          <w:szCs w:val="30"/>
          <w:cs/>
        </w:rPr>
        <w:t xml:space="preserve">ื่อผู้ถือและสามารถเปลี่ยนมือได้ให้แก่ผู้ถือหุ้นเดิมจำนวน </w:t>
      </w:r>
      <w:r>
        <w:rPr>
          <w:rFonts w:ascii="Angsana New" w:hAnsi="Angsana New" w:hint="cs"/>
          <w:sz w:val="30"/>
          <w:szCs w:val="30"/>
          <w:cs/>
        </w:rPr>
        <w:t>91,999,678</w:t>
      </w:r>
      <w:r w:rsidR="008B33C8">
        <w:rPr>
          <w:rFonts w:ascii="Angsana New" w:hAnsi="Angsana New"/>
          <w:sz w:val="30"/>
          <w:szCs w:val="30"/>
        </w:rPr>
        <w:t xml:space="preserve"> </w:t>
      </w:r>
      <w:r w:rsidRPr="00946FCD">
        <w:rPr>
          <w:rFonts w:ascii="Angsana New" w:hAnsi="Angsana New"/>
          <w:sz w:val="30"/>
          <w:szCs w:val="30"/>
          <w:cs/>
        </w:rPr>
        <w:t xml:space="preserve">หน่วย </w:t>
      </w:r>
      <w:r>
        <w:rPr>
          <w:rFonts w:ascii="Angsana New" w:hAnsi="Angsana New"/>
          <w:sz w:val="30"/>
          <w:szCs w:val="30"/>
          <w:cs/>
        </w:rPr>
        <w:t>โดยไม่คิดมูลค่า</w:t>
      </w:r>
      <w:r w:rsidR="00155365">
        <w:rPr>
          <w:rFonts w:ascii="Angsana New" w:hAnsi="Angsana New" w:hint="cs"/>
          <w:sz w:val="30"/>
          <w:szCs w:val="30"/>
          <w:cs/>
        </w:rPr>
        <w:t xml:space="preserve"> </w:t>
      </w:r>
      <w:r w:rsidRPr="003B4B67">
        <w:rPr>
          <w:rFonts w:ascii="Angsana New" w:hAnsi="Angsana New"/>
          <w:sz w:val="30"/>
          <w:szCs w:val="30"/>
          <w:cs/>
        </w:rPr>
        <w:t xml:space="preserve">อายุของใบสำคัญแสดงสิทธิ </w:t>
      </w:r>
      <w:r w:rsidRPr="003B4B67">
        <w:rPr>
          <w:rFonts w:ascii="Angsana New" w:hAnsi="Angsana New"/>
          <w:sz w:val="30"/>
          <w:szCs w:val="30"/>
        </w:rPr>
        <w:t xml:space="preserve">2 </w:t>
      </w:r>
      <w:r w:rsidRPr="003B4B67">
        <w:rPr>
          <w:rFonts w:ascii="Angsana New" w:hAnsi="Angsana New"/>
          <w:sz w:val="30"/>
          <w:szCs w:val="30"/>
          <w:cs/>
        </w:rPr>
        <w:t>ปีนับจากวันที่ออกใบสำคัญแสดงสิทธิ (ตั้งแต่</w:t>
      </w:r>
      <w:r>
        <w:rPr>
          <w:rFonts w:ascii="Angsana New" w:hAnsi="Angsana New"/>
          <w:sz w:val="30"/>
          <w:szCs w:val="30"/>
          <w:cs/>
        </w:rPr>
        <w:t xml:space="preserve">วันที่ 4 ตุลาคม 2562 ถึงวันที่ </w:t>
      </w:r>
      <w:r>
        <w:rPr>
          <w:rFonts w:ascii="Angsana New" w:hAnsi="Angsana New"/>
          <w:sz w:val="30"/>
          <w:szCs w:val="30"/>
        </w:rPr>
        <w:t>1</w:t>
      </w:r>
      <w:r w:rsidRPr="003B4B67">
        <w:rPr>
          <w:rFonts w:ascii="Angsana New" w:hAnsi="Angsana New"/>
          <w:sz w:val="30"/>
          <w:szCs w:val="30"/>
          <w:cs/>
        </w:rPr>
        <w:t xml:space="preserve"> ตุลาคม 2564) ผู้ถือใบสำคัญแสดงสิทธิสามารถใช้สิทธิซื้อหุ้นสามัญของบริษัท</w:t>
      </w:r>
      <w:r>
        <w:rPr>
          <w:rFonts w:ascii="Angsana New" w:hAnsi="Angsana New" w:hint="cs"/>
          <w:sz w:val="30"/>
          <w:szCs w:val="30"/>
          <w:cs/>
        </w:rPr>
        <w:t>ย่อย</w:t>
      </w:r>
      <w:r w:rsidRPr="003B4B67">
        <w:rPr>
          <w:rFonts w:ascii="Angsana New" w:hAnsi="Angsana New"/>
          <w:sz w:val="30"/>
          <w:szCs w:val="30"/>
          <w:cs/>
        </w:rPr>
        <w:t xml:space="preserve">ได้ 4 ครั้ง ได้แก่ วันทำการสุดท้ายของเดือนพฤษภาคม 2563 </w:t>
      </w:r>
      <w:r>
        <w:rPr>
          <w:rFonts w:ascii="Angsana New" w:hAnsi="Angsana New"/>
          <w:sz w:val="30"/>
          <w:szCs w:val="30"/>
          <w:cs/>
        </w:rPr>
        <w:t xml:space="preserve">เดือนพฤศจิกายน 2563 </w:t>
      </w:r>
      <w:r>
        <w:rPr>
          <w:rFonts w:ascii="Angsana New" w:hAnsi="Angsana New" w:hint="cs"/>
          <w:sz w:val="30"/>
          <w:szCs w:val="30"/>
          <w:cs/>
        </w:rPr>
        <w:t>และ</w:t>
      </w:r>
      <w:r>
        <w:rPr>
          <w:rFonts w:ascii="Angsana New" w:hAnsi="Angsana New"/>
          <w:sz w:val="30"/>
          <w:szCs w:val="30"/>
          <w:cs/>
        </w:rPr>
        <w:t xml:space="preserve">เดือนพฤษภาคม 2564 และวันที่ </w:t>
      </w:r>
      <w:r>
        <w:rPr>
          <w:rFonts w:ascii="Angsana New" w:hAnsi="Angsana New"/>
          <w:sz w:val="30"/>
          <w:szCs w:val="30"/>
        </w:rPr>
        <w:t>1</w:t>
      </w:r>
      <w:r w:rsidRPr="003B4B67">
        <w:rPr>
          <w:rFonts w:ascii="Angsana New" w:hAnsi="Angsana New"/>
          <w:sz w:val="30"/>
          <w:szCs w:val="30"/>
          <w:cs/>
        </w:rPr>
        <w:t xml:space="preserve"> ตุลาคม 2564 </w:t>
      </w:r>
      <w:r w:rsidRPr="00946FCD">
        <w:rPr>
          <w:rFonts w:ascii="Angsana New" w:hAnsi="Angsana New"/>
          <w:sz w:val="30"/>
          <w:szCs w:val="30"/>
          <w:cs/>
        </w:rPr>
        <w:t>บริษัท</w:t>
      </w:r>
      <w:r>
        <w:rPr>
          <w:rFonts w:ascii="Angsana New" w:hAnsi="Angsana New" w:hint="cs"/>
          <w:sz w:val="30"/>
          <w:szCs w:val="30"/>
          <w:cs/>
        </w:rPr>
        <w:t>ย่อย</w:t>
      </w:r>
      <w:r w:rsidRPr="00946FCD">
        <w:rPr>
          <w:rFonts w:ascii="Angsana New" w:hAnsi="Angsana New"/>
          <w:sz w:val="30"/>
          <w:szCs w:val="30"/>
          <w:cs/>
        </w:rPr>
        <w:t xml:space="preserve">นำใบสำคัญแสดงสิทธิดังกล่าวเข้าจดทะเบียนกับตลาดหลักทรัพย์ เอ็ม เอ ไอ เมื่อวันที่ </w:t>
      </w:r>
      <w:r>
        <w:rPr>
          <w:rFonts w:ascii="Angsana New" w:hAnsi="Angsana New" w:hint="cs"/>
          <w:sz w:val="30"/>
          <w:szCs w:val="30"/>
          <w:cs/>
        </w:rPr>
        <w:t>22</w:t>
      </w:r>
      <w:r w:rsidR="008B33C8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ตุลาคม</w:t>
      </w:r>
      <w:r>
        <w:rPr>
          <w:rFonts w:ascii="Angsana New" w:hAnsi="Angsana New"/>
          <w:sz w:val="30"/>
          <w:szCs w:val="30"/>
          <w:cs/>
        </w:rPr>
        <w:t xml:space="preserve"> 25</w:t>
      </w:r>
      <w:r>
        <w:rPr>
          <w:rFonts w:ascii="Angsana New" w:hAnsi="Angsana New" w:hint="cs"/>
          <w:sz w:val="30"/>
          <w:szCs w:val="30"/>
          <w:cs/>
        </w:rPr>
        <w:t>62</w:t>
      </w:r>
    </w:p>
    <w:p w:rsidR="00051D04" w:rsidRPr="00BB0464" w:rsidRDefault="00051D04" w:rsidP="00051D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:rsidR="00051D04" w:rsidRDefault="00051D04" w:rsidP="00051D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 xml:space="preserve">- </w:t>
      </w:r>
      <w:r>
        <w:rPr>
          <w:rFonts w:ascii="Angsana New" w:hAnsi="Angsana New" w:hint="cs"/>
          <w:b/>
          <w:bCs/>
          <w:sz w:val="30"/>
          <w:szCs w:val="30"/>
          <w:cs/>
        </w:rPr>
        <w:tab/>
        <w:t>การใช้สิทธิของ</w:t>
      </w:r>
      <w:r w:rsidRPr="00F605D9">
        <w:rPr>
          <w:rFonts w:ascii="Angsana New" w:hAnsi="Angsana New" w:hint="cs"/>
          <w:b/>
          <w:bCs/>
          <w:sz w:val="30"/>
          <w:szCs w:val="30"/>
          <w:cs/>
        </w:rPr>
        <w:t>ใบสำคัญแสดงสิทธิ</w:t>
      </w:r>
      <w:r>
        <w:rPr>
          <w:rFonts w:ascii="Angsana New" w:hAnsi="Angsana New" w:hint="cs"/>
          <w:b/>
          <w:bCs/>
          <w:sz w:val="30"/>
          <w:szCs w:val="30"/>
          <w:cs/>
        </w:rPr>
        <w:t xml:space="preserve">ที่จะซื้อหุ้นสามัญของบริษัทย่อยครั้งที่ </w:t>
      </w:r>
      <w:r>
        <w:rPr>
          <w:rFonts w:ascii="Angsana New" w:hAnsi="Angsana New"/>
          <w:b/>
          <w:bCs/>
          <w:sz w:val="30"/>
          <w:szCs w:val="30"/>
        </w:rPr>
        <w:t xml:space="preserve">2 </w:t>
      </w:r>
      <w:r>
        <w:rPr>
          <w:rFonts w:ascii="Angsana New" w:hAnsi="Angsana New" w:hint="cs"/>
          <w:b/>
          <w:bCs/>
          <w:sz w:val="30"/>
          <w:szCs w:val="30"/>
          <w:cs/>
        </w:rPr>
        <w:t>(</w:t>
      </w:r>
      <w:r w:rsidRPr="00C8229C">
        <w:rPr>
          <w:rFonts w:ascii="Angsana New" w:hAnsi="Angsana New"/>
          <w:b/>
          <w:bCs/>
          <w:sz w:val="30"/>
          <w:szCs w:val="30"/>
        </w:rPr>
        <w:t xml:space="preserve">SMART </w:t>
      </w:r>
      <w:r>
        <w:rPr>
          <w:rFonts w:ascii="Angsana New" w:hAnsi="Angsana New"/>
          <w:b/>
          <w:bCs/>
          <w:sz w:val="30"/>
          <w:szCs w:val="30"/>
        </w:rPr>
        <w:t>-W2)</w:t>
      </w:r>
    </w:p>
    <w:p w:rsidR="00051D04" w:rsidRPr="004841CF" w:rsidRDefault="00051D04" w:rsidP="00051D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tbl>
      <w:tblPr>
        <w:tblW w:w="9605" w:type="dxa"/>
        <w:tblLook w:val="04A0"/>
      </w:tblPr>
      <w:tblGrid>
        <w:gridCol w:w="817"/>
        <w:gridCol w:w="249"/>
        <w:gridCol w:w="1452"/>
        <w:gridCol w:w="230"/>
        <w:gridCol w:w="1613"/>
        <w:gridCol w:w="230"/>
        <w:gridCol w:w="1701"/>
        <w:gridCol w:w="230"/>
        <w:gridCol w:w="1524"/>
        <w:gridCol w:w="236"/>
        <w:gridCol w:w="1323"/>
      </w:tblGrid>
      <w:tr w:rsidR="00051D04" w:rsidRPr="002D6948" w:rsidTr="00FF5FB6">
        <w:tc>
          <w:tcPr>
            <w:tcW w:w="9605" w:type="dxa"/>
            <w:gridSpan w:val="11"/>
            <w:tcBorders>
              <w:bottom w:val="single" w:sz="4" w:space="0" w:color="auto"/>
            </w:tcBorders>
          </w:tcPr>
          <w:p w:rsidR="00051D04" w:rsidRPr="002D6948" w:rsidRDefault="00051D04" w:rsidP="00FF5FB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SMART</w:t>
            </w:r>
            <w:r w:rsidRPr="002D6948">
              <w:rPr>
                <w:rFonts w:ascii="Angsana New" w:hAnsi="Angsana New"/>
                <w:sz w:val="30"/>
                <w:szCs w:val="30"/>
              </w:rPr>
              <w:t xml:space="preserve"> – W2</w:t>
            </w:r>
          </w:p>
        </w:tc>
      </w:tr>
      <w:tr w:rsidR="00051D04" w:rsidRPr="002D6948" w:rsidTr="00FF5FB6">
        <w:tc>
          <w:tcPr>
            <w:tcW w:w="817" w:type="dxa"/>
            <w:tcBorders>
              <w:top w:val="single" w:sz="4" w:space="0" w:color="auto"/>
            </w:tcBorders>
          </w:tcPr>
          <w:p w:rsidR="00051D04" w:rsidRPr="002D6948" w:rsidRDefault="00051D04" w:rsidP="00FF5FB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การใช้</w:t>
            </w:r>
          </w:p>
        </w:tc>
        <w:tc>
          <w:tcPr>
            <w:tcW w:w="249" w:type="dxa"/>
            <w:tcBorders>
              <w:top w:val="single" w:sz="4" w:space="0" w:color="auto"/>
            </w:tcBorders>
          </w:tcPr>
          <w:p w:rsidR="00051D04" w:rsidRPr="002D6948" w:rsidRDefault="00051D04" w:rsidP="00FF5FB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2" w:type="dxa"/>
            <w:tcBorders>
              <w:top w:val="single" w:sz="4" w:space="0" w:color="auto"/>
            </w:tcBorders>
          </w:tcPr>
          <w:p w:rsidR="00051D04" w:rsidRPr="002D6948" w:rsidRDefault="00051D04" w:rsidP="00FF5FB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" w:type="dxa"/>
            <w:tcBorders>
              <w:top w:val="single" w:sz="4" w:space="0" w:color="auto"/>
            </w:tcBorders>
          </w:tcPr>
          <w:p w:rsidR="00051D04" w:rsidRPr="002D6948" w:rsidRDefault="00051D04" w:rsidP="00FF5FB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51D04" w:rsidRPr="002D6948" w:rsidRDefault="00051D04" w:rsidP="00FF5FB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6948"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</w:p>
        </w:tc>
        <w:tc>
          <w:tcPr>
            <w:tcW w:w="230" w:type="dxa"/>
            <w:tcBorders>
              <w:top w:val="single" w:sz="4" w:space="0" w:color="auto"/>
            </w:tcBorders>
          </w:tcPr>
          <w:p w:rsidR="00051D04" w:rsidRPr="002D6948" w:rsidRDefault="00051D04" w:rsidP="00FF5FB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4" w:type="dxa"/>
            <w:tcBorders>
              <w:top w:val="single" w:sz="4" w:space="0" w:color="auto"/>
              <w:bottom w:val="single" w:sz="4" w:space="0" w:color="auto"/>
            </w:tcBorders>
          </w:tcPr>
          <w:p w:rsidR="00051D04" w:rsidRPr="002D6948" w:rsidRDefault="00051D04" w:rsidP="00FF5FB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6948">
              <w:rPr>
                <w:rFonts w:ascii="Angsana New" w:hAnsi="Angsana New" w:hint="cs"/>
                <w:sz w:val="30"/>
                <w:szCs w:val="30"/>
                <w:cs/>
              </w:rPr>
              <w:t>หุ้น</w:t>
            </w:r>
          </w:p>
        </w:tc>
        <w:tc>
          <w:tcPr>
            <w:tcW w:w="236" w:type="dxa"/>
          </w:tcPr>
          <w:p w:rsidR="00051D04" w:rsidRPr="002D6948" w:rsidRDefault="00051D04" w:rsidP="00FF5FB6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single" w:sz="4" w:space="0" w:color="auto"/>
            </w:tcBorders>
          </w:tcPr>
          <w:p w:rsidR="00051D04" w:rsidRPr="002D6948" w:rsidRDefault="00051D04" w:rsidP="00FF5FB6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D6948">
              <w:rPr>
                <w:rFonts w:ascii="Angsana New" w:hAnsi="Angsana New" w:hint="cs"/>
                <w:sz w:val="30"/>
                <w:szCs w:val="30"/>
                <w:cs/>
              </w:rPr>
              <w:t>ล้านบาท</w:t>
            </w:r>
          </w:p>
        </w:tc>
      </w:tr>
      <w:tr w:rsidR="00051D04" w:rsidRPr="002D6948" w:rsidTr="00FF5FB6">
        <w:tc>
          <w:tcPr>
            <w:tcW w:w="817" w:type="dxa"/>
          </w:tcPr>
          <w:p w:rsidR="00051D04" w:rsidRPr="002D6948" w:rsidRDefault="00051D04" w:rsidP="00FF5FB6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สิทธิ</w:t>
            </w:r>
          </w:p>
        </w:tc>
        <w:tc>
          <w:tcPr>
            <w:tcW w:w="249" w:type="dxa"/>
          </w:tcPr>
          <w:p w:rsidR="00051D04" w:rsidRPr="002D6948" w:rsidRDefault="00051D04" w:rsidP="00FF5FB6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2" w:type="dxa"/>
          </w:tcPr>
          <w:p w:rsidR="00051D04" w:rsidRPr="002D6948" w:rsidRDefault="00051D04" w:rsidP="00FF5FB6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" w:type="dxa"/>
          </w:tcPr>
          <w:p w:rsidR="00051D04" w:rsidRPr="002D6948" w:rsidRDefault="00051D04" w:rsidP="00FF5FB6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51D04" w:rsidRPr="002D6948" w:rsidRDefault="00051D04" w:rsidP="00FF5FB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จำนวน</w:t>
            </w:r>
            <w:r w:rsidRPr="002D6948">
              <w:rPr>
                <w:rFonts w:ascii="Angsana New" w:hAnsi="Angsana New" w:hint="cs"/>
                <w:sz w:val="30"/>
                <w:szCs w:val="30"/>
                <w:cs/>
              </w:rPr>
              <w:t>ใบสำคัญแสดงสิทธิ</w:t>
            </w:r>
          </w:p>
        </w:tc>
        <w:tc>
          <w:tcPr>
            <w:tcW w:w="230" w:type="dxa"/>
          </w:tcPr>
          <w:p w:rsidR="00051D04" w:rsidRPr="002D6948" w:rsidRDefault="00051D04" w:rsidP="00FF5FB6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4" w:type="dxa"/>
          </w:tcPr>
          <w:p w:rsidR="00051D04" w:rsidRPr="002D6948" w:rsidRDefault="00051D04" w:rsidP="00FF5FB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6948">
              <w:rPr>
                <w:rFonts w:ascii="Angsana New" w:hAnsi="Angsana New" w:hint="cs"/>
                <w:sz w:val="30"/>
                <w:szCs w:val="30"/>
                <w:cs/>
              </w:rPr>
              <w:t>จำนวน</w:t>
            </w:r>
          </w:p>
        </w:tc>
        <w:tc>
          <w:tcPr>
            <w:tcW w:w="236" w:type="dxa"/>
          </w:tcPr>
          <w:p w:rsidR="00051D04" w:rsidRPr="002D6948" w:rsidRDefault="00051D04" w:rsidP="00FF5FB6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3" w:type="dxa"/>
          </w:tcPr>
          <w:p w:rsidR="00051D04" w:rsidRPr="002D6948" w:rsidRDefault="00051D04" w:rsidP="00FF5FB6">
            <w:pPr>
              <w:ind w:left="-203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6948">
              <w:rPr>
                <w:rFonts w:ascii="Angsana New" w:hAnsi="Angsana New" w:hint="cs"/>
                <w:sz w:val="30"/>
                <w:szCs w:val="30"/>
                <w:cs/>
              </w:rPr>
              <w:t>เงินรับจาก</w:t>
            </w:r>
          </w:p>
        </w:tc>
      </w:tr>
      <w:tr w:rsidR="00051D04" w:rsidRPr="002D6948" w:rsidTr="00FF5FB6">
        <w:tc>
          <w:tcPr>
            <w:tcW w:w="817" w:type="dxa"/>
            <w:tcBorders>
              <w:bottom w:val="single" w:sz="4" w:space="0" w:color="auto"/>
            </w:tcBorders>
          </w:tcPr>
          <w:p w:rsidR="00051D04" w:rsidRPr="002D6948" w:rsidRDefault="00051D04" w:rsidP="00FF5FB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6948">
              <w:rPr>
                <w:rFonts w:ascii="Angsana New" w:hAnsi="Angsana New" w:hint="cs"/>
                <w:sz w:val="30"/>
                <w:szCs w:val="30"/>
                <w:cs/>
              </w:rPr>
              <w:t>ครั้งที่</w:t>
            </w:r>
          </w:p>
        </w:tc>
        <w:tc>
          <w:tcPr>
            <w:tcW w:w="249" w:type="dxa"/>
          </w:tcPr>
          <w:p w:rsidR="00051D04" w:rsidRPr="002D6948" w:rsidRDefault="00051D04" w:rsidP="00FF5FB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2" w:type="dxa"/>
            <w:tcBorders>
              <w:bottom w:val="single" w:sz="4" w:space="0" w:color="auto"/>
            </w:tcBorders>
          </w:tcPr>
          <w:p w:rsidR="00051D04" w:rsidRPr="002D6948" w:rsidRDefault="00051D04" w:rsidP="00FF5FB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6948">
              <w:rPr>
                <w:rFonts w:ascii="Angsana New" w:hAnsi="Angsana New" w:hint="cs"/>
                <w:sz w:val="30"/>
                <w:szCs w:val="30"/>
                <w:cs/>
              </w:rPr>
              <w:t>วันที่ใช้สิทธิ</w:t>
            </w:r>
          </w:p>
        </w:tc>
        <w:tc>
          <w:tcPr>
            <w:tcW w:w="230" w:type="dxa"/>
          </w:tcPr>
          <w:p w:rsidR="00051D04" w:rsidRPr="002D6948" w:rsidRDefault="00051D04" w:rsidP="00FF5FB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3" w:type="dxa"/>
            <w:tcBorders>
              <w:top w:val="single" w:sz="4" w:space="0" w:color="auto"/>
              <w:bottom w:val="single" w:sz="4" w:space="0" w:color="auto"/>
            </w:tcBorders>
          </w:tcPr>
          <w:p w:rsidR="00051D04" w:rsidRPr="002D6948" w:rsidRDefault="00051D04" w:rsidP="00FF5FB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ที่ใช้สิทธิ</w:t>
            </w:r>
          </w:p>
        </w:tc>
        <w:tc>
          <w:tcPr>
            <w:tcW w:w="230" w:type="dxa"/>
            <w:tcBorders>
              <w:top w:val="single" w:sz="4" w:space="0" w:color="auto"/>
            </w:tcBorders>
          </w:tcPr>
          <w:p w:rsidR="00051D04" w:rsidRPr="002D6948" w:rsidRDefault="00051D04" w:rsidP="00FF5FB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051D04" w:rsidRPr="002D6948" w:rsidRDefault="00051D04" w:rsidP="00FF5FB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6948">
              <w:rPr>
                <w:rFonts w:ascii="Angsana New" w:hAnsi="Angsana New" w:hint="cs"/>
                <w:sz w:val="30"/>
                <w:szCs w:val="30"/>
                <w:cs/>
              </w:rPr>
              <w:t>ที่ยังไม่ได้ใช้สิทธิ</w:t>
            </w:r>
          </w:p>
        </w:tc>
        <w:tc>
          <w:tcPr>
            <w:tcW w:w="230" w:type="dxa"/>
          </w:tcPr>
          <w:p w:rsidR="00051D04" w:rsidRPr="002D6948" w:rsidRDefault="00051D04" w:rsidP="00FF5FB6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4" w:type="dxa"/>
            <w:tcBorders>
              <w:bottom w:val="single" w:sz="4" w:space="0" w:color="auto"/>
            </w:tcBorders>
          </w:tcPr>
          <w:p w:rsidR="00051D04" w:rsidRPr="002D6948" w:rsidRDefault="00051D04" w:rsidP="00FF5FB6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D6948">
              <w:rPr>
                <w:rFonts w:ascii="Angsana New" w:hAnsi="Angsana New" w:hint="cs"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236" w:type="dxa"/>
          </w:tcPr>
          <w:p w:rsidR="00051D04" w:rsidRPr="002D6948" w:rsidRDefault="00051D04" w:rsidP="00FF5FB6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:rsidR="00051D04" w:rsidRPr="002D6948" w:rsidRDefault="00051D04" w:rsidP="00FF5FB6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D6948">
              <w:rPr>
                <w:rFonts w:ascii="Angsana New" w:hAnsi="Angsana New" w:hint="cs"/>
                <w:sz w:val="30"/>
                <w:szCs w:val="30"/>
                <w:cs/>
              </w:rPr>
              <w:t>การใช้สิทธิ</w:t>
            </w:r>
          </w:p>
        </w:tc>
      </w:tr>
      <w:tr w:rsidR="00051D04" w:rsidRPr="002D6948" w:rsidTr="00FF5FB6">
        <w:tc>
          <w:tcPr>
            <w:tcW w:w="817" w:type="dxa"/>
          </w:tcPr>
          <w:p w:rsidR="00051D04" w:rsidRDefault="00051D04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9" w:type="dxa"/>
          </w:tcPr>
          <w:p w:rsidR="00051D04" w:rsidRPr="002D6948" w:rsidRDefault="00051D04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2" w:type="dxa"/>
          </w:tcPr>
          <w:p w:rsidR="00051D04" w:rsidRPr="002D6948" w:rsidRDefault="00051D04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0" w:type="dxa"/>
          </w:tcPr>
          <w:p w:rsidR="00051D04" w:rsidRPr="002D6948" w:rsidRDefault="00051D04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3" w:type="dxa"/>
          </w:tcPr>
          <w:p w:rsidR="00051D04" w:rsidRPr="002D6948" w:rsidRDefault="00051D04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ยอดยกมา</w:t>
            </w:r>
          </w:p>
        </w:tc>
        <w:tc>
          <w:tcPr>
            <w:tcW w:w="230" w:type="dxa"/>
          </w:tcPr>
          <w:p w:rsidR="00051D04" w:rsidRPr="008A0C11" w:rsidRDefault="00051D04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:rsidR="00051D04" w:rsidRPr="008A0C11" w:rsidRDefault="00051D04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91,999,678</w:t>
            </w:r>
          </w:p>
        </w:tc>
        <w:tc>
          <w:tcPr>
            <w:tcW w:w="230" w:type="dxa"/>
          </w:tcPr>
          <w:p w:rsidR="00051D04" w:rsidRPr="008A0C11" w:rsidRDefault="00051D04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4" w:type="dxa"/>
          </w:tcPr>
          <w:p w:rsidR="00051D04" w:rsidRDefault="00051D04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051D04" w:rsidRPr="008A0C11" w:rsidRDefault="00051D04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3" w:type="dxa"/>
          </w:tcPr>
          <w:p w:rsidR="00051D04" w:rsidRDefault="00051D04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51D04" w:rsidRPr="002D6948" w:rsidTr="00FF5FB6">
        <w:tc>
          <w:tcPr>
            <w:tcW w:w="817" w:type="dxa"/>
          </w:tcPr>
          <w:p w:rsidR="00051D04" w:rsidRDefault="00051D04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249" w:type="dxa"/>
          </w:tcPr>
          <w:p w:rsidR="00051D04" w:rsidRPr="002D6948" w:rsidRDefault="00051D04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2" w:type="dxa"/>
          </w:tcPr>
          <w:p w:rsidR="00051D04" w:rsidRPr="002D6948" w:rsidRDefault="00051D04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 ตุลาคม 2564</w:t>
            </w:r>
          </w:p>
        </w:tc>
        <w:tc>
          <w:tcPr>
            <w:tcW w:w="230" w:type="dxa"/>
          </w:tcPr>
          <w:p w:rsidR="00051D04" w:rsidRPr="002D6948" w:rsidRDefault="00051D04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3" w:type="dxa"/>
          </w:tcPr>
          <w:p w:rsidR="00051D04" w:rsidRPr="008A0C11" w:rsidRDefault="00051D04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eastAsia="Calibri" w:hAnsi="Angsana New" w:hint="cs"/>
                <w:sz w:val="30"/>
                <w:szCs w:val="30"/>
                <w:cs/>
              </w:rPr>
              <w:t>57,870,809</w:t>
            </w:r>
          </w:p>
        </w:tc>
        <w:tc>
          <w:tcPr>
            <w:tcW w:w="230" w:type="dxa"/>
          </w:tcPr>
          <w:p w:rsidR="00051D04" w:rsidRPr="008A0C11" w:rsidRDefault="00051D04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:rsidR="00051D04" w:rsidRPr="008A0C11" w:rsidRDefault="00051D04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34,128,869</w:t>
            </w:r>
          </w:p>
        </w:tc>
        <w:tc>
          <w:tcPr>
            <w:tcW w:w="230" w:type="dxa"/>
          </w:tcPr>
          <w:p w:rsidR="00051D04" w:rsidRPr="008A0C11" w:rsidRDefault="00051D04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4" w:type="dxa"/>
          </w:tcPr>
          <w:p w:rsidR="00051D04" w:rsidRPr="008A0C11" w:rsidRDefault="00051D04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eastAsia="Calibri" w:hAnsi="Angsana New" w:hint="cs"/>
                <w:sz w:val="30"/>
                <w:szCs w:val="30"/>
                <w:cs/>
              </w:rPr>
              <w:t>121,566,159</w:t>
            </w:r>
          </w:p>
        </w:tc>
        <w:tc>
          <w:tcPr>
            <w:tcW w:w="236" w:type="dxa"/>
          </w:tcPr>
          <w:p w:rsidR="00051D04" w:rsidRPr="008A0C11" w:rsidRDefault="00051D04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3" w:type="dxa"/>
          </w:tcPr>
          <w:p w:rsidR="00051D04" w:rsidRPr="008A0C11" w:rsidRDefault="00051D04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eastAsia="Calibri" w:hAnsi="Angsana New" w:hint="cs"/>
                <w:sz w:val="30"/>
                <w:szCs w:val="30"/>
                <w:cs/>
              </w:rPr>
              <w:t>86.81</w:t>
            </w:r>
          </w:p>
        </w:tc>
      </w:tr>
    </w:tbl>
    <w:p w:rsidR="00051D04" w:rsidRDefault="00051D04" w:rsidP="00051D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16"/>
          <w:szCs w:val="16"/>
        </w:rPr>
      </w:pPr>
    </w:p>
    <w:p w:rsidR="00941DA1" w:rsidRPr="00AA7472" w:rsidRDefault="00941DA1" w:rsidP="00051D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16"/>
          <w:szCs w:val="16"/>
        </w:rPr>
      </w:pPr>
    </w:p>
    <w:p w:rsidR="00051D04" w:rsidRDefault="00051D04" w:rsidP="00051D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เนื่องจาก</w:t>
      </w:r>
      <w:r w:rsidRPr="00F26B42">
        <w:rPr>
          <w:rFonts w:ascii="Angsana New" w:hAnsi="Angsana New" w:hint="cs"/>
          <w:sz w:val="30"/>
          <w:szCs w:val="30"/>
          <w:cs/>
        </w:rPr>
        <w:t xml:space="preserve">ครั้งที่ </w:t>
      </w:r>
      <w:r>
        <w:rPr>
          <w:rFonts w:ascii="Angsana New" w:hAnsi="Angsana New"/>
          <w:sz w:val="30"/>
          <w:szCs w:val="30"/>
        </w:rPr>
        <w:t>4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F26B42">
        <w:rPr>
          <w:rFonts w:ascii="Angsana New" w:hAnsi="Angsana New" w:hint="cs"/>
          <w:sz w:val="30"/>
          <w:szCs w:val="30"/>
          <w:cs/>
        </w:rPr>
        <w:t>เป็นการใช้สิทธิครั้งสุดท้าย</w:t>
      </w:r>
      <w:r>
        <w:rPr>
          <w:rFonts w:ascii="Angsana New" w:hAnsi="Angsana New" w:hint="cs"/>
          <w:sz w:val="30"/>
          <w:szCs w:val="30"/>
          <w:cs/>
        </w:rPr>
        <w:t xml:space="preserve">ของ </w:t>
      </w:r>
      <w:r>
        <w:rPr>
          <w:rFonts w:ascii="Angsana New" w:hAnsi="Angsana New"/>
          <w:sz w:val="30"/>
          <w:szCs w:val="30"/>
        </w:rPr>
        <w:t>SMART-W2</w:t>
      </w:r>
      <w:r>
        <w:rPr>
          <w:rFonts w:ascii="Angsana New" w:hAnsi="Angsana New" w:hint="cs"/>
          <w:sz w:val="30"/>
          <w:szCs w:val="30"/>
          <w:cs/>
        </w:rPr>
        <w:t xml:space="preserve"> จึงถือว่า </w:t>
      </w:r>
      <w:r>
        <w:rPr>
          <w:rFonts w:ascii="Angsana New" w:hAnsi="Angsana New"/>
          <w:sz w:val="30"/>
          <w:szCs w:val="30"/>
        </w:rPr>
        <w:t xml:space="preserve">SMART-W2 </w:t>
      </w:r>
      <w:r>
        <w:rPr>
          <w:rFonts w:ascii="Angsana New" w:hAnsi="Angsana New" w:hint="cs"/>
          <w:sz w:val="30"/>
          <w:szCs w:val="30"/>
          <w:cs/>
        </w:rPr>
        <w:t xml:space="preserve">ส่วนที่ยังไม่ใช้สิทธิจำนวน </w:t>
      </w:r>
      <w:r>
        <w:rPr>
          <w:rFonts w:ascii="Angsana New" w:hAnsi="Angsana New"/>
          <w:sz w:val="30"/>
          <w:szCs w:val="30"/>
        </w:rPr>
        <w:t xml:space="preserve">34,128,869 </w:t>
      </w:r>
      <w:r w:rsidRPr="00F26B42">
        <w:rPr>
          <w:rFonts w:ascii="Angsana New" w:hAnsi="Angsana New" w:hint="cs"/>
          <w:sz w:val="30"/>
          <w:szCs w:val="30"/>
          <w:cs/>
        </w:rPr>
        <w:t>หน่วย</w:t>
      </w:r>
      <w:r>
        <w:rPr>
          <w:rFonts w:ascii="Angsana New" w:hAnsi="Angsana New" w:hint="cs"/>
          <w:sz w:val="30"/>
          <w:szCs w:val="30"/>
          <w:cs/>
        </w:rPr>
        <w:t xml:space="preserve"> สิ้นสภาพลง ผู้ถือหลักทรัพย์ </w:t>
      </w:r>
      <w:r>
        <w:rPr>
          <w:rFonts w:ascii="Angsana New" w:hAnsi="Angsana New"/>
          <w:sz w:val="30"/>
          <w:szCs w:val="30"/>
        </w:rPr>
        <w:t xml:space="preserve">SMART -W2 </w:t>
      </w:r>
      <w:r>
        <w:rPr>
          <w:rFonts w:ascii="Angsana New" w:hAnsi="Angsana New" w:hint="cs"/>
          <w:sz w:val="30"/>
          <w:szCs w:val="30"/>
          <w:cs/>
        </w:rPr>
        <w:t xml:space="preserve">ไม่สามารถใช้สิทธิใด ๆ ได้อีก และ </w:t>
      </w:r>
      <w:r>
        <w:rPr>
          <w:rFonts w:ascii="Angsana New" w:hAnsi="Angsana New"/>
          <w:sz w:val="30"/>
          <w:szCs w:val="30"/>
        </w:rPr>
        <w:t xml:space="preserve">SMART -W2 </w:t>
      </w:r>
      <w:r>
        <w:rPr>
          <w:rFonts w:ascii="Angsana New" w:hAnsi="Angsana New" w:hint="cs"/>
          <w:sz w:val="30"/>
          <w:szCs w:val="30"/>
          <w:cs/>
        </w:rPr>
        <w:t xml:space="preserve">ได้พ้นสภาพการเป็นหลักทรัพย์จดทะเบียนในตลาดหลักทรัพย์ </w:t>
      </w:r>
      <w:r w:rsidRPr="00E24B9C">
        <w:rPr>
          <w:rFonts w:ascii="Angsana New" w:hAnsi="Angsana New"/>
          <w:sz w:val="30"/>
          <w:szCs w:val="30"/>
          <w:cs/>
        </w:rPr>
        <w:t xml:space="preserve">เอ็ม เอ ไอ </w:t>
      </w:r>
      <w:r>
        <w:rPr>
          <w:rFonts w:ascii="Angsana New" w:hAnsi="Angsana New" w:hint="cs"/>
          <w:sz w:val="30"/>
          <w:szCs w:val="30"/>
          <w:cs/>
        </w:rPr>
        <w:t xml:space="preserve">เมื่อวันที่ 2 ตุลาคม 2564 </w:t>
      </w:r>
    </w:p>
    <w:p w:rsidR="00AB5AFB" w:rsidRPr="00AB5AFB" w:rsidRDefault="00AB5AFB" w:rsidP="00051D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:rsidR="00AB5AFB" w:rsidRPr="00AB5AFB" w:rsidRDefault="00AB5AFB" w:rsidP="00051D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Cs w:val="30"/>
          <w:cs/>
        </w:rPr>
        <w:t>บริษัทย่อยดำ</w:t>
      </w:r>
      <w:r w:rsidRPr="003B4B67">
        <w:rPr>
          <w:rFonts w:ascii="Angsana New" w:hAnsi="Angsana New"/>
          <w:szCs w:val="30"/>
          <w:cs/>
        </w:rPr>
        <w:t>เนินการ</w:t>
      </w:r>
      <w:r>
        <w:rPr>
          <w:rFonts w:ascii="Angsana New" w:hAnsi="Angsana New" w:hint="cs"/>
          <w:sz w:val="30"/>
          <w:szCs w:val="30"/>
          <w:cs/>
        </w:rPr>
        <w:t>จดทะเบียนเพิ่มทุนที่ชำระแล้ว</w:t>
      </w:r>
      <w:r w:rsidRPr="003B4B67">
        <w:rPr>
          <w:rFonts w:ascii="Angsana New" w:hAnsi="Angsana New"/>
          <w:szCs w:val="30"/>
          <w:cs/>
        </w:rPr>
        <w:t>กับ</w:t>
      </w:r>
      <w:r>
        <w:rPr>
          <w:rFonts w:ascii="Angsana New" w:hAnsi="Angsana New"/>
          <w:szCs w:val="30"/>
          <w:cs/>
        </w:rPr>
        <w:t xml:space="preserve">กระทรวงพาณิชย์แล้วเมื่อวันที่ </w:t>
      </w:r>
      <w:r>
        <w:rPr>
          <w:rFonts w:ascii="Angsana New" w:hAnsi="Angsana New" w:hint="cs"/>
          <w:szCs w:val="30"/>
          <w:cs/>
        </w:rPr>
        <w:t>14 ตุลาคม</w:t>
      </w:r>
      <w:r w:rsidRPr="00453576">
        <w:rPr>
          <w:rFonts w:ascii="Angsana New" w:hAnsi="Angsana New"/>
          <w:szCs w:val="30"/>
          <w:cs/>
        </w:rPr>
        <w:t xml:space="preserve"> 256</w:t>
      </w:r>
      <w:r w:rsidRPr="00453576">
        <w:rPr>
          <w:rFonts w:ascii="Angsana New" w:hAnsi="Angsana New" w:hint="cs"/>
          <w:szCs w:val="30"/>
          <w:cs/>
        </w:rPr>
        <w:t>4</w:t>
      </w:r>
    </w:p>
    <w:p w:rsidR="00051D04" w:rsidRPr="004841CF" w:rsidRDefault="00051D04" w:rsidP="00051D04">
      <w:pPr>
        <w:pStyle w:val="NoSpacing"/>
        <w:tabs>
          <w:tab w:val="left" w:pos="567"/>
          <w:tab w:val="left" w:pos="13467"/>
        </w:tabs>
        <w:jc w:val="thaiDistribute"/>
        <w:rPr>
          <w:rFonts w:ascii="Angsana New" w:hAnsi="Angsana New"/>
          <w:sz w:val="16"/>
          <w:szCs w:val="16"/>
        </w:rPr>
      </w:pPr>
    </w:p>
    <w:p w:rsidR="00B359B5" w:rsidRDefault="00051D04" w:rsidP="00B63C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ind w:left="284" w:hanging="426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t xml:space="preserve">* </w:t>
      </w:r>
      <w:r>
        <w:rPr>
          <w:rFonts w:ascii="Angsana New" w:hAnsi="Angsana New"/>
          <w:sz w:val="30"/>
          <w:szCs w:val="30"/>
        </w:rPr>
        <w:tab/>
      </w:r>
      <w:r w:rsidR="00941DA1">
        <w:rPr>
          <w:rFonts w:ascii="Angsana New" w:hAnsi="Angsana New" w:hint="cs"/>
          <w:sz w:val="30"/>
          <w:szCs w:val="30"/>
          <w:cs/>
        </w:rPr>
        <w:t>ในระหว่างปี</w:t>
      </w:r>
      <w:r>
        <w:rPr>
          <w:rFonts w:ascii="Angsana New" w:hAnsi="Angsana New" w:hint="cs"/>
          <w:sz w:val="30"/>
          <w:szCs w:val="30"/>
          <w:cs/>
        </w:rPr>
        <w:t xml:space="preserve"> 2564</w:t>
      </w:r>
      <w:r w:rsidRPr="002E6A69">
        <w:rPr>
          <w:rFonts w:ascii="Angsana New" w:hAnsi="Angsana New" w:hint="cs"/>
          <w:sz w:val="30"/>
          <w:szCs w:val="30"/>
          <w:cs/>
        </w:rPr>
        <w:t xml:space="preserve"> กลุ่มบริษัทขายใบสำคัญแส</w:t>
      </w:r>
      <w:r>
        <w:rPr>
          <w:rFonts w:ascii="Angsana New" w:hAnsi="Angsana New" w:hint="cs"/>
          <w:sz w:val="30"/>
          <w:szCs w:val="30"/>
          <w:cs/>
        </w:rPr>
        <w:t>ดงสิทธิที่ได้รับจัดสรร</w:t>
      </w:r>
      <w:r w:rsidRPr="00BC071C">
        <w:rPr>
          <w:rFonts w:ascii="Angsana New" w:hAnsi="Angsana New" w:hint="cs"/>
          <w:sz w:val="30"/>
          <w:szCs w:val="30"/>
          <w:cs/>
        </w:rPr>
        <w:t>จำนวน 3</w:t>
      </w:r>
      <w:r w:rsidRPr="00BC071C">
        <w:rPr>
          <w:rFonts w:ascii="Angsana New" w:hAnsi="Angsana New"/>
          <w:sz w:val="30"/>
          <w:szCs w:val="30"/>
        </w:rPr>
        <w:t>6.8</w:t>
      </w:r>
      <w:r w:rsidRPr="00BC071C">
        <w:rPr>
          <w:rFonts w:ascii="Angsana New" w:hAnsi="Angsana New" w:hint="cs"/>
          <w:sz w:val="30"/>
          <w:szCs w:val="30"/>
          <w:cs/>
        </w:rPr>
        <w:t xml:space="preserve"> ล้านหน่วย เป็นจำนวนเงินรวม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BC071C">
        <w:rPr>
          <w:rFonts w:ascii="Angsana New" w:hAnsi="Angsana New" w:hint="cs"/>
          <w:sz w:val="30"/>
          <w:szCs w:val="30"/>
          <w:cs/>
        </w:rPr>
        <w:t>1</w:t>
      </w:r>
      <w:r w:rsidRPr="00BC071C">
        <w:rPr>
          <w:rFonts w:ascii="Angsana New" w:hAnsi="Angsana New"/>
          <w:sz w:val="30"/>
          <w:szCs w:val="30"/>
        </w:rPr>
        <w:t>2.9</w:t>
      </w:r>
      <w:r w:rsidRPr="00BC071C">
        <w:rPr>
          <w:rFonts w:ascii="Angsana New" w:hAnsi="Angsana New" w:hint="cs"/>
          <w:sz w:val="30"/>
          <w:szCs w:val="30"/>
          <w:cs/>
        </w:rPr>
        <w:t xml:space="preserve"> ล้านบาท</w:t>
      </w:r>
      <w:r w:rsidR="00B359B5">
        <w:rPr>
          <w:rFonts w:ascii="Angsana New" w:hAnsi="Angsana New"/>
          <w:sz w:val="30"/>
          <w:szCs w:val="30"/>
        </w:rPr>
        <w:t xml:space="preserve"> </w:t>
      </w:r>
      <w:r w:rsidR="00B359B5">
        <w:rPr>
          <w:rFonts w:ascii="Angsana New" w:hAnsi="Angsana New" w:hint="cs"/>
          <w:sz w:val="30"/>
          <w:szCs w:val="30"/>
          <w:cs/>
        </w:rPr>
        <w:t>และ</w:t>
      </w:r>
      <w:r w:rsidR="00B359B5" w:rsidRPr="005F08BF">
        <w:rPr>
          <w:rFonts w:ascii="Angsana New" w:hAnsi="Angsana New" w:hint="cs"/>
          <w:sz w:val="30"/>
          <w:szCs w:val="30"/>
          <w:cs/>
        </w:rPr>
        <w:t>บริษัท ชลบุรีกันยง จำกัด (“บริษัทย่อย”) ขายเงินลงทุนในหุ้นสามัญของ</w:t>
      </w:r>
      <w:r w:rsidR="00B359B5" w:rsidRPr="005F08BF">
        <w:rPr>
          <w:rFonts w:ascii="Angsana New" w:hAnsi="Angsana New"/>
          <w:sz w:val="30"/>
          <w:szCs w:val="30"/>
          <w:cs/>
        </w:rPr>
        <w:t xml:space="preserve">บริษัท </w:t>
      </w:r>
      <w:r w:rsidR="00B359B5" w:rsidRPr="005F08BF">
        <w:rPr>
          <w:rFonts w:ascii="Angsana New" w:hAnsi="Angsana New" w:hint="cs"/>
          <w:sz w:val="30"/>
          <w:szCs w:val="30"/>
          <w:cs/>
        </w:rPr>
        <w:t xml:space="preserve">สมาร์ทคอนกรีต </w:t>
      </w:r>
      <w:r w:rsidR="00B359B5" w:rsidRPr="005F08BF">
        <w:rPr>
          <w:rFonts w:ascii="Angsana New" w:hAnsi="Angsana New"/>
          <w:sz w:val="30"/>
          <w:szCs w:val="30"/>
          <w:cs/>
        </w:rPr>
        <w:t>จำกัด (มหาชน)</w:t>
      </w:r>
      <w:r w:rsidR="00B359B5" w:rsidRPr="005F08BF">
        <w:rPr>
          <w:rFonts w:ascii="Angsana New" w:hAnsi="Angsana New" w:hint="cs"/>
          <w:sz w:val="30"/>
          <w:szCs w:val="30"/>
          <w:cs/>
        </w:rPr>
        <w:t xml:space="preserve"> (“บริษัทย่อย”)</w:t>
      </w:r>
      <w:r w:rsidR="00B359B5">
        <w:rPr>
          <w:rFonts w:ascii="Angsana New" w:hAnsi="Angsana New" w:hint="cs"/>
          <w:sz w:val="30"/>
          <w:szCs w:val="30"/>
          <w:cs/>
        </w:rPr>
        <w:t xml:space="preserve"> </w:t>
      </w:r>
      <w:r w:rsidR="00B359B5" w:rsidRPr="00402C11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B359B5" w:rsidRPr="00402C11">
        <w:rPr>
          <w:rFonts w:ascii="Angsana New" w:hAnsi="Angsana New"/>
          <w:sz w:val="30"/>
          <w:szCs w:val="30"/>
        </w:rPr>
        <w:t>5.6</w:t>
      </w:r>
      <w:r w:rsidR="00B359B5" w:rsidRPr="00402C11">
        <w:rPr>
          <w:rFonts w:ascii="Angsana New" w:hAnsi="Angsana New" w:hint="cs"/>
          <w:sz w:val="30"/>
          <w:szCs w:val="30"/>
          <w:cs/>
        </w:rPr>
        <w:t xml:space="preserve"> ล้านหุ้น เป็นจำนวนเงินรวม </w:t>
      </w:r>
      <w:r w:rsidR="00B359B5" w:rsidRPr="00402C11">
        <w:rPr>
          <w:rFonts w:ascii="Angsana New" w:hAnsi="Angsana New"/>
          <w:sz w:val="30"/>
          <w:szCs w:val="30"/>
        </w:rPr>
        <w:t>9.6</w:t>
      </w:r>
      <w:r w:rsidR="00B359B5" w:rsidRPr="00402C11">
        <w:rPr>
          <w:rFonts w:ascii="Angsana New" w:hAnsi="Angsana New" w:hint="cs"/>
          <w:sz w:val="30"/>
          <w:szCs w:val="30"/>
          <w:cs/>
        </w:rPr>
        <w:t xml:space="preserve"> ล้านบาท</w:t>
      </w:r>
    </w:p>
    <w:p w:rsidR="00051D04" w:rsidRDefault="00051D04" w:rsidP="00051D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240" w:lineRule="auto"/>
        <w:ind w:left="284" w:hanging="284"/>
        <w:jc w:val="thaiDistribute"/>
        <w:rPr>
          <w:rFonts w:ascii="Angsana New" w:hAnsi="Angsana New"/>
          <w:sz w:val="30"/>
          <w:szCs w:val="30"/>
        </w:rPr>
      </w:pPr>
    </w:p>
    <w:p w:rsidR="00EE6469" w:rsidRDefault="00EE6469" w:rsidP="005B3E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941DA1" w:rsidRDefault="00941DA1" w:rsidP="005B3E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941DA1" w:rsidRDefault="00941DA1" w:rsidP="005B3E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941DA1" w:rsidRDefault="00941DA1" w:rsidP="005B3E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941DA1" w:rsidRDefault="00941DA1" w:rsidP="005B3E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941DA1" w:rsidRDefault="00941DA1" w:rsidP="005B3E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941DA1" w:rsidRDefault="00941DA1" w:rsidP="005B3E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941DA1" w:rsidRDefault="00941DA1" w:rsidP="005B3E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941DA1" w:rsidRDefault="00941DA1" w:rsidP="005B3E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941DA1" w:rsidRDefault="00941DA1" w:rsidP="005B3E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941DA1" w:rsidRDefault="00941DA1" w:rsidP="005B3E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941DA1" w:rsidRDefault="00941DA1" w:rsidP="005B3E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243D2F" w:rsidRPr="005B3E23" w:rsidRDefault="007C1DBB" w:rsidP="001D38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  <w:highlight w:val="cyan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EE6469">
        <w:rPr>
          <w:rFonts w:ascii="Angsana New" w:hAnsi="Angsana New" w:hint="cs"/>
          <w:b/>
          <w:bCs/>
          <w:sz w:val="30"/>
          <w:szCs w:val="30"/>
          <w:cs/>
        </w:rPr>
        <w:t>1</w:t>
      </w:r>
      <w:r w:rsidR="00243D2F" w:rsidRPr="00AD5369">
        <w:rPr>
          <w:rFonts w:ascii="Angsana New" w:hAnsi="Angsana New"/>
          <w:b/>
          <w:bCs/>
          <w:sz w:val="30"/>
          <w:szCs w:val="30"/>
        </w:rPr>
        <w:t>.</w:t>
      </w:r>
      <w:r w:rsidR="00243D2F" w:rsidRPr="00AD5369">
        <w:rPr>
          <w:rFonts w:ascii="Angsana New" w:hAnsi="Angsana New"/>
          <w:b/>
          <w:bCs/>
          <w:sz w:val="30"/>
          <w:szCs w:val="30"/>
        </w:rPr>
        <w:tab/>
      </w:r>
      <w:r w:rsidR="001E2F09">
        <w:rPr>
          <w:rFonts w:ascii="Angsana New" w:hAnsi="Angsana New" w:hint="cs"/>
          <w:b/>
          <w:bCs/>
          <w:sz w:val="30"/>
          <w:szCs w:val="30"/>
          <w:cs/>
        </w:rPr>
        <w:t>อสังหาริมทรัพย์เพื่อการลงทุน</w:t>
      </w:r>
    </w:p>
    <w:p w:rsidR="00243D2F" w:rsidRPr="00EF4949" w:rsidRDefault="00243D2F" w:rsidP="004F0A38">
      <w:pPr>
        <w:pStyle w:val="NoSpacing"/>
        <w:rPr>
          <w:sz w:val="10"/>
          <w:szCs w:val="10"/>
        </w:rPr>
      </w:pPr>
    </w:p>
    <w:p w:rsidR="006002CC" w:rsidRDefault="006002CC" w:rsidP="00243D2F">
      <w:pPr>
        <w:jc w:val="thaiDistribute"/>
        <w:rPr>
          <w:rFonts w:ascii="Angsana New" w:hAnsi="Angsana New"/>
          <w:b/>
          <w:bCs/>
          <w:sz w:val="30"/>
          <w:szCs w:val="30"/>
        </w:rPr>
      </w:pPr>
      <w:r w:rsidRPr="006002CC">
        <w:rPr>
          <w:rFonts w:ascii="Angsana New" w:hAnsi="Angsana New" w:hint="cs"/>
          <w:b/>
          <w:bCs/>
          <w:sz w:val="30"/>
          <w:szCs w:val="30"/>
          <w:cs/>
        </w:rPr>
        <w:t>บริษัท ชลประทีปสินทรัพย์ จำกัด (“บริษัทย่อย”)</w:t>
      </w:r>
    </w:p>
    <w:tbl>
      <w:tblPr>
        <w:tblW w:w="9561" w:type="dxa"/>
        <w:tblInd w:w="-34" w:type="dxa"/>
        <w:tblLayout w:type="fixed"/>
        <w:tblLook w:val="0000"/>
      </w:tblPr>
      <w:tblGrid>
        <w:gridCol w:w="4537"/>
        <w:gridCol w:w="1545"/>
        <w:gridCol w:w="308"/>
        <w:gridCol w:w="1457"/>
        <w:gridCol w:w="257"/>
        <w:gridCol w:w="1457"/>
      </w:tblGrid>
      <w:tr w:rsidR="00A20CF3" w:rsidRPr="00EF4949" w:rsidTr="003173AA">
        <w:trPr>
          <w:cantSplit/>
        </w:trPr>
        <w:tc>
          <w:tcPr>
            <w:tcW w:w="4537" w:type="dxa"/>
          </w:tcPr>
          <w:p w:rsidR="00A20CF3" w:rsidRPr="00EF4949" w:rsidRDefault="00A20CF3" w:rsidP="00317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24" w:type="dxa"/>
            <w:gridSpan w:val="5"/>
            <w:tcBorders>
              <w:bottom w:val="single" w:sz="4" w:space="0" w:color="auto"/>
            </w:tcBorders>
          </w:tcPr>
          <w:p w:rsidR="00A20CF3" w:rsidRPr="00EF4949" w:rsidRDefault="00EF4949" w:rsidP="003173AA">
            <w:pPr>
              <w:pStyle w:val="a1"/>
              <w:spacing w:line="240" w:lineRule="atLeast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F4949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งบการเงินรวม</w:t>
            </w:r>
            <w:r w:rsidRPr="00EF4949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(</w:t>
            </w:r>
            <w:r w:rsidR="00A20CF3" w:rsidRPr="00EF4949">
              <w:rPr>
                <w:rFonts w:ascii="Angsana New" w:hAnsi="Angsana New"/>
                <w:sz w:val="28"/>
                <w:szCs w:val="28"/>
                <w:cs/>
                <w:lang w:val="en-US"/>
              </w:rPr>
              <w:t>พันบาท</w:t>
            </w:r>
            <w:r w:rsidRPr="00EF4949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)</w:t>
            </w:r>
          </w:p>
        </w:tc>
      </w:tr>
      <w:tr w:rsidR="00EF4949" w:rsidRPr="00EF4949" w:rsidTr="00EF4949">
        <w:trPr>
          <w:cantSplit/>
        </w:trPr>
        <w:tc>
          <w:tcPr>
            <w:tcW w:w="4537" w:type="dxa"/>
          </w:tcPr>
          <w:p w:rsidR="00EF4949" w:rsidRPr="00EF4949" w:rsidRDefault="00EF4949" w:rsidP="00317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5" w:type="dxa"/>
          </w:tcPr>
          <w:p w:rsidR="00EF4949" w:rsidRPr="00EF4949" w:rsidRDefault="00EF4949" w:rsidP="00317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08" w:type="dxa"/>
          </w:tcPr>
          <w:p w:rsidR="00EF4949" w:rsidRPr="00EF4949" w:rsidRDefault="00EF4949" w:rsidP="00317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7" w:type="dxa"/>
          </w:tcPr>
          <w:p w:rsidR="00EF4949" w:rsidRPr="0055717E" w:rsidRDefault="00EF4949" w:rsidP="00AE20FD">
            <w:pPr>
              <w:ind w:left="-198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5717E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</w:t>
            </w:r>
          </w:p>
        </w:tc>
        <w:tc>
          <w:tcPr>
            <w:tcW w:w="257" w:type="dxa"/>
          </w:tcPr>
          <w:p w:rsidR="00EF4949" w:rsidRPr="00EF4949" w:rsidRDefault="00EF4949" w:rsidP="00317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7" w:type="dxa"/>
          </w:tcPr>
          <w:p w:rsidR="00EF4949" w:rsidRPr="00EF4949" w:rsidRDefault="00EF4949" w:rsidP="00317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F4949" w:rsidRPr="00EF4949" w:rsidTr="00EF4949">
        <w:trPr>
          <w:cantSplit/>
        </w:trPr>
        <w:tc>
          <w:tcPr>
            <w:tcW w:w="4537" w:type="dxa"/>
          </w:tcPr>
          <w:p w:rsidR="00EF4949" w:rsidRPr="00EF4949" w:rsidRDefault="00EF4949" w:rsidP="00317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5" w:type="dxa"/>
          </w:tcPr>
          <w:p w:rsidR="00EF4949" w:rsidRPr="00EF4949" w:rsidRDefault="00EF4949" w:rsidP="00317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08" w:type="dxa"/>
          </w:tcPr>
          <w:p w:rsidR="00EF4949" w:rsidRPr="00EF4949" w:rsidRDefault="00EF4949" w:rsidP="00317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7" w:type="dxa"/>
          </w:tcPr>
          <w:p w:rsidR="00EF4949" w:rsidRPr="0055717E" w:rsidRDefault="00EF4949" w:rsidP="00AE20FD">
            <w:pPr>
              <w:ind w:left="-81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5717E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57" w:type="dxa"/>
          </w:tcPr>
          <w:p w:rsidR="00EF4949" w:rsidRPr="00EF4949" w:rsidRDefault="00EF4949" w:rsidP="00317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7" w:type="dxa"/>
          </w:tcPr>
          <w:p w:rsidR="00EF4949" w:rsidRPr="00EF4949" w:rsidRDefault="00EF4949" w:rsidP="00317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F4949" w:rsidRPr="00EF4949" w:rsidTr="003173AA">
        <w:trPr>
          <w:cantSplit/>
        </w:trPr>
        <w:tc>
          <w:tcPr>
            <w:tcW w:w="4537" w:type="dxa"/>
          </w:tcPr>
          <w:p w:rsidR="00EF4949" w:rsidRPr="00EF4949" w:rsidRDefault="00EF4949" w:rsidP="00317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5" w:type="dxa"/>
            <w:tcBorders>
              <w:bottom w:val="single" w:sz="4" w:space="0" w:color="auto"/>
            </w:tcBorders>
          </w:tcPr>
          <w:p w:rsidR="00EF4949" w:rsidRPr="00EF4949" w:rsidRDefault="00EF4949" w:rsidP="00317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4949">
              <w:rPr>
                <w:rFonts w:ascii="Angsana New" w:hAnsi="Angsana New"/>
                <w:sz w:val="28"/>
                <w:szCs w:val="28"/>
                <w:cs/>
              </w:rPr>
              <w:t>ที่ดิน</w:t>
            </w:r>
          </w:p>
        </w:tc>
        <w:tc>
          <w:tcPr>
            <w:tcW w:w="308" w:type="dxa"/>
          </w:tcPr>
          <w:p w:rsidR="00EF4949" w:rsidRPr="00EF4949" w:rsidRDefault="00EF4949" w:rsidP="00317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7" w:type="dxa"/>
            <w:tcBorders>
              <w:bottom w:val="single" w:sz="4" w:space="0" w:color="auto"/>
            </w:tcBorders>
          </w:tcPr>
          <w:p w:rsidR="00EF4949" w:rsidRPr="0055717E" w:rsidRDefault="00EF4949" w:rsidP="00AE20FD">
            <w:pPr>
              <w:ind w:left="-81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5717E">
              <w:rPr>
                <w:rFonts w:asciiTheme="majorBidi" w:hAnsiTheme="majorBidi" w:cstheme="majorBidi"/>
                <w:sz w:val="28"/>
                <w:szCs w:val="28"/>
                <w:cs/>
              </w:rPr>
              <w:t>อาคาร</w:t>
            </w:r>
          </w:p>
        </w:tc>
        <w:tc>
          <w:tcPr>
            <w:tcW w:w="257" w:type="dxa"/>
          </w:tcPr>
          <w:p w:rsidR="00EF4949" w:rsidRPr="00EF4949" w:rsidRDefault="00EF4949" w:rsidP="00317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7" w:type="dxa"/>
            <w:tcBorders>
              <w:bottom w:val="single" w:sz="4" w:space="0" w:color="auto"/>
            </w:tcBorders>
          </w:tcPr>
          <w:p w:rsidR="00EF4949" w:rsidRPr="00EF4949" w:rsidRDefault="00EF4949" w:rsidP="00317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494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B63C99" w:rsidRPr="00EF4949" w:rsidTr="003173AA">
        <w:trPr>
          <w:cantSplit/>
        </w:trPr>
        <w:tc>
          <w:tcPr>
            <w:tcW w:w="4537" w:type="dxa"/>
          </w:tcPr>
          <w:p w:rsidR="00B63C99" w:rsidRPr="00EF4949" w:rsidRDefault="00B63C99" w:rsidP="00317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F494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545" w:type="dxa"/>
          </w:tcPr>
          <w:p w:rsidR="00B63C99" w:rsidRPr="00EF4949" w:rsidRDefault="00B63C99" w:rsidP="00317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308" w:type="dxa"/>
          </w:tcPr>
          <w:p w:rsidR="00B63C99" w:rsidRPr="00EF4949" w:rsidRDefault="00B63C99" w:rsidP="003173AA">
            <w:pPr>
              <w:pStyle w:val="a1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57" w:type="dxa"/>
          </w:tcPr>
          <w:p w:rsidR="00B63C99" w:rsidRPr="00EF4949" w:rsidRDefault="00B63C99" w:rsidP="00317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57" w:type="dxa"/>
          </w:tcPr>
          <w:p w:rsidR="00B63C99" w:rsidRPr="00EF4949" w:rsidRDefault="00B63C99" w:rsidP="00317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457" w:type="dxa"/>
          </w:tcPr>
          <w:p w:rsidR="00B63C99" w:rsidRPr="00EF4949" w:rsidRDefault="00B63C99" w:rsidP="00317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</w:tr>
      <w:tr w:rsidR="00B63C99" w:rsidRPr="00EF4949" w:rsidTr="003173AA">
        <w:trPr>
          <w:cantSplit/>
        </w:trPr>
        <w:tc>
          <w:tcPr>
            <w:tcW w:w="4537" w:type="dxa"/>
          </w:tcPr>
          <w:p w:rsidR="00B63C99" w:rsidRPr="00EF4949" w:rsidRDefault="00B63C99" w:rsidP="003173AA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EF4949">
              <w:rPr>
                <w:rFonts w:ascii="Angsana New" w:hAnsi="Angsana New"/>
                <w:sz w:val="28"/>
                <w:szCs w:val="28"/>
                <w:cs/>
              </w:rPr>
              <w:t>ยอดคงเหลือ ณ วันที่ 1 มกราคม 2563 และ 2564</w:t>
            </w:r>
          </w:p>
        </w:tc>
        <w:tc>
          <w:tcPr>
            <w:tcW w:w="1545" w:type="dxa"/>
          </w:tcPr>
          <w:p w:rsidR="00B63C99" w:rsidRPr="00EF4949" w:rsidRDefault="00B63C99" w:rsidP="003173A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F4949">
              <w:rPr>
                <w:rFonts w:ascii="Angsana New" w:hAnsi="Angsana New"/>
                <w:sz w:val="28"/>
                <w:szCs w:val="28"/>
              </w:rPr>
              <w:t>141,512</w:t>
            </w:r>
          </w:p>
        </w:tc>
        <w:tc>
          <w:tcPr>
            <w:tcW w:w="308" w:type="dxa"/>
          </w:tcPr>
          <w:p w:rsidR="00B63C99" w:rsidRPr="00EF4949" w:rsidRDefault="00B63C99" w:rsidP="003173A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1457" w:type="dxa"/>
          </w:tcPr>
          <w:p w:rsidR="00B63C99" w:rsidRPr="00EF4949" w:rsidRDefault="00B63C99" w:rsidP="003173A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4949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57" w:type="dxa"/>
          </w:tcPr>
          <w:p w:rsidR="00B63C99" w:rsidRPr="00EF4949" w:rsidRDefault="00B63C99" w:rsidP="003173A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7" w:type="dxa"/>
          </w:tcPr>
          <w:p w:rsidR="00B63C99" w:rsidRPr="00EF4949" w:rsidRDefault="00B63C99" w:rsidP="003173A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F4949">
              <w:rPr>
                <w:rFonts w:ascii="Angsana New" w:hAnsi="Angsana New"/>
                <w:sz w:val="28"/>
                <w:szCs w:val="28"/>
              </w:rPr>
              <w:t>141,512</w:t>
            </w:r>
          </w:p>
        </w:tc>
      </w:tr>
      <w:tr w:rsidR="004F0A38" w:rsidRPr="00EF4949" w:rsidTr="003173AA">
        <w:trPr>
          <w:cantSplit/>
        </w:trPr>
        <w:tc>
          <w:tcPr>
            <w:tcW w:w="4537" w:type="dxa"/>
          </w:tcPr>
          <w:p w:rsidR="004F0A38" w:rsidRPr="00EF4949" w:rsidRDefault="004F0A38" w:rsidP="003173AA">
            <w:pPr>
              <w:rPr>
                <w:rFonts w:ascii="Angsana New" w:hAnsi="Angsana New"/>
                <w:sz w:val="28"/>
                <w:szCs w:val="28"/>
              </w:rPr>
            </w:pPr>
            <w:r w:rsidRPr="00EF4949">
              <w:rPr>
                <w:rFonts w:ascii="Angsana New" w:hAnsi="Angsana New"/>
                <w:b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545" w:type="dxa"/>
          </w:tcPr>
          <w:p w:rsidR="004F0A38" w:rsidRPr="00EF4949" w:rsidRDefault="004F0A38" w:rsidP="003173A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4949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308" w:type="dxa"/>
          </w:tcPr>
          <w:p w:rsidR="004F0A38" w:rsidRPr="00EF4949" w:rsidRDefault="004F0A38" w:rsidP="003173A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1457" w:type="dxa"/>
          </w:tcPr>
          <w:p w:rsidR="004F0A38" w:rsidRPr="00EF4949" w:rsidRDefault="004F0A38" w:rsidP="003173A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F4949">
              <w:rPr>
                <w:rFonts w:ascii="Angsana New" w:hAnsi="Angsana New"/>
                <w:sz w:val="28"/>
                <w:szCs w:val="28"/>
              </w:rPr>
              <w:t>203</w:t>
            </w:r>
          </w:p>
        </w:tc>
        <w:tc>
          <w:tcPr>
            <w:tcW w:w="257" w:type="dxa"/>
          </w:tcPr>
          <w:p w:rsidR="004F0A38" w:rsidRPr="00EF4949" w:rsidRDefault="004F0A38" w:rsidP="003173A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7" w:type="dxa"/>
          </w:tcPr>
          <w:p w:rsidR="004F0A38" w:rsidRPr="00EF4949" w:rsidRDefault="004F0A38" w:rsidP="003173A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F4949">
              <w:rPr>
                <w:rFonts w:ascii="Angsana New" w:hAnsi="Angsana New"/>
                <w:sz w:val="28"/>
                <w:szCs w:val="28"/>
              </w:rPr>
              <w:t>203</w:t>
            </w:r>
          </w:p>
        </w:tc>
      </w:tr>
      <w:tr w:rsidR="004F0A38" w:rsidRPr="00EF4949" w:rsidTr="003173AA">
        <w:trPr>
          <w:cantSplit/>
        </w:trPr>
        <w:tc>
          <w:tcPr>
            <w:tcW w:w="4537" w:type="dxa"/>
          </w:tcPr>
          <w:p w:rsidR="004F0A38" w:rsidRPr="00EF4949" w:rsidRDefault="004F0A38" w:rsidP="003173AA">
            <w:pPr>
              <w:rPr>
                <w:rFonts w:ascii="Angsana New" w:hAnsi="Angsana New"/>
                <w:sz w:val="28"/>
                <w:szCs w:val="28"/>
              </w:rPr>
            </w:pPr>
            <w:r w:rsidRPr="00EF4949">
              <w:rPr>
                <w:rFonts w:ascii="Angsana New" w:hAnsi="Angsana New"/>
                <w:sz w:val="28"/>
                <w:szCs w:val="28"/>
                <w:cs/>
              </w:rPr>
              <w:t>โอน</w:t>
            </w:r>
          </w:p>
        </w:tc>
        <w:tc>
          <w:tcPr>
            <w:tcW w:w="1545" w:type="dxa"/>
            <w:tcBorders>
              <w:bottom w:val="single" w:sz="4" w:space="0" w:color="auto"/>
            </w:tcBorders>
          </w:tcPr>
          <w:p w:rsidR="004F0A38" w:rsidRPr="00EF4949" w:rsidRDefault="004F0A38" w:rsidP="003173A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F4949">
              <w:rPr>
                <w:rFonts w:ascii="Angsana New" w:hAnsi="Angsana New"/>
                <w:sz w:val="28"/>
                <w:szCs w:val="28"/>
              </w:rPr>
              <w:t>(1,244)</w:t>
            </w:r>
          </w:p>
        </w:tc>
        <w:tc>
          <w:tcPr>
            <w:tcW w:w="308" w:type="dxa"/>
          </w:tcPr>
          <w:p w:rsidR="004F0A38" w:rsidRPr="00EF4949" w:rsidRDefault="004F0A38" w:rsidP="003173A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1457" w:type="dxa"/>
            <w:tcBorders>
              <w:bottom w:val="single" w:sz="4" w:space="0" w:color="auto"/>
            </w:tcBorders>
          </w:tcPr>
          <w:p w:rsidR="004F0A38" w:rsidRPr="00EF4949" w:rsidRDefault="004F0A38" w:rsidP="003173A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F4949">
              <w:rPr>
                <w:rFonts w:ascii="Angsana New" w:hAnsi="Angsana New"/>
                <w:sz w:val="28"/>
                <w:szCs w:val="28"/>
              </w:rPr>
              <w:t>1,244</w:t>
            </w:r>
          </w:p>
        </w:tc>
        <w:tc>
          <w:tcPr>
            <w:tcW w:w="257" w:type="dxa"/>
          </w:tcPr>
          <w:p w:rsidR="004F0A38" w:rsidRPr="00EF4949" w:rsidRDefault="004F0A38" w:rsidP="003173A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7" w:type="dxa"/>
            <w:tcBorders>
              <w:bottom w:val="single" w:sz="4" w:space="0" w:color="auto"/>
            </w:tcBorders>
          </w:tcPr>
          <w:p w:rsidR="004F0A38" w:rsidRPr="00EF4949" w:rsidRDefault="004F0A38" w:rsidP="003173A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4949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</w:tr>
      <w:tr w:rsidR="004F0A38" w:rsidRPr="00EF4949" w:rsidTr="00032995">
        <w:trPr>
          <w:cantSplit/>
        </w:trPr>
        <w:tc>
          <w:tcPr>
            <w:tcW w:w="4537" w:type="dxa"/>
          </w:tcPr>
          <w:p w:rsidR="004F0A38" w:rsidRPr="00EF4949" w:rsidRDefault="004F0A38" w:rsidP="003173AA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EF4949">
              <w:rPr>
                <w:rFonts w:ascii="Angsana New" w:hAnsi="Angsana New"/>
                <w:sz w:val="28"/>
                <w:szCs w:val="28"/>
                <w:cs/>
              </w:rPr>
              <w:t>ยอดคงเหลือ ณ วันที่ 31 ธันวาคม 256</w:t>
            </w:r>
            <w:r w:rsidR="002D19AC" w:rsidRPr="00EF4949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545" w:type="dxa"/>
            <w:tcBorders>
              <w:top w:val="single" w:sz="4" w:space="0" w:color="auto"/>
              <w:bottom w:val="single" w:sz="4" w:space="0" w:color="auto"/>
            </w:tcBorders>
          </w:tcPr>
          <w:p w:rsidR="004F0A38" w:rsidRPr="00EF4949" w:rsidRDefault="004F0A38" w:rsidP="003173A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F4949">
              <w:rPr>
                <w:rFonts w:ascii="Angsana New" w:hAnsi="Angsana New"/>
                <w:sz w:val="28"/>
                <w:szCs w:val="28"/>
              </w:rPr>
              <w:t>140,268</w:t>
            </w:r>
          </w:p>
        </w:tc>
        <w:tc>
          <w:tcPr>
            <w:tcW w:w="308" w:type="dxa"/>
          </w:tcPr>
          <w:p w:rsidR="004F0A38" w:rsidRPr="00EF4949" w:rsidRDefault="004F0A38" w:rsidP="003173AA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57" w:type="dxa"/>
            <w:tcBorders>
              <w:top w:val="single" w:sz="4" w:space="0" w:color="auto"/>
              <w:bottom w:val="single" w:sz="4" w:space="0" w:color="auto"/>
            </w:tcBorders>
          </w:tcPr>
          <w:p w:rsidR="004F0A38" w:rsidRPr="00EF4949" w:rsidRDefault="004F0A38" w:rsidP="003173A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F4949">
              <w:rPr>
                <w:rFonts w:ascii="Angsana New" w:hAnsi="Angsana New"/>
                <w:sz w:val="28"/>
                <w:szCs w:val="28"/>
              </w:rPr>
              <w:t>1,447</w:t>
            </w:r>
          </w:p>
        </w:tc>
        <w:tc>
          <w:tcPr>
            <w:tcW w:w="257" w:type="dxa"/>
          </w:tcPr>
          <w:p w:rsidR="004F0A38" w:rsidRPr="00EF4949" w:rsidRDefault="004F0A38" w:rsidP="003173A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single" w:sz="4" w:space="0" w:color="auto"/>
              <w:bottom w:val="single" w:sz="4" w:space="0" w:color="auto"/>
            </w:tcBorders>
          </w:tcPr>
          <w:p w:rsidR="004F0A38" w:rsidRPr="00EF4949" w:rsidRDefault="004F0A38" w:rsidP="003173A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F4949">
              <w:rPr>
                <w:rFonts w:ascii="Angsana New" w:hAnsi="Angsana New"/>
                <w:sz w:val="28"/>
                <w:szCs w:val="28"/>
              </w:rPr>
              <w:t>141,715</w:t>
            </w:r>
          </w:p>
        </w:tc>
      </w:tr>
      <w:tr w:rsidR="00032995" w:rsidRPr="00032995" w:rsidTr="00032995">
        <w:trPr>
          <w:cantSplit/>
        </w:trPr>
        <w:tc>
          <w:tcPr>
            <w:tcW w:w="4537" w:type="dxa"/>
          </w:tcPr>
          <w:p w:rsidR="00032995" w:rsidRPr="00032995" w:rsidRDefault="00032995" w:rsidP="00317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545" w:type="dxa"/>
            <w:tcBorders>
              <w:top w:val="single" w:sz="4" w:space="0" w:color="auto"/>
            </w:tcBorders>
          </w:tcPr>
          <w:p w:rsidR="00032995" w:rsidRPr="00032995" w:rsidRDefault="00032995" w:rsidP="003173A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08" w:type="dxa"/>
          </w:tcPr>
          <w:p w:rsidR="00032995" w:rsidRPr="00032995" w:rsidRDefault="00032995" w:rsidP="003173A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1457" w:type="dxa"/>
            <w:tcBorders>
              <w:top w:val="single" w:sz="4" w:space="0" w:color="auto"/>
            </w:tcBorders>
          </w:tcPr>
          <w:p w:rsidR="00032995" w:rsidRPr="00032995" w:rsidRDefault="00032995" w:rsidP="003173A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57" w:type="dxa"/>
          </w:tcPr>
          <w:p w:rsidR="00032995" w:rsidRPr="00032995" w:rsidRDefault="00032995" w:rsidP="003173A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457" w:type="dxa"/>
            <w:tcBorders>
              <w:top w:val="single" w:sz="4" w:space="0" w:color="auto"/>
            </w:tcBorders>
          </w:tcPr>
          <w:p w:rsidR="00032995" w:rsidRPr="00032995" w:rsidRDefault="00032995" w:rsidP="003173A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</w:tr>
      <w:tr w:rsidR="00B63C99" w:rsidRPr="00EF4949" w:rsidTr="00032995">
        <w:trPr>
          <w:cantSplit/>
        </w:trPr>
        <w:tc>
          <w:tcPr>
            <w:tcW w:w="4537" w:type="dxa"/>
          </w:tcPr>
          <w:p w:rsidR="00B63C99" w:rsidRPr="00EF4949" w:rsidRDefault="00B63C99" w:rsidP="00317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F494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1545" w:type="dxa"/>
          </w:tcPr>
          <w:p w:rsidR="00B63C99" w:rsidRPr="00EF4949" w:rsidRDefault="00B63C99" w:rsidP="003173A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8" w:type="dxa"/>
          </w:tcPr>
          <w:p w:rsidR="00B63C99" w:rsidRPr="00EF4949" w:rsidRDefault="00B63C99" w:rsidP="003173A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1457" w:type="dxa"/>
          </w:tcPr>
          <w:p w:rsidR="00B63C99" w:rsidRPr="00EF4949" w:rsidRDefault="00B63C99" w:rsidP="003173A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57" w:type="dxa"/>
          </w:tcPr>
          <w:p w:rsidR="00B63C99" w:rsidRPr="00EF4949" w:rsidRDefault="00B63C99" w:rsidP="003173A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457" w:type="dxa"/>
          </w:tcPr>
          <w:p w:rsidR="00B63C99" w:rsidRPr="00EF4949" w:rsidRDefault="00B63C99" w:rsidP="003173A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</w:tr>
      <w:tr w:rsidR="00B63C99" w:rsidRPr="00EF4949" w:rsidTr="003173AA">
        <w:trPr>
          <w:cantSplit/>
        </w:trPr>
        <w:tc>
          <w:tcPr>
            <w:tcW w:w="4537" w:type="dxa"/>
          </w:tcPr>
          <w:p w:rsidR="00B63C99" w:rsidRPr="00EF4949" w:rsidRDefault="00B63C99" w:rsidP="003173AA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EF4949">
              <w:rPr>
                <w:rFonts w:ascii="Angsana New" w:hAnsi="Angsana New"/>
                <w:sz w:val="28"/>
                <w:szCs w:val="28"/>
                <w:cs/>
              </w:rPr>
              <w:t>ยอดคงเหลือ ณ วันที่ 1 มกราคม 256</w:t>
            </w:r>
            <w:r w:rsidRPr="00EF4949">
              <w:rPr>
                <w:rFonts w:ascii="Angsana New" w:hAnsi="Angsana New"/>
                <w:sz w:val="28"/>
                <w:szCs w:val="28"/>
              </w:rPr>
              <w:t>3</w:t>
            </w:r>
            <w:r w:rsidR="00E576CF" w:rsidRPr="00EF494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E576CF" w:rsidRPr="00EF4949">
              <w:rPr>
                <w:rFonts w:ascii="Angsana New" w:hAnsi="Angsana New" w:hint="cs"/>
                <w:sz w:val="28"/>
                <w:szCs w:val="28"/>
                <w:cs/>
              </w:rPr>
              <w:t>และ 2564</w:t>
            </w:r>
          </w:p>
        </w:tc>
        <w:tc>
          <w:tcPr>
            <w:tcW w:w="1545" w:type="dxa"/>
          </w:tcPr>
          <w:p w:rsidR="00B63C99" w:rsidRPr="00EF4949" w:rsidRDefault="00B63C99" w:rsidP="003173A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4949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308" w:type="dxa"/>
          </w:tcPr>
          <w:p w:rsidR="00B63C99" w:rsidRPr="00EF4949" w:rsidRDefault="00B63C99" w:rsidP="003173A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57" w:type="dxa"/>
          </w:tcPr>
          <w:p w:rsidR="00B63C99" w:rsidRPr="00EF4949" w:rsidRDefault="00B63C99" w:rsidP="003173A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4949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57" w:type="dxa"/>
          </w:tcPr>
          <w:p w:rsidR="00B63C99" w:rsidRPr="00EF4949" w:rsidRDefault="00B63C99" w:rsidP="003173A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7" w:type="dxa"/>
          </w:tcPr>
          <w:p w:rsidR="00B63C99" w:rsidRPr="00EF4949" w:rsidRDefault="00B63C99" w:rsidP="003173A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4949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</w:tr>
      <w:tr w:rsidR="00B63C99" w:rsidRPr="00EF4949" w:rsidTr="003173AA">
        <w:trPr>
          <w:cantSplit/>
          <w:trHeight w:val="124"/>
        </w:trPr>
        <w:tc>
          <w:tcPr>
            <w:tcW w:w="4537" w:type="dxa"/>
          </w:tcPr>
          <w:p w:rsidR="00B63C99" w:rsidRPr="00EF4949" w:rsidRDefault="00B63C99" w:rsidP="00317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F4949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545" w:type="dxa"/>
          </w:tcPr>
          <w:p w:rsidR="00B63C99" w:rsidRPr="00EF4949" w:rsidRDefault="00B63C99" w:rsidP="003173A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4949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308" w:type="dxa"/>
          </w:tcPr>
          <w:p w:rsidR="00B63C99" w:rsidRPr="00EF4949" w:rsidRDefault="00B63C99" w:rsidP="003173AA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57" w:type="dxa"/>
          </w:tcPr>
          <w:p w:rsidR="00B63C99" w:rsidRPr="00EF4949" w:rsidRDefault="00B63C99" w:rsidP="003173A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F4949">
              <w:rPr>
                <w:rFonts w:ascii="Angsana New" w:hAnsi="Angsana New"/>
                <w:sz w:val="28"/>
                <w:szCs w:val="28"/>
              </w:rPr>
              <w:t>1,198</w:t>
            </w:r>
          </w:p>
        </w:tc>
        <w:tc>
          <w:tcPr>
            <w:tcW w:w="257" w:type="dxa"/>
          </w:tcPr>
          <w:p w:rsidR="00B63C99" w:rsidRPr="00EF4949" w:rsidRDefault="00B63C99" w:rsidP="003173A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7" w:type="dxa"/>
          </w:tcPr>
          <w:p w:rsidR="00B63C99" w:rsidRPr="00EF4949" w:rsidRDefault="00B63C99" w:rsidP="003173A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F4949">
              <w:rPr>
                <w:rFonts w:ascii="Angsana New" w:hAnsi="Angsana New"/>
                <w:sz w:val="28"/>
                <w:szCs w:val="28"/>
              </w:rPr>
              <w:t>1,198</w:t>
            </w:r>
          </w:p>
        </w:tc>
      </w:tr>
      <w:tr w:rsidR="00B63C99" w:rsidRPr="00EF4949" w:rsidTr="00BD75D7">
        <w:trPr>
          <w:cantSplit/>
        </w:trPr>
        <w:tc>
          <w:tcPr>
            <w:tcW w:w="4537" w:type="dxa"/>
          </w:tcPr>
          <w:p w:rsidR="00B63C99" w:rsidRPr="00EF4949" w:rsidRDefault="00B63C99" w:rsidP="003173AA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EF4949">
              <w:rPr>
                <w:rFonts w:ascii="Angsana New" w:hAnsi="Angsana New"/>
                <w:sz w:val="28"/>
                <w:szCs w:val="28"/>
                <w:cs/>
              </w:rPr>
              <w:t>ยอดคงเหลือ ณ วันที่ 31 ธันวาคม 256</w:t>
            </w:r>
            <w:r w:rsidR="002D19AC" w:rsidRPr="00EF4949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545" w:type="dxa"/>
            <w:tcBorders>
              <w:top w:val="single" w:sz="4" w:space="0" w:color="auto"/>
              <w:bottom w:val="single" w:sz="4" w:space="0" w:color="auto"/>
            </w:tcBorders>
          </w:tcPr>
          <w:p w:rsidR="00B63C99" w:rsidRPr="00EF4949" w:rsidRDefault="00B63C99" w:rsidP="003173A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4949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308" w:type="dxa"/>
          </w:tcPr>
          <w:p w:rsidR="00B63C99" w:rsidRPr="00EF4949" w:rsidRDefault="00B63C99" w:rsidP="003173AA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57" w:type="dxa"/>
            <w:tcBorders>
              <w:top w:val="single" w:sz="4" w:space="0" w:color="auto"/>
              <w:bottom w:val="single" w:sz="4" w:space="0" w:color="auto"/>
            </w:tcBorders>
          </w:tcPr>
          <w:p w:rsidR="00B63C99" w:rsidRPr="00EF4949" w:rsidRDefault="00B63C99" w:rsidP="003173A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F4949">
              <w:rPr>
                <w:rFonts w:ascii="Angsana New" w:hAnsi="Angsana New"/>
                <w:sz w:val="28"/>
                <w:szCs w:val="28"/>
              </w:rPr>
              <w:t>1,198</w:t>
            </w:r>
          </w:p>
        </w:tc>
        <w:tc>
          <w:tcPr>
            <w:tcW w:w="257" w:type="dxa"/>
          </w:tcPr>
          <w:p w:rsidR="00B63C99" w:rsidRPr="00EF4949" w:rsidRDefault="00B63C99" w:rsidP="003173A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single" w:sz="4" w:space="0" w:color="auto"/>
              <w:bottom w:val="single" w:sz="4" w:space="0" w:color="auto"/>
            </w:tcBorders>
          </w:tcPr>
          <w:p w:rsidR="00B63C99" w:rsidRPr="00EF4949" w:rsidRDefault="00B63C99" w:rsidP="003173A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F4949">
              <w:rPr>
                <w:rFonts w:ascii="Angsana New" w:hAnsi="Angsana New"/>
                <w:sz w:val="28"/>
                <w:szCs w:val="28"/>
              </w:rPr>
              <w:t>1,198</w:t>
            </w:r>
          </w:p>
        </w:tc>
      </w:tr>
      <w:tr w:rsidR="004F0A38" w:rsidRPr="00EF4949" w:rsidTr="00BD75D7">
        <w:trPr>
          <w:cantSplit/>
        </w:trPr>
        <w:tc>
          <w:tcPr>
            <w:tcW w:w="4537" w:type="dxa"/>
          </w:tcPr>
          <w:p w:rsidR="004F0A38" w:rsidRPr="00EF4949" w:rsidRDefault="004F0A38" w:rsidP="003173AA">
            <w:pPr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EF4949">
              <w:rPr>
                <w:rFonts w:ascii="Angsana New" w:hAnsi="Angsana New"/>
                <w:bCs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545" w:type="dxa"/>
            <w:tcBorders>
              <w:top w:val="single" w:sz="4" w:space="0" w:color="auto"/>
            </w:tcBorders>
          </w:tcPr>
          <w:p w:rsidR="004F0A38" w:rsidRPr="00EF4949" w:rsidRDefault="004F0A38" w:rsidP="00317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308" w:type="dxa"/>
          </w:tcPr>
          <w:p w:rsidR="004F0A38" w:rsidRPr="00EF4949" w:rsidRDefault="004F0A38" w:rsidP="003173A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1457" w:type="dxa"/>
            <w:tcBorders>
              <w:top w:val="single" w:sz="4" w:space="0" w:color="auto"/>
            </w:tcBorders>
          </w:tcPr>
          <w:p w:rsidR="004F0A38" w:rsidRPr="00EF4949" w:rsidRDefault="004F0A38" w:rsidP="00317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57" w:type="dxa"/>
          </w:tcPr>
          <w:p w:rsidR="004F0A38" w:rsidRPr="00EF4949" w:rsidRDefault="004F0A38" w:rsidP="00317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single" w:sz="4" w:space="0" w:color="auto"/>
            </w:tcBorders>
          </w:tcPr>
          <w:p w:rsidR="004F0A38" w:rsidRPr="00EF4949" w:rsidRDefault="004F0A38" w:rsidP="00317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</w:tr>
      <w:tr w:rsidR="004F0A38" w:rsidRPr="00EF4949" w:rsidTr="003173AA">
        <w:trPr>
          <w:cantSplit/>
        </w:trPr>
        <w:tc>
          <w:tcPr>
            <w:tcW w:w="4537" w:type="dxa"/>
          </w:tcPr>
          <w:p w:rsidR="004F0A38" w:rsidRPr="00EF4949" w:rsidRDefault="004F0A38" w:rsidP="003173AA">
            <w:pPr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EF4949">
              <w:rPr>
                <w:rFonts w:ascii="Angsana New" w:hAnsi="Angsana New"/>
                <w:b/>
                <w:sz w:val="28"/>
                <w:szCs w:val="28"/>
                <w:cs/>
              </w:rPr>
              <w:t>ณ วันที่ 31 ธันวาคม 256</w:t>
            </w:r>
            <w:r w:rsidRPr="00EF4949">
              <w:rPr>
                <w:rFonts w:ascii="Angsana New" w:hAnsi="Angsana New"/>
                <w:bCs/>
                <w:sz w:val="28"/>
                <w:szCs w:val="28"/>
              </w:rPr>
              <w:t>3</w:t>
            </w:r>
          </w:p>
        </w:tc>
        <w:tc>
          <w:tcPr>
            <w:tcW w:w="1545" w:type="dxa"/>
          </w:tcPr>
          <w:p w:rsidR="004F0A38" w:rsidRPr="00EF4949" w:rsidRDefault="004F0A38" w:rsidP="003173A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F4949">
              <w:rPr>
                <w:rFonts w:ascii="Angsana New" w:hAnsi="Angsana New"/>
                <w:sz w:val="28"/>
                <w:szCs w:val="28"/>
              </w:rPr>
              <w:t>141,512</w:t>
            </w:r>
          </w:p>
        </w:tc>
        <w:tc>
          <w:tcPr>
            <w:tcW w:w="308" w:type="dxa"/>
          </w:tcPr>
          <w:p w:rsidR="004F0A38" w:rsidRPr="00EF4949" w:rsidRDefault="004F0A38" w:rsidP="003173A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1457" w:type="dxa"/>
          </w:tcPr>
          <w:p w:rsidR="004F0A38" w:rsidRPr="00EF4949" w:rsidRDefault="004F0A38" w:rsidP="003173A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4949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57" w:type="dxa"/>
          </w:tcPr>
          <w:p w:rsidR="004F0A38" w:rsidRPr="00EF4949" w:rsidRDefault="004F0A38" w:rsidP="00317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457" w:type="dxa"/>
          </w:tcPr>
          <w:p w:rsidR="004F0A38" w:rsidRPr="00EF4949" w:rsidRDefault="004F0A38" w:rsidP="00317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EF4949">
              <w:rPr>
                <w:rFonts w:ascii="Angsana New" w:hAnsi="Angsana New"/>
                <w:bCs/>
                <w:sz w:val="28"/>
                <w:szCs w:val="28"/>
              </w:rPr>
              <w:t>141,512</w:t>
            </w:r>
          </w:p>
        </w:tc>
      </w:tr>
      <w:tr w:rsidR="004F0A38" w:rsidRPr="00EF4949" w:rsidTr="003173AA">
        <w:trPr>
          <w:cantSplit/>
        </w:trPr>
        <w:tc>
          <w:tcPr>
            <w:tcW w:w="4537" w:type="dxa"/>
          </w:tcPr>
          <w:p w:rsidR="004F0A38" w:rsidRPr="00EF4949" w:rsidRDefault="004F0A38" w:rsidP="003173AA">
            <w:pPr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EF4949">
              <w:rPr>
                <w:rFonts w:ascii="Angsana New" w:hAnsi="Angsana New"/>
                <w:b/>
                <w:sz w:val="28"/>
                <w:szCs w:val="28"/>
                <w:cs/>
              </w:rPr>
              <w:t>ณ วันที่ 31 ธันวาคม 256</w:t>
            </w:r>
            <w:r w:rsidRPr="00EF4949">
              <w:rPr>
                <w:rFonts w:ascii="Angsana New" w:hAnsi="Angsana New"/>
                <w:bCs/>
                <w:sz w:val="28"/>
                <w:szCs w:val="28"/>
              </w:rPr>
              <w:t>4</w:t>
            </w:r>
          </w:p>
        </w:tc>
        <w:tc>
          <w:tcPr>
            <w:tcW w:w="1545" w:type="dxa"/>
            <w:tcBorders>
              <w:bottom w:val="nil"/>
            </w:tcBorders>
          </w:tcPr>
          <w:p w:rsidR="004F0A38" w:rsidRPr="00EF4949" w:rsidRDefault="004F0A38" w:rsidP="003173A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F4949">
              <w:rPr>
                <w:rFonts w:ascii="Angsana New" w:hAnsi="Angsana New"/>
                <w:sz w:val="28"/>
                <w:szCs w:val="28"/>
              </w:rPr>
              <w:t>140,268</w:t>
            </w:r>
          </w:p>
        </w:tc>
        <w:tc>
          <w:tcPr>
            <w:tcW w:w="308" w:type="dxa"/>
          </w:tcPr>
          <w:p w:rsidR="004F0A38" w:rsidRPr="00EF4949" w:rsidRDefault="004F0A38" w:rsidP="003173A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1457" w:type="dxa"/>
            <w:tcBorders>
              <w:bottom w:val="nil"/>
            </w:tcBorders>
          </w:tcPr>
          <w:p w:rsidR="004F0A38" w:rsidRPr="00EF4949" w:rsidRDefault="004F0A38" w:rsidP="00317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EF4949">
              <w:rPr>
                <w:rFonts w:ascii="Angsana New" w:hAnsi="Angsana New"/>
                <w:bCs/>
                <w:sz w:val="28"/>
                <w:szCs w:val="28"/>
              </w:rPr>
              <w:t>249</w:t>
            </w:r>
          </w:p>
        </w:tc>
        <w:tc>
          <w:tcPr>
            <w:tcW w:w="257" w:type="dxa"/>
            <w:tcBorders>
              <w:bottom w:val="nil"/>
            </w:tcBorders>
          </w:tcPr>
          <w:p w:rsidR="004F0A38" w:rsidRPr="00EF4949" w:rsidRDefault="004F0A38" w:rsidP="00317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457" w:type="dxa"/>
            <w:tcBorders>
              <w:bottom w:val="nil"/>
            </w:tcBorders>
          </w:tcPr>
          <w:p w:rsidR="004F0A38" w:rsidRPr="00EF4949" w:rsidRDefault="004F0A38" w:rsidP="00317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EF4949">
              <w:rPr>
                <w:rFonts w:ascii="Angsana New" w:hAnsi="Angsana New"/>
                <w:bCs/>
                <w:sz w:val="28"/>
                <w:szCs w:val="28"/>
              </w:rPr>
              <w:t>140,517</w:t>
            </w:r>
          </w:p>
        </w:tc>
      </w:tr>
    </w:tbl>
    <w:p w:rsidR="006002CC" w:rsidRPr="004F0A38" w:rsidRDefault="006002CC" w:rsidP="004F0A38">
      <w:pPr>
        <w:pStyle w:val="NoSpacing"/>
        <w:rPr>
          <w:sz w:val="16"/>
          <w:szCs w:val="16"/>
          <w:vertAlign w:val="superscript"/>
        </w:rPr>
      </w:pPr>
    </w:p>
    <w:p w:rsidR="001E0E2A" w:rsidRDefault="00F00A4F" w:rsidP="001E0E2A">
      <w:pPr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อสังหาริมทรัพย์เพื่อการลงทุน </w:t>
      </w:r>
      <w:r w:rsidR="00243D2F" w:rsidRPr="005F061A">
        <w:rPr>
          <w:rFonts w:ascii="Angsana New" w:hAnsi="Angsana New" w:hint="cs"/>
          <w:sz w:val="30"/>
          <w:szCs w:val="30"/>
          <w:cs/>
        </w:rPr>
        <w:t>ได้แก่ ที่ดิน</w:t>
      </w:r>
      <w:r w:rsidR="002E6406">
        <w:rPr>
          <w:rFonts w:ascii="Angsana New" w:hAnsi="Angsana New" w:hint="cs"/>
          <w:sz w:val="30"/>
          <w:szCs w:val="30"/>
          <w:cs/>
        </w:rPr>
        <w:t xml:space="preserve"> </w:t>
      </w:r>
      <w:r w:rsidR="00214FD6">
        <w:rPr>
          <w:rFonts w:ascii="Angsana New" w:hAnsi="Angsana New" w:hint="cs"/>
          <w:sz w:val="30"/>
          <w:szCs w:val="30"/>
          <w:cs/>
        </w:rPr>
        <w:t>และ</w:t>
      </w:r>
      <w:r w:rsidR="00155365">
        <w:rPr>
          <w:rFonts w:ascii="Angsana New" w:hAnsi="Angsana New" w:hint="cs"/>
          <w:sz w:val="30"/>
          <w:szCs w:val="30"/>
          <w:cs/>
        </w:rPr>
        <w:t>อาคาร</w:t>
      </w:r>
      <w:r w:rsidR="002E6406">
        <w:rPr>
          <w:rFonts w:ascii="Angsana New" w:hAnsi="Angsana New" w:hint="cs"/>
          <w:sz w:val="30"/>
          <w:szCs w:val="30"/>
          <w:cs/>
        </w:rPr>
        <w:t>และส่วนปรับปรุงอาคาร</w:t>
      </w:r>
      <w:r w:rsidR="00243D2F" w:rsidRPr="005F061A">
        <w:rPr>
          <w:rFonts w:ascii="Angsana New" w:hAnsi="Angsana New" w:hint="cs"/>
          <w:sz w:val="30"/>
          <w:szCs w:val="30"/>
          <w:cs/>
        </w:rPr>
        <w:t>ของบร</w:t>
      </w:r>
      <w:r w:rsidR="00B63C99">
        <w:rPr>
          <w:rFonts w:ascii="Angsana New" w:hAnsi="Angsana New" w:hint="cs"/>
          <w:sz w:val="30"/>
          <w:szCs w:val="30"/>
          <w:cs/>
        </w:rPr>
        <w:t>ิษัทย่อย</w:t>
      </w:r>
      <w:r w:rsidR="00243D2F" w:rsidRPr="005F061A">
        <w:rPr>
          <w:rFonts w:ascii="Angsana New" w:hAnsi="Angsana New" w:hint="cs"/>
          <w:sz w:val="30"/>
          <w:szCs w:val="30"/>
          <w:cs/>
        </w:rPr>
        <w:t xml:space="preserve"> ซึ่งถือครองไว้เพื่อหาประโยชน์จากรายได้ค่าเช่า</w:t>
      </w:r>
      <w:r w:rsidR="001E0E2A">
        <w:rPr>
          <w:rFonts w:ascii="Angsana New" w:hAnsi="Angsana New" w:hint="cs"/>
          <w:sz w:val="30"/>
          <w:szCs w:val="30"/>
          <w:cs/>
        </w:rPr>
        <w:t>ตาม</w:t>
      </w:r>
      <w:r w:rsidR="00E54325">
        <w:rPr>
          <w:rFonts w:ascii="Angsana New" w:hAnsi="Angsana New" w:hint="cs"/>
          <w:sz w:val="30"/>
          <w:szCs w:val="30"/>
          <w:cs/>
        </w:rPr>
        <w:t>อายุ</w:t>
      </w:r>
      <w:r w:rsidR="001E0E2A">
        <w:rPr>
          <w:rFonts w:ascii="Angsana New" w:hAnsi="Angsana New" w:hint="cs"/>
          <w:sz w:val="30"/>
          <w:szCs w:val="30"/>
          <w:cs/>
        </w:rPr>
        <w:t>สัญญาเช่าซึ่งมีอายุ</w:t>
      </w:r>
      <w:r w:rsidR="00A60947">
        <w:rPr>
          <w:rFonts w:ascii="Angsana New" w:hAnsi="Angsana New"/>
          <w:sz w:val="30"/>
          <w:szCs w:val="30"/>
        </w:rPr>
        <w:t xml:space="preserve"> </w:t>
      </w:r>
      <w:r w:rsidR="001E0E2A" w:rsidRPr="005F061A">
        <w:rPr>
          <w:rFonts w:ascii="Angsana New" w:hAnsi="Angsana New"/>
          <w:sz w:val="30"/>
          <w:szCs w:val="30"/>
        </w:rPr>
        <w:t>1</w:t>
      </w:r>
      <w:r w:rsidR="001E0E2A">
        <w:rPr>
          <w:rFonts w:ascii="Angsana New" w:hAnsi="Angsana New" w:hint="cs"/>
          <w:sz w:val="30"/>
          <w:szCs w:val="30"/>
          <w:cs/>
        </w:rPr>
        <w:t xml:space="preserve"> ปี และ</w:t>
      </w:r>
      <w:r w:rsidR="00A60947">
        <w:rPr>
          <w:rFonts w:ascii="Angsana New" w:hAnsi="Angsana New"/>
          <w:sz w:val="30"/>
          <w:szCs w:val="30"/>
        </w:rPr>
        <w:t xml:space="preserve"> </w:t>
      </w:r>
      <w:r w:rsidR="001E0E2A" w:rsidRPr="005F061A">
        <w:rPr>
          <w:rFonts w:ascii="Angsana New" w:hAnsi="Angsana New"/>
          <w:sz w:val="30"/>
          <w:szCs w:val="30"/>
        </w:rPr>
        <w:t>30</w:t>
      </w:r>
      <w:r w:rsidR="001E0E2A" w:rsidRPr="005F061A">
        <w:rPr>
          <w:rFonts w:ascii="Angsana New" w:hAnsi="Angsana New" w:hint="cs"/>
          <w:sz w:val="30"/>
          <w:szCs w:val="30"/>
          <w:cs/>
        </w:rPr>
        <w:t xml:space="preserve"> ปี </w:t>
      </w:r>
    </w:p>
    <w:p w:rsidR="001E0E2A" w:rsidRPr="00BE769E" w:rsidRDefault="001E0E2A" w:rsidP="004F0A38">
      <w:pPr>
        <w:pStyle w:val="NoSpacing"/>
        <w:rPr>
          <w:rFonts w:ascii="Angsana New" w:hAnsi="Angsana New"/>
          <w:sz w:val="10"/>
          <w:szCs w:val="10"/>
        </w:rPr>
      </w:pPr>
    </w:p>
    <w:p w:rsidR="00D765AF" w:rsidRDefault="003413AE" w:rsidP="00236843">
      <w:pPr>
        <w:pStyle w:val="NoSpacing"/>
        <w:tabs>
          <w:tab w:val="clear" w:pos="680"/>
          <w:tab w:val="left" w:pos="567"/>
          <w:tab w:val="left" w:pos="13467"/>
        </w:tabs>
        <w:jc w:val="thaiDistribute"/>
        <w:rPr>
          <w:rFonts w:ascii="Angsana New" w:hAnsi="Angsana New"/>
          <w:szCs w:val="30"/>
        </w:rPr>
      </w:pPr>
      <w:r w:rsidRPr="007F7843">
        <w:rPr>
          <w:rFonts w:ascii="Angsana New" w:hAnsi="Angsana New"/>
          <w:szCs w:val="30"/>
          <w:cs/>
        </w:rPr>
        <w:t xml:space="preserve">ณ วันที่ 31 </w:t>
      </w:r>
      <w:r w:rsidRPr="007F7843">
        <w:rPr>
          <w:rFonts w:ascii="Angsana New" w:hAnsi="Angsana New" w:hint="cs"/>
          <w:szCs w:val="30"/>
          <w:cs/>
        </w:rPr>
        <w:t>ธันวา</w:t>
      </w:r>
      <w:r w:rsidRPr="007F7843">
        <w:rPr>
          <w:rFonts w:ascii="Angsana New" w:hAnsi="Angsana New"/>
          <w:szCs w:val="30"/>
          <w:cs/>
        </w:rPr>
        <w:t xml:space="preserve">คม </w:t>
      </w:r>
      <w:r>
        <w:rPr>
          <w:rFonts w:ascii="Angsana New" w:hAnsi="Angsana New"/>
          <w:szCs w:val="30"/>
          <w:cs/>
        </w:rPr>
        <w:t>256</w:t>
      </w:r>
      <w:r w:rsidR="0016278A">
        <w:rPr>
          <w:rFonts w:ascii="Angsana New" w:hAnsi="Angsana New" w:hint="cs"/>
          <w:szCs w:val="30"/>
          <w:cs/>
        </w:rPr>
        <w:t>4</w:t>
      </w:r>
      <w:r w:rsidR="00A60947">
        <w:rPr>
          <w:rFonts w:ascii="Angsana New" w:hAnsi="Angsana New"/>
          <w:szCs w:val="30"/>
        </w:rPr>
        <w:t xml:space="preserve"> </w:t>
      </w:r>
      <w:r w:rsidRPr="007F7843">
        <w:rPr>
          <w:rFonts w:ascii="Angsana New" w:hAnsi="Angsana New" w:hint="cs"/>
          <w:szCs w:val="30"/>
          <w:cs/>
        </w:rPr>
        <w:t xml:space="preserve">และ </w:t>
      </w:r>
      <w:r>
        <w:rPr>
          <w:rFonts w:ascii="Angsana New" w:hAnsi="Angsana New" w:hint="cs"/>
          <w:szCs w:val="30"/>
          <w:cs/>
        </w:rPr>
        <w:t>256</w:t>
      </w:r>
      <w:r w:rsidR="0016278A">
        <w:rPr>
          <w:rFonts w:ascii="Angsana New" w:hAnsi="Angsana New" w:hint="cs"/>
          <w:szCs w:val="30"/>
          <w:cs/>
        </w:rPr>
        <w:t>3</w:t>
      </w:r>
      <w:r w:rsidR="00A60947">
        <w:rPr>
          <w:rFonts w:ascii="Angsana New" w:hAnsi="Angsana New"/>
          <w:szCs w:val="30"/>
        </w:rPr>
        <w:t xml:space="preserve"> </w:t>
      </w:r>
      <w:r w:rsidRPr="007F7843">
        <w:rPr>
          <w:rFonts w:ascii="Angsana New" w:hAnsi="Angsana New"/>
          <w:szCs w:val="30"/>
          <w:cs/>
        </w:rPr>
        <w:t>ที่ดิน</w:t>
      </w:r>
      <w:r w:rsidR="00680EBE">
        <w:rPr>
          <w:rFonts w:ascii="Angsana New" w:hAnsi="Angsana New" w:hint="cs"/>
          <w:szCs w:val="30"/>
          <w:cs/>
        </w:rPr>
        <w:t>พร้อมสิ่งปลูกสร้าง</w:t>
      </w:r>
      <w:r w:rsidR="000456BA">
        <w:rPr>
          <w:rFonts w:ascii="Angsana New" w:hAnsi="Angsana New" w:hint="cs"/>
          <w:szCs w:val="30"/>
          <w:cs/>
        </w:rPr>
        <w:t>ของ</w:t>
      </w:r>
      <w:r w:rsidRPr="007F7843">
        <w:rPr>
          <w:rFonts w:ascii="Angsana New" w:hAnsi="Angsana New" w:hint="cs"/>
          <w:szCs w:val="30"/>
          <w:cs/>
        </w:rPr>
        <w:t>บริษัท</w:t>
      </w:r>
      <w:r w:rsidR="000456BA">
        <w:rPr>
          <w:rFonts w:ascii="Angsana New" w:hAnsi="Angsana New" w:hint="cs"/>
          <w:szCs w:val="30"/>
          <w:cs/>
        </w:rPr>
        <w:t>ย่อย</w:t>
      </w:r>
      <w:r w:rsidR="00F94957">
        <w:rPr>
          <w:rFonts w:ascii="Angsana New" w:hAnsi="Angsana New" w:hint="cs"/>
          <w:szCs w:val="30"/>
          <w:cs/>
        </w:rPr>
        <w:t xml:space="preserve"> (มูลค่าตามบัญชี</w:t>
      </w:r>
      <w:r w:rsidR="00F94957" w:rsidRPr="0032050F">
        <w:rPr>
          <w:rFonts w:ascii="Angsana New" w:hAnsi="Angsana New" w:hint="cs"/>
          <w:szCs w:val="30"/>
          <w:cs/>
        </w:rPr>
        <w:t xml:space="preserve">จำนวน </w:t>
      </w:r>
      <w:r w:rsidR="0032050F">
        <w:rPr>
          <w:rFonts w:ascii="Angsana New" w:hAnsi="Angsana New" w:hint="cs"/>
          <w:szCs w:val="30"/>
          <w:cs/>
        </w:rPr>
        <w:t xml:space="preserve">25.1 ล้านบาท และ </w:t>
      </w:r>
      <w:r w:rsidR="00F94957" w:rsidRPr="0032050F">
        <w:rPr>
          <w:rFonts w:ascii="Angsana New" w:hAnsi="Angsana New" w:hint="cs"/>
          <w:szCs w:val="30"/>
          <w:cs/>
        </w:rPr>
        <w:t>26.4 ล้านบาท</w:t>
      </w:r>
      <w:r w:rsidR="0032050F">
        <w:rPr>
          <w:rFonts w:ascii="Angsana New" w:hAnsi="Angsana New" w:hint="cs"/>
          <w:szCs w:val="30"/>
          <w:cs/>
        </w:rPr>
        <w:t xml:space="preserve"> ตามลำดับ</w:t>
      </w:r>
      <w:r w:rsidR="00F94957" w:rsidRPr="0032050F">
        <w:rPr>
          <w:rFonts w:ascii="Angsana New" w:hAnsi="Angsana New" w:hint="cs"/>
          <w:szCs w:val="30"/>
          <w:cs/>
        </w:rPr>
        <w:t>)</w:t>
      </w:r>
      <w:r w:rsidRPr="007F7843">
        <w:rPr>
          <w:rFonts w:ascii="Angsana New" w:hAnsi="Angsana New" w:hint="cs"/>
          <w:szCs w:val="30"/>
          <w:cs/>
        </w:rPr>
        <w:t>ได้จดจำนอง</w:t>
      </w:r>
      <w:r w:rsidRPr="007F7843">
        <w:rPr>
          <w:rFonts w:ascii="Angsana New" w:hAnsi="Angsana New"/>
          <w:szCs w:val="30"/>
          <w:cs/>
        </w:rPr>
        <w:t>เพื่อค้ำประกันวงเงินสินเชื่อที่</w:t>
      </w:r>
      <w:r w:rsidRPr="007F7843">
        <w:rPr>
          <w:rFonts w:ascii="Angsana New" w:hAnsi="Angsana New" w:hint="cs"/>
          <w:szCs w:val="30"/>
          <w:cs/>
        </w:rPr>
        <w:t>กลุ่ม</w:t>
      </w:r>
      <w:r w:rsidRPr="007F7843">
        <w:rPr>
          <w:rFonts w:ascii="Angsana New" w:hAnsi="Angsana New"/>
          <w:szCs w:val="30"/>
          <w:cs/>
        </w:rPr>
        <w:t>บริษัทได้รับจาก</w:t>
      </w:r>
      <w:r w:rsidRPr="007F7843">
        <w:rPr>
          <w:rFonts w:ascii="Angsana New" w:hAnsi="Angsana New" w:hint="cs"/>
          <w:szCs w:val="30"/>
          <w:cs/>
        </w:rPr>
        <w:t>ธนาคารใน</w:t>
      </w:r>
      <w:r w:rsidRPr="007F7843">
        <w:rPr>
          <w:rFonts w:ascii="Angsana New" w:hAnsi="Angsana New"/>
          <w:szCs w:val="30"/>
          <w:cs/>
        </w:rPr>
        <w:t>ประเทศแห่ง</w:t>
      </w:r>
      <w:r w:rsidR="000456BA">
        <w:rPr>
          <w:rFonts w:ascii="Angsana New" w:hAnsi="Angsana New" w:hint="cs"/>
          <w:szCs w:val="30"/>
          <w:cs/>
        </w:rPr>
        <w:t>หนึ่ง</w:t>
      </w:r>
      <w:r>
        <w:rPr>
          <w:rFonts w:ascii="Angsana New" w:hAnsi="Angsana New" w:hint="cs"/>
          <w:szCs w:val="30"/>
          <w:cs/>
        </w:rPr>
        <w:t xml:space="preserve"> (</w:t>
      </w:r>
      <w:r w:rsidRPr="0032050F">
        <w:rPr>
          <w:rFonts w:ascii="Angsana New" w:hAnsi="Angsana New" w:hint="cs"/>
          <w:szCs w:val="30"/>
          <w:cs/>
        </w:rPr>
        <w:t xml:space="preserve">ดูหมายเหตุ </w:t>
      </w:r>
      <w:r w:rsidRPr="0032050F">
        <w:rPr>
          <w:rFonts w:ascii="Angsana New" w:hAnsi="Angsana New"/>
          <w:szCs w:val="30"/>
        </w:rPr>
        <w:t>1</w:t>
      </w:r>
      <w:r w:rsidR="0032050F" w:rsidRPr="0032050F">
        <w:rPr>
          <w:rFonts w:ascii="Angsana New" w:hAnsi="Angsana New" w:hint="cs"/>
          <w:szCs w:val="30"/>
          <w:cs/>
        </w:rPr>
        <w:t>6</w:t>
      </w:r>
      <w:r w:rsidRPr="0032050F">
        <w:rPr>
          <w:rFonts w:ascii="Angsana New" w:hAnsi="Angsana New" w:hint="cs"/>
          <w:szCs w:val="30"/>
          <w:cs/>
        </w:rPr>
        <w:t>)</w:t>
      </w:r>
    </w:p>
    <w:p w:rsidR="003413AE" w:rsidRPr="00BE769E" w:rsidRDefault="003413AE" w:rsidP="004F0A38">
      <w:pPr>
        <w:pStyle w:val="NoSpacing"/>
        <w:rPr>
          <w:sz w:val="10"/>
          <w:szCs w:val="10"/>
        </w:rPr>
      </w:pPr>
    </w:p>
    <w:p w:rsidR="006359A0" w:rsidRDefault="009242D1" w:rsidP="00236843">
      <w:pPr>
        <w:pStyle w:val="NoSpacing"/>
        <w:tabs>
          <w:tab w:val="clear" w:pos="680"/>
          <w:tab w:val="left" w:pos="567"/>
          <w:tab w:val="left" w:pos="13467"/>
        </w:tabs>
        <w:jc w:val="thaiDistribute"/>
        <w:rPr>
          <w:rFonts w:ascii="Angsana New" w:hAnsi="Angsana New"/>
          <w:szCs w:val="30"/>
        </w:rPr>
      </w:pPr>
      <w:r w:rsidRPr="00597C41">
        <w:rPr>
          <w:rFonts w:ascii="Angsana New" w:hAnsi="Angsana New" w:hint="cs"/>
          <w:szCs w:val="30"/>
          <w:cs/>
        </w:rPr>
        <w:t xml:space="preserve">ณ วันที่ </w:t>
      </w:r>
      <w:r w:rsidRPr="00597C41">
        <w:rPr>
          <w:rFonts w:ascii="Angsana New" w:hAnsi="Angsana New"/>
          <w:szCs w:val="30"/>
        </w:rPr>
        <w:t>31</w:t>
      </w:r>
      <w:r w:rsidRPr="00597C41">
        <w:rPr>
          <w:rFonts w:ascii="Angsana New" w:hAnsi="Angsana New" w:hint="cs"/>
          <w:szCs w:val="30"/>
          <w:cs/>
        </w:rPr>
        <w:t xml:space="preserve"> ธันวาคม </w:t>
      </w:r>
      <w:r w:rsidR="00DF0561">
        <w:rPr>
          <w:rFonts w:ascii="Angsana New" w:hAnsi="Angsana New"/>
          <w:szCs w:val="30"/>
        </w:rPr>
        <w:t>256</w:t>
      </w:r>
      <w:r w:rsidR="0016278A">
        <w:rPr>
          <w:rFonts w:ascii="Angsana New" w:hAnsi="Angsana New" w:hint="cs"/>
          <w:szCs w:val="30"/>
          <w:cs/>
        </w:rPr>
        <w:t>4</w:t>
      </w:r>
      <w:r w:rsidR="00A60947">
        <w:rPr>
          <w:rFonts w:ascii="Angsana New" w:hAnsi="Angsana New"/>
          <w:szCs w:val="30"/>
        </w:rPr>
        <w:t xml:space="preserve"> </w:t>
      </w:r>
      <w:r w:rsidR="008549BB">
        <w:rPr>
          <w:rFonts w:ascii="Angsana New" w:hAnsi="Angsana New" w:hint="cs"/>
          <w:szCs w:val="30"/>
          <w:cs/>
        </w:rPr>
        <w:t xml:space="preserve">และ 2563 </w:t>
      </w:r>
      <w:r w:rsidR="006359A0">
        <w:rPr>
          <w:rFonts w:ascii="Angsana New" w:hAnsi="Angsana New" w:hint="cs"/>
          <w:szCs w:val="30"/>
          <w:cs/>
        </w:rPr>
        <w:t>มูลค่ายุติธรรมของอสังหาริมทรัพย์เพื่อการลงทุน</w:t>
      </w:r>
      <w:r w:rsidR="00243D2F" w:rsidRPr="00597C41">
        <w:rPr>
          <w:rFonts w:ascii="Angsana New" w:hAnsi="Angsana New" w:hint="cs"/>
          <w:szCs w:val="30"/>
          <w:cs/>
        </w:rPr>
        <w:t>ประเมินราคาโดยผู้ประเมินราคาอิสระโดยวิธี</w:t>
      </w:r>
      <w:r w:rsidR="00243D2F" w:rsidRPr="003A24D7">
        <w:rPr>
          <w:rFonts w:ascii="Angsana New" w:hAnsi="Angsana New" w:hint="cs"/>
          <w:szCs w:val="30"/>
          <w:cs/>
        </w:rPr>
        <w:t xml:space="preserve">ต้นทุนและวิธีการเปรียบเทียบราคาตลาด </w:t>
      </w:r>
      <w:r w:rsidR="00723595" w:rsidRPr="003A24D7">
        <w:rPr>
          <w:rFonts w:ascii="Angsana New" w:hAnsi="Angsana New" w:hint="cs"/>
          <w:szCs w:val="30"/>
          <w:cs/>
        </w:rPr>
        <w:t>มีราคาประเมินเป็นจำนวนเงิน</w:t>
      </w:r>
      <w:r w:rsidR="00723595" w:rsidRPr="00941DA1">
        <w:rPr>
          <w:rFonts w:ascii="Angsana New" w:hAnsi="Angsana New" w:hint="cs"/>
          <w:szCs w:val="30"/>
          <w:cs/>
        </w:rPr>
        <w:t xml:space="preserve">รวม </w:t>
      </w:r>
      <w:r w:rsidR="004854DD" w:rsidRPr="00941DA1">
        <w:rPr>
          <w:rFonts w:ascii="Angsana New" w:hAnsi="Angsana New"/>
          <w:szCs w:val="30"/>
        </w:rPr>
        <w:t>401</w:t>
      </w:r>
      <w:r w:rsidR="00243D2F" w:rsidRPr="00941DA1">
        <w:rPr>
          <w:rFonts w:ascii="Angsana New" w:hAnsi="Angsana New" w:hint="cs"/>
          <w:szCs w:val="30"/>
          <w:cs/>
        </w:rPr>
        <w:t xml:space="preserve"> ล้านบาท</w:t>
      </w:r>
      <w:r w:rsidR="00C946D0" w:rsidRPr="00941DA1">
        <w:rPr>
          <w:rFonts w:ascii="Angsana New" w:hAnsi="Angsana New"/>
          <w:szCs w:val="30"/>
        </w:rPr>
        <w:t xml:space="preserve"> </w:t>
      </w:r>
      <w:r w:rsidR="00243D2F" w:rsidRPr="00941DA1">
        <w:rPr>
          <w:rFonts w:ascii="Angsana New" w:hAnsi="Angsana New" w:hint="cs"/>
          <w:szCs w:val="30"/>
          <w:cs/>
        </w:rPr>
        <w:t>(ประเมินเมื่อวันที่</w:t>
      </w:r>
      <w:r w:rsidR="008A515C">
        <w:rPr>
          <w:rFonts w:ascii="Angsana New" w:hAnsi="Angsana New"/>
          <w:szCs w:val="30"/>
        </w:rPr>
        <w:t xml:space="preserve"> </w:t>
      </w:r>
      <w:r w:rsidR="00551ECA" w:rsidRPr="00941DA1">
        <w:rPr>
          <w:rFonts w:ascii="Angsana New" w:hAnsi="Angsana New"/>
          <w:szCs w:val="30"/>
        </w:rPr>
        <w:t>5</w:t>
      </w:r>
      <w:r w:rsidR="00C946D0" w:rsidRPr="00941DA1">
        <w:rPr>
          <w:rFonts w:ascii="Angsana New" w:hAnsi="Angsana New"/>
          <w:szCs w:val="30"/>
        </w:rPr>
        <w:t xml:space="preserve"> </w:t>
      </w:r>
      <w:r w:rsidR="001E2F09" w:rsidRPr="00941DA1">
        <w:rPr>
          <w:rFonts w:ascii="Angsana New" w:hAnsi="Angsana New" w:hint="cs"/>
          <w:szCs w:val="30"/>
          <w:cs/>
        </w:rPr>
        <w:t>มีนาคม 2562</w:t>
      </w:r>
      <w:r w:rsidR="00C946D0" w:rsidRPr="00941DA1">
        <w:rPr>
          <w:rFonts w:ascii="Angsana New" w:hAnsi="Angsana New"/>
          <w:szCs w:val="30"/>
        </w:rPr>
        <w:t xml:space="preserve"> </w:t>
      </w:r>
      <w:r w:rsidR="00E2422A" w:rsidRPr="00941DA1">
        <w:rPr>
          <w:rFonts w:ascii="Angsana New" w:hAnsi="Angsana New" w:hint="cs"/>
          <w:szCs w:val="30"/>
          <w:cs/>
        </w:rPr>
        <w:t xml:space="preserve">และวันที่ </w:t>
      </w:r>
      <w:r w:rsidR="00551ECA" w:rsidRPr="00941DA1">
        <w:rPr>
          <w:rFonts w:ascii="Angsana New" w:hAnsi="Angsana New" w:hint="cs"/>
          <w:szCs w:val="30"/>
          <w:cs/>
        </w:rPr>
        <w:t>8</w:t>
      </w:r>
      <w:r w:rsidR="00C946D0" w:rsidRPr="00941DA1">
        <w:rPr>
          <w:rFonts w:ascii="Angsana New" w:hAnsi="Angsana New"/>
          <w:szCs w:val="30"/>
        </w:rPr>
        <w:t xml:space="preserve"> </w:t>
      </w:r>
      <w:r w:rsidR="00E2422A" w:rsidRPr="00941DA1">
        <w:rPr>
          <w:rFonts w:ascii="Angsana New" w:hAnsi="Angsana New" w:hint="cs"/>
          <w:szCs w:val="30"/>
          <w:cs/>
        </w:rPr>
        <w:t xml:space="preserve">มีนาคม </w:t>
      </w:r>
      <w:r w:rsidR="00551ECA" w:rsidRPr="00941DA1">
        <w:rPr>
          <w:rFonts w:ascii="Angsana New" w:hAnsi="Angsana New"/>
          <w:szCs w:val="30"/>
        </w:rPr>
        <w:t>256</w:t>
      </w:r>
      <w:r w:rsidR="00551ECA" w:rsidRPr="00941DA1">
        <w:rPr>
          <w:rFonts w:ascii="Angsana New" w:hAnsi="Angsana New" w:hint="cs"/>
          <w:szCs w:val="30"/>
          <w:cs/>
        </w:rPr>
        <w:t>2</w:t>
      </w:r>
      <w:r w:rsidR="00243D2F" w:rsidRPr="00941DA1">
        <w:rPr>
          <w:rFonts w:ascii="Angsana New" w:hAnsi="Angsana New"/>
          <w:szCs w:val="30"/>
        </w:rPr>
        <w:t>)</w:t>
      </w:r>
      <w:r w:rsidR="00C946D0" w:rsidRPr="00941DA1">
        <w:rPr>
          <w:rFonts w:ascii="Angsana New" w:hAnsi="Angsana New"/>
          <w:szCs w:val="30"/>
        </w:rPr>
        <w:t xml:space="preserve"> </w:t>
      </w:r>
      <w:r w:rsidR="006359A0" w:rsidRPr="00941DA1">
        <w:rPr>
          <w:rFonts w:ascii="Angsana New" w:hAnsi="Angsana New" w:hint="cs"/>
          <w:szCs w:val="30"/>
          <w:cs/>
        </w:rPr>
        <w:t xml:space="preserve">มูลค่ายุติธรรมนี้ถูกจัดอยู่ในลำดับที่ </w:t>
      </w:r>
      <w:r w:rsidR="006359A0" w:rsidRPr="00941DA1">
        <w:rPr>
          <w:rFonts w:ascii="Angsana New" w:hAnsi="Angsana New"/>
          <w:szCs w:val="30"/>
        </w:rPr>
        <w:t>2</w:t>
      </w:r>
      <w:r w:rsidR="006359A0" w:rsidRPr="00941DA1">
        <w:rPr>
          <w:rFonts w:ascii="Angsana New" w:hAnsi="Angsana New" w:hint="cs"/>
          <w:szCs w:val="30"/>
          <w:cs/>
        </w:rPr>
        <w:t xml:space="preserve"> ของลำดับชั้นของมูลค่ายุติธรรม </w:t>
      </w:r>
      <w:r w:rsidR="00DC71FE" w:rsidRPr="00941DA1">
        <w:rPr>
          <w:rFonts w:ascii="Angsana New" w:hAnsi="Angsana New" w:hint="cs"/>
          <w:szCs w:val="30"/>
          <w:cs/>
        </w:rPr>
        <w:t>ส่วนใหญ่ของอสังหา</w:t>
      </w:r>
      <w:r w:rsidR="008B2E18" w:rsidRPr="00941DA1">
        <w:rPr>
          <w:rFonts w:ascii="Angsana New" w:hAnsi="Angsana New" w:hint="cs"/>
          <w:szCs w:val="30"/>
          <w:cs/>
        </w:rPr>
        <w:t>ริมทรัพย์เพื่อการลงทุนเป็นที่ดินที่กล่าวไว้ใน</w:t>
      </w:r>
      <w:r w:rsidR="008B2E18" w:rsidRPr="008549BB">
        <w:rPr>
          <w:rFonts w:ascii="Angsana New" w:hAnsi="Angsana New" w:hint="cs"/>
          <w:szCs w:val="30"/>
          <w:cs/>
        </w:rPr>
        <w:t>หมายเหตุ 1</w:t>
      </w:r>
      <w:r w:rsidR="008549BB" w:rsidRPr="008549BB">
        <w:rPr>
          <w:rFonts w:ascii="Angsana New" w:hAnsi="Angsana New"/>
          <w:szCs w:val="30"/>
        </w:rPr>
        <w:t>9</w:t>
      </w:r>
    </w:p>
    <w:p w:rsidR="00BE769E" w:rsidRPr="00BE769E" w:rsidRDefault="00BE769E" w:rsidP="00236843">
      <w:pPr>
        <w:pStyle w:val="NoSpacing"/>
        <w:tabs>
          <w:tab w:val="clear" w:pos="680"/>
          <w:tab w:val="left" w:pos="567"/>
          <w:tab w:val="left" w:pos="13467"/>
        </w:tabs>
        <w:jc w:val="thaiDistribute"/>
        <w:rPr>
          <w:rFonts w:ascii="Angsana New" w:hAnsi="Angsana New"/>
          <w:sz w:val="10"/>
          <w:szCs w:val="10"/>
        </w:rPr>
      </w:pPr>
    </w:p>
    <w:p w:rsidR="008B2E18" w:rsidRPr="00152E8F" w:rsidRDefault="00B17F8B" w:rsidP="004F0A38">
      <w:pPr>
        <w:pStyle w:val="NoSpacing"/>
        <w:tabs>
          <w:tab w:val="clear" w:pos="680"/>
          <w:tab w:val="left" w:pos="567"/>
          <w:tab w:val="left" w:pos="13467"/>
        </w:tabs>
        <w:jc w:val="thaiDistribute"/>
        <w:rPr>
          <w:rFonts w:ascii="Angsana New" w:hAnsi="Angsana New"/>
          <w:b/>
          <w:bCs/>
          <w:sz w:val="16"/>
          <w:szCs w:val="16"/>
        </w:rPr>
      </w:pPr>
      <w:r>
        <w:rPr>
          <w:rFonts w:ascii="Angsana New" w:hAnsi="Angsana New" w:hint="cs"/>
          <w:szCs w:val="30"/>
          <w:cs/>
        </w:rPr>
        <w:t>รายได้ค่าเช่าจาก</w:t>
      </w:r>
      <w:r w:rsidR="008B2E18" w:rsidRPr="008B2E18">
        <w:rPr>
          <w:rFonts w:ascii="Angsana New" w:hAnsi="Angsana New"/>
          <w:szCs w:val="30"/>
          <w:cs/>
        </w:rPr>
        <w:t>อสังหาริมทรัพย์เพื่อ</w:t>
      </w:r>
      <w:r w:rsidR="008B2E18">
        <w:rPr>
          <w:rFonts w:ascii="Angsana New" w:hAnsi="Angsana New"/>
          <w:szCs w:val="30"/>
          <w:cs/>
        </w:rPr>
        <w:t>การลงทุน</w:t>
      </w:r>
      <w:r>
        <w:rPr>
          <w:rFonts w:ascii="Angsana New" w:hAnsi="Angsana New" w:hint="cs"/>
          <w:szCs w:val="30"/>
          <w:cs/>
        </w:rPr>
        <w:t>ที่</w:t>
      </w:r>
      <w:r w:rsidR="008B2E18" w:rsidRPr="008B2E18">
        <w:rPr>
          <w:rFonts w:ascii="Angsana New" w:hAnsi="Angsana New"/>
          <w:szCs w:val="30"/>
          <w:cs/>
        </w:rPr>
        <w:t>รับรู้ใน</w:t>
      </w:r>
      <w:r w:rsidR="008B2E18">
        <w:rPr>
          <w:rFonts w:ascii="Angsana New" w:hAnsi="Angsana New" w:hint="cs"/>
          <w:szCs w:val="30"/>
          <w:cs/>
        </w:rPr>
        <w:t>งบกำไรขาดทุนเบ็ดเสร็จรวม</w:t>
      </w:r>
      <w:r>
        <w:rPr>
          <w:rFonts w:ascii="Angsana New" w:hAnsi="Angsana New" w:hint="cs"/>
          <w:szCs w:val="30"/>
          <w:cs/>
        </w:rPr>
        <w:t>มี</w:t>
      </w:r>
      <w:r w:rsidR="008B2E18" w:rsidRPr="00302EE3">
        <w:rPr>
          <w:rFonts w:ascii="Angsana New" w:hAnsi="Angsana New"/>
          <w:szCs w:val="30"/>
          <w:cs/>
        </w:rPr>
        <w:t>จำนวน</w:t>
      </w:r>
      <w:r w:rsidRPr="00302EE3">
        <w:rPr>
          <w:rFonts w:ascii="Angsana New" w:hAnsi="Angsana New" w:hint="cs"/>
          <w:szCs w:val="30"/>
          <w:cs/>
        </w:rPr>
        <w:t>เงิน</w:t>
      </w:r>
      <w:r w:rsidR="00C946D0" w:rsidRPr="00302EE3">
        <w:rPr>
          <w:rFonts w:ascii="Angsana New" w:hAnsi="Angsana New"/>
          <w:szCs w:val="30"/>
        </w:rPr>
        <w:t xml:space="preserve"> </w:t>
      </w:r>
      <w:r w:rsidR="00CA44D3" w:rsidRPr="00302EE3">
        <w:rPr>
          <w:rFonts w:ascii="Angsana New" w:hAnsi="Angsana New"/>
          <w:szCs w:val="30"/>
        </w:rPr>
        <w:t>5.61</w:t>
      </w:r>
      <w:r w:rsidR="008B2E18" w:rsidRPr="008B2E18">
        <w:rPr>
          <w:rFonts w:ascii="Angsana New" w:hAnsi="Angsana New"/>
          <w:szCs w:val="30"/>
          <w:cs/>
        </w:rPr>
        <w:t xml:space="preserve"> ล้านบาท </w:t>
      </w:r>
      <w:r w:rsidR="008B2E18">
        <w:rPr>
          <w:rFonts w:ascii="Angsana New" w:hAnsi="Angsana New" w:hint="cs"/>
          <w:szCs w:val="30"/>
          <w:cs/>
        </w:rPr>
        <w:t>ในปี 256</w:t>
      </w:r>
      <w:r w:rsidR="0016278A">
        <w:rPr>
          <w:rFonts w:ascii="Angsana New" w:hAnsi="Angsana New" w:hint="cs"/>
          <w:szCs w:val="30"/>
          <w:cs/>
        </w:rPr>
        <w:t>4</w:t>
      </w:r>
      <w:r w:rsidR="00C946D0">
        <w:rPr>
          <w:rFonts w:ascii="Angsana New" w:hAnsi="Angsana New"/>
          <w:szCs w:val="30"/>
        </w:rPr>
        <w:t xml:space="preserve"> </w:t>
      </w:r>
      <w:r w:rsidR="008B2E18" w:rsidRPr="008B2E18">
        <w:rPr>
          <w:rFonts w:ascii="Angsana New" w:hAnsi="Angsana New"/>
          <w:szCs w:val="30"/>
          <w:cs/>
        </w:rPr>
        <w:t xml:space="preserve">และ </w:t>
      </w:r>
      <w:r w:rsidR="008B2E18">
        <w:rPr>
          <w:rFonts w:ascii="Angsana New" w:hAnsi="Angsana New" w:hint="cs"/>
          <w:szCs w:val="30"/>
          <w:cs/>
        </w:rPr>
        <w:t>256</w:t>
      </w:r>
      <w:r w:rsidR="0016278A">
        <w:rPr>
          <w:rFonts w:ascii="Angsana New" w:hAnsi="Angsana New" w:hint="cs"/>
          <w:szCs w:val="30"/>
          <w:cs/>
        </w:rPr>
        <w:t>3</w:t>
      </w:r>
    </w:p>
    <w:p w:rsidR="006002CC" w:rsidRPr="00946758" w:rsidRDefault="006002CC" w:rsidP="006359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  <w:sectPr w:rsidR="006002CC" w:rsidRPr="00946758" w:rsidSect="003258FF">
          <w:pgSz w:w="11909" w:h="16834" w:code="9"/>
          <w:pgMar w:top="261" w:right="1440" w:bottom="1440" w:left="1418" w:header="476" w:footer="590" w:gutter="0"/>
          <w:cols w:space="720"/>
          <w:docGrid w:linePitch="245"/>
        </w:sectPr>
      </w:pPr>
    </w:p>
    <w:p w:rsidR="001360BB" w:rsidRDefault="00FC34AF" w:rsidP="008439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EE6469">
        <w:rPr>
          <w:rFonts w:ascii="Angsana New" w:hAnsi="Angsana New" w:hint="cs"/>
          <w:b/>
          <w:bCs/>
          <w:sz w:val="30"/>
          <w:szCs w:val="30"/>
          <w:cs/>
        </w:rPr>
        <w:t>2</w:t>
      </w:r>
      <w:r w:rsidR="001360BB">
        <w:rPr>
          <w:rFonts w:ascii="Angsana New" w:hAnsi="Angsana New"/>
          <w:b/>
          <w:bCs/>
          <w:sz w:val="30"/>
          <w:szCs w:val="30"/>
        </w:rPr>
        <w:t>.</w:t>
      </w:r>
      <w:r w:rsidR="001360BB" w:rsidRPr="00DA6DD9">
        <w:rPr>
          <w:rFonts w:ascii="Angsana New" w:hAnsi="Angsana New"/>
          <w:b/>
          <w:bCs/>
          <w:sz w:val="30"/>
          <w:szCs w:val="30"/>
        </w:rPr>
        <w:tab/>
      </w:r>
      <w:r w:rsidR="001360BB" w:rsidRPr="00DA6DD9">
        <w:rPr>
          <w:rFonts w:ascii="Angsana New" w:hAnsi="Angsana New"/>
          <w:b/>
          <w:bCs/>
          <w:sz w:val="30"/>
          <w:szCs w:val="30"/>
          <w:cs/>
        </w:rPr>
        <w:t xml:space="preserve">ที่ดิน อาคารและอุปกรณ์ </w:t>
      </w:r>
      <w:r w:rsidR="001360BB">
        <w:rPr>
          <w:rFonts w:ascii="Angsana New" w:hAnsi="Angsana New" w:hint="cs"/>
          <w:b/>
          <w:bCs/>
          <w:sz w:val="30"/>
          <w:szCs w:val="30"/>
          <w:cs/>
        </w:rPr>
        <w:t>- สุทธิ</w:t>
      </w:r>
    </w:p>
    <w:p w:rsidR="00805323" w:rsidRPr="00805323" w:rsidRDefault="00805323" w:rsidP="001360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16"/>
          <w:szCs w:val="16"/>
        </w:rPr>
      </w:pPr>
    </w:p>
    <w:p w:rsidR="001360BB" w:rsidRDefault="001360BB" w:rsidP="001360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120" w:lineRule="exact"/>
        <w:rPr>
          <w:rFonts w:ascii="Angsana New" w:hAnsi="Angsana New"/>
          <w:b/>
          <w:bCs/>
          <w:sz w:val="26"/>
          <w:szCs w:val="26"/>
        </w:rPr>
      </w:pPr>
    </w:p>
    <w:tbl>
      <w:tblPr>
        <w:tblW w:w="14619" w:type="dxa"/>
        <w:tblInd w:w="-34" w:type="dxa"/>
        <w:tblLayout w:type="fixed"/>
        <w:tblLook w:val="0020"/>
      </w:tblPr>
      <w:tblGrid>
        <w:gridCol w:w="3686"/>
        <w:gridCol w:w="1355"/>
        <w:gridCol w:w="271"/>
        <w:gridCol w:w="1355"/>
        <w:gridCol w:w="271"/>
        <w:gridCol w:w="1264"/>
        <w:gridCol w:w="271"/>
        <w:gridCol w:w="1450"/>
        <w:gridCol w:w="271"/>
        <w:gridCol w:w="1264"/>
        <w:gridCol w:w="271"/>
        <w:gridCol w:w="1264"/>
        <w:gridCol w:w="271"/>
        <w:gridCol w:w="1355"/>
      </w:tblGrid>
      <w:tr w:rsidR="001360BB" w:rsidRPr="0055717E" w:rsidTr="00986342">
        <w:trPr>
          <w:cantSplit/>
          <w:trHeight w:val="147"/>
        </w:trPr>
        <w:tc>
          <w:tcPr>
            <w:tcW w:w="3686" w:type="dxa"/>
          </w:tcPr>
          <w:p w:rsidR="001360BB" w:rsidRPr="0055717E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33" w:type="dxa"/>
            <w:gridSpan w:val="13"/>
            <w:tcBorders>
              <w:bottom w:val="single" w:sz="4" w:space="0" w:color="auto"/>
            </w:tcBorders>
          </w:tcPr>
          <w:p w:rsidR="001360BB" w:rsidRPr="0055717E" w:rsidRDefault="001360BB" w:rsidP="00920DE6">
            <w:pPr>
              <w:pStyle w:val="acctfourfigures"/>
              <w:tabs>
                <w:tab w:val="clear" w:pos="765"/>
              </w:tabs>
              <w:spacing w:line="240" w:lineRule="atLeast"/>
              <w:ind w:left="-81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5717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งบการเงินรวม (พันบาท)</w:t>
            </w:r>
          </w:p>
        </w:tc>
      </w:tr>
      <w:tr w:rsidR="00986342" w:rsidRPr="0055717E" w:rsidTr="00986342">
        <w:trPr>
          <w:cantSplit/>
          <w:trHeight w:val="147"/>
        </w:trPr>
        <w:tc>
          <w:tcPr>
            <w:tcW w:w="3686" w:type="dxa"/>
          </w:tcPr>
          <w:p w:rsidR="00986342" w:rsidRPr="0055717E" w:rsidRDefault="00986342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5" w:type="dxa"/>
          </w:tcPr>
          <w:p w:rsidR="00986342" w:rsidRPr="0055717E" w:rsidRDefault="00986342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717E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ที่ดินและ</w:t>
            </w:r>
          </w:p>
        </w:tc>
        <w:tc>
          <w:tcPr>
            <w:tcW w:w="271" w:type="dxa"/>
          </w:tcPr>
          <w:p w:rsidR="00986342" w:rsidRPr="0055717E" w:rsidRDefault="00986342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355" w:type="dxa"/>
          </w:tcPr>
          <w:p w:rsidR="00986342" w:rsidRPr="0055717E" w:rsidRDefault="00986342" w:rsidP="005D0BBA">
            <w:pPr>
              <w:ind w:left="-198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5717E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</w:t>
            </w:r>
          </w:p>
        </w:tc>
        <w:tc>
          <w:tcPr>
            <w:tcW w:w="271" w:type="dxa"/>
          </w:tcPr>
          <w:p w:rsidR="00986342" w:rsidRPr="0055717E" w:rsidRDefault="00986342" w:rsidP="005D0BBA">
            <w:pPr>
              <w:ind w:left="-198" w:right="-1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4" w:type="dxa"/>
          </w:tcPr>
          <w:p w:rsidR="00986342" w:rsidRPr="0055717E" w:rsidRDefault="00986342" w:rsidP="005D0BBA">
            <w:pPr>
              <w:ind w:left="-198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dxa"/>
          </w:tcPr>
          <w:p w:rsidR="00986342" w:rsidRPr="0055717E" w:rsidRDefault="00986342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450" w:type="dxa"/>
          </w:tcPr>
          <w:p w:rsidR="00986342" w:rsidRPr="0055717E" w:rsidRDefault="00986342" w:rsidP="008B54F7">
            <w:pPr>
              <w:ind w:left="-198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5717E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</w:t>
            </w:r>
          </w:p>
        </w:tc>
        <w:tc>
          <w:tcPr>
            <w:tcW w:w="271" w:type="dxa"/>
          </w:tcPr>
          <w:p w:rsidR="00986342" w:rsidRPr="0055717E" w:rsidRDefault="00986342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4" w:type="dxa"/>
          </w:tcPr>
          <w:p w:rsidR="00986342" w:rsidRPr="0055717E" w:rsidRDefault="00986342" w:rsidP="005D0BBA">
            <w:pPr>
              <w:pStyle w:val="acctfourfigures"/>
              <w:tabs>
                <w:tab w:val="clear" w:pos="765"/>
              </w:tabs>
              <w:spacing w:line="240" w:lineRule="atLeast"/>
              <w:ind w:left="-81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1" w:type="dxa"/>
          </w:tcPr>
          <w:p w:rsidR="00986342" w:rsidRPr="0055717E" w:rsidRDefault="00986342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4" w:type="dxa"/>
          </w:tcPr>
          <w:p w:rsidR="00986342" w:rsidRPr="0055717E" w:rsidRDefault="00986342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73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55717E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71" w:type="dxa"/>
          </w:tcPr>
          <w:p w:rsidR="00986342" w:rsidRPr="0055717E" w:rsidRDefault="00986342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355" w:type="dxa"/>
          </w:tcPr>
          <w:p w:rsidR="00986342" w:rsidRPr="0055717E" w:rsidRDefault="00986342" w:rsidP="005D0BB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81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86342" w:rsidRPr="0055717E" w:rsidTr="00986342">
        <w:trPr>
          <w:cantSplit/>
          <w:trHeight w:val="147"/>
        </w:trPr>
        <w:tc>
          <w:tcPr>
            <w:tcW w:w="3686" w:type="dxa"/>
          </w:tcPr>
          <w:p w:rsidR="00986342" w:rsidRPr="0055717E" w:rsidRDefault="00986342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5" w:type="dxa"/>
          </w:tcPr>
          <w:p w:rsidR="00986342" w:rsidRPr="0055717E" w:rsidRDefault="00986342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717E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71" w:type="dxa"/>
          </w:tcPr>
          <w:p w:rsidR="00986342" w:rsidRPr="0055717E" w:rsidRDefault="00986342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355" w:type="dxa"/>
          </w:tcPr>
          <w:p w:rsidR="00986342" w:rsidRPr="0055717E" w:rsidRDefault="00986342" w:rsidP="005D0BBA">
            <w:pPr>
              <w:ind w:left="-81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5717E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71" w:type="dxa"/>
          </w:tcPr>
          <w:p w:rsidR="00986342" w:rsidRPr="0055717E" w:rsidRDefault="00986342" w:rsidP="005D0BBA">
            <w:pPr>
              <w:ind w:left="-198" w:right="-1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4" w:type="dxa"/>
          </w:tcPr>
          <w:p w:rsidR="00986342" w:rsidRPr="0055717E" w:rsidRDefault="00986342" w:rsidP="005D0BBA">
            <w:pPr>
              <w:ind w:left="-198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5717E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เครื่องจักร</w:t>
            </w:r>
          </w:p>
        </w:tc>
        <w:tc>
          <w:tcPr>
            <w:tcW w:w="271" w:type="dxa"/>
          </w:tcPr>
          <w:p w:rsidR="00986342" w:rsidRPr="0055717E" w:rsidRDefault="00986342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450" w:type="dxa"/>
          </w:tcPr>
          <w:p w:rsidR="00986342" w:rsidRPr="0055717E" w:rsidRDefault="00986342" w:rsidP="008B54F7">
            <w:pPr>
              <w:ind w:left="-198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5717E">
              <w:rPr>
                <w:rFonts w:asciiTheme="majorBidi" w:hAnsiTheme="majorBidi" w:cstheme="majorBidi"/>
                <w:sz w:val="28"/>
                <w:szCs w:val="28"/>
                <w:cs/>
              </w:rPr>
              <w:t>ติดตั้งและอุปกรณ์</w:t>
            </w:r>
          </w:p>
        </w:tc>
        <w:tc>
          <w:tcPr>
            <w:tcW w:w="271" w:type="dxa"/>
          </w:tcPr>
          <w:p w:rsidR="00986342" w:rsidRPr="0055717E" w:rsidRDefault="00986342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4" w:type="dxa"/>
          </w:tcPr>
          <w:p w:rsidR="00986342" w:rsidRPr="0055717E" w:rsidRDefault="00986342" w:rsidP="005D0BBA">
            <w:pPr>
              <w:pStyle w:val="acctfourfigures"/>
              <w:tabs>
                <w:tab w:val="clear" w:pos="765"/>
              </w:tabs>
              <w:spacing w:line="240" w:lineRule="atLeast"/>
              <w:ind w:left="-81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1" w:type="dxa"/>
          </w:tcPr>
          <w:p w:rsidR="00986342" w:rsidRPr="0055717E" w:rsidRDefault="00986342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4" w:type="dxa"/>
          </w:tcPr>
          <w:p w:rsidR="00986342" w:rsidRPr="0055717E" w:rsidRDefault="00986342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73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55717E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ระหว่าง</w:t>
            </w:r>
          </w:p>
        </w:tc>
        <w:tc>
          <w:tcPr>
            <w:tcW w:w="271" w:type="dxa"/>
          </w:tcPr>
          <w:p w:rsidR="00986342" w:rsidRPr="0055717E" w:rsidRDefault="00986342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355" w:type="dxa"/>
          </w:tcPr>
          <w:p w:rsidR="00986342" w:rsidRPr="0055717E" w:rsidRDefault="00986342" w:rsidP="005D0BB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81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360BB" w:rsidRPr="0055717E" w:rsidTr="00986342">
        <w:trPr>
          <w:cantSplit/>
          <w:trHeight w:val="147"/>
        </w:trPr>
        <w:tc>
          <w:tcPr>
            <w:tcW w:w="3686" w:type="dxa"/>
          </w:tcPr>
          <w:p w:rsidR="001360BB" w:rsidRPr="0055717E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:rsidR="001360BB" w:rsidRPr="0055717E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717E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</w:t>
            </w:r>
          </w:p>
        </w:tc>
        <w:tc>
          <w:tcPr>
            <w:tcW w:w="271" w:type="dxa"/>
          </w:tcPr>
          <w:p w:rsidR="001360BB" w:rsidRPr="0055717E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:rsidR="001360BB" w:rsidRPr="0055717E" w:rsidRDefault="001360BB" w:rsidP="005D0BBA">
            <w:pPr>
              <w:ind w:left="-81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5717E">
              <w:rPr>
                <w:rFonts w:asciiTheme="majorBidi" w:hAnsiTheme="majorBidi" w:cstheme="majorBidi"/>
                <w:sz w:val="28"/>
                <w:szCs w:val="28"/>
                <w:cs/>
              </w:rPr>
              <w:t>อาคาร</w:t>
            </w:r>
          </w:p>
        </w:tc>
        <w:tc>
          <w:tcPr>
            <w:tcW w:w="271" w:type="dxa"/>
          </w:tcPr>
          <w:p w:rsidR="001360BB" w:rsidRPr="0055717E" w:rsidRDefault="001360BB" w:rsidP="005D0BBA">
            <w:pPr>
              <w:ind w:left="-198" w:right="-1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:rsidR="001360BB" w:rsidRPr="0055717E" w:rsidRDefault="001360BB" w:rsidP="005D0BBA">
            <w:pPr>
              <w:ind w:left="-198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5717E">
              <w:rPr>
                <w:rFonts w:asciiTheme="majorBidi" w:hAnsiTheme="majorBidi" w:cstheme="majorBidi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271" w:type="dxa"/>
          </w:tcPr>
          <w:p w:rsidR="001360BB" w:rsidRPr="0055717E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450" w:type="dxa"/>
            <w:tcBorders>
              <w:bottom w:val="single" w:sz="4" w:space="0" w:color="auto"/>
            </w:tcBorders>
          </w:tcPr>
          <w:p w:rsidR="001360BB" w:rsidRPr="0055717E" w:rsidRDefault="001360BB" w:rsidP="005D0BBA">
            <w:pPr>
              <w:ind w:left="-198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5717E">
              <w:rPr>
                <w:rFonts w:asciiTheme="majorBidi" w:hAnsiTheme="majorBidi" w:cstheme="majorBidi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271" w:type="dxa"/>
          </w:tcPr>
          <w:p w:rsidR="001360BB" w:rsidRPr="0055717E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:rsidR="001360BB" w:rsidRPr="0055717E" w:rsidRDefault="001360BB" w:rsidP="005D0BBA">
            <w:pPr>
              <w:ind w:left="-81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5717E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71" w:type="dxa"/>
          </w:tcPr>
          <w:p w:rsidR="001360BB" w:rsidRPr="0055717E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:rsidR="001360BB" w:rsidRPr="0055717E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73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55717E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ก่อสร้าง</w:t>
            </w:r>
          </w:p>
        </w:tc>
        <w:tc>
          <w:tcPr>
            <w:tcW w:w="271" w:type="dxa"/>
          </w:tcPr>
          <w:p w:rsidR="001360BB" w:rsidRPr="0055717E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:rsidR="001360BB" w:rsidRPr="0055717E" w:rsidRDefault="001360BB" w:rsidP="005D0BBA">
            <w:pPr>
              <w:pStyle w:val="acctfourfigures"/>
              <w:tabs>
                <w:tab w:val="clear" w:pos="765"/>
              </w:tabs>
              <w:spacing w:line="240" w:lineRule="atLeast"/>
              <w:ind w:left="-81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5717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1360BB" w:rsidRPr="0055717E" w:rsidTr="00986342">
        <w:trPr>
          <w:cantSplit/>
          <w:trHeight w:val="147"/>
        </w:trPr>
        <w:tc>
          <w:tcPr>
            <w:tcW w:w="3686" w:type="dxa"/>
          </w:tcPr>
          <w:p w:rsidR="001360BB" w:rsidRPr="0055717E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57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55" w:type="dxa"/>
            <w:tcBorders>
              <w:top w:val="single" w:sz="4" w:space="0" w:color="auto"/>
            </w:tcBorders>
          </w:tcPr>
          <w:p w:rsidR="001360BB" w:rsidRPr="0055717E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1" w:type="dxa"/>
          </w:tcPr>
          <w:p w:rsidR="001360BB" w:rsidRPr="0055717E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:rsidR="001360BB" w:rsidRPr="0055717E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1" w:type="dxa"/>
          </w:tcPr>
          <w:p w:rsidR="001360BB" w:rsidRPr="0055717E" w:rsidRDefault="001360BB" w:rsidP="005D0BBA">
            <w:pPr>
              <w:ind w:left="-81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:rsidR="001360BB" w:rsidRPr="0055717E" w:rsidRDefault="001360BB" w:rsidP="005D0BBA">
            <w:pPr>
              <w:ind w:left="-81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1" w:type="dxa"/>
          </w:tcPr>
          <w:p w:rsidR="001360BB" w:rsidRPr="0055717E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450" w:type="dxa"/>
            <w:tcBorders>
              <w:top w:val="single" w:sz="4" w:space="0" w:color="auto"/>
            </w:tcBorders>
          </w:tcPr>
          <w:p w:rsidR="001360BB" w:rsidRPr="0055717E" w:rsidRDefault="001360BB" w:rsidP="005D0BBA">
            <w:pPr>
              <w:ind w:left="-81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1" w:type="dxa"/>
          </w:tcPr>
          <w:p w:rsidR="001360BB" w:rsidRPr="0055717E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:rsidR="001360BB" w:rsidRPr="0055717E" w:rsidRDefault="001360BB" w:rsidP="005D0BBA">
            <w:pPr>
              <w:ind w:left="-81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1" w:type="dxa"/>
          </w:tcPr>
          <w:p w:rsidR="001360BB" w:rsidRPr="0055717E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:rsidR="001360BB" w:rsidRPr="0055717E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73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271" w:type="dxa"/>
          </w:tcPr>
          <w:p w:rsidR="001360BB" w:rsidRPr="0055717E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:rsidR="001360BB" w:rsidRPr="0055717E" w:rsidRDefault="001360BB" w:rsidP="005D0BBA">
            <w:pPr>
              <w:pStyle w:val="acctfourfigures"/>
              <w:tabs>
                <w:tab w:val="clear" w:pos="765"/>
              </w:tabs>
              <w:spacing w:line="240" w:lineRule="atLeast"/>
              <w:ind w:left="-81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6F3D7D" w:rsidRPr="0055717E" w:rsidTr="00986342">
        <w:trPr>
          <w:cantSplit/>
          <w:trHeight w:val="147"/>
        </w:trPr>
        <w:tc>
          <w:tcPr>
            <w:tcW w:w="3686" w:type="dxa"/>
          </w:tcPr>
          <w:p w:rsidR="006F3D7D" w:rsidRPr="0055717E" w:rsidRDefault="006F3D7D" w:rsidP="0016278A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55717E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 ณ วันที่ 1 มกราคม 256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3</w:t>
            </w:r>
          </w:p>
        </w:tc>
        <w:tc>
          <w:tcPr>
            <w:tcW w:w="1355" w:type="dxa"/>
          </w:tcPr>
          <w:p w:rsidR="006F3D7D" w:rsidRPr="0055717E" w:rsidRDefault="006F3D7D" w:rsidP="006F3D7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5717E">
              <w:rPr>
                <w:rFonts w:asciiTheme="majorBidi" w:hAnsiTheme="majorBidi" w:cstheme="majorBidi"/>
                <w:sz w:val="28"/>
                <w:szCs w:val="28"/>
              </w:rPr>
              <w:t>463,607</w:t>
            </w:r>
          </w:p>
        </w:tc>
        <w:tc>
          <w:tcPr>
            <w:tcW w:w="271" w:type="dxa"/>
          </w:tcPr>
          <w:p w:rsidR="006F3D7D" w:rsidRPr="0055717E" w:rsidRDefault="006F3D7D" w:rsidP="006F3D7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355" w:type="dxa"/>
          </w:tcPr>
          <w:p w:rsidR="006F3D7D" w:rsidRPr="0055717E" w:rsidRDefault="006F3D7D" w:rsidP="006F3D7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5717E">
              <w:rPr>
                <w:rFonts w:asciiTheme="majorBidi" w:hAnsiTheme="majorBidi" w:cstheme="majorBidi"/>
                <w:sz w:val="28"/>
                <w:szCs w:val="28"/>
              </w:rPr>
              <w:t>1,142,760</w:t>
            </w:r>
          </w:p>
        </w:tc>
        <w:tc>
          <w:tcPr>
            <w:tcW w:w="271" w:type="dxa"/>
          </w:tcPr>
          <w:p w:rsidR="006F3D7D" w:rsidRPr="0055717E" w:rsidRDefault="006F3D7D" w:rsidP="006F3D7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</w:tcPr>
          <w:p w:rsidR="006F3D7D" w:rsidRPr="0055717E" w:rsidRDefault="006F3D7D" w:rsidP="006F3D7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5717E">
              <w:rPr>
                <w:rFonts w:asciiTheme="majorBidi" w:hAnsiTheme="majorBidi" w:cstheme="majorBidi"/>
                <w:sz w:val="28"/>
                <w:szCs w:val="28"/>
              </w:rPr>
              <w:t>1,453,347</w:t>
            </w:r>
          </w:p>
        </w:tc>
        <w:tc>
          <w:tcPr>
            <w:tcW w:w="271" w:type="dxa"/>
          </w:tcPr>
          <w:p w:rsidR="006F3D7D" w:rsidRPr="0055717E" w:rsidRDefault="006F3D7D" w:rsidP="006F3D7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50" w:type="dxa"/>
          </w:tcPr>
          <w:p w:rsidR="006F3D7D" w:rsidRPr="0055717E" w:rsidRDefault="006F3D7D" w:rsidP="006F3D7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5717E">
              <w:rPr>
                <w:rFonts w:asciiTheme="majorBidi" w:hAnsiTheme="majorBidi" w:cstheme="majorBidi"/>
                <w:sz w:val="28"/>
                <w:szCs w:val="28"/>
              </w:rPr>
              <w:t>49,365</w:t>
            </w:r>
          </w:p>
        </w:tc>
        <w:tc>
          <w:tcPr>
            <w:tcW w:w="271" w:type="dxa"/>
          </w:tcPr>
          <w:p w:rsidR="006F3D7D" w:rsidRPr="0055717E" w:rsidRDefault="006F3D7D" w:rsidP="006F3D7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</w:tcPr>
          <w:p w:rsidR="006F3D7D" w:rsidRPr="0055717E" w:rsidRDefault="006F3D7D" w:rsidP="006F3D7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5717E">
              <w:rPr>
                <w:rFonts w:asciiTheme="majorBidi" w:hAnsiTheme="majorBidi" w:cstheme="majorBidi"/>
                <w:sz w:val="28"/>
                <w:szCs w:val="28"/>
              </w:rPr>
              <w:t>593,542</w:t>
            </w:r>
          </w:p>
        </w:tc>
        <w:tc>
          <w:tcPr>
            <w:tcW w:w="271" w:type="dxa"/>
          </w:tcPr>
          <w:p w:rsidR="006F3D7D" w:rsidRPr="0055717E" w:rsidRDefault="006F3D7D" w:rsidP="006F3D7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</w:tcPr>
          <w:p w:rsidR="006F3D7D" w:rsidRPr="0055717E" w:rsidRDefault="006F3D7D" w:rsidP="006F3D7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5717E">
              <w:rPr>
                <w:rFonts w:asciiTheme="majorBidi" w:hAnsiTheme="majorBidi" w:cstheme="majorBidi"/>
                <w:sz w:val="28"/>
                <w:szCs w:val="28"/>
              </w:rPr>
              <w:t>7,109</w:t>
            </w:r>
          </w:p>
        </w:tc>
        <w:tc>
          <w:tcPr>
            <w:tcW w:w="271" w:type="dxa"/>
          </w:tcPr>
          <w:p w:rsidR="006F3D7D" w:rsidRPr="0055717E" w:rsidRDefault="006F3D7D" w:rsidP="006F3D7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355" w:type="dxa"/>
          </w:tcPr>
          <w:p w:rsidR="006F3D7D" w:rsidRPr="0055717E" w:rsidRDefault="006F3D7D" w:rsidP="006F3D7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5717E">
              <w:rPr>
                <w:rFonts w:asciiTheme="majorBidi" w:hAnsiTheme="majorBidi" w:cstheme="majorBidi"/>
                <w:sz w:val="28"/>
                <w:szCs w:val="28"/>
              </w:rPr>
              <w:t>3,709,730</w:t>
            </w:r>
          </w:p>
        </w:tc>
      </w:tr>
      <w:tr w:rsidR="006F3D7D" w:rsidRPr="0055717E" w:rsidTr="00986342">
        <w:trPr>
          <w:cantSplit/>
          <w:trHeight w:val="147"/>
        </w:trPr>
        <w:tc>
          <w:tcPr>
            <w:tcW w:w="3686" w:type="dxa"/>
          </w:tcPr>
          <w:p w:rsidR="006F3D7D" w:rsidRPr="0055717E" w:rsidRDefault="006F3D7D" w:rsidP="0016278A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โอนไปสินทรัพย์สิทธิการใช้</w:t>
            </w:r>
          </w:p>
        </w:tc>
        <w:tc>
          <w:tcPr>
            <w:tcW w:w="1355" w:type="dxa"/>
          </w:tcPr>
          <w:p w:rsidR="006F3D7D" w:rsidRPr="006F3D7D" w:rsidRDefault="006F3D7D" w:rsidP="006F3D7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3D7D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:rsidR="006F3D7D" w:rsidRPr="006F3D7D" w:rsidRDefault="006F3D7D" w:rsidP="006F3D7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</w:tcPr>
          <w:p w:rsidR="006F3D7D" w:rsidRPr="006F3D7D" w:rsidRDefault="006F3D7D" w:rsidP="006F3D7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3D7D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:rsidR="006F3D7D" w:rsidRPr="006F3D7D" w:rsidRDefault="006F3D7D" w:rsidP="006F3D7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:rsidR="006F3D7D" w:rsidRPr="006F3D7D" w:rsidRDefault="006F3D7D" w:rsidP="006F3D7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3D7D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:rsidR="006F3D7D" w:rsidRPr="006F3D7D" w:rsidRDefault="006F3D7D" w:rsidP="006F3D7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0" w:type="dxa"/>
          </w:tcPr>
          <w:p w:rsidR="006F3D7D" w:rsidRPr="006F3D7D" w:rsidRDefault="006F3D7D" w:rsidP="006F3D7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3D7D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:rsidR="006F3D7D" w:rsidRPr="006F3D7D" w:rsidRDefault="006F3D7D" w:rsidP="006F3D7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:rsidR="006F3D7D" w:rsidRPr="006F3D7D" w:rsidRDefault="006F3D7D" w:rsidP="006F3D7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F3D7D">
              <w:rPr>
                <w:rFonts w:ascii="Angsana New" w:hAnsi="Angsana New"/>
                <w:sz w:val="28"/>
                <w:szCs w:val="28"/>
              </w:rPr>
              <w:t>(38,645)</w:t>
            </w:r>
          </w:p>
        </w:tc>
        <w:tc>
          <w:tcPr>
            <w:tcW w:w="271" w:type="dxa"/>
          </w:tcPr>
          <w:p w:rsidR="006F3D7D" w:rsidRPr="006F3D7D" w:rsidRDefault="006F3D7D" w:rsidP="006F3D7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:rsidR="006F3D7D" w:rsidRPr="006F3D7D" w:rsidRDefault="006F3D7D" w:rsidP="006F3D7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3D7D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:rsidR="006F3D7D" w:rsidRPr="006F3D7D" w:rsidRDefault="006F3D7D" w:rsidP="006F3D7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</w:tcPr>
          <w:p w:rsidR="006F3D7D" w:rsidRPr="006F3D7D" w:rsidRDefault="006F3D7D" w:rsidP="006F3D7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F3D7D">
              <w:rPr>
                <w:rFonts w:ascii="Angsana New" w:hAnsi="Angsana New"/>
                <w:sz w:val="28"/>
                <w:szCs w:val="28"/>
              </w:rPr>
              <w:t>(38,645)</w:t>
            </w:r>
          </w:p>
        </w:tc>
      </w:tr>
      <w:tr w:rsidR="006F3D7D" w:rsidRPr="0055717E" w:rsidTr="00986342">
        <w:trPr>
          <w:cantSplit/>
          <w:trHeight w:val="147"/>
        </w:trPr>
        <w:tc>
          <w:tcPr>
            <w:tcW w:w="3686" w:type="dxa"/>
          </w:tcPr>
          <w:p w:rsidR="006F3D7D" w:rsidRPr="0055717E" w:rsidRDefault="006F3D7D" w:rsidP="0016278A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55717E">
              <w:rPr>
                <w:rFonts w:ascii="Angsana New" w:hAnsi="Angsana New"/>
                <w:b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55" w:type="dxa"/>
          </w:tcPr>
          <w:p w:rsidR="006F3D7D" w:rsidRPr="006F3D7D" w:rsidRDefault="006F3D7D" w:rsidP="006F3D7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F3D7D">
              <w:rPr>
                <w:rFonts w:ascii="Angsana New" w:hAnsi="Angsana New"/>
                <w:sz w:val="28"/>
                <w:szCs w:val="28"/>
              </w:rPr>
              <w:t>6,881</w:t>
            </w:r>
          </w:p>
        </w:tc>
        <w:tc>
          <w:tcPr>
            <w:tcW w:w="271" w:type="dxa"/>
          </w:tcPr>
          <w:p w:rsidR="006F3D7D" w:rsidRPr="006F3D7D" w:rsidRDefault="006F3D7D" w:rsidP="006F3D7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</w:tcPr>
          <w:p w:rsidR="006F3D7D" w:rsidRPr="006F3D7D" w:rsidRDefault="006F3D7D" w:rsidP="006F3D7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F3D7D">
              <w:rPr>
                <w:rFonts w:ascii="Angsana New" w:hAnsi="Angsana New"/>
                <w:sz w:val="28"/>
                <w:szCs w:val="28"/>
              </w:rPr>
              <w:t>18,248</w:t>
            </w:r>
          </w:p>
        </w:tc>
        <w:tc>
          <w:tcPr>
            <w:tcW w:w="271" w:type="dxa"/>
          </w:tcPr>
          <w:p w:rsidR="006F3D7D" w:rsidRPr="006F3D7D" w:rsidRDefault="006F3D7D" w:rsidP="006F3D7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:rsidR="006F3D7D" w:rsidRPr="006F3D7D" w:rsidRDefault="006F3D7D" w:rsidP="006F3D7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F3D7D">
              <w:rPr>
                <w:rFonts w:ascii="Angsana New" w:hAnsi="Angsana New"/>
                <w:sz w:val="28"/>
                <w:szCs w:val="28"/>
              </w:rPr>
              <w:t>74,132</w:t>
            </w:r>
          </w:p>
        </w:tc>
        <w:tc>
          <w:tcPr>
            <w:tcW w:w="271" w:type="dxa"/>
          </w:tcPr>
          <w:p w:rsidR="006F3D7D" w:rsidRPr="006F3D7D" w:rsidRDefault="006F3D7D" w:rsidP="006F3D7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0" w:type="dxa"/>
          </w:tcPr>
          <w:p w:rsidR="006F3D7D" w:rsidRPr="006F3D7D" w:rsidRDefault="006F3D7D" w:rsidP="006F3D7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F3D7D">
              <w:rPr>
                <w:rFonts w:ascii="Angsana New" w:hAnsi="Angsana New"/>
                <w:sz w:val="28"/>
                <w:szCs w:val="28"/>
              </w:rPr>
              <w:t>3,290</w:t>
            </w:r>
          </w:p>
        </w:tc>
        <w:tc>
          <w:tcPr>
            <w:tcW w:w="271" w:type="dxa"/>
          </w:tcPr>
          <w:p w:rsidR="006F3D7D" w:rsidRPr="006F3D7D" w:rsidRDefault="006F3D7D" w:rsidP="006F3D7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:rsidR="006F3D7D" w:rsidRPr="006F3D7D" w:rsidRDefault="006F3D7D" w:rsidP="006F3D7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F3D7D">
              <w:rPr>
                <w:rFonts w:ascii="Angsana New" w:hAnsi="Angsana New"/>
                <w:sz w:val="28"/>
                <w:szCs w:val="28"/>
              </w:rPr>
              <w:t>20,240</w:t>
            </w:r>
          </w:p>
        </w:tc>
        <w:tc>
          <w:tcPr>
            <w:tcW w:w="271" w:type="dxa"/>
          </w:tcPr>
          <w:p w:rsidR="006F3D7D" w:rsidRPr="006F3D7D" w:rsidRDefault="006F3D7D" w:rsidP="006F3D7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:rsidR="006F3D7D" w:rsidRPr="006F3D7D" w:rsidRDefault="006F3D7D" w:rsidP="006F3D7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F3D7D">
              <w:rPr>
                <w:rFonts w:ascii="Angsana New" w:hAnsi="Angsana New"/>
                <w:sz w:val="28"/>
                <w:szCs w:val="28"/>
              </w:rPr>
              <w:t>39,527</w:t>
            </w:r>
          </w:p>
        </w:tc>
        <w:tc>
          <w:tcPr>
            <w:tcW w:w="271" w:type="dxa"/>
          </w:tcPr>
          <w:p w:rsidR="006F3D7D" w:rsidRPr="006F3D7D" w:rsidRDefault="006F3D7D" w:rsidP="006F3D7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</w:tcPr>
          <w:p w:rsidR="006F3D7D" w:rsidRPr="006F3D7D" w:rsidRDefault="006F3D7D" w:rsidP="006F3D7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F3D7D">
              <w:rPr>
                <w:rFonts w:ascii="Angsana New" w:hAnsi="Angsana New"/>
                <w:sz w:val="28"/>
                <w:szCs w:val="28"/>
              </w:rPr>
              <w:t>162,318</w:t>
            </w:r>
          </w:p>
        </w:tc>
      </w:tr>
      <w:tr w:rsidR="006F3D7D" w:rsidRPr="0055717E" w:rsidTr="00986342">
        <w:trPr>
          <w:cantSplit/>
          <w:trHeight w:val="147"/>
        </w:trPr>
        <w:tc>
          <w:tcPr>
            <w:tcW w:w="3686" w:type="dxa"/>
          </w:tcPr>
          <w:p w:rsidR="006F3D7D" w:rsidRPr="0055717E" w:rsidRDefault="006F3D7D" w:rsidP="0016278A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55717E">
              <w:rPr>
                <w:rFonts w:ascii="Angsana New" w:hAnsi="Angsana New"/>
                <w:sz w:val="28"/>
                <w:szCs w:val="28"/>
                <w:cs/>
              </w:rPr>
              <w:t>โอน</w:t>
            </w:r>
          </w:p>
        </w:tc>
        <w:tc>
          <w:tcPr>
            <w:tcW w:w="1355" w:type="dxa"/>
          </w:tcPr>
          <w:p w:rsidR="006F3D7D" w:rsidRPr="006F3D7D" w:rsidRDefault="006F3D7D" w:rsidP="006F3D7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F3D7D">
              <w:rPr>
                <w:rFonts w:ascii="Angsana New" w:hAnsi="Angsana New"/>
                <w:sz w:val="28"/>
                <w:szCs w:val="28"/>
              </w:rPr>
              <w:t>41</w:t>
            </w:r>
          </w:p>
        </w:tc>
        <w:tc>
          <w:tcPr>
            <w:tcW w:w="271" w:type="dxa"/>
          </w:tcPr>
          <w:p w:rsidR="006F3D7D" w:rsidRPr="006F3D7D" w:rsidRDefault="006F3D7D" w:rsidP="006F3D7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</w:tcPr>
          <w:p w:rsidR="006F3D7D" w:rsidRPr="006F3D7D" w:rsidRDefault="006F3D7D" w:rsidP="006F3D7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F3D7D">
              <w:rPr>
                <w:rFonts w:ascii="Angsana New" w:hAnsi="Angsana New"/>
                <w:sz w:val="28"/>
                <w:szCs w:val="28"/>
              </w:rPr>
              <w:t>24,213</w:t>
            </w:r>
          </w:p>
        </w:tc>
        <w:tc>
          <w:tcPr>
            <w:tcW w:w="271" w:type="dxa"/>
          </w:tcPr>
          <w:p w:rsidR="006F3D7D" w:rsidRPr="006F3D7D" w:rsidRDefault="006F3D7D" w:rsidP="006F3D7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:rsidR="006F3D7D" w:rsidRPr="006F3D7D" w:rsidRDefault="006F3D7D" w:rsidP="006F3D7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F3D7D">
              <w:rPr>
                <w:rFonts w:ascii="Angsana New" w:hAnsi="Angsana New"/>
                <w:sz w:val="28"/>
                <w:szCs w:val="28"/>
              </w:rPr>
              <w:t>6,588</w:t>
            </w:r>
          </w:p>
        </w:tc>
        <w:tc>
          <w:tcPr>
            <w:tcW w:w="271" w:type="dxa"/>
          </w:tcPr>
          <w:p w:rsidR="006F3D7D" w:rsidRPr="006F3D7D" w:rsidRDefault="006F3D7D" w:rsidP="006F3D7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0" w:type="dxa"/>
          </w:tcPr>
          <w:p w:rsidR="006F3D7D" w:rsidRPr="006F3D7D" w:rsidRDefault="006F3D7D" w:rsidP="006F3D7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F3D7D">
              <w:rPr>
                <w:rFonts w:ascii="Angsana New" w:hAnsi="Angsana New"/>
                <w:sz w:val="28"/>
                <w:szCs w:val="28"/>
              </w:rPr>
              <w:t>12</w:t>
            </w:r>
          </w:p>
        </w:tc>
        <w:tc>
          <w:tcPr>
            <w:tcW w:w="271" w:type="dxa"/>
          </w:tcPr>
          <w:p w:rsidR="006F3D7D" w:rsidRPr="006F3D7D" w:rsidRDefault="006F3D7D" w:rsidP="006F3D7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:rsidR="006F3D7D" w:rsidRPr="006F3D7D" w:rsidRDefault="006F3D7D" w:rsidP="006F3D7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3D7D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:rsidR="006F3D7D" w:rsidRPr="006F3D7D" w:rsidRDefault="006F3D7D" w:rsidP="006F3D7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:rsidR="006F3D7D" w:rsidRPr="006F3D7D" w:rsidRDefault="006F3D7D" w:rsidP="006F3D7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F3D7D">
              <w:rPr>
                <w:rFonts w:ascii="Angsana New" w:hAnsi="Angsana New"/>
                <w:sz w:val="28"/>
                <w:szCs w:val="28"/>
              </w:rPr>
              <w:t>(30,854</w:t>
            </w:r>
            <w:r w:rsidRPr="006F3D7D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271" w:type="dxa"/>
          </w:tcPr>
          <w:p w:rsidR="006F3D7D" w:rsidRPr="006F3D7D" w:rsidRDefault="006F3D7D" w:rsidP="006F3D7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</w:tcPr>
          <w:p w:rsidR="006F3D7D" w:rsidRPr="006F3D7D" w:rsidRDefault="006F3D7D" w:rsidP="006F3D7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3D7D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</w:tr>
      <w:tr w:rsidR="006F3D7D" w:rsidRPr="0055717E" w:rsidTr="00986342">
        <w:trPr>
          <w:cantSplit/>
          <w:trHeight w:val="147"/>
        </w:trPr>
        <w:tc>
          <w:tcPr>
            <w:tcW w:w="3686" w:type="dxa"/>
          </w:tcPr>
          <w:p w:rsidR="006F3D7D" w:rsidRPr="0055717E" w:rsidRDefault="006F3D7D" w:rsidP="0016278A">
            <w:pPr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55717E">
              <w:rPr>
                <w:rFonts w:ascii="Angsana New" w:hAnsi="Angsana New" w:hint="cs"/>
                <w:b/>
                <w:sz w:val="28"/>
                <w:szCs w:val="28"/>
                <w:cs/>
              </w:rPr>
              <w:t>จำหน่าย / ตัดบัญชี</w:t>
            </w:r>
          </w:p>
        </w:tc>
        <w:tc>
          <w:tcPr>
            <w:tcW w:w="1355" w:type="dxa"/>
          </w:tcPr>
          <w:p w:rsidR="006F3D7D" w:rsidRPr="006F3D7D" w:rsidRDefault="006F3D7D" w:rsidP="006F3D7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3D7D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:rsidR="006F3D7D" w:rsidRPr="006F3D7D" w:rsidRDefault="006F3D7D" w:rsidP="006F3D7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</w:tcPr>
          <w:p w:rsidR="006F3D7D" w:rsidRPr="006F3D7D" w:rsidRDefault="006F3D7D" w:rsidP="006F3D7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F3D7D">
              <w:rPr>
                <w:rFonts w:ascii="Angsana New" w:hAnsi="Angsana New"/>
                <w:sz w:val="28"/>
                <w:szCs w:val="28"/>
              </w:rPr>
              <w:t>(4,555)</w:t>
            </w:r>
          </w:p>
        </w:tc>
        <w:tc>
          <w:tcPr>
            <w:tcW w:w="271" w:type="dxa"/>
          </w:tcPr>
          <w:p w:rsidR="006F3D7D" w:rsidRPr="006F3D7D" w:rsidRDefault="006F3D7D" w:rsidP="006F3D7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:rsidR="006F3D7D" w:rsidRPr="006F3D7D" w:rsidRDefault="006F3D7D" w:rsidP="006F3D7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F3D7D">
              <w:rPr>
                <w:rFonts w:ascii="Angsana New" w:hAnsi="Angsana New"/>
                <w:sz w:val="28"/>
                <w:szCs w:val="28"/>
              </w:rPr>
              <w:t>(46,722)</w:t>
            </w:r>
          </w:p>
        </w:tc>
        <w:tc>
          <w:tcPr>
            <w:tcW w:w="271" w:type="dxa"/>
          </w:tcPr>
          <w:p w:rsidR="006F3D7D" w:rsidRPr="006F3D7D" w:rsidRDefault="006F3D7D" w:rsidP="006F3D7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0" w:type="dxa"/>
          </w:tcPr>
          <w:p w:rsidR="006F3D7D" w:rsidRPr="006F3D7D" w:rsidRDefault="006F3D7D" w:rsidP="006F3D7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F3D7D">
              <w:rPr>
                <w:rFonts w:ascii="Angsana New" w:hAnsi="Angsana New"/>
                <w:sz w:val="28"/>
                <w:szCs w:val="28"/>
              </w:rPr>
              <w:t>(725)</w:t>
            </w:r>
          </w:p>
        </w:tc>
        <w:tc>
          <w:tcPr>
            <w:tcW w:w="271" w:type="dxa"/>
          </w:tcPr>
          <w:p w:rsidR="006F3D7D" w:rsidRPr="006F3D7D" w:rsidRDefault="006F3D7D" w:rsidP="006F3D7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:rsidR="006F3D7D" w:rsidRPr="006F3D7D" w:rsidRDefault="006F3D7D" w:rsidP="006F3D7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F3D7D">
              <w:rPr>
                <w:rFonts w:ascii="Angsana New" w:hAnsi="Angsana New"/>
                <w:sz w:val="28"/>
                <w:szCs w:val="28"/>
              </w:rPr>
              <w:t>(56,541)</w:t>
            </w:r>
          </w:p>
        </w:tc>
        <w:tc>
          <w:tcPr>
            <w:tcW w:w="271" w:type="dxa"/>
          </w:tcPr>
          <w:p w:rsidR="006F3D7D" w:rsidRPr="006F3D7D" w:rsidRDefault="006F3D7D" w:rsidP="006F3D7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:rsidR="006F3D7D" w:rsidRPr="006F3D7D" w:rsidRDefault="006F3D7D" w:rsidP="006F3D7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F3D7D">
              <w:rPr>
                <w:rFonts w:ascii="Angsana New" w:hAnsi="Angsana New"/>
                <w:sz w:val="28"/>
                <w:szCs w:val="28"/>
              </w:rPr>
              <w:t>(125)</w:t>
            </w:r>
          </w:p>
        </w:tc>
        <w:tc>
          <w:tcPr>
            <w:tcW w:w="271" w:type="dxa"/>
          </w:tcPr>
          <w:p w:rsidR="006F3D7D" w:rsidRPr="006F3D7D" w:rsidRDefault="006F3D7D" w:rsidP="006F3D7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</w:tcPr>
          <w:p w:rsidR="006F3D7D" w:rsidRPr="006F3D7D" w:rsidRDefault="006F3D7D" w:rsidP="006F3D7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F3D7D">
              <w:rPr>
                <w:rFonts w:ascii="Angsana New" w:hAnsi="Angsana New"/>
                <w:sz w:val="28"/>
                <w:szCs w:val="28"/>
              </w:rPr>
              <w:t>(108,668)</w:t>
            </w:r>
          </w:p>
        </w:tc>
      </w:tr>
      <w:tr w:rsidR="006F3D7D" w:rsidRPr="0055717E" w:rsidTr="00986342">
        <w:trPr>
          <w:cantSplit/>
          <w:trHeight w:val="147"/>
        </w:trPr>
        <w:tc>
          <w:tcPr>
            <w:tcW w:w="3686" w:type="dxa"/>
          </w:tcPr>
          <w:p w:rsidR="006F3D7D" w:rsidRPr="0055717E" w:rsidRDefault="006F3D7D" w:rsidP="0016278A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717E">
              <w:rPr>
                <w:rFonts w:ascii="Angsana New" w:hAnsi="Angsana New" w:hint="cs"/>
                <w:sz w:val="28"/>
                <w:szCs w:val="28"/>
                <w:cs/>
              </w:rPr>
              <w:t xml:space="preserve">ยอดคงเหลือ </w:t>
            </w:r>
            <w:r w:rsidRPr="0055717E">
              <w:rPr>
                <w:rFonts w:ascii="Angsana New" w:hAnsi="Angsana New"/>
                <w:sz w:val="28"/>
                <w:szCs w:val="28"/>
                <w:cs/>
              </w:rPr>
              <w:t>ณ วันที่ 31 ธันวาคม 2563</w:t>
            </w:r>
          </w:p>
        </w:tc>
        <w:tc>
          <w:tcPr>
            <w:tcW w:w="1355" w:type="dxa"/>
            <w:tcBorders>
              <w:top w:val="single" w:sz="4" w:space="0" w:color="auto"/>
            </w:tcBorders>
          </w:tcPr>
          <w:p w:rsidR="006F3D7D" w:rsidRPr="006F3D7D" w:rsidRDefault="006F3D7D" w:rsidP="006F3D7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F3D7D">
              <w:rPr>
                <w:rFonts w:ascii="Angsana New" w:hAnsi="Angsana New"/>
                <w:sz w:val="28"/>
                <w:szCs w:val="28"/>
              </w:rPr>
              <w:t>470,529</w:t>
            </w:r>
          </w:p>
        </w:tc>
        <w:tc>
          <w:tcPr>
            <w:tcW w:w="271" w:type="dxa"/>
          </w:tcPr>
          <w:p w:rsidR="006F3D7D" w:rsidRPr="006F3D7D" w:rsidRDefault="006F3D7D" w:rsidP="006F3D7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:rsidR="006F3D7D" w:rsidRPr="006F3D7D" w:rsidRDefault="006F3D7D" w:rsidP="006F3D7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F3D7D">
              <w:rPr>
                <w:rFonts w:ascii="Angsana New" w:hAnsi="Angsana New"/>
                <w:sz w:val="28"/>
                <w:szCs w:val="28"/>
              </w:rPr>
              <w:t>1,180,666</w:t>
            </w:r>
          </w:p>
        </w:tc>
        <w:tc>
          <w:tcPr>
            <w:tcW w:w="271" w:type="dxa"/>
          </w:tcPr>
          <w:p w:rsidR="006F3D7D" w:rsidRPr="006F3D7D" w:rsidRDefault="006F3D7D" w:rsidP="006F3D7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:rsidR="006F3D7D" w:rsidRPr="006F3D7D" w:rsidRDefault="006F3D7D" w:rsidP="006F3D7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F3D7D">
              <w:rPr>
                <w:rFonts w:ascii="Angsana New" w:hAnsi="Angsana New"/>
                <w:sz w:val="28"/>
                <w:szCs w:val="28"/>
              </w:rPr>
              <w:t>1,487,345</w:t>
            </w:r>
          </w:p>
        </w:tc>
        <w:tc>
          <w:tcPr>
            <w:tcW w:w="271" w:type="dxa"/>
          </w:tcPr>
          <w:p w:rsidR="006F3D7D" w:rsidRPr="006F3D7D" w:rsidRDefault="006F3D7D" w:rsidP="006F3D7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0" w:type="dxa"/>
            <w:tcBorders>
              <w:top w:val="single" w:sz="4" w:space="0" w:color="auto"/>
            </w:tcBorders>
          </w:tcPr>
          <w:p w:rsidR="006F3D7D" w:rsidRPr="006F3D7D" w:rsidRDefault="006F3D7D" w:rsidP="006F3D7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F3D7D">
              <w:rPr>
                <w:rFonts w:ascii="Angsana New" w:hAnsi="Angsana New"/>
                <w:sz w:val="28"/>
                <w:szCs w:val="28"/>
              </w:rPr>
              <w:t>51,942</w:t>
            </w:r>
          </w:p>
        </w:tc>
        <w:tc>
          <w:tcPr>
            <w:tcW w:w="271" w:type="dxa"/>
          </w:tcPr>
          <w:p w:rsidR="006F3D7D" w:rsidRPr="006F3D7D" w:rsidRDefault="006F3D7D" w:rsidP="006F3D7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:rsidR="006F3D7D" w:rsidRPr="006F3D7D" w:rsidRDefault="006F3D7D" w:rsidP="006F3D7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F3D7D">
              <w:rPr>
                <w:rFonts w:ascii="Angsana New" w:hAnsi="Angsana New"/>
                <w:sz w:val="28"/>
                <w:szCs w:val="28"/>
              </w:rPr>
              <w:t>518,596</w:t>
            </w:r>
          </w:p>
        </w:tc>
        <w:tc>
          <w:tcPr>
            <w:tcW w:w="271" w:type="dxa"/>
          </w:tcPr>
          <w:p w:rsidR="006F3D7D" w:rsidRPr="006F3D7D" w:rsidRDefault="006F3D7D" w:rsidP="006F3D7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:rsidR="006F3D7D" w:rsidRPr="006F3D7D" w:rsidRDefault="006F3D7D" w:rsidP="006F3D7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F3D7D">
              <w:rPr>
                <w:rFonts w:ascii="Angsana New" w:hAnsi="Angsana New"/>
                <w:sz w:val="28"/>
                <w:szCs w:val="28"/>
              </w:rPr>
              <w:t>15,657</w:t>
            </w:r>
          </w:p>
        </w:tc>
        <w:tc>
          <w:tcPr>
            <w:tcW w:w="271" w:type="dxa"/>
          </w:tcPr>
          <w:p w:rsidR="006F3D7D" w:rsidRPr="006F3D7D" w:rsidRDefault="006F3D7D" w:rsidP="006F3D7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:rsidR="006F3D7D" w:rsidRPr="006F3D7D" w:rsidRDefault="006F3D7D" w:rsidP="006F3D7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F3D7D">
              <w:rPr>
                <w:rFonts w:ascii="Angsana New" w:hAnsi="Angsana New"/>
                <w:sz w:val="28"/>
                <w:szCs w:val="28"/>
              </w:rPr>
              <w:t>3,724,735</w:t>
            </w:r>
          </w:p>
        </w:tc>
      </w:tr>
      <w:tr w:rsidR="002C2C26" w:rsidRPr="0055717E" w:rsidTr="00986342">
        <w:trPr>
          <w:cantSplit/>
          <w:trHeight w:val="147"/>
        </w:trPr>
        <w:tc>
          <w:tcPr>
            <w:tcW w:w="3686" w:type="dxa"/>
          </w:tcPr>
          <w:p w:rsidR="002C2C26" w:rsidRPr="0055717E" w:rsidRDefault="002C2C26" w:rsidP="0016278A">
            <w:pPr>
              <w:rPr>
                <w:rFonts w:ascii="Angsana New" w:hAnsi="Angsana New"/>
                <w:b/>
                <w:sz w:val="28"/>
                <w:szCs w:val="28"/>
              </w:rPr>
            </w:pPr>
            <w:r w:rsidRPr="0055717E">
              <w:rPr>
                <w:rFonts w:ascii="Angsana New" w:hAnsi="Angsana New"/>
                <w:b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55" w:type="dxa"/>
          </w:tcPr>
          <w:p w:rsidR="002C2C26" w:rsidRPr="006F3D7D" w:rsidRDefault="002C2C26" w:rsidP="005111C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3D7D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:rsidR="002C2C26" w:rsidRPr="00634112" w:rsidRDefault="002C2C26" w:rsidP="0016278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</w:tcPr>
          <w:p w:rsidR="002C2C26" w:rsidRPr="00634112" w:rsidRDefault="002C2C26" w:rsidP="0016278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</w:t>
            </w:r>
            <w:r w:rsidRPr="00634112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309</w:t>
            </w:r>
          </w:p>
        </w:tc>
        <w:tc>
          <w:tcPr>
            <w:tcW w:w="271" w:type="dxa"/>
          </w:tcPr>
          <w:p w:rsidR="002C2C26" w:rsidRPr="00634112" w:rsidRDefault="002C2C26" w:rsidP="0016278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:rsidR="002C2C26" w:rsidRPr="00634112" w:rsidRDefault="002C2C26" w:rsidP="0016278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52</w:t>
            </w:r>
            <w:r w:rsidRPr="00634112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664</w:t>
            </w:r>
          </w:p>
        </w:tc>
        <w:tc>
          <w:tcPr>
            <w:tcW w:w="271" w:type="dxa"/>
          </w:tcPr>
          <w:p w:rsidR="002C2C26" w:rsidRPr="00634112" w:rsidRDefault="002C2C26" w:rsidP="0016278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0" w:type="dxa"/>
          </w:tcPr>
          <w:p w:rsidR="002C2C26" w:rsidRPr="00634112" w:rsidRDefault="002C2C26" w:rsidP="0016278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Pr="00634112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081</w:t>
            </w:r>
          </w:p>
        </w:tc>
        <w:tc>
          <w:tcPr>
            <w:tcW w:w="271" w:type="dxa"/>
          </w:tcPr>
          <w:p w:rsidR="002C2C26" w:rsidRPr="00634112" w:rsidRDefault="002C2C26" w:rsidP="0016278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:rsidR="002C2C26" w:rsidRPr="00634112" w:rsidRDefault="002C2C26" w:rsidP="0016278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</w:t>
            </w:r>
            <w:r w:rsidRPr="00634112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883</w:t>
            </w:r>
          </w:p>
        </w:tc>
        <w:tc>
          <w:tcPr>
            <w:tcW w:w="271" w:type="dxa"/>
          </w:tcPr>
          <w:p w:rsidR="002C2C26" w:rsidRPr="00634112" w:rsidRDefault="002C2C26" w:rsidP="0016278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:rsidR="002C2C26" w:rsidRPr="00634112" w:rsidRDefault="002C2C26" w:rsidP="0016278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64</w:t>
            </w:r>
            <w:r w:rsidRPr="00634112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700</w:t>
            </w:r>
          </w:p>
        </w:tc>
        <w:tc>
          <w:tcPr>
            <w:tcW w:w="271" w:type="dxa"/>
          </w:tcPr>
          <w:p w:rsidR="002C2C26" w:rsidRPr="00634112" w:rsidRDefault="002C2C26" w:rsidP="0016278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</w:tcPr>
          <w:p w:rsidR="002C2C26" w:rsidRPr="00634112" w:rsidRDefault="002C2C26" w:rsidP="0016278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150</w:t>
            </w:r>
            <w:r w:rsidRPr="00634112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637</w:t>
            </w:r>
          </w:p>
        </w:tc>
      </w:tr>
      <w:tr w:rsidR="00634112" w:rsidRPr="0055717E" w:rsidTr="00986342">
        <w:trPr>
          <w:cantSplit/>
          <w:trHeight w:val="147"/>
        </w:trPr>
        <w:tc>
          <w:tcPr>
            <w:tcW w:w="3686" w:type="dxa"/>
          </w:tcPr>
          <w:p w:rsidR="00634112" w:rsidRPr="0055717E" w:rsidRDefault="00634112" w:rsidP="0016278A">
            <w:pPr>
              <w:rPr>
                <w:rFonts w:ascii="Angsana New" w:hAnsi="Angsana New"/>
                <w:sz w:val="28"/>
                <w:szCs w:val="28"/>
              </w:rPr>
            </w:pPr>
            <w:r w:rsidRPr="0055717E">
              <w:rPr>
                <w:rFonts w:ascii="Angsana New" w:hAnsi="Angsana New"/>
                <w:sz w:val="28"/>
                <w:szCs w:val="28"/>
                <w:cs/>
              </w:rPr>
              <w:t>โอน</w:t>
            </w:r>
          </w:p>
        </w:tc>
        <w:tc>
          <w:tcPr>
            <w:tcW w:w="1355" w:type="dxa"/>
          </w:tcPr>
          <w:p w:rsidR="00634112" w:rsidRPr="00634112" w:rsidRDefault="00634112" w:rsidP="0016278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124,283</w:t>
            </w:r>
          </w:p>
        </w:tc>
        <w:tc>
          <w:tcPr>
            <w:tcW w:w="271" w:type="dxa"/>
          </w:tcPr>
          <w:p w:rsidR="00634112" w:rsidRPr="00634112" w:rsidRDefault="00634112" w:rsidP="0016278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</w:tcPr>
          <w:p w:rsidR="00634112" w:rsidRPr="00634112" w:rsidRDefault="00634112" w:rsidP="004A230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(29,054</w:t>
            </w:r>
            <w:r w:rsidRPr="00634112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1" w:type="dxa"/>
          </w:tcPr>
          <w:p w:rsidR="00634112" w:rsidRPr="00634112" w:rsidRDefault="00634112" w:rsidP="0016278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:rsidR="00634112" w:rsidRPr="00634112" w:rsidRDefault="00634112" w:rsidP="0016278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34112">
              <w:rPr>
                <w:rFonts w:ascii="Angsana New" w:hAnsi="Angsana New"/>
                <w:sz w:val="28"/>
                <w:szCs w:val="28"/>
              </w:rPr>
              <w:t>6,</w:t>
            </w:r>
            <w:r>
              <w:rPr>
                <w:rFonts w:ascii="Angsana New" w:hAnsi="Angsana New"/>
                <w:sz w:val="28"/>
                <w:szCs w:val="28"/>
              </w:rPr>
              <w:t>275</w:t>
            </w:r>
          </w:p>
        </w:tc>
        <w:tc>
          <w:tcPr>
            <w:tcW w:w="271" w:type="dxa"/>
          </w:tcPr>
          <w:p w:rsidR="00634112" w:rsidRPr="00634112" w:rsidRDefault="00634112" w:rsidP="0016278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0" w:type="dxa"/>
          </w:tcPr>
          <w:p w:rsidR="00634112" w:rsidRPr="00634112" w:rsidRDefault="00634112" w:rsidP="0016278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34112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71" w:type="dxa"/>
          </w:tcPr>
          <w:p w:rsidR="00634112" w:rsidRPr="00634112" w:rsidRDefault="00634112" w:rsidP="0016278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:rsidR="00634112" w:rsidRPr="00634112" w:rsidRDefault="00634112" w:rsidP="004A230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</w:t>
            </w:r>
            <w:r w:rsidRPr="00634112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699</w:t>
            </w:r>
          </w:p>
        </w:tc>
        <w:tc>
          <w:tcPr>
            <w:tcW w:w="271" w:type="dxa"/>
          </w:tcPr>
          <w:p w:rsidR="00634112" w:rsidRPr="00634112" w:rsidRDefault="00634112" w:rsidP="0016278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:rsidR="00634112" w:rsidRPr="00634112" w:rsidRDefault="00634112" w:rsidP="0016278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(49,122</w:t>
            </w:r>
            <w:r w:rsidRPr="00634112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271" w:type="dxa"/>
          </w:tcPr>
          <w:p w:rsidR="00634112" w:rsidRPr="00634112" w:rsidRDefault="00634112" w:rsidP="0016278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</w:tcPr>
          <w:p w:rsidR="00634112" w:rsidRPr="006F3D7D" w:rsidRDefault="00634112" w:rsidP="004A230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91</w:t>
            </w:r>
            <w:r w:rsidRPr="006F3D7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092</w:t>
            </w:r>
          </w:p>
        </w:tc>
      </w:tr>
      <w:tr w:rsidR="00634112" w:rsidRPr="0055717E" w:rsidTr="00986342">
        <w:trPr>
          <w:cantSplit/>
          <w:trHeight w:val="147"/>
        </w:trPr>
        <w:tc>
          <w:tcPr>
            <w:tcW w:w="3686" w:type="dxa"/>
          </w:tcPr>
          <w:p w:rsidR="00634112" w:rsidRPr="0055717E" w:rsidRDefault="00634112" w:rsidP="0016278A">
            <w:pPr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55717E">
              <w:rPr>
                <w:rFonts w:ascii="Angsana New" w:hAnsi="Angsana New" w:hint="cs"/>
                <w:b/>
                <w:sz w:val="28"/>
                <w:szCs w:val="28"/>
                <w:cs/>
              </w:rPr>
              <w:t>จำหน่าย / ตัดบัญชี</w:t>
            </w: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:rsidR="00634112" w:rsidRPr="006F3D7D" w:rsidRDefault="00634112" w:rsidP="004A230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(76</w:t>
            </w:r>
            <w:r w:rsidR="002C2C26">
              <w:rPr>
                <w:rFonts w:ascii="Angsana New" w:hAnsi="Angsana New"/>
                <w:sz w:val="28"/>
                <w:szCs w:val="28"/>
              </w:rPr>
              <w:t>5</w:t>
            </w:r>
            <w:r w:rsidRPr="006F3D7D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1" w:type="dxa"/>
          </w:tcPr>
          <w:p w:rsidR="00634112" w:rsidRPr="00634112" w:rsidRDefault="00634112" w:rsidP="0016278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:rsidR="00634112" w:rsidRPr="00634112" w:rsidRDefault="00634112" w:rsidP="0016278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(722</w:t>
            </w:r>
            <w:r w:rsidRPr="00634112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1" w:type="dxa"/>
          </w:tcPr>
          <w:p w:rsidR="00634112" w:rsidRPr="00634112" w:rsidRDefault="00634112" w:rsidP="0016278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:rsidR="00634112" w:rsidRPr="00634112" w:rsidRDefault="00634112" w:rsidP="0016278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(19,801</w:t>
            </w:r>
            <w:r w:rsidRPr="00634112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1" w:type="dxa"/>
          </w:tcPr>
          <w:p w:rsidR="00634112" w:rsidRPr="00634112" w:rsidRDefault="00634112" w:rsidP="0016278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0" w:type="dxa"/>
            <w:tcBorders>
              <w:bottom w:val="single" w:sz="4" w:space="0" w:color="auto"/>
            </w:tcBorders>
          </w:tcPr>
          <w:p w:rsidR="00634112" w:rsidRPr="00634112" w:rsidRDefault="00634112" w:rsidP="0016278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(315</w:t>
            </w:r>
            <w:r w:rsidRPr="00634112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1" w:type="dxa"/>
          </w:tcPr>
          <w:p w:rsidR="00634112" w:rsidRPr="00634112" w:rsidRDefault="00634112" w:rsidP="0016278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:rsidR="00634112" w:rsidRPr="00634112" w:rsidRDefault="00634112" w:rsidP="0016278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(63,586</w:t>
            </w:r>
            <w:r w:rsidRPr="00634112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1" w:type="dxa"/>
          </w:tcPr>
          <w:p w:rsidR="00634112" w:rsidRPr="00634112" w:rsidRDefault="00634112" w:rsidP="0016278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:rsidR="00634112" w:rsidRPr="006F3D7D" w:rsidRDefault="00634112" w:rsidP="004A230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3D7D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:rsidR="00634112" w:rsidRPr="00634112" w:rsidRDefault="00634112" w:rsidP="0016278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:rsidR="00634112" w:rsidRPr="00634112" w:rsidRDefault="002C2C26" w:rsidP="0016278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(85,189</w:t>
            </w:r>
            <w:r w:rsidR="00634112" w:rsidRPr="00634112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6F3D7D" w:rsidRPr="0055717E" w:rsidTr="00986342">
        <w:trPr>
          <w:cantSplit/>
          <w:trHeight w:val="147"/>
        </w:trPr>
        <w:tc>
          <w:tcPr>
            <w:tcW w:w="3686" w:type="dxa"/>
          </w:tcPr>
          <w:p w:rsidR="006F3D7D" w:rsidRPr="0055717E" w:rsidRDefault="006F3D7D" w:rsidP="0016278A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55717E">
              <w:rPr>
                <w:rFonts w:ascii="Angsana New" w:hAnsi="Angsana New" w:hint="cs"/>
                <w:sz w:val="28"/>
                <w:szCs w:val="28"/>
                <w:cs/>
              </w:rPr>
              <w:t xml:space="preserve">ยอดคงเหลือ </w:t>
            </w:r>
            <w:r w:rsidRPr="0055717E">
              <w:rPr>
                <w:rFonts w:ascii="Angsana New" w:hAnsi="Angsana New"/>
                <w:sz w:val="28"/>
                <w:szCs w:val="28"/>
                <w:cs/>
              </w:rPr>
              <w:t>ณ วันที่ 31 ธันวาคม 256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</w:tcPr>
          <w:p w:rsidR="006F3D7D" w:rsidRPr="00634112" w:rsidRDefault="002C2C26" w:rsidP="0016278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594</w:t>
            </w:r>
            <w:r w:rsidR="006F3D7D" w:rsidRPr="00634112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047</w:t>
            </w:r>
          </w:p>
        </w:tc>
        <w:tc>
          <w:tcPr>
            <w:tcW w:w="271" w:type="dxa"/>
          </w:tcPr>
          <w:p w:rsidR="006F3D7D" w:rsidRPr="00634112" w:rsidRDefault="006F3D7D" w:rsidP="0016278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</w:tcPr>
          <w:p w:rsidR="006F3D7D" w:rsidRPr="00634112" w:rsidRDefault="00634112" w:rsidP="0016278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1,165</w:t>
            </w:r>
            <w:r w:rsidR="006F3D7D" w:rsidRPr="00634112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836D91">
              <w:rPr>
                <w:rFonts w:ascii="Angsana New" w:hAnsi="Angsana New"/>
                <w:sz w:val="28"/>
                <w:szCs w:val="28"/>
              </w:rPr>
              <w:t>99</w:t>
            </w:r>
          </w:p>
        </w:tc>
        <w:tc>
          <w:tcPr>
            <w:tcW w:w="271" w:type="dxa"/>
          </w:tcPr>
          <w:p w:rsidR="006F3D7D" w:rsidRPr="00634112" w:rsidRDefault="006F3D7D" w:rsidP="0016278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6F3D7D" w:rsidRPr="00634112" w:rsidRDefault="00836D91" w:rsidP="0016278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1,526</w:t>
            </w:r>
            <w:r w:rsidR="006F3D7D" w:rsidRPr="00634112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483</w:t>
            </w:r>
          </w:p>
        </w:tc>
        <w:tc>
          <w:tcPr>
            <w:tcW w:w="271" w:type="dxa"/>
          </w:tcPr>
          <w:p w:rsidR="006F3D7D" w:rsidRPr="00634112" w:rsidRDefault="006F3D7D" w:rsidP="0016278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0" w:type="dxa"/>
            <w:tcBorders>
              <w:top w:val="single" w:sz="4" w:space="0" w:color="auto"/>
              <w:bottom w:val="single" w:sz="4" w:space="0" w:color="auto"/>
            </w:tcBorders>
          </w:tcPr>
          <w:p w:rsidR="006F3D7D" w:rsidRPr="00634112" w:rsidRDefault="00634112" w:rsidP="0016278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52</w:t>
            </w:r>
            <w:r w:rsidR="006F3D7D" w:rsidRPr="00634112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71</w:t>
            </w:r>
            <w:r w:rsidR="00836D91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271" w:type="dxa"/>
          </w:tcPr>
          <w:p w:rsidR="006F3D7D" w:rsidRPr="00634112" w:rsidRDefault="006F3D7D" w:rsidP="0016278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6F3D7D" w:rsidRPr="00634112" w:rsidRDefault="00634112" w:rsidP="0016278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511</w:t>
            </w:r>
            <w:r w:rsidR="006F3D7D" w:rsidRPr="00634112">
              <w:rPr>
                <w:rFonts w:ascii="Angsana New" w:hAnsi="Angsana New"/>
                <w:sz w:val="28"/>
                <w:szCs w:val="28"/>
              </w:rPr>
              <w:t>,</w:t>
            </w:r>
            <w:r w:rsidR="00836D91">
              <w:rPr>
                <w:rFonts w:ascii="Angsana New" w:hAnsi="Angsana New"/>
                <w:sz w:val="28"/>
                <w:szCs w:val="28"/>
              </w:rPr>
              <w:t>592</w:t>
            </w:r>
          </w:p>
        </w:tc>
        <w:tc>
          <w:tcPr>
            <w:tcW w:w="271" w:type="dxa"/>
          </w:tcPr>
          <w:p w:rsidR="006F3D7D" w:rsidRPr="00634112" w:rsidRDefault="006F3D7D" w:rsidP="0016278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6F3D7D" w:rsidRPr="00634112" w:rsidRDefault="00634112" w:rsidP="0016278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 w:rsidR="006F3D7D" w:rsidRPr="00634112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235</w:t>
            </w:r>
          </w:p>
        </w:tc>
        <w:tc>
          <w:tcPr>
            <w:tcW w:w="271" w:type="dxa"/>
          </w:tcPr>
          <w:p w:rsidR="006F3D7D" w:rsidRPr="00634112" w:rsidRDefault="006F3D7D" w:rsidP="0016278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</w:tcPr>
          <w:p w:rsidR="006F3D7D" w:rsidRPr="00634112" w:rsidRDefault="002C2C26" w:rsidP="0016278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3,881</w:t>
            </w:r>
            <w:r w:rsidR="006F3D7D" w:rsidRPr="00634112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275</w:t>
            </w:r>
          </w:p>
        </w:tc>
      </w:tr>
    </w:tbl>
    <w:p w:rsidR="00920DE6" w:rsidRDefault="00920DE6"/>
    <w:p w:rsidR="00263AF7" w:rsidRDefault="00263AF7"/>
    <w:p w:rsidR="00634112" w:rsidRDefault="00634112"/>
    <w:tbl>
      <w:tblPr>
        <w:tblW w:w="14709" w:type="dxa"/>
        <w:tblInd w:w="18" w:type="dxa"/>
        <w:tblLayout w:type="fixed"/>
        <w:tblLook w:val="0020"/>
      </w:tblPr>
      <w:tblGrid>
        <w:gridCol w:w="3780"/>
        <w:gridCol w:w="1355"/>
        <w:gridCol w:w="271"/>
        <w:gridCol w:w="1347"/>
        <w:gridCol w:w="279"/>
        <w:gridCol w:w="1264"/>
        <w:gridCol w:w="271"/>
        <w:gridCol w:w="1446"/>
        <w:gridCol w:w="271"/>
        <w:gridCol w:w="1264"/>
        <w:gridCol w:w="271"/>
        <w:gridCol w:w="1264"/>
        <w:gridCol w:w="271"/>
        <w:gridCol w:w="1355"/>
      </w:tblGrid>
      <w:tr w:rsidR="001360BB" w:rsidRPr="0055717E" w:rsidTr="001045C8">
        <w:trPr>
          <w:cantSplit/>
          <w:trHeight w:val="147"/>
        </w:trPr>
        <w:tc>
          <w:tcPr>
            <w:tcW w:w="3780" w:type="dxa"/>
          </w:tcPr>
          <w:p w:rsidR="001360BB" w:rsidRPr="0055717E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29" w:type="dxa"/>
            <w:gridSpan w:val="13"/>
            <w:tcBorders>
              <w:bottom w:val="single" w:sz="4" w:space="0" w:color="auto"/>
            </w:tcBorders>
          </w:tcPr>
          <w:p w:rsidR="001360BB" w:rsidRPr="0055717E" w:rsidRDefault="001360BB" w:rsidP="00636A51">
            <w:pPr>
              <w:pStyle w:val="acctfourfigures"/>
              <w:tabs>
                <w:tab w:val="clear" w:pos="765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55717E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งบการเงินรวม (พันบาท)</w:t>
            </w:r>
          </w:p>
        </w:tc>
      </w:tr>
      <w:tr w:rsidR="001045C8" w:rsidRPr="0055717E" w:rsidTr="001045C8">
        <w:trPr>
          <w:cantSplit/>
          <w:trHeight w:val="147"/>
        </w:trPr>
        <w:tc>
          <w:tcPr>
            <w:tcW w:w="3780" w:type="dxa"/>
          </w:tcPr>
          <w:p w:rsidR="001045C8" w:rsidRPr="0055717E" w:rsidRDefault="001045C8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:rsidR="001045C8" w:rsidRPr="0055717E" w:rsidRDefault="001045C8" w:rsidP="002A4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5717E">
              <w:rPr>
                <w:rFonts w:ascii="Angsana New" w:hAnsi="Angsana New"/>
                <w:sz w:val="28"/>
                <w:szCs w:val="28"/>
                <w:cs/>
              </w:rPr>
              <w:t>ที่ดินและ</w:t>
            </w:r>
          </w:p>
        </w:tc>
        <w:tc>
          <w:tcPr>
            <w:tcW w:w="271" w:type="dxa"/>
            <w:tcBorders>
              <w:top w:val="single" w:sz="4" w:space="0" w:color="auto"/>
            </w:tcBorders>
          </w:tcPr>
          <w:p w:rsidR="001045C8" w:rsidRPr="0055717E" w:rsidRDefault="001045C8" w:rsidP="002A4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</w:tcPr>
          <w:p w:rsidR="001045C8" w:rsidRPr="0055717E" w:rsidRDefault="001045C8" w:rsidP="002A4A78">
            <w:pPr>
              <w:ind w:left="-198" w:right="-15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717E">
              <w:rPr>
                <w:rFonts w:ascii="Angsana New" w:hAnsi="Angsana New"/>
                <w:sz w:val="28"/>
                <w:szCs w:val="28"/>
                <w:cs/>
              </w:rPr>
              <w:t>อาคารและ</w:t>
            </w:r>
          </w:p>
        </w:tc>
        <w:tc>
          <w:tcPr>
            <w:tcW w:w="279" w:type="dxa"/>
            <w:tcBorders>
              <w:top w:val="single" w:sz="4" w:space="0" w:color="auto"/>
            </w:tcBorders>
          </w:tcPr>
          <w:p w:rsidR="001045C8" w:rsidRPr="0055717E" w:rsidRDefault="001045C8" w:rsidP="005D0BBA">
            <w:pPr>
              <w:ind w:left="-198" w:right="-15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:rsidR="001045C8" w:rsidRPr="0055717E" w:rsidRDefault="001045C8" w:rsidP="005D0BBA">
            <w:pPr>
              <w:ind w:left="-198" w:right="-15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  <w:tcBorders>
              <w:top w:val="single" w:sz="4" w:space="0" w:color="auto"/>
            </w:tcBorders>
          </w:tcPr>
          <w:p w:rsidR="001045C8" w:rsidRPr="0055717E" w:rsidRDefault="001045C8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446" w:type="dxa"/>
            <w:tcBorders>
              <w:top w:val="single" w:sz="4" w:space="0" w:color="auto"/>
            </w:tcBorders>
          </w:tcPr>
          <w:p w:rsidR="001045C8" w:rsidRPr="0055717E" w:rsidRDefault="001045C8" w:rsidP="008B54F7">
            <w:pPr>
              <w:ind w:left="-198" w:right="-15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717E">
              <w:rPr>
                <w:rFonts w:ascii="Angsana New" w:hAnsi="Angsana New"/>
                <w:sz w:val="28"/>
                <w:szCs w:val="28"/>
                <w:cs/>
              </w:rPr>
              <w:t>เครื่องตกแต่ง</w:t>
            </w:r>
          </w:p>
        </w:tc>
        <w:tc>
          <w:tcPr>
            <w:tcW w:w="271" w:type="dxa"/>
            <w:tcBorders>
              <w:top w:val="single" w:sz="4" w:space="0" w:color="auto"/>
            </w:tcBorders>
          </w:tcPr>
          <w:p w:rsidR="001045C8" w:rsidRPr="0055717E" w:rsidRDefault="001045C8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:rsidR="001045C8" w:rsidRPr="0055717E" w:rsidRDefault="001045C8" w:rsidP="005D0BBA">
            <w:pPr>
              <w:pStyle w:val="acctfourfigures"/>
              <w:tabs>
                <w:tab w:val="clear" w:pos="765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1" w:type="dxa"/>
            <w:tcBorders>
              <w:top w:val="single" w:sz="4" w:space="0" w:color="auto"/>
            </w:tcBorders>
          </w:tcPr>
          <w:p w:rsidR="001045C8" w:rsidRPr="0055717E" w:rsidRDefault="001045C8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:rsidR="001045C8" w:rsidRPr="0055717E" w:rsidRDefault="001045C8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73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55717E">
              <w:rPr>
                <w:rFonts w:ascii="Angsana New" w:hAnsi="Angsana New"/>
                <w:b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71" w:type="dxa"/>
            <w:tcBorders>
              <w:top w:val="single" w:sz="4" w:space="0" w:color="auto"/>
            </w:tcBorders>
          </w:tcPr>
          <w:p w:rsidR="001045C8" w:rsidRPr="0055717E" w:rsidRDefault="001045C8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:rsidR="001045C8" w:rsidRPr="0055717E" w:rsidRDefault="001045C8" w:rsidP="005D0BB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045C8" w:rsidRPr="0055717E" w:rsidTr="001045C8">
        <w:trPr>
          <w:cantSplit/>
          <w:trHeight w:val="147"/>
        </w:trPr>
        <w:tc>
          <w:tcPr>
            <w:tcW w:w="3780" w:type="dxa"/>
          </w:tcPr>
          <w:p w:rsidR="001045C8" w:rsidRPr="0055717E" w:rsidRDefault="001045C8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</w:tcPr>
          <w:p w:rsidR="001045C8" w:rsidRPr="0055717E" w:rsidRDefault="001045C8" w:rsidP="002A4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5717E">
              <w:rPr>
                <w:rFonts w:ascii="Angsana New" w:hAnsi="Angsana New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71" w:type="dxa"/>
          </w:tcPr>
          <w:p w:rsidR="001045C8" w:rsidRPr="0055717E" w:rsidRDefault="001045C8" w:rsidP="002A4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347" w:type="dxa"/>
          </w:tcPr>
          <w:p w:rsidR="001045C8" w:rsidRPr="0055717E" w:rsidRDefault="001045C8" w:rsidP="002A4A78">
            <w:pPr>
              <w:ind w:left="-81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717E">
              <w:rPr>
                <w:rFonts w:ascii="Angsana New" w:hAnsi="Angsana New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79" w:type="dxa"/>
          </w:tcPr>
          <w:p w:rsidR="001045C8" w:rsidRPr="0055717E" w:rsidRDefault="001045C8" w:rsidP="005D0BBA">
            <w:pPr>
              <w:ind w:left="-198" w:right="-15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4" w:type="dxa"/>
          </w:tcPr>
          <w:p w:rsidR="001045C8" w:rsidRPr="0055717E" w:rsidRDefault="001045C8" w:rsidP="005D0BBA">
            <w:pPr>
              <w:ind w:left="-198" w:right="-15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717E">
              <w:rPr>
                <w:rFonts w:ascii="Angsana New" w:hAnsi="Angsana New" w:hint="cs"/>
                <w:sz w:val="28"/>
                <w:szCs w:val="28"/>
                <w:cs/>
              </w:rPr>
              <w:t>เครื่องจักร</w:t>
            </w:r>
          </w:p>
        </w:tc>
        <w:tc>
          <w:tcPr>
            <w:tcW w:w="271" w:type="dxa"/>
          </w:tcPr>
          <w:p w:rsidR="001045C8" w:rsidRPr="0055717E" w:rsidRDefault="001045C8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446" w:type="dxa"/>
          </w:tcPr>
          <w:p w:rsidR="001045C8" w:rsidRPr="0055717E" w:rsidRDefault="001045C8" w:rsidP="008B54F7">
            <w:pPr>
              <w:ind w:left="-198" w:right="-15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717E">
              <w:rPr>
                <w:rFonts w:ascii="Angsana New" w:hAnsi="Angsana New"/>
                <w:sz w:val="28"/>
                <w:szCs w:val="28"/>
                <w:cs/>
              </w:rPr>
              <w:t>ติดตั้งและอุปกรณ์</w:t>
            </w:r>
          </w:p>
        </w:tc>
        <w:tc>
          <w:tcPr>
            <w:tcW w:w="271" w:type="dxa"/>
          </w:tcPr>
          <w:p w:rsidR="001045C8" w:rsidRPr="0055717E" w:rsidRDefault="001045C8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64" w:type="dxa"/>
          </w:tcPr>
          <w:p w:rsidR="001045C8" w:rsidRPr="0055717E" w:rsidRDefault="001045C8" w:rsidP="005D0BBA">
            <w:pPr>
              <w:pStyle w:val="acctfourfigures"/>
              <w:tabs>
                <w:tab w:val="clear" w:pos="765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1" w:type="dxa"/>
          </w:tcPr>
          <w:p w:rsidR="001045C8" w:rsidRPr="0055717E" w:rsidRDefault="001045C8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64" w:type="dxa"/>
          </w:tcPr>
          <w:p w:rsidR="001045C8" w:rsidRPr="0055717E" w:rsidRDefault="001045C8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73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55717E">
              <w:rPr>
                <w:rFonts w:ascii="Angsana New" w:hAnsi="Angsana New" w:hint="cs"/>
                <w:b/>
                <w:sz w:val="28"/>
                <w:szCs w:val="28"/>
                <w:cs/>
              </w:rPr>
              <w:t>ระหว่าง</w:t>
            </w:r>
          </w:p>
        </w:tc>
        <w:tc>
          <w:tcPr>
            <w:tcW w:w="271" w:type="dxa"/>
          </w:tcPr>
          <w:p w:rsidR="001045C8" w:rsidRPr="0055717E" w:rsidRDefault="001045C8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355" w:type="dxa"/>
          </w:tcPr>
          <w:p w:rsidR="001045C8" w:rsidRPr="0055717E" w:rsidRDefault="001045C8" w:rsidP="005D0BB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BE6867" w:rsidRPr="0055717E" w:rsidTr="001045C8">
        <w:trPr>
          <w:cantSplit/>
          <w:trHeight w:val="147"/>
        </w:trPr>
        <w:tc>
          <w:tcPr>
            <w:tcW w:w="3780" w:type="dxa"/>
          </w:tcPr>
          <w:p w:rsidR="00BE6867" w:rsidRPr="0055717E" w:rsidRDefault="00BE6867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:rsidR="00BE6867" w:rsidRPr="0055717E" w:rsidRDefault="00BE6867" w:rsidP="002A4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5717E">
              <w:rPr>
                <w:rFonts w:ascii="Angsana New" w:hAnsi="Angsana New"/>
                <w:sz w:val="28"/>
                <w:szCs w:val="28"/>
                <w:cs/>
              </w:rPr>
              <w:t>ที่ดิน</w:t>
            </w:r>
          </w:p>
        </w:tc>
        <w:tc>
          <w:tcPr>
            <w:tcW w:w="271" w:type="dxa"/>
          </w:tcPr>
          <w:p w:rsidR="00BE6867" w:rsidRPr="0055717E" w:rsidRDefault="00BE6867" w:rsidP="002A4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:rsidR="00BE6867" w:rsidRPr="0055717E" w:rsidRDefault="00BE6867" w:rsidP="002A4A78">
            <w:pPr>
              <w:ind w:left="-81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717E">
              <w:rPr>
                <w:rFonts w:ascii="Angsana New" w:hAnsi="Angsana New"/>
                <w:sz w:val="28"/>
                <w:szCs w:val="28"/>
                <w:cs/>
              </w:rPr>
              <w:t>อาคาร</w:t>
            </w:r>
          </w:p>
        </w:tc>
        <w:tc>
          <w:tcPr>
            <w:tcW w:w="279" w:type="dxa"/>
          </w:tcPr>
          <w:p w:rsidR="00BE6867" w:rsidRPr="0055717E" w:rsidRDefault="00BE6867" w:rsidP="005D0BBA">
            <w:pPr>
              <w:ind w:left="-198" w:right="-15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:rsidR="00BE6867" w:rsidRPr="0055717E" w:rsidRDefault="00BE6867" w:rsidP="005D0BBA">
            <w:pPr>
              <w:ind w:left="-198" w:right="-15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717E">
              <w:rPr>
                <w:rFonts w:ascii="Angsana New" w:hAnsi="Angsana New" w:hint="cs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271" w:type="dxa"/>
          </w:tcPr>
          <w:p w:rsidR="00BE6867" w:rsidRPr="0055717E" w:rsidRDefault="00BE6867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</w:tcPr>
          <w:p w:rsidR="00BE6867" w:rsidRPr="0055717E" w:rsidRDefault="00BE6867" w:rsidP="005D0BBA">
            <w:pPr>
              <w:ind w:left="-198" w:right="-15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717E">
              <w:rPr>
                <w:rFonts w:ascii="Angsana New" w:hAnsi="Angsana New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271" w:type="dxa"/>
          </w:tcPr>
          <w:p w:rsidR="00BE6867" w:rsidRPr="0055717E" w:rsidRDefault="00BE6867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:rsidR="00BE6867" w:rsidRPr="0055717E" w:rsidRDefault="00BE6867" w:rsidP="005D0BBA">
            <w:pPr>
              <w:ind w:left="-81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717E"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71" w:type="dxa"/>
          </w:tcPr>
          <w:p w:rsidR="00BE6867" w:rsidRPr="0055717E" w:rsidRDefault="00BE6867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:rsidR="00BE6867" w:rsidRPr="0055717E" w:rsidRDefault="00BE6867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73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55717E">
              <w:rPr>
                <w:rFonts w:ascii="Angsana New" w:hAnsi="Angsana New" w:hint="cs"/>
                <w:b/>
                <w:sz w:val="28"/>
                <w:szCs w:val="28"/>
                <w:cs/>
              </w:rPr>
              <w:t>ก่อสร้าง</w:t>
            </w:r>
          </w:p>
        </w:tc>
        <w:tc>
          <w:tcPr>
            <w:tcW w:w="271" w:type="dxa"/>
          </w:tcPr>
          <w:p w:rsidR="00BE6867" w:rsidRPr="0055717E" w:rsidRDefault="00BE6867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:rsidR="00BE6867" w:rsidRPr="0055717E" w:rsidRDefault="00BE6867" w:rsidP="005D0BBA">
            <w:pPr>
              <w:pStyle w:val="acctfourfigures"/>
              <w:tabs>
                <w:tab w:val="clear" w:pos="765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55717E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1360BB" w:rsidRPr="0055717E" w:rsidTr="001045C8">
        <w:trPr>
          <w:cantSplit/>
          <w:trHeight w:val="147"/>
        </w:trPr>
        <w:tc>
          <w:tcPr>
            <w:tcW w:w="3780" w:type="dxa"/>
          </w:tcPr>
          <w:p w:rsidR="001360BB" w:rsidRPr="0055717E" w:rsidRDefault="001360BB" w:rsidP="005D0BBA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5717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1355" w:type="dxa"/>
            <w:tcBorders>
              <w:top w:val="single" w:sz="4" w:space="0" w:color="auto"/>
            </w:tcBorders>
          </w:tcPr>
          <w:p w:rsidR="001360BB" w:rsidRPr="0055717E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</w:tcPr>
          <w:p w:rsidR="001360BB" w:rsidRPr="0055717E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</w:tcPr>
          <w:p w:rsidR="001360BB" w:rsidRPr="0055717E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9" w:type="dxa"/>
          </w:tcPr>
          <w:p w:rsidR="001360BB" w:rsidRPr="0055717E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:rsidR="001360BB" w:rsidRPr="0055717E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</w:tcPr>
          <w:p w:rsidR="001360BB" w:rsidRPr="0055717E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6" w:type="dxa"/>
            <w:tcBorders>
              <w:top w:val="single" w:sz="4" w:space="0" w:color="auto"/>
            </w:tcBorders>
          </w:tcPr>
          <w:p w:rsidR="001360BB" w:rsidRPr="0055717E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</w:tcPr>
          <w:p w:rsidR="001360BB" w:rsidRPr="0055717E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:rsidR="001360BB" w:rsidRPr="0055717E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</w:tcPr>
          <w:p w:rsidR="001360BB" w:rsidRPr="0055717E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:rsidR="001360BB" w:rsidRPr="0055717E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</w:tcPr>
          <w:p w:rsidR="001360BB" w:rsidRPr="0055717E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:rsidR="001360BB" w:rsidRPr="0055717E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F3D7D" w:rsidRPr="0055717E" w:rsidTr="001045C8">
        <w:trPr>
          <w:cantSplit/>
          <w:trHeight w:val="147"/>
        </w:trPr>
        <w:tc>
          <w:tcPr>
            <w:tcW w:w="3780" w:type="dxa"/>
          </w:tcPr>
          <w:p w:rsidR="006F3D7D" w:rsidRPr="0055717E" w:rsidRDefault="006F3D7D" w:rsidP="005D0BBA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55717E">
              <w:rPr>
                <w:rFonts w:ascii="Angsana New" w:hAnsi="Angsana New" w:hint="cs"/>
                <w:sz w:val="28"/>
                <w:szCs w:val="28"/>
                <w:cs/>
              </w:rPr>
              <w:t xml:space="preserve">ยอดคงเหลือ </w:t>
            </w:r>
            <w:r w:rsidRPr="0055717E">
              <w:rPr>
                <w:rFonts w:ascii="Angsana New" w:hAnsi="Angsana New"/>
                <w:sz w:val="28"/>
                <w:szCs w:val="28"/>
                <w:cs/>
              </w:rPr>
              <w:t>ณ วันที่ 1 มกราคม 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55" w:type="dxa"/>
          </w:tcPr>
          <w:p w:rsidR="006F3D7D" w:rsidRPr="0055717E" w:rsidRDefault="006F3D7D" w:rsidP="006F3D7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17E">
              <w:rPr>
                <w:rFonts w:ascii="Angsana New" w:hAnsi="Angsana New"/>
                <w:sz w:val="28"/>
                <w:szCs w:val="28"/>
              </w:rPr>
              <w:t>24,022</w:t>
            </w:r>
          </w:p>
        </w:tc>
        <w:tc>
          <w:tcPr>
            <w:tcW w:w="271" w:type="dxa"/>
          </w:tcPr>
          <w:p w:rsidR="006F3D7D" w:rsidRPr="0055717E" w:rsidRDefault="006F3D7D" w:rsidP="006F3D7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47" w:type="dxa"/>
          </w:tcPr>
          <w:p w:rsidR="006F3D7D" w:rsidRPr="0055717E" w:rsidRDefault="006F3D7D" w:rsidP="006F3D7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17E">
              <w:rPr>
                <w:rFonts w:ascii="Angsana New" w:hAnsi="Angsana New"/>
                <w:sz w:val="28"/>
                <w:szCs w:val="28"/>
              </w:rPr>
              <w:t>595,384</w:t>
            </w:r>
          </w:p>
        </w:tc>
        <w:tc>
          <w:tcPr>
            <w:tcW w:w="279" w:type="dxa"/>
          </w:tcPr>
          <w:p w:rsidR="006F3D7D" w:rsidRPr="0055717E" w:rsidRDefault="006F3D7D" w:rsidP="006F3D7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</w:tcPr>
          <w:p w:rsidR="006F3D7D" w:rsidRPr="0055717E" w:rsidRDefault="006F3D7D" w:rsidP="006F3D7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17E">
              <w:rPr>
                <w:rFonts w:ascii="Angsana New" w:hAnsi="Angsana New"/>
                <w:sz w:val="28"/>
                <w:szCs w:val="28"/>
              </w:rPr>
              <w:t>974,303</w:t>
            </w:r>
          </w:p>
        </w:tc>
        <w:tc>
          <w:tcPr>
            <w:tcW w:w="271" w:type="dxa"/>
          </w:tcPr>
          <w:p w:rsidR="006F3D7D" w:rsidRPr="0055717E" w:rsidRDefault="006F3D7D" w:rsidP="006F3D7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446" w:type="dxa"/>
          </w:tcPr>
          <w:p w:rsidR="006F3D7D" w:rsidRPr="0055717E" w:rsidRDefault="006F3D7D" w:rsidP="006F3D7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17E">
              <w:rPr>
                <w:rFonts w:ascii="Angsana New" w:hAnsi="Angsana New"/>
                <w:sz w:val="28"/>
                <w:szCs w:val="28"/>
              </w:rPr>
              <w:t>43,826</w:t>
            </w:r>
          </w:p>
        </w:tc>
        <w:tc>
          <w:tcPr>
            <w:tcW w:w="271" w:type="dxa"/>
          </w:tcPr>
          <w:p w:rsidR="006F3D7D" w:rsidRPr="0055717E" w:rsidRDefault="006F3D7D" w:rsidP="006F3D7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</w:tcPr>
          <w:p w:rsidR="006F3D7D" w:rsidRPr="0055717E" w:rsidRDefault="006F3D7D" w:rsidP="006F3D7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17E">
              <w:rPr>
                <w:rFonts w:ascii="Angsana New" w:hAnsi="Angsana New"/>
                <w:sz w:val="28"/>
                <w:szCs w:val="28"/>
              </w:rPr>
              <w:t>474,280</w:t>
            </w:r>
          </w:p>
        </w:tc>
        <w:tc>
          <w:tcPr>
            <w:tcW w:w="271" w:type="dxa"/>
          </w:tcPr>
          <w:p w:rsidR="006F3D7D" w:rsidRPr="0055717E" w:rsidRDefault="006F3D7D" w:rsidP="006F3D7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</w:tcPr>
          <w:p w:rsidR="006F3D7D" w:rsidRPr="0055717E" w:rsidRDefault="006F3D7D" w:rsidP="006F3D7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717E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:rsidR="006F3D7D" w:rsidRPr="0055717E" w:rsidRDefault="006F3D7D" w:rsidP="006F3D7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55" w:type="dxa"/>
          </w:tcPr>
          <w:p w:rsidR="006F3D7D" w:rsidRPr="0055717E" w:rsidRDefault="006F3D7D" w:rsidP="006F3D7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5717E">
              <w:rPr>
                <w:rFonts w:ascii="Angsana New" w:hAnsi="Angsana New"/>
                <w:sz w:val="28"/>
                <w:szCs w:val="28"/>
              </w:rPr>
              <w:t>2,111,815</w:t>
            </w:r>
          </w:p>
        </w:tc>
      </w:tr>
      <w:tr w:rsidR="006F3D7D" w:rsidRPr="0055717E" w:rsidTr="001045C8">
        <w:trPr>
          <w:cantSplit/>
          <w:trHeight w:val="147"/>
        </w:trPr>
        <w:tc>
          <w:tcPr>
            <w:tcW w:w="3780" w:type="dxa"/>
          </w:tcPr>
          <w:p w:rsidR="006F3D7D" w:rsidRPr="0055717E" w:rsidRDefault="006F3D7D" w:rsidP="006F3D7D">
            <w:pPr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โอนไปสินทรัพย์สิทธิการใช้</w:t>
            </w:r>
          </w:p>
        </w:tc>
        <w:tc>
          <w:tcPr>
            <w:tcW w:w="1355" w:type="dxa"/>
          </w:tcPr>
          <w:p w:rsidR="006F3D7D" w:rsidRPr="0055717E" w:rsidRDefault="006F3D7D" w:rsidP="006F3D7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717E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:rsidR="006F3D7D" w:rsidRPr="0055717E" w:rsidRDefault="006F3D7D" w:rsidP="006F3D7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47" w:type="dxa"/>
          </w:tcPr>
          <w:p w:rsidR="006F3D7D" w:rsidRPr="0055717E" w:rsidRDefault="006F3D7D" w:rsidP="006F3D7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717E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9" w:type="dxa"/>
          </w:tcPr>
          <w:p w:rsidR="006F3D7D" w:rsidRPr="0055717E" w:rsidRDefault="006F3D7D" w:rsidP="006F3D7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</w:tcPr>
          <w:p w:rsidR="006F3D7D" w:rsidRPr="0055717E" w:rsidRDefault="006F3D7D" w:rsidP="006F3D7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717E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:rsidR="006F3D7D" w:rsidRPr="0055717E" w:rsidRDefault="006F3D7D" w:rsidP="006F3D7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446" w:type="dxa"/>
          </w:tcPr>
          <w:p w:rsidR="006F3D7D" w:rsidRPr="0055717E" w:rsidRDefault="006F3D7D" w:rsidP="006F3D7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717E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:rsidR="006F3D7D" w:rsidRPr="0055717E" w:rsidRDefault="006F3D7D" w:rsidP="006F3D7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</w:tcPr>
          <w:p w:rsidR="006F3D7D" w:rsidRPr="0055717E" w:rsidRDefault="006F3D7D" w:rsidP="006F3D7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17E">
              <w:rPr>
                <w:rFonts w:ascii="Angsana New" w:hAnsi="Angsana New"/>
                <w:sz w:val="28"/>
                <w:szCs w:val="28"/>
              </w:rPr>
              <w:t>(11,082)</w:t>
            </w:r>
          </w:p>
        </w:tc>
        <w:tc>
          <w:tcPr>
            <w:tcW w:w="271" w:type="dxa"/>
          </w:tcPr>
          <w:p w:rsidR="006F3D7D" w:rsidRPr="0055717E" w:rsidRDefault="006F3D7D" w:rsidP="006F3D7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</w:tcPr>
          <w:p w:rsidR="006F3D7D" w:rsidRPr="0055717E" w:rsidRDefault="006F3D7D" w:rsidP="006F3D7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717E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:rsidR="006F3D7D" w:rsidRPr="0055717E" w:rsidRDefault="006F3D7D" w:rsidP="006F3D7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</w:tcPr>
          <w:p w:rsidR="006F3D7D" w:rsidRPr="0055717E" w:rsidRDefault="006F3D7D" w:rsidP="006F3D7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17E">
              <w:rPr>
                <w:rFonts w:ascii="Angsana New" w:hAnsi="Angsana New"/>
                <w:sz w:val="28"/>
                <w:szCs w:val="28"/>
              </w:rPr>
              <w:t>(11,082)</w:t>
            </w:r>
          </w:p>
        </w:tc>
      </w:tr>
      <w:tr w:rsidR="006F3D7D" w:rsidRPr="0055717E" w:rsidTr="001045C8">
        <w:trPr>
          <w:cantSplit/>
          <w:trHeight w:val="147"/>
        </w:trPr>
        <w:tc>
          <w:tcPr>
            <w:tcW w:w="3780" w:type="dxa"/>
          </w:tcPr>
          <w:p w:rsidR="006F3D7D" w:rsidRPr="0055717E" w:rsidRDefault="006F3D7D" w:rsidP="006F3D7D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55717E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355" w:type="dxa"/>
          </w:tcPr>
          <w:p w:rsidR="006F3D7D" w:rsidRPr="0055717E" w:rsidRDefault="006F3D7D" w:rsidP="006F3D7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17E">
              <w:rPr>
                <w:rFonts w:ascii="Angsana New" w:hAnsi="Angsana New"/>
                <w:sz w:val="28"/>
                <w:szCs w:val="28"/>
              </w:rPr>
              <w:t>2,284</w:t>
            </w:r>
          </w:p>
        </w:tc>
        <w:tc>
          <w:tcPr>
            <w:tcW w:w="271" w:type="dxa"/>
          </w:tcPr>
          <w:p w:rsidR="006F3D7D" w:rsidRPr="0055717E" w:rsidRDefault="006F3D7D" w:rsidP="006F3D7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7" w:type="dxa"/>
          </w:tcPr>
          <w:p w:rsidR="006F3D7D" w:rsidRPr="0055717E" w:rsidRDefault="006F3D7D" w:rsidP="006F3D7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17E">
              <w:rPr>
                <w:rFonts w:ascii="Angsana New" w:hAnsi="Angsana New"/>
                <w:sz w:val="28"/>
                <w:szCs w:val="28"/>
              </w:rPr>
              <w:t>45,499</w:t>
            </w:r>
          </w:p>
        </w:tc>
        <w:tc>
          <w:tcPr>
            <w:tcW w:w="279" w:type="dxa"/>
          </w:tcPr>
          <w:p w:rsidR="006F3D7D" w:rsidRPr="0055717E" w:rsidRDefault="006F3D7D" w:rsidP="006F3D7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:rsidR="006F3D7D" w:rsidRPr="0055717E" w:rsidRDefault="006F3D7D" w:rsidP="006F3D7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17E">
              <w:rPr>
                <w:rFonts w:ascii="Angsana New" w:hAnsi="Angsana New"/>
                <w:sz w:val="28"/>
                <w:szCs w:val="28"/>
              </w:rPr>
              <w:t>76,426</w:t>
            </w:r>
          </w:p>
        </w:tc>
        <w:tc>
          <w:tcPr>
            <w:tcW w:w="271" w:type="dxa"/>
          </w:tcPr>
          <w:p w:rsidR="006F3D7D" w:rsidRPr="0055717E" w:rsidRDefault="006F3D7D" w:rsidP="006F3D7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6" w:type="dxa"/>
          </w:tcPr>
          <w:p w:rsidR="006F3D7D" w:rsidRPr="0055717E" w:rsidRDefault="006F3D7D" w:rsidP="006F3D7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17E">
              <w:rPr>
                <w:rFonts w:ascii="Angsana New" w:hAnsi="Angsana New"/>
                <w:sz w:val="28"/>
                <w:szCs w:val="28"/>
              </w:rPr>
              <w:t>2,631</w:t>
            </w:r>
          </w:p>
        </w:tc>
        <w:tc>
          <w:tcPr>
            <w:tcW w:w="271" w:type="dxa"/>
          </w:tcPr>
          <w:p w:rsidR="006F3D7D" w:rsidRPr="0055717E" w:rsidRDefault="006F3D7D" w:rsidP="006F3D7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:rsidR="006F3D7D" w:rsidRPr="0055717E" w:rsidRDefault="006F3D7D" w:rsidP="006F3D7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17E">
              <w:rPr>
                <w:rFonts w:ascii="Angsana New" w:hAnsi="Angsana New"/>
                <w:sz w:val="28"/>
                <w:szCs w:val="28"/>
              </w:rPr>
              <w:t>26,952</w:t>
            </w:r>
          </w:p>
        </w:tc>
        <w:tc>
          <w:tcPr>
            <w:tcW w:w="271" w:type="dxa"/>
          </w:tcPr>
          <w:p w:rsidR="006F3D7D" w:rsidRPr="0055717E" w:rsidRDefault="006F3D7D" w:rsidP="006F3D7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:rsidR="006F3D7D" w:rsidRPr="0055717E" w:rsidRDefault="006F3D7D" w:rsidP="006F3D7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717E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:rsidR="006F3D7D" w:rsidRPr="0055717E" w:rsidRDefault="006F3D7D" w:rsidP="006F3D7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</w:tcPr>
          <w:p w:rsidR="006F3D7D" w:rsidRPr="0055717E" w:rsidRDefault="006F3D7D" w:rsidP="006F3D7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17E">
              <w:rPr>
                <w:rFonts w:ascii="Angsana New" w:hAnsi="Angsana New"/>
                <w:sz w:val="28"/>
                <w:szCs w:val="28"/>
              </w:rPr>
              <w:t>153,792</w:t>
            </w:r>
          </w:p>
        </w:tc>
      </w:tr>
      <w:tr w:rsidR="006F3D7D" w:rsidRPr="0055717E" w:rsidTr="001045C8">
        <w:trPr>
          <w:cantSplit/>
          <w:trHeight w:val="147"/>
        </w:trPr>
        <w:tc>
          <w:tcPr>
            <w:tcW w:w="3780" w:type="dxa"/>
          </w:tcPr>
          <w:p w:rsidR="006F3D7D" w:rsidRPr="0055717E" w:rsidRDefault="006F3D7D" w:rsidP="006F3D7D">
            <w:pPr>
              <w:rPr>
                <w:rFonts w:ascii="Angsana New" w:hAnsi="Angsana New"/>
                <w:sz w:val="28"/>
                <w:szCs w:val="28"/>
              </w:rPr>
            </w:pPr>
            <w:r w:rsidRPr="0055717E">
              <w:rPr>
                <w:rFonts w:ascii="Angsana New" w:hAnsi="Angsana New"/>
                <w:sz w:val="28"/>
                <w:szCs w:val="28"/>
                <w:cs/>
              </w:rPr>
              <w:t>โอน</w:t>
            </w:r>
          </w:p>
        </w:tc>
        <w:tc>
          <w:tcPr>
            <w:tcW w:w="1355" w:type="dxa"/>
          </w:tcPr>
          <w:p w:rsidR="006F3D7D" w:rsidRPr="0055717E" w:rsidRDefault="006F3D7D" w:rsidP="006F3D7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717E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:rsidR="006F3D7D" w:rsidRPr="0055717E" w:rsidRDefault="006F3D7D" w:rsidP="006F3D7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7" w:type="dxa"/>
          </w:tcPr>
          <w:p w:rsidR="006F3D7D" w:rsidRPr="0055717E" w:rsidRDefault="006F3D7D" w:rsidP="006F3D7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717E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9" w:type="dxa"/>
          </w:tcPr>
          <w:p w:rsidR="006F3D7D" w:rsidRPr="0055717E" w:rsidRDefault="006F3D7D" w:rsidP="006F3D7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:rsidR="006F3D7D" w:rsidRPr="0055717E" w:rsidRDefault="006F3D7D" w:rsidP="006F3D7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717E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:rsidR="006F3D7D" w:rsidRPr="0055717E" w:rsidRDefault="006F3D7D" w:rsidP="006F3D7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6" w:type="dxa"/>
          </w:tcPr>
          <w:p w:rsidR="006F3D7D" w:rsidRPr="0055717E" w:rsidRDefault="006F3D7D" w:rsidP="006F3D7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717E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:rsidR="006F3D7D" w:rsidRPr="0055717E" w:rsidRDefault="006F3D7D" w:rsidP="006F3D7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:rsidR="006F3D7D" w:rsidRPr="0055717E" w:rsidRDefault="006F3D7D" w:rsidP="006F3D7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717E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:rsidR="006F3D7D" w:rsidRPr="0055717E" w:rsidRDefault="006F3D7D" w:rsidP="006F3D7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:rsidR="006F3D7D" w:rsidRPr="0055717E" w:rsidRDefault="006F3D7D" w:rsidP="006F3D7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717E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:rsidR="006F3D7D" w:rsidRPr="0055717E" w:rsidRDefault="006F3D7D" w:rsidP="006F3D7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</w:tcPr>
          <w:p w:rsidR="006F3D7D" w:rsidRPr="0055717E" w:rsidRDefault="006F3D7D" w:rsidP="006F3D7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717E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</w:tr>
      <w:tr w:rsidR="006F3D7D" w:rsidRPr="0055717E" w:rsidTr="001045C8">
        <w:trPr>
          <w:cantSplit/>
          <w:trHeight w:val="147"/>
        </w:trPr>
        <w:tc>
          <w:tcPr>
            <w:tcW w:w="3780" w:type="dxa"/>
          </w:tcPr>
          <w:p w:rsidR="006F3D7D" w:rsidRPr="0055717E" w:rsidRDefault="006F3D7D" w:rsidP="006F3D7D">
            <w:pPr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55717E">
              <w:rPr>
                <w:rFonts w:ascii="Angsana New" w:hAnsi="Angsana New" w:hint="cs"/>
                <w:b/>
                <w:sz w:val="28"/>
                <w:szCs w:val="28"/>
                <w:cs/>
              </w:rPr>
              <w:t>จำหน่าย / ตัดบัญชี</w:t>
            </w: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:rsidR="006F3D7D" w:rsidRPr="0055717E" w:rsidRDefault="006F3D7D" w:rsidP="006F3D7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717E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:rsidR="006F3D7D" w:rsidRPr="0055717E" w:rsidRDefault="006F3D7D" w:rsidP="006F3D7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:rsidR="006F3D7D" w:rsidRPr="0055717E" w:rsidRDefault="006F3D7D" w:rsidP="006F3D7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(1,707</w:t>
            </w:r>
            <w:r w:rsidRPr="0055717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9" w:type="dxa"/>
          </w:tcPr>
          <w:p w:rsidR="006F3D7D" w:rsidRPr="0055717E" w:rsidRDefault="006F3D7D" w:rsidP="006F3D7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:rsidR="006F3D7D" w:rsidRPr="0055717E" w:rsidRDefault="006F3D7D" w:rsidP="006F3D7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(38,849</w:t>
            </w:r>
            <w:r w:rsidRPr="0055717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1" w:type="dxa"/>
          </w:tcPr>
          <w:p w:rsidR="006F3D7D" w:rsidRPr="0055717E" w:rsidRDefault="006F3D7D" w:rsidP="006F3D7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</w:tcPr>
          <w:p w:rsidR="006F3D7D" w:rsidRPr="0055717E" w:rsidRDefault="006F3D7D" w:rsidP="006F3D7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(669</w:t>
            </w:r>
            <w:r w:rsidRPr="0055717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1" w:type="dxa"/>
          </w:tcPr>
          <w:p w:rsidR="006F3D7D" w:rsidRPr="0055717E" w:rsidRDefault="006F3D7D" w:rsidP="006F3D7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:rsidR="006F3D7D" w:rsidRPr="0055717E" w:rsidRDefault="006F3D7D" w:rsidP="006F3D7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(55,031</w:t>
            </w:r>
            <w:r w:rsidRPr="0055717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1" w:type="dxa"/>
          </w:tcPr>
          <w:p w:rsidR="006F3D7D" w:rsidRPr="0055717E" w:rsidRDefault="006F3D7D" w:rsidP="006F3D7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:rsidR="006F3D7D" w:rsidRPr="0055717E" w:rsidRDefault="006F3D7D" w:rsidP="006F3D7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717E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:rsidR="006F3D7D" w:rsidRPr="0055717E" w:rsidRDefault="006F3D7D" w:rsidP="006F3D7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:rsidR="006F3D7D" w:rsidRPr="0055717E" w:rsidRDefault="006F3D7D" w:rsidP="006F3D7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(96,256</w:t>
            </w:r>
            <w:r w:rsidRPr="0055717E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6F3D7D" w:rsidRPr="0055717E" w:rsidTr="001045C8">
        <w:trPr>
          <w:cantSplit/>
          <w:trHeight w:val="147"/>
        </w:trPr>
        <w:tc>
          <w:tcPr>
            <w:tcW w:w="3780" w:type="dxa"/>
          </w:tcPr>
          <w:p w:rsidR="006F3D7D" w:rsidRPr="0055717E" w:rsidRDefault="006F3D7D" w:rsidP="006F3D7D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55717E">
              <w:rPr>
                <w:rFonts w:ascii="Angsana New" w:hAnsi="Angsana New" w:hint="cs"/>
                <w:sz w:val="28"/>
                <w:szCs w:val="28"/>
                <w:cs/>
              </w:rPr>
              <w:t xml:space="preserve">ยอดคงเหลือ </w:t>
            </w:r>
            <w:r w:rsidRPr="0055717E">
              <w:rPr>
                <w:rFonts w:ascii="Angsana New" w:hAnsi="Angsana New"/>
                <w:sz w:val="28"/>
                <w:szCs w:val="28"/>
                <w:cs/>
              </w:rPr>
              <w:t>ณ วันที่ 31 ธันวาคม 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55" w:type="dxa"/>
            <w:tcBorders>
              <w:top w:val="single" w:sz="4" w:space="0" w:color="auto"/>
            </w:tcBorders>
          </w:tcPr>
          <w:p w:rsidR="006F3D7D" w:rsidRPr="0055717E" w:rsidRDefault="006F3D7D" w:rsidP="006F3D7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17E">
              <w:rPr>
                <w:rFonts w:ascii="Angsana New" w:hAnsi="Angsana New"/>
                <w:sz w:val="28"/>
                <w:szCs w:val="28"/>
              </w:rPr>
              <w:t>26,306</w:t>
            </w:r>
          </w:p>
        </w:tc>
        <w:tc>
          <w:tcPr>
            <w:tcW w:w="271" w:type="dxa"/>
          </w:tcPr>
          <w:p w:rsidR="006F3D7D" w:rsidRPr="0055717E" w:rsidRDefault="006F3D7D" w:rsidP="006F3D7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</w:tcPr>
          <w:p w:rsidR="006F3D7D" w:rsidRPr="0055717E" w:rsidRDefault="006F3D7D" w:rsidP="006F3D7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17E">
              <w:rPr>
                <w:rFonts w:ascii="Angsana New" w:hAnsi="Angsana New"/>
                <w:sz w:val="28"/>
                <w:szCs w:val="28"/>
              </w:rPr>
              <w:t>639,</w:t>
            </w:r>
            <w:r>
              <w:rPr>
                <w:rFonts w:ascii="Angsana New" w:hAnsi="Angsana New"/>
                <w:sz w:val="28"/>
                <w:szCs w:val="28"/>
              </w:rPr>
              <w:t>176</w:t>
            </w:r>
          </w:p>
        </w:tc>
        <w:tc>
          <w:tcPr>
            <w:tcW w:w="279" w:type="dxa"/>
          </w:tcPr>
          <w:p w:rsidR="006F3D7D" w:rsidRPr="0055717E" w:rsidRDefault="006F3D7D" w:rsidP="006F3D7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:rsidR="006F3D7D" w:rsidRPr="0055717E" w:rsidRDefault="006F3D7D" w:rsidP="006F3D7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1,011</w:t>
            </w:r>
            <w:r w:rsidRPr="0055717E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880</w:t>
            </w:r>
          </w:p>
        </w:tc>
        <w:tc>
          <w:tcPr>
            <w:tcW w:w="271" w:type="dxa"/>
          </w:tcPr>
          <w:p w:rsidR="006F3D7D" w:rsidRPr="0055717E" w:rsidRDefault="006F3D7D" w:rsidP="006F3D7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6" w:type="dxa"/>
            <w:tcBorders>
              <w:top w:val="single" w:sz="4" w:space="0" w:color="auto"/>
            </w:tcBorders>
          </w:tcPr>
          <w:p w:rsidR="006F3D7D" w:rsidRPr="0055717E" w:rsidRDefault="006F3D7D" w:rsidP="006F3D7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</w:t>
            </w:r>
            <w:r w:rsidRPr="0055717E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788</w:t>
            </w:r>
          </w:p>
        </w:tc>
        <w:tc>
          <w:tcPr>
            <w:tcW w:w="271" w:type="dxa"/>
          </w:tcPr>
          <w:p w:rsidR="006F3D7D" w:rsidRPr="0055717E" w:rsidRDefault="006F3D7D" w:rsidP="006F3D7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:rsidR="006F3D7D" w:rsidRPr="0055717E" w:rsidRDefault="006F3D7D" w:rsidP="006F3D7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435</w:t>
            </w:r>
            <w:r w:rsidRPr="0055717E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119</w:t>
            </w:r>
          </w:p>
        </w:tc>
        <w:tc>
          <w:tcPr>
            <w:tcW w:w="271" w:type="dxa"/>
          </w:tcPr>
          <w:p w:rsidR="006F3D7D" w:rsidRPr="0055717E" w:rsidRDefault="006F3D7D" w:rsidP="006F3D7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:rsidR="006F3D7D" w:rsidRPr="0055717E" w:rsidRDefault="006F3D7D" w:rsidP="006F3D7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717E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:rsidR="006F3D7D" w:rsidRPr="0055717E" w:rsidRDefault="006F3D7D" w:rsidP="006F3D7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:rsidR="006F3D7D" w:rsidRPr="0055717E" w:rsidRDefault="006F3D7D" w:rsidP="006F3D7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5717E">
              <w:rPr>
                <w:rFonts w:ascii="Angsana New" w:hAnsi="Angsana New"/>
                <w:sz w:val="28"/>
                <w:szCs w:val="28"/>
              </w:rPr>
              <w:t>2,</w:t>
            </w:r>
            <w:r>
              <w:rPr>
                <w:rFonts w:ascii="Angsana New" w:hAnsi="Angsana New"/>
                <w:sz w:val="28"/>
                <w:szCs w:val="28"/>
              </w:rPr>
              <w:t>158</w:t>
            </w:r>
            <w:r w:rsidRPr="0055717E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269</w:t>
            </w:r>
          </w:p>
        </w:tc>
      </w:tr>
      <w:tr w:rsidR="006F3D7D" w:rsidRPr="0055717E" w:rsidTr="001045C8">
        <w:trPr>
          <w:cantSplit/>
          <w:trHeight w:val="147"/>
        </w:trPr>
        <w:tc>
          <w:tcPr>
            <w:tcW w:w="3780" w:type="dxa"/>
          </w:tcPr>
          <w:p w:rsidR="006F3D7D" w:rsidRPr="0055717E" w:rsidRDefault="006F3D7D" w:rsidP="005D0BBA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55717E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355" w:type="dxa"/>
          </w:tcPr>
          <w:p w:rsidR="006F3D7D" w:rsidRPr="00267BFF" w:rsidRDefault="006F3D7D" w:rsidP="00860A5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67BFF">
              <w:rPr>
                <w:rFonts w:ascii="Angsana New" w:hAnsi="Angsana New"/>
                <w:sz w:val="28"/>
                <w:szCs w:val="28"/>
              </w:rPr>
              <w:t>2,</w:t>
            </w:r>
            <w:r w:rsidR="00267BFF">
              <w:rPr>
                <w:rFonts w:ascii="Angsana New" w:hAnsi="Angsana New"/>
                <w:sz w:val="28"/>
                <w:szCs w:val="28"/>
              </w:rPr>
              <w:t>477</w:t>
            </w:r>
          </w:p>
        </w:tc>
        <w:tc>
          <w:tcPr>
            <w:tcW w:w="271" w:type="dxa"/>
          </w:tcPr>
          <w:p w:rsidR="006F3D7D" w:rsidRPr="00267BFF" w:rsidRDefault="006F3D7D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7" w:type="dxa"/>
          </w:tcPr>
          <w:p w:rsidR="006F3D7D" w:rsidRPr="00267BFF" w:rsidRDefault="00267BFF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47</w:t>
            </w:r>
            <w:r w:rsidR="006F3D7D" w:rsidRPr="00267BFF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928</w:t>
            </w:r>
          </w:p>
        </w:tc>
        <w:tc>
          <w:tcPr>
            <w:tcW w:w="279" w:type="dxa"/>
          </w:tcPr>
          <w:p w:rsidR="006F3D7D" w:rsidRPr="00267BFF" w:rsidRDefault="006F3D7D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:rsidR="006F3D7D" w:rsidRPr="00267BFF" w:rsidRDefault="00267BFF" w:rsidP="00187B9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83</w:t>
            </w:r>
            <w:r w:rsidR="006F3D7D" w:rsidRPr="00267BFF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322</w:t>
            </w:r>
          </w:p>
        </w:tc>
        <w:tc>
          <w:tcPr>
            <w:tcW w:w="271" w:type="dxa"/>
          </w:tcPr>
          <w:p w:rsidR="006F3D7D" w:rsidRPr="00267BFF" w:rsidRDefault="006F3D7D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6" w:type="dxa"/>
          </w:tcPr>
          <w:p w:rsidR="006F3D7D" w:rsidRPr="00267BFF" w:rsidRDefault="00267BFF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6F3D7D" w:rsidRPr="00267BFF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913</w:t>
            </w:r>
          </w:p>
        </w:tc>
        <w:tc>
          <w:tcPr>
            <w:tcW w:w="271" w:type="dxa"/>
          </w:tcPr>
          <w:p w:rsidR="006F3D7D" w:rsidRPr="00267BFF" w:rsidRDefault="006F3D7D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:rsidR="006F3D7D" w:rsidRPr="00267BFF" w:rsidRDefault="00267BFF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</w:t>
            </w:r>
            <w:r w:rsidR="006F3D7D" w:rsidRPr="00267BFF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442</w:t>
            </w:r>
          </w:p>
        </w:tc>
        <w:tc>
          <w:tcPr>
            <w:tcW w:w="271" w:type="dxa"/>
          </w:tcPr>
          <w:p w:rsidR="006F3D7D" w:rsidRPr="00267BFF" w:rsidRDefault="006F3D7D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:rsidR="006F3D7D" w:rsidRPr="00267BFF" w:rsidRDefault="006F3D7D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67BFF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:rsidR="006F3D7D" w:rsidRPr="00267BFF" w:rsidRDefault="006F3D7D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</w:tcPr>
          <w:p w:rsidR="006F3D7D" w:rsidRPr="00267BFF" w:rsidRDefault="00267BFF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160</w:t>
            </w:r>
            <w:r w:rsidR="006F3D7D" w:rsidRPr="00267BFF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082</w:t>
            </w:r>
          </w:p>
        </w:tc>
      </w:tr>
      <w:tr w:rsidR="00267BFF" w:rsidRPr="0055717E" w:rsidTr="001045C8">
        <w:trPr>
          <w:cantSplit/>
          <w:trHeight w:val="147"/>
        </w:trPr>
        <w:tc>
          <w:tcPr>
            <w:tcW w:w="3780" w:type="dxa"/>
          </w:tcPr>
          <w:p w:rsidR="00267BFF" w:rsidRPr="0055717E" w:rsidRDefault="00267BFF" w:rsidP="004C0A4E">
            <w:pPr>
              <w:rPr>
                <w:rFonts w:ascii="Angsana New" w:hAnsi="Angsana New"/>
                <w:sz w:val="28"/>
                <w:szCs w:val="28"/>
              </w:rPr>
            </w:pPr>
            <w:r w:rsidRPr="0055717E">
              <w:rPr>
                <w:rFonts w:ascii="Angsana New" w:hAnsi="Angsana New"/>
                <w:sz w:val="28"/>
                <w:szCs w:val="28"/>
                <w:cs/>
              </w:rPr>
              <w:t>โอน</w:t>
            </w:r>
          </w:p>
        </w:tc>
        <w:tc>
          <w:tcPr>
            <w:tcW w:w="1355" w:type="dxa"/>
          </w:tcPr>
          <w:p w:rsidR="00267BFF" w:rsidRPr="00267BFF" w:rsidRDefault="00267BFF" w:rsidP="004A230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</w:t>
            </w:r>
            <w:r w:rsidRPr="00267BFF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711</w:t>
            </w:r>
          </w:p>
        </w:tc>
        <w:tc>
          <w:tcPr>
            <w:tcW w:w="271" w:type="dxa"/>
          </w:tcPr>
          <w:p w:rsidR="00267BFF" w:rsidRPr="00267BFF" w:rsidRDefault="00267BFF" w:rsidP="001360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7" w:type="dxa"/>
          </w:tcPr>
          <w:p w:rsidR="00267BFF" w:rsidRPr="00267BFF" w:rsidRDefault="00267BFF" w:rsidP="004A230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(26,711</w:t>
            </w:r>
            <w:r w:rsidRPr="00267BF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9" w:type="dxa"/>
          </w:tcPr>
          <w:p w:rsidR="00267BFF" w:rsidRPr="00267BFF" w:rsidRDefault="00267BFF" w:rsidP="001360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:rsidR="00267BFF" w:rsidRPr="00267BFF" w:rsidRDefault="00267BFF" w:rsidP="008B54F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67BFF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:rsidR="00267BFF" w:rsidRPr="00267BFF" w:rsidRDefault="00267BFF" w:rsidP="001360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6" w:type="dxa"/>
          </w:tcPr>
          <w:p w:rsidR="00267BFF" w:rsidRPr="00267BFF" w:rsidRDefault="00267BFF" w:rsidP="00E760E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67BFF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:rsidR="00267BFF" w:rsidRPr="00267BFF" w:rsidRDefault="00267BFF" w:rsidP="001360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:rsidR="00267BFF" w:rsidRPr="00267BFF" w:rsidRDefault="00267BFF" w:rsidP="004A230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</w:t>
            </w:r>
            <w:r w:rsidRPr="00267BFF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902</w:t>
            </w:r>
          </w:p>
        </w:tc>
        <w:tc>
          <w:tcPr>
            <w:tcW w:w="271" w:type="dxa"/>
          </w:tcPr>
          <w:p w:rsidR="00267BFF" w:rsidRPr="00267BFF" w:rsidRDefault="00267BFF" w:rsidP="001360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:rsidR="00267BFF" w:rsidRPr="00267BFF" w:rsidRDefault="00267BFF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67BFF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:rsidR="00267BFF" w:rsidRPr="00267BFF" w:rsidRDefault="00267BFF" w:rsidP="001360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</w:tcPr>
          <w:p w:rsidR="00267BFF" w:rsidRPr="00267BFF" w:rsidRDefault="00267BFF" w:rsidP="004A230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</w:t>
            </w:r>
            <w:r w:rsidRPr="00267BFF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902</w:t>
            </w:r>
          </w:p>
        </w:tc>
      </w:tr>
      <w:tr w:rsidR="006F3D7D" w:rsidRPr="0055717E" w:rsidTr="001045C8">
        <w:trPr>
          <w:cantSplit/>
          <w:trHeight w:val="147"/>
        </w:trPr>
        <w:tc>
          <w:tcPr>
            <w:tcW w:w="3780" w:type="dxa"/>
          </w:tcPr>
          <w:p w:rsidR="006F3D7D" w:rsidRPr="0055717E" w:rsidRDefault="006F3D7D" w:rsidP="002B7510">
            <w:pPr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55717E">
              <w:rPr>
                <w:rFonts w:ascii="Angsana New" w:hAnsi="Angsana New" w:hint="cs"/>
                <w:b/>
                <w:sz w:val="28"/>
                <w:szCs w:val="28"/>
                <w:cs/>
              </w:rPr>
              <w:t>จำหน่าย / ตัดบัญชี</w:t>
            </w: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:rsidR="006F3D7D" w:rsidRPr="00267BFF" w:rsidRDefault="006F3D7D" w:rsidP="00147E5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67BFF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:rsidR="006F3D7D" w:rsidRPr="00267BFF" w:rsidRDefault="006F3D7D" w:rsidP="001360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:rsidR="006F3D7D" w:rsidRPr="00267BFF" w:rsidRDefault="00267BFF" w:rsidP="004D1AC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(562</w:t>
            </w:r>
            <w:r w:rsidR="006F3D7D" w:rsidRPr="00267BF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9" w:type="dxa"/>
          </w:tcPr>
          <w:p w:rsidR="006F3D7D" w:rsidRPr="00267BFF" w:rsidRDefault="006F3D7D" w:rsidP="001360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:rsidR="006F3D7D" w:rsidRPr="00267BFF" w:rsidRDefault="00267BFF" w:rsidP="002F38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(17,184</w:t>
            </w:r>
            <w:r w:rsidR="006F3D7D" w:rsidRPr="00267BF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1" w:type="dxa"/>
          </w:tcPr>
          <w:p w:rsidR="006F3D7D" w:rsidRPr="00267BFF" w:rsidRDefault="006F3D7D" w:rsidP="001360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</w:tcPr>
          <w:p w:rsidR="006F3D7D" w:rsidRPr="00267BFF" w:rsidRDefault="00267BFF" w:rsidP="002F38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(296</w:t>
            </w:r>
            <w:r w:rsidR="006F3D7D" w:rsidRPr="00267BF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1" w:type="dxa"/>
          </w:tcPr>
          <w:p w:rsidR="006F3D7D" w:rsidRPr="00267BFF" w:rsidRDefault="006F3D7D" w:rsidP="001360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:rsidR="006F3D7D" w:rsidRPr="00267BFF" w:rsidRDefault="00267BFF" w:rsidP="004D1AC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(60,021</w:t>
            </w:r>
            <w:r w:rsidR="006F3D7D" w:rsidRPr="00267BF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1" w:type="dxa"/>
          </w:tcPr>
          <w:p w:rsidR="006F3D7D" w:rsidRPr="00267BFF" w:rsidRDefault="006F3D7D" w:rsidP="001360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:rsidR="006F3D7D" w:rsidRPr="00267BFF" w:rsidRDefault="006F3D7D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67BFF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:rsidR="006F3D7D" w:rsidRPr="00267BFF" w:rsidRDefault="006F3D7D" w:rsidP="001360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:rsidR="006F3D7D" w:rsidRPr="00267BFF" w:rsidRDefault="00267BFF" w:rsidP="002F38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(78,063</w:t>
            </w:r>
            <w:r w:rsidR="006F3D7D" w:rsidRPr="00267BFF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6F3D7D" w:rsidRPr="0055717E" w:rsidTr="001045C8">
        <w:trPr>
          <w:cantSplit/>
          <w:trHeight w:val="147"/>
        </w:trPr>
        <w:tc>
          <w:tcPr>
            <w:tcW w:w="3780" w:type="dxa"/>
          </w:tcPr>
          <w:p w:rsidR="006F3D7D" w:rsidRPr="0055717E" w:rsidRDefault="006F3D7D" w:rsidP="00EF35DF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55717E">
              <w:rPr>
                <w:rFonts w:ascii="Angsana New" w:hAnsi="Angsana New" w:hint="cs"/>
                <w:sz w:val="28"/>
                <w:szCs w:val="28"/>
                <w:cs/>
              </w:rPr>
              <w:t xml:space="preserve">ยอดคงเหลือ </w:t>
            </w:r>
            <w:r w:rsidRPr="0055717E">
              <w:rPr>
                <w:rFonts w:ascii="Angsana New" w:hAnsi="Angsana New"/>
                <w:sz w:val="28"/>
                <w:szCs w:val="28"/>
                <w:cs/>
              </w:rPr>
              <w:t>ณ วันที่ 31 ธันวาคม 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</w:tcPr>
          <w:p w:rsidR="006F3D7D" w:rsidRPr="00267BFF" w:rsidRDefault="00267BFF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55</w:t>
            </w:r>
            <w:r w:rsidR="006F3D7D" w:rsidRPr="00267BFF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494</w:t>
            </w:r>
          </w:p>
        </w:tc>
        <w:tc>
          <w:tcPr>
            <w:tcW w:w="271" w:type="dxa"/>
          </w:tcPr>
          <w:p w:rsidR="006F3D7D" w:rsidRPr="00267BFF" w:rsidRDefault="006F3D7D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</w:tcPr>
          <w:p w:rsidR="006F3D7D" w:rsidRPr="00267BFF" w:rsidRDefault="00267BFF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659</w:t>
            </w:r>
            <w:r w:rsidR="006F3D7D" w:rsidRPr="00267BFF">
              <w:rPr>
                <w:rFonts w:ascii="Angsana New" w:hAnsi="Angsana New"/>
                <w:sz w:val="28"/>
                <w:szCs w:val="28"/>
              </w:rPr>
              <w:t>,</w:t>
            </w:r>
            <w:r w:rsidR="00836D91">
              <w:rPr>
                <w:rFonts w:ascii="Angsana New" w:hAnsi="Angsana New"/>
                <w:sz w:val="28"/>
                <w:szCs w:val="28"/>
              </w:rPr>
              <w:t>831</w:t>
            </w:r>
          </w:p>
        </w:tc>
        <w:tc>
          <w:tcPr>
            <w:tcW w:w="279" w:type="dxa"/>
          </w:tcPr>
          <w:p w:rsidR="006F3D7D" w:rsidRPr="00267BFF" w:rsidRDefault="006F3D7D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6F3D7D" w:rsidRPr="00267BFF" w:rsidRDefault="00836D91" w:rsidP="0024492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1,078</w:t>
            </w:r>
            <w:r w:rsidR="006F3D7D" w:rsidRPr="00267BFF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018</w:t>
            </w:r>
          </w:p>
        </w:tc>
        <w:tc>
          <w:tcPr>
            <w:tcW w:w="271" w:type="dxa"/>
          </w:tcPr>
          <w:p w:rsidR="006F3D7D" w:rsidRPr="00267BFF" w:rsidRDefault="006F3D7D" w:rsidP="001360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</w:tcBorders>
          </w:tcPr>
          <w:p w:rsidR="006F3D7D" w:rsidRPr="00267BFF" w:rsidRDefault="00267BFF" w:rsidP="0024492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47</w:t>
            </w:r>
            <w:r w:rsidR="006F3D7D" w:rsidRPr="00267BFF">
              <w:rPr>
                <w:rFonts w:ascii="Angsana New" w:hAnsi="Angsana New"/>
                <w:sz w:val="28"/>
                <w:szCs w:val="28"/>
              </w:rPr>
              <w:t>,</w:t>
            </w:r>
            <w:r w:rsidR="00836D91">
              <w:rPr>
                <w:rFonts w:ascii="Angsana New" w:hAnsi="Angsana New"/>
                <w:sz w:val="28"/>
                <w:szCs w:val="28"/>
              </w:rPr>
              <w:t>405</w:t>
            </w:r>
          </w:p>
        </w:tc>
        <w:tc>
          <w:tcPr>
            <w:tcW w:w="271" w:type="dxa"/>
          </w:tcPr>
          <w:p w:rsidR="006F3D7D" w:rsidRPr="00267BFF" w:rsidRDefault="006F3D7D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6F3D7D" w:rsidRPr="00267BFF" w:rsidRDefault="00267BFF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415</w:t>
            </w:r>
            <w:r w:rsidR="006F3D7D" w:rsidRPr="00267BFF">
              <w:rPr>
                <w:rFonts w:ascii="Angsana New" w:hAnsi="Angsana New"/>
                <w:sz w:val="28"/>
                <w:szCs w:val="28"/>
              </w:rPr>
              <w:t>,</w:t>
            </w:r>
            <w:r w:rsidR="00836D91">
              <w:rPr>
                <w:rFonts w:ascii="Angsana New" w:hAnsi="Angsana New"/>
                <w:sz w:val="28"/>
                <w:szCs w:val="28"/>
              </w:rPr>
              <w:t>442</w:t>
            </w:r>
          </w:p>
        </w:tc>
        <w:tc>
          <w:tcPr>
            <w:tcW w:w="271" w:type="dxa"/>
          </w:tcPr>
          <w:p w:rsidR="006F3D7D" w:rsidRPr="00267BFF" w:rsidRDefault="006F3D7D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6F3D7D" w:rsidRPr="00267BFF" w:rsidRDefault="006F3D7D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67BFF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:rsidR="006F3D7D" w:rsidRPr="00267BFF" w:rsidRDefault="006F3D7D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</w:tcPr>
          <w:p w:rsidR="006F3D7D" w:rsidRPr="00267BFF" w:rsidRDefault="00836D91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2,256</w:t>
            </w:r>
            <w:r w:rsidR="006F3D7D" w:rsidRPr="00267BFF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190</w:t>
            </w:r>
          </w:p>
        </w:tc>
      </w:tr>
    </w:tbl>
    <w:p w:rsidR="00920DE6" w:rsidRDefault="00920DE6" w:rsidP="00246E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</w:pPr>
    </w:p>
    <w:p w:rsidR="001360BB" w:rsidRDefault="001360BB" w:rsidP="008053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:rsidR="001045C8" w:rsidRDefault="001045C8" w:rsidP="008053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:rsidR="00FF6C64" w:rsidRDefault="00FF6C64" w:rsidP="008053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:rsidR="001045C8" w:rsidRDefault="001045C8" w:rsidP="008053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:rsidR="00267BFF" w:rsidRDefault="00267BFF" w:rsidP="008053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:rsidR="00805323" w:rsidRDefault="00805323" w:rsidP="008053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tbl>
      <w:tblPr>
        <w:tblW w:w="14421" w:type="dxa"/>
        <w:tblInd w:w="18" w:type="dxa"/>
        <w:tblLayout w:type="fixed"/>
        <w:tblLook w:val="0020"/>
      </w:tblPr>
      <w:tblGrid>
        <w:gridCol w:w="3492"/>
        <w:gridCol w:w="1355"/>
        <w:gridCol w:w="271"/>
        <w:gridCol w:w="1355"/>
        <w:gridCol w:w="271"/>
        <w:gridCol w:w="1264"/>
        <w:gridCol w:w="271"/>
        <w:gridCol w:w="1446"/>
        <w:gridCol w:w="271"/>
        <w:gridCol w:w="1264"/>
        <w:gridCol w:w="271"/>
        <w:gridCol w:w="1264"/>
        <w:gridCol w:w="271"/>
        <w:gridCol w:w="1355"/>
      </w:tblGrid>
      <w:tr w:rsidR="001360BB" w:rsidRPr="0055717E" w:rsidTr="0055717E">
        <w:trPr>
          <w:cantSplit/>
          <w:trHeight w:val="387"/>
        </w:trPr>
        <w:tc>
          <w:tcPr>
            <w:tcW w:w="3492" w:type="dxa"/>
          </w:tcPr>
          <w:p w:rsidR="001360BB" w:rsidRPr="0055717E" w:rsidRDefault="001360BB" w:rsidP="005D0BBA">
            <w:pPr>
              <w:rPr>
                <w:rStyle w:val="Emphasis"/>
                <w:sz w:val="28"/>
                <w:szCs w:val="28"/>
                <w:cs/>
              </w:rPr>
            </w:pPr>
          </w:p>
        </w:tc>
        <w:tc>
          <w:tcPr>
            <w:tcW w:w="10929" w:type="dxa"/>
            <w:gridSpan w:val="13"/>
            <w:tcBorders>
              <w:bottom w:val="single" w:sz="4" w:space="0" w:color="auto"/>
            </w:tcBorders>
          </w:tcPr>
          <w:p w:rsidR="001360BB" w:rsidRPr="0055717E" w:rsidRDefault="001360BB" w:rsidP="00920DE6">
            <w:pPr>
              <w:pStyle w:val="acctfourfigures"/>
              <w:tabs>
                <w:tab w:val="clear" w:pos="765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55717E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งบการเงินรวม (พันบาท)</w:t>
            </w:r>
          </w:p>
        </w:tc>
      </w:tr>
      <w:tr w:rsidR="0055717E" w:rsidRPr="0055717E" w:rsidTr="0055717E">
        <w:trPr>
          <w:cantSplit/>
          <w:trHeight w:val="147"/>
        </w:trPr>
        <w:tc>
          <w:tcPr>
            <w:tcW w:w="3492" w:type="dxa"/>
          </w:tcPr>
          <w:p w:rsidR="0055717E" w:rsidRPr="0055717E" w:rsidRDefault="0055717E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:rsidR="0055717E" w:rsidRPr="0055717E" w:rsidRDefault="0055717E" w:rsidP="002A4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5717E">
              <w:rPr>
                <w:rFonts w:ascii="Angsana New" w:hAnsi="Angsana New"/>
                <w:sz w:val="28"/>
                <w:szCs w:val="28"/>
                <w:cs/>
              </w:rPr>
              <w:t>ที่ดินและ</w:t>
            </w:r>
          </w:p>
        </w:tc>
        <w:tc>
          <w:tcPr>
            <w:tcW w:w="271" w:type="dxa"/>
            <w:tcBorders>
              <w:top w:val="single" w:sz="4" w:space="0" w:color="auto"/>
            </w:tcBorders>
          </w:tcPr>
          <w:p w:rsidR="0055717E" w:rsidRPr="0055717E" w:rsidRDefault="0055717E" w:rsidP="002A4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:rsidR="0055717E" w:rsidRPr="0055717E" w:rsidRDefault="0055717E" w:rsidP="002A4A78">
            <w:pPr>
              <w:ind w:left="-198" w:right="-15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717E">
              <w:rPr>
                <w:rFonts w:ascii="Angsana New" w:hAnsi="Angsana New"/>
                <w:sz w:val="28"/>
                <w:szCs w:val="28"/>
                <w:cs/>
              </w:rPr>
              <w:t>อาคารและ</w:t>
            </w:r>
          </w:p>
        </w:tc>
        <w:tc>
          <w:tcPr>
            <w:tcW w:w="271" w:type="dxa"/>
            <w:tcBorders>
              <w:top w:val="single" w:sz="4" w:space="0" w:color="auto"/>
            </w:tcBorders>
          </w:tcPr>
          <w:p w:rsidR="0055717E" w:rsidRPr="0055717E" w:rsidRDefault="0055717E" w:rsidP="005D0BBA">
            <w:pPr>
              <w:ind w:left="-198" w:right="-15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:rsidR="0055717E" w:rsidRPr="0055717E" w:rsidRDefault="0055717E" w:rsidP="005D0BBA">
            <w:pPr>
              <w:ind w:left="-198" w:right="-15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  <w:tcBorders>
              <w:top w:val="single" w:sz="4" w:space="0" w:color="auto"/>
            </w:tcBorders>
          </w:tcPr>
          <w:p w:rsidR="0055717E" w:rsidRPr="0055717E" w:rsidRDefault="0055717E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446" w:type="dxa"/>
            <w:tcBorders>
              <w:top w:val="single" w:sz="4" w:space="0" w:color="auto"/>
            </w:tcBorders>
          </w:tcPr>
          <w:p w:rsidR="0055717E" w:rsidRPr="0055717E" w:rsidRDefault="0055717E" w:rsidP="00B62217">
            <w:pPr>
              <w:ind w:left="-198" w:right="-15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717E">
              <w:rPr>
                <w:rFonts w:ascii="Angsana New" w:hAnsi="Angsana New"/>
                <w:sz w:val="28"/>
                <w:szCs w:val="28"/>
                <w:cs/>
              </w:rPr>
              <w:t>เครื่องตกแต่ง</w:t>
            </w:r>
          </w:p>
        </w:tc>
        <w:tc>
          <w:tcPr>
            <w:tcW w:w="271" w:type="dxa"/>
            <w:tcBorders>
              <w:top w:val="single" w:sz="4" w:space="0" w:color="auto"/>
            </w:tcBorders>
          </w:tcPr>
          <w:p w:rsidR="0055717E" w:rsidRPr="0055717E" w:rsidRDefault="0055717E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:rsidR="0055717E" w:rsidRPr="0055717E" w:rsidRDefault="0055717E" w:rsidP="005D0BBA">
            <w:pPr>
              <w:pStyle w:val="acctfourfigures"/>
              <w:tabs>
                <w:tab w:val="clear" w:pos="765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1" w:type="dxa"/>
            <w:tcBorders>
              <w:top w:val="single" w:sz="4" w:space="0" w:color="auto"/>
            </w:tcBorders>
          </w:tcPr>
          <w:p w:rsidR="0055717E" w:rsidRPr="0055717E" w:rsidRDefault="0055717E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:rsidR="0055717E" w:rsidRPr="0055717E" w:rsidRDefault="0055717E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73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55717E">
              <w:rPr>
                <w:rFonts w:ascii="Angsana New" w:hAnsi="Angsana New"/>
                <w:b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71" w:type="dxa"/>
            <w:tcBorders>
              <w:top w:val="single" w:sz="4" w:space="0" w:color="auto"/>
            </w:tcBorders>
          </w:tcPr>
          <w:p w:rsidR="0055717E" w:rsidRPr="0055717E" w:rsidRDefault="0055717E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:rsidR="0055717E" w:rsidRPr="0055717E" w:rsidRDefault="0055717E" w:rsidP="005D0BB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5717E" w:rsidRPr="0055717E" w:rsidTr="0055717E">
        <w:trPr>
          <w:cantSplit/>
          <w:trHeight w:val="147"/>
        </w:trPr>
        <w:tc>
          <w:tcPr>
            <w:tcW w:w="3492" w:type="dxa"/>
          </w:tcPr>
          <w:p w:rsidR="0055717E" w:rsidRPr="0055717E" w:rsidRDefault="0055717E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</w:tcPr>
          <w:p w:rsidR="0055717E" w:rsidRPr="0055717E" w:rsidRDefault="0055717E" w:rsidP="002A4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5717E">
              <w:rPr>
                <w:rFonts w:ascii="Angsana New" w:hAnsi="Angsana New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71" w:type="dxa"/>
          </w:tcPr>
          <w:p w:rsidR="0055717E" w:rsidRPr="0055717E" w:rsidRDefault="0055717E" w:rsidP="002A4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355" w:type="dxa"/>
          </w:tcPr>
          <w:p w:rsidR="0055717E" w:rsidRPr="0055717E" w:rsidRDefault="0055717E" w:rsidP="002A4A78">
            <w:pPr>
              <w:ind w:left="-81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717E">
              <w:rPr>
                <w:rFonts w:ascii="Angsana New" w:hAnsi="Angsana New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71" w:type="dxa"/>
          </w:tcPr>
          <w:p w:rsidR="0055717E" w:rsidRPr="0055717E" w:rsidRDefault="0055717E" w:rsidP="005D0BBA">
            <w:pPr>
              <w:ind w:left="-198" w:right="-15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4" w:type="dxa"/>
          </w:tcPr>
          <w:p w:rsidR="0055717E" w:rsidRPr="0055717E" w:rsidRDefault="0055717E" w:rsidP="005D0BBA">
            <w:pPr>
              <w:ind w:left="-198" w:right="-15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717E">
              <w:rPr>
                <w:rFonts w:ascii="Angsana New" w:hAnsi="Angsana New" w:hint="cs"/>
                <w:sz w:val="28"/>
                <w:szCs w:val="28"/>
                <w:cs/>
              </w:rPr>
              <w:t>เครื่องจักร</w:t>
            </w:r>
          </w:p>
        </w:tc>
        <w:tc>
          <w:tcPr>
            <w:tcW w:w="271" w:type="dxa"/>
          </w:tcPr>
          <w:p w:rsidR="0055717E" w:rsidRPr="0055717E" w:rsidRDefault="0055717E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446" w:type="dxa"/>
          </w:tcPr>
          <w:p w:rsidR="0055717E" w:rsidRPr="0055717E" w:rsidRDefault="0055717E" w:rsidP="00B62217">
            <w:pPr>
              <w:ind w:left="-198" w:right="-15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717E">
              <w:rPr>
                <w:rFonts w:ascii="Angsana New" w:hAnsi="Angsana New"/>
                <w:sz w:val="28"/>
                <w:szCs w:val="28"/>
                <w:cs/>
              </w:rPr>
              <w:t>ติดตั้งและอุปกรณ์</w:t>
            </w:r>
          </w:p>
        </w:tc>
        <w:tc>
          <w:tcPr>
            <w:tcW w:w="271" w:type="dxa"/>
          </w:tcPr>
          <w:p w:rsidR="0055717E" w:rsidRPr="0055717E" w:rsidRDefault="0055717E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64" w:type="dxa"/>
          </w:tcPr>
          <w:p w:rsidR="0055717E" w:rsidRPr="0055717E" w:rsidRDefault="0055717E" w:rsidP="005D0BBA">
            <w:pPr>
              <w:pStyle w:val="acctfourfigures"/>
              <w:tabs>
                <w:tab w:val="clear" w:pos="765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1" w:type="dxa"/>
          </w:tcPr>
          <w:p w:rsidR="0055717E" w:rsidRPr="0055717E" w:rsidRDefault="0055717E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64" w:type="dxa"/>
          </w:tcPr>
          <w:p w:rsidR="0055717E" w:rsidRPr="0055717E" w:rsidRDefault="0055717E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73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55717E">
              <w:rPr>
                <w:rFonts w:ascii="Angsana New" w:hAnsi="Angsana New" w:hint="cs"/>
                <w:b/>
                <w:sz w:val="28"/>
                <w:szCs w:val="28"/>
                <w:cs/>
              </w:rPr>
              <w:t>ระหว่าง</w:t>
            </w:r>
          </w:p>
        </w:tc>
        <w:tc>
          <w:tcPr>
            <w:tcW w:w="271" w:type="dxa"/>
          </w:tcPr>
          <w:p w:rsidR="0055717E" w:rsidRPr="0055717E" w:rsidRDefault="0055717E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355" w:type="dxa"/>
          </w:tcPr>
          <w:p w:rsidR="0055717E" w:rsidRPr="0055717E" w:rsidRDefault="0055717E" w:rsidP="005D0BB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BE6867" w:rsidRPr="0055717E" w:rsidTr="0055717E">
        <w:trPr>
          <w:cantSplit/>
          <w:trHeight w:val="147"/>
        </w:trPr>
        <w:tc>
          <w:tcPr>
            <w:tcW w:w="3492" w:type="dxa"/>
          </w:tcPr>
          <w:p w:rsidR="00BE6867" w:rsidRPr="0055717E" w:rsidRDefault="00BE6867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:rsidR="00BE6867" w:rsidRPr="0055717E" w:rsidRDefault="00BE6867" w:rsidP="002A4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5717E">
              <w:rPr>
                <w:rFonts w:ascii="Angsana New" w:hAnsi="Angsana New"/>
                <w:sz w:val="28"/>
                <w:szCs w:val="28"/>
                <w:cs/>
              </w:rPr>
              <w:t>ที่ดิน</w:t>
            </w:r>
          </w:p>
        </w:tc>
        <w:tc>
          <w:tcPr>
            <w:tcW w:w="271" w:type="dxa"/>
          </w:tcPr>
          <w:p w:rsidR="00BE6867" w:rsidRPr="0055717E" w:rsidRDefault="00BE6867" w:rsidP="002A4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:rsidR="00BE6867" w:rsidRPr="0055717E" w:rsidRDefault="00BE6867" w:rsidP="002A4A78">
            <w:pPr>
              <w:ind w:left="-81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717E">
              <w:rPr>
                <w:rFonts w:ascii="Angsana New" w:hAnsi="Angsana New"/>
                <w:sz w:val="28"/>
                <w:szCs w:val="28"/>
                <w:cs/>
              </w:rPr>
              <w:t>อาคาร</w:t>
            </w:r>
          </w:p>
        </w:tc>
        <w:tc>
          <w:tcPr>
            <w:tcW w:w="271" w:type="dxa"/>
          </w:tcPr>
          <w:p w:rsidR="00BE6867" w:rsidRPr="0055717E" w:rsidRDefault="00BE6867" w:rsidP="005D0BBA">
            <w:pPr>
              <w:ind w:left="-198" w:right="-15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:rsidR="00BE6867" w:rsidRPr="0055717E" w:rsidRDefault="00BE6867" w:rsidP="005D0BBA">
            <w:pPr>
              <w:ind w:left="-198" w:right="-15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717E">
              <w:rPr>
                <w:rFonts w:ascii="Angsana New" w:hAnsi="Angsana New" w:hint="cs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271" w:type="dxa"/>
          </w:tcPr>
          <w:p w:rsidR="00BE6867" w:rsidRPr="0055717E" w:rsidRDefault="00BE6867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</w:tcPr>
          <w:p w:rsidR="00BE6867" w:rsidRPr="0055717E" w:rsidRDefault="00BE6867" w:rsidP="005D0BBA">
            <w:pPr>
              <w:ind w:left="-198" w:right="-15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717E">
              <w:rPr>
                <w:rFonts w:ascii="Angsana New" w:hAnsi="Angsana New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271" w:type="dxa"/>
          </w:tcPr>
          <w:p w:rsidR="00BE6867" w:rsidRPr="0055717E" w:rsidRDefault="00BE6867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:rsidR="00BE6867" w:rsidRPr="0055717E" w:rsidRDefault="00BE6867" w:rsidP="005D0BBA">
            <w:pPr>
              <w:ind w:left="-81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717E"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71" w:type="dxa"/>
          </w:tcPr>
          <w:p w:rsidR="00BE6867" w:rsidRPr="0055717E" w:rsidRDefault="00BE6867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:rsidR="00BE6867" w:rsidRPr="0055717E" w:rsidRDefault="00BE6867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73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55717E">
              <w:rPr>
                <w:rFonts w:ascii="Angsana New" w:hAnsi="Angsana New" w:hint="cs"/>
                <w:b/>
                <w:sz w:val="28"/>
                <w:szCs w:val="28"/>
                <w:cs/>
              </w:rPr>
              <w:t>ก่อสร้าง</w:t>
            </w:r>
          </w:p>
        </w:tc>
        <w:tc>
          <w:tcPr>
            <w:tcW w:w="271" w:type="dxa"/>
          </w:tcPr>
          <w:p w:rsidR="00BE6867" w:rsidRPr="0055717E" w:rsidRDefault="00BE6867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:rsidR="00BE6867" w:rsidRPr="0055717E" w:rsidRDefault="00BE6867" w:rsidP="005D0BBA">
            <w:pPr>
              <w:pStyle w:val="acctfourfigures"/>
              <w:tabs>
                <w:tab w:val="clear" w:pos="765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55717E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1360BB" w:rsidRPr="0055717E" w:rsidTr="0055717E">
        <w:trPr>
          <w:cantSplit/>
          <w:trHeight w:val="387"/>
        </w:trPr>
        <w:tc>
          <w:tcPr>
            <w:tcW w:w="3492" w:type="dxa"/>
          </w:tcPr>
          <w:p w:rsidR="001360BB" w:rsidRPr="0055717E" w:rsidRDefault="001360BB" w:rsidP="005D0BBA">
            <w:pPr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55717E">
              <w:rPr>
                <w:rFonts w:ascii="Angsana New" w:hAnsi="Angsana New" w:hint="cs"/>
                <w:bCs/>
                <w:sz w:val="28"/>
                <w:szCs w:val="28"/>
                <w:cs/>
              </w:rPr>
              <w:t>ค่าเผื่อการด้อยค่า</w:t>
            </w:r>
          </w:p>
        </w:tc>
        <w:tc>
          <w:tcPr>
            <w:tcW w:w="1355" w:type="dxa"/>
          </w:tcPr>
          <w:p w:rsidR="001360BB" w:rsidRPr="0055717E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</w:tcPr>
          <w:p w:rsidR="001360BB" w:rsidRPr="0055717E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</w:tcPr>
          <w:p w:rsidR="001360BB" w:rsidRPr="0055717E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1" w:type="dxa"/>
          </w:tcPr>
          <w:p w:rsidR="001360BB" w:rsidRPr="0055717E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:rsidR="001360BB" w:rsidRPr="0055717E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</w:tcPr>
          <w:p w:rsidR="001360BB" w:rsidRPr="0055717E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6" w:type="dxa"/>
          </w:tcPr>
          <w:p w:rsidR="001360BB" w:rsidRPr="0055717E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</w:tcPr>
          <w:p w:rsidR="001360BB" w:rsidRPr="0055717E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:rsidR="001360BB" w:rsidRPr="0055717E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</w:tcPr>
          <w:p w:rsidR="001360BB" w:rsidRPr="0055717E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:rsidR="001360BB" w:rsidRPr="0055717E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</w:tcPr>
          <w:p w:rsidR="001360BB" w:rsidRPr="0055717E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</w:tcPr>
          <w:p w:rsidR="001360BB" w:rsidRPr="0055717E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72FF5" w:rsidRPr="0055717E" w:rsidTr="0055717E">
        <w:trPr>
          <w:cantSplit/>
          <w:trHeight w:val="387"/>
        </w:trPr>
        <w:tc>
          <w:tcPr>
            <w:tcW w:w="3492" w:type="dxa"/>
          </w:tcPr>
          <w:p w:rsidR="00372FF5" w:rsidRPr="0055717E" w:rsidRDefault="00372FF5" w:rsidP="005D0BBA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55717E">
              <w:rPr>
                <w:rFonts w:ascii="Angsana New" w:hAnsi="Angsana New" w:hint="cs"/>
                <w:sz w:val="28"/>
                <w:szCs w:val="28"/>
                <w:cs/>
              </w:rPr>
              <w:t xml:space="preserve">ยอดคงเหลือ </w:t>
            </w:r>
            <w:r w:rsidRPr="0055717E">
              <w:rPr>
                <w:rFonts w:ascii="Angsana New" w:hAnsi="Angsana New"/>
                <w:sz w:val="28"/>
                <w:szCs w:val="28"/>
                <w:cs/>
              </w:rPr>
              <w:t xml:space="preserve">ณ วันที่ 1 มกราคม </w:t>
            </w:r>
            <w:r w:rsidR="006F3D7D">
              <w:rPr>
                <w:rFonts w:ascii="Angsana New" w:hAnsi="Angsana New"/>
                <w:sz w:val="28"/>
                <w:szCs w:val="28"/>
                <w:cs/>
              </w:rPr>
              <w:t>256</w:t>
            </w:r>
            <w:r w:rsidR="006F3D7D">
              <w:rPr>
                <w:rFonts w:ascii="Angsana New" w:hAnsi="Angsana New"/>
                <w:sz w:val="28"/>
                <w:szCs w:val="28"/>
              </w:rPr>
              <w:t>3</w:t>
            </w:r>
            <w:r w:rsidR="007D5AC6" w:rsidRPr="0055717E">
              <w:rPr>
                <w:rFonts w:ascii="Angsana New" w:hAnsi="Angsana New" w:hint="cs"/>
                <w:sz w:val="28"/>
                <w:szCs w:val="28"/>
                <w:cs/>
              </w:rPr>
              <w:t xml:space="preserve"> และ</w:t>
            </w:r>
          </w:p>
        </w:tc>
        <w:tc>
          <w:tcPr>
            <w:tcW w:w="1355" w:type="dxa"/>
          </w:tcPr>
          <w:p w:rsidR="00372FF5" w:rsidRPr="0055717E" w:rsidRDefault="00372FF5" w:rsidP="00A4759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</w:tcPr>
          <w:p w:rsidR="00372FF5" w:rsidRPr="0055717E" w:rsidRDefault="00372FF5" w:rsidP="00A4759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</w:tcPr>
          <w:p w:rsidR="00372FF5" w:rsidRPr="0055717E" w:rsidRDefault="00372FF5" w:rsidP="00F0366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</w:tcPr>
          <w:p w:rsidR="00372FF5" w:rsidRPr="0055717E" w:rsidRDefault="00372FF5" w:rsidP="00A4759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:rsidR="00372FF5" w:rsidRPr="0055717E" w:rsidRDefault="00372FF5" w:rsidP="00A4759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</w:tcPr>
          <w:p w:rsidR="00372FF5" w:rsidRPr="0055717E" w:rsidRDefault="00372FF5" w:rsidP="00A4759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6" w:type="dxa"/>
          </w:tcPr>
          <w:p w:rsidR="00372FF5" w:rsidRPr="0055717E" w:rsidRDefault="00372FF5" w:rsidP="00A4759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</w:tcPr>
          <w:p w:rsidR="00372FF5" w:rsidRPr="0055717E" w:rsidRDefault="00372FF5" w:rsidP="00A4759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:rsidR="00372FF5" w:rsidRPr="0055717E" w:rsidRDefault="00372FF5" w:rsidP="00A4759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</w:tcPr>
          <w:p w:rsidR="00372FF5" w:rsidRPr="0055717E" w:rsidRDefault="00372FF5" w:rsidP="00A4759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:rsidR="00372FF5" w:rsidRPr="0055717E" w:rsidRDefault="00372FF5" w:rsidP="00A4759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</w:tcPr>
          <w:p w:rsidR="00372FF5" w:rsidRPr="0055717E" w:rsidRDefault="00372FF5" w:rsidP="00A4759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</w:tcPr>
          <w:p w:rsidR="00372FF5" w:rsidRPr="0055717E" w:rsidRDefault="00372FF5" w:rsidP="00A4759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66F5C" w:rsidRPr="0055717E" w:rsidTr="0055717E">
        <w:trPr>
          <w:cantSplit/>
          <w:trHeight w:val="387"/>
        </w:trPr>
        <w:tc>
          <w:tcPr>
            <w:tcW w:w="3492" w:type="dxa"/>
          </w:tcPr>
          <w:p w:rsidR="00266F5C" w:rsidRPr="0055717E" w:rsidRDefault="007D5AC6" w:rsidP="00EF35DF">
            <w:pPr>
              <w:rPr>
                <w:rFonts w:ascii="Angsana New" w:hAnsi="Angsana New"/>
                <w:sz w:val="28"/>
                <w:szCs w:val="28"/>
              </w:rPr>
            </w:pPr>
            <w:r w:rsidRPr="0055717E">
              <w:rPr>
                <w:rFonts w:ascii="Angsana New" w:hAnsi="Angsana New"/>
                <w:sz w:val="28"/>
                <w:szCs w:val="28"/>
                <w:cs/>
              </w:rPr>
              <w:t xml:space="preserve">วันที่ 31 ธันวาคม </w:t>
            </w:r>
            <w:r w:rsidR="006F3D7D">
              <w:rPr>
                <w:rFonts w:ascii="Angsana New" w:hAnsi="Angsana New" w:hint="cs"/>
                <w:sz w:val="28"/>
                <w:szCs w:val="28"/>
                <w:cs/>
              </w:rPr>
              <w:t>256</w:t>
            </w:r>
            <w:r w:rsidR="006F3D7D">
              <w:rPr>
                <w:rFonts w:ascii="Angsana New" w:hAnsi="Angsana New"/>
                <w:sz w:val="28"/>
                <w:szCs w:val="28"/>
              </w:rPr>
              <w:t>3</w:t>
            </w:r>
            <w:r w:rsidRPr="0055717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266F5C" w:rsidRPr="0055717E">
              <w:rPr>
                <w:rFonts w:ascii="Angsana New" w:hAnsi="Angsana New" w:hint="cs"/>
                <w:sz w:val="28"/>
                <w:szCs w:val="28"/>
                <w:cs/>
              </w:rPr>
              <w:t xml:space="preserve">และ </w:t>
            </w:r>
            <w:r w:rsidR="00DF0561" w:rsidRPr="0055717E">
              <w:rPr>
                <w:rFonts w:ascii="Angsana New" w:hAnsi="Angsana New"/>
                <w:sz w:val="28"/>
                <w:szCs w:val="28"/>
                <w:cs/>
              </w:rPr>
              <w:t>256</w:t>
            </w:r>
            <w:r w:rsidR="006F3D7D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:rsidR="00266F5C" w:rsidRPr="00267BFF" w:rsidRDefault="00266F5C" w:rsidP="00D143A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67BFF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:rsidR="00266F5C" w:rsidRPr="00267BFF" w:rsidRDefault="00266F5C" w:rsidP="00D143A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:rsidR="00266F5C" w:rsidRPr="00267BFF" w:rsidRDefault="00266F5C" w:rsidP="00D143A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67BFF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:rsidR="00266F5C" w:rsidRPr="00267BFF" w:rsidRDefault="00266F5C" w:rsidP="00D143A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:rsidR="00266F5C" w:rsidRPr="00267BFF" w:rsidRDefault="00266F5C" w:rsidP="00D143A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67BFF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:rsidR="00266F5C" w:rsidRPr="00267BFF" w:rsidRDefault="00266F5C" w:rsidP="00D143A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</w:tcPr>
          <w:p w:rsidR="00266F5C" w:rsidRPr="00267BFF" w:rsidRDefault="00266F5C" w:rsidP="00D143A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67BFF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:rsidR="00266F5C" w:rsidRPr="00267BFF" w:rsidRDefault="00266F5C" w:rsidP="00D143A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:rsidR="00266F5C" w:rsidRPr="00267BFF" w:rsidRDefault="00266F5C" w:rsidP="00D143A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67BFF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:rsidR="00266F5C" w:rsidRPr="00267BFF" w:rsidRDefault="00266F5C" w:rsidP="00D143A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:rsidR="00266F5C" w:rsidRPr="00267BFF" w:rsidRDefault="00266F5C" w:rsidP="002F38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67BFF">
              <w:rPr>
                <w:rFonts w:ascii="Angsana New" w:hAnsi="Angsana New"/>
                <w:sz w:val="28"/>
                <w:szCs w:val="28"/>
              </w:rPr>
              <w:t>5,230</w:t>
            </w:r>
          </w:p>
        </w:tc>
        <w:tc>
          <w:tcPr>
            <w:tcW w:w="271" w:type="dxa"/>
          </w:tcPr>
          <w:p w:rsidR="00266F5C" w:rsidRPr="00267BFF" w:rsidRDefault="00266F5C" w:rsidP="00D143A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:rsidR="00266F5C" w:rsidRPr="00267BFF" w:rsidRDefault="00266F5C" w:rsidP="002F38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67BFF">
              <w:rPr>
                <w:rFonts w:ascii="Angsana New" w:hAnsi="Angsana New"/>
                <w:sz w:val="28"/>
                <w:szCs w:val="28"/>
              </w:rPr>
              <w:t>5,230</w:t>
            </w:r>
          </w:p>
        </w:tc>
      </w:tr>
      <w:tr w:rsidR="00266F5C" w:rsidRPr="0055717E" w:rsidTr="0055717E">
        <w:trPr>
          <w:cantSplit/>
          <w:trHeight w:val="387"/>
        </w:trPr>
        <w:tc>
          <w:tcPr>
            <w:tcW w:w="3492" w:type="dxa"/>
          </w:tcPr>
          <w:p w:rsidR="00266F5C" w:rsidRPr="0055717E" w:rsidRDefault="00266F5C" w:rsidP="005D0BBA">
            <w:pPr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:rsidR="00266F5C" w:rsidRPr="0055717E" w:rsidRDefault="00266F5C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</w:tcPr>
          <w:p w:rsidR="00266F5C" w:rsidRPr="0055717E" w:rsidRDefault="00266F5C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:rsidR="00266F5C" w:rsidRPr="0055717E" w:rsidRDefault="00266F5C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</w:tcPr>
          <w:p w:rsidR="00266F5C" w:rsidRPr="0055717E" w:rsidRDefault="00266F5C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:rsidR="00266F5C" w:rsidRPr="0055717E" w:rsidRDefault="00266F5C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</w:tcPr>
          <w:p w:rsidR="00266F5C" w:rsidRPr="0055717E" w:rsidRDefault="00266F5C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6" w:type="dxa"/>
            <w:tcBorders>
              <w:top w:val="single" w:sz="4" w:space="0" w:color="auto"/>
            </w:tcBorders>
          </w:tcPr>
          <w:p w:rsidR="00266F5C" w:rsidRPr="0055717E" w:rsidRDefault="00266F5C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</w:tcPr>
          <w:p w:rsidR="00266F5C" w:rsidRPr="0055717E" w:rsidRDefault="00266F5C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:rsidR="00266F5C" w:rsidRPr="0055717E" w:rsidRDefault="00266F5C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</w:tcPr>
          <w:p w:rsidR="00266F5C" w:rsidRPr="0055717E" w:rsidRDefault="00266F5C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:rsidR="00266F5C" w:rsidRPr="0055717E" w:rsidRDefault="00266F5C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</w:tcPr>
          <w:p w:rsidR="00266F5C" w:rsidRPr="0055717E" w:rsidRDefault="00266F5C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:rsidR="00266F5C" w:rsidRPr="0055717E" w:rsidRDefault="00266F5C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66F5C" w:rsidRPr="0055717E" w:rsidTr="0055717E">
        <w:trPr>
          <w:cantSplit/>
          <w:trHeight w:val="387"/>
        </w:trPr>
        <w:tc>
          <w:tcPr>
            <w:tcW w:w="3492" w:type="dxa"/>
          </w:tcPr>
          <w:p w:rsidR="00266F5C" w:rsidRPr="0055717E" w:rsidRDefault="00266F5C" w:rsidP="005D0BBA">
            <w:pPr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55717E">
              <w:rPr>
                <w:rFonts w:ascii="Angsana New" w:hAnsi="Angsana New"/>
                <w:bCs/>
                <w:sz w:val="28"/>
                <w:szCs w:val="28"/>
                <w:cs/>
              </w:rPr>
              <w:t>มูลค่าสุทธิ</w:t>
            </w:r>
            <w:r w:rsidRPr="0055717E">
              <w:rPr>
                <w:rFonts w:ascii="Angsana New" w:hAnsi="Angsana New" w:hint="cs"/>
                <w:bCs/>
                <w:sz w:val="28"/>
                <w:szCs w:val="28"/>
                <w:cs/>
              </w:rPr>
              <w:t>ตาม</w:t>
            </w:r>
            <w:r w:rsidRPr="0055717E">
              <w:rPr>
                <w:rFonts w:ascii="Angsana New" w:hAnsi="Angsana New"/>
                <w:bCs/>
                <w:sz w:val="28"/>
                <w:szCs w:val="28"/>
                <w:cs/>
              </w:rPr>
              <w:t>บัญชี</w:t>
            </w:r>
          </w:p>
        </w:tc>
        <w:tc>
          <w:tcPr>
            <w:tcW w:w="1355" w:type="dxa"/>
          </w:tcPr>
          <w:p w:rsidR="00266F5C" w:rsidRPr="0055717E" w:rsidRDefault="00266F5C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</w:tcPr>
          <w:p w:rsidR="00266F5C" w:rsidRPr="0055717E" w:rsidRDefault="00266F5C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</w:tcPr>
          <w:p w:rsidR="00266F5C" w:rsidRPr="0055717E" w:rsidRDefault="00266F5C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</w:tcPr>
          <w:p w:rsidR="00266F5C" w:rsidRPr="0055717E" w:rsidRDefault="00266F5C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:rsidR="00266F5C" w:rsidRPr="0055717E" w:rsidRDefault="00266F5C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</w:tcPr>
          <w:p w:rsidR="00266F5C" w:rsidRPr="0055717E" w:rsidRDefault="00266F5C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6" w:type="dxa"/>
          </w:tcPr>
          <w:p w:rsidR="00266F5C" w:rsidRPr="0055717E" w:rsidRDefault="00266F5C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</w:tcPr>
          <w:p w:rsidR="00266F5C" w:rsidRPr="0055717E" w:rsidRDefault="00266F5C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:rsidR="00266F5C" w:rsidRPr="0055717E" w:rsidRDefault="00266F5C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</w:tcPr>
          <w:p w:rsidR="00266F5C" w:rsidRPr="0055717E" w:rsidRDefault="00266F5C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:rsidR="00266F5C" w:rsidRPr="0055717E" w:rsidRDefault="00266F5C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</w:tcPr>
          <w:p w:rsidR="00266F5C" w:rsidRPr="0055717E" w:rsidRDefault="00266F5C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</w:tcPr>
          <w:p w:rsidR="00266F5C" w:rsidRPr="0055717E" w:rsidRDefault="00266F5C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F3D7D" w:rsidRPr="0055717E" w:rsidTr="0055717E">
        <w:trPr>
          <w:cantSplit/>
          <w:trHeight w:val="387"/>
        </w:trPr>
        <w:tc>
          <w:tcPr>
            <w:tcW w:w="3492" w:type="dxa"/>
          </w:tcPr>
          <w:p w:rsidR="006F3D7D" w:rsidRPr="006F3D7D" w:rsidRDefault="006F3D7D" w:rsidP="001E7017">
            <w:pPr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55717E">
              <w:rPr>
                <w:rFonts w:ascii="Angsana New" w:hAnsi="Angsana New"/>
                <w:b/>
                <w:sz w:val="28"/>
                <w:szCs w:val="28"/>
                <w:cs/>
              </w:rPr>
              <w:t>ณ วันที่ 31 ธันวาคม 256</w:t>
            </w:r>
            <w:r>
              <w:rPr>
                <w:rFonts w:ascii="Angsana New" w:hAnsi="Angsana New"/>
                <w:bCs/>
                <w:sz w:val="28"/>
                <w:szCs w:val="28"/>
              </w:rPr>
              <w:t>3</w:t>
            </w:r>
          </w:p>
        </w:tc>
        <w:tc>
          <w:tcPr>
            <w:tcW w:w="1355" w:type="dxa"/>
          </w:tcPr>
          <w:p w:rsidR="006F3D7D" w:rsidRPr="0055717E" w:rsidRDefault="006F3D7D" w:rsidP="006F3D7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17E">
              <w:rPr>
                <w:rFonts w:ascii="Angsana New" w:hAnsi="Angsana New"/>
                <w:sz w:val="28"/>
                <w:szCs w:val="28"/>
              </w:rPr>
              <w:t>444,223</w:t>
            </w:r>
          </w:p>
        </w:tc>
        <w:tc>
          <w:tcPr>
            <w:tcW w:w="271" w:type="dxa"/>
          </w:tcPr>
          <w:p w:rsidR="006F3D7D" w:rsidRPr="0055717E" w:rsidRDefault="006F3D7D" w:rsidP="006F3D7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</w:tcPr>
          <w:p w:rsidR="006F3D7D" w:rsidRPr="0055717E" w:rsidRDefault="006F3D7D" w:rsidP="006F3D7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17E">
              <w:rPr>
                <w:rFonts w:ascii="Angsana New" w:hAnsi="Angsana New"/>
                <w:sz w:val="28"/>
                <w:szCs w:val="28"/>
              </w:rPr>
              <w:t>541,49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271" w:type="dxa"/>
          </w:tcPr>
          <w:p w:rsidR="006F3D7D" w:rsidRPr="0055717E" w:rsidRDefault="006F3D7D" w:rsidP="006F3D7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:rsidR="006F3D7D" w:rsidRPr="0055717E" w:rsidRDefault="006F3D7D" w:rsidP="006F3D7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17E">
              <w:rPr>
                <w:rFonts w:ascii="Angsana New" w:hAnsi="Angsana New"/>
                <w:sz w:val="28"/>
                <w:szCs w:val="28"/>
              </w:rPr>
              <w:t>475,465</w:t>
            </w:r>
          </w:p>
        </w:tc>
        <w:tc>
          <w:tcPr>
            <w:tcW w:w="271" w:type="dxa"/>
          </w:tcPr>
          <w:p w:rsidR="006F3D7D" w:rsidRPr="0055717E" w:rsidRDefault="006F3D7D" w:rsidP="006F3D7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6" w:type="dxa"/>
          </w:tcPr>
          <w:p w:rsidR="006F3D7D" w:rsidRPr="0055717E" w:rsidRDefault="006F3D7D" w:rsidP="006F3D7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17E">
              <w:rPr>
                <w:rFonts w:ascii="Angsana New" w:hAnsi="Angsana New"/>
                <w:sz w:val="28"/>
                <w:szCs w:val="28"/>
              </w:rPr>
              <w:t>6,154</w:t>
            </w:r>
          </w:p>
        </w:tc>
        <w:tc>
          <w:tcPr>
            <w:tcW w:w="271" w:type="dxa"/>
          </w:tcPr>
          <w:p w:rsidR="006F3D7D" w:rsidRPr="0055717E" w:rsidRDefault="006F3D7D" w:rsidP="006F3D7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:rsidR="006F3D7D" w:rsidRPr="0055717E" w:rsidRDefault="006F3D7D" w:rsidP="006F3D7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17E">
              <w:rPr>
                <w:rFonts w:ascii="Angsana New" w:hAnsi="Angsana New"/>
                <w:sz w:val="28"/>
                <w:szCs w:val="28"/>
              </w:rPr>
              <w:t>83,477</w:t>
            </w:r>
          </w:p>
        </w:tc>
        <w:tc>
          <w:tcPr>
            <w:tcW w:w="271" w:type="dxa"/>
          </w:tcPr>
          <w:p w:rsidR="006F3D7D" w:rsidRPr="0055717E" w:rsidRDefault="006F3D7D" w:rsidP="006F3D7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:rsidR="006F3D7D" w:rsidRPr="0055717E" w:rsidRDefault="006F3D7D" w:rsidP="006F3D7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17E">
              <w:rPr>
                <w:rFonts w:ascii="Angsana New" w:hAnsi="Angsana New"/>
                <w:sz w:val="28"/>
                <w:szCs w:val="28"/>
              </w:rPr>
              <w:t>10,427</w:t>
            </w:r>
          </w:p>
        </w:tc>
        <w:tc>
          <w:tcPr>
            <w:tcW w:w="271" w:type="dxa"/>
          </w:tcPr>
          <w:p w:rsidR="006F3D7D" w:rsidRPr="0055717E" w:rsidRDefault="006F3D7D" w:rsidP="006F3D7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</w:tcPr>
          <w:p w:rsidR="006F3D7D" w:rsidRPr="0055717E" w:rsidRDefault="006F3D7D" w:rsidP="006F3D7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17E">
              <w:rPr>
                <w:rFonts w:ascii="Angsana New" w:hAnsi="Angsana New"/>
                <w:sz w:val="28"/>
                <w:szCs w:val="28"/>
              </w:rPr>
              <w:t>1,561,23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6F3D7D" w:rsidRPr="0055717E" w:rsidTr="0055717E">
        <w:trPr>
          <w:cantSplit/>
          <w:trHeight w:val="387"/>
        </w:trPr>
        <w:tc>
          <w:tcPr>
            <w:tcW w:w="3492" w:type="dxa"/>
          </w:tcPr>
          <w:p w:rsidR="006F3D7D" w:rsidRPr="006F3D7D" w:rsidRDefault="006F3D7D" w:rsidP="00EF35DF">
            <w:pPr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55717E">
              <w:rPr>
                <w:rFonts w:ascii="Angsana New" w:hAnsi="Angsana New"/>
                <w:b/>
                <w:sz w:val="28"/>
                <w:szCs w:val="28"/>
                <w:cs/>
              </w:rPr>
              <w:t>ณ วันที่ 31 ธันวาคม 256</w:t>
            </w:r>
            <w:r>
              <w:rPr>
                <w:rFonts w:ascii="Angsana New" w:hAnsi="Angsana New"/>
                <w:bCs/>
                <w:sz w:val="28"/>
                <w:szCs w:val="28"/>
              </w:rPr>
              <w:t>4</w:t>
            </w:r>
          </w:p>
        </w:tc>
        <w:tc>
          <w:tcPr>
            <w:tcW w:w="1355" w:type="dxa"/>
          </w:tcPr>
          <w:p w:rsidR="006F3D7D" w:rsidRPr="00267BFF" w:rsidRDefault="00426F51" w:rsidP="0039657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538</w:t>
            </w:r>
            <w:r w:rsidR="006F3D7D" w:rsidRPr="00267BFF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553</w:t>
            </w:r>
          </w:p>
        </w:tc>
        <w:tc>
          <w:tcPr>
            <w:tcW w:w="271" w:type="dxa"/>
          </w:tcPr>
          <w:p w:rsidR="006F3D7D" w:rsidRPr="00267BFF" w:rsidRDefault="006F3D7D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</w:tcPr>
          <w:p w:rsidR="006F3D7D" w:rsidRPr="00267BFF" w:rsidRDefault="00267BFF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505</w:t>
            </w:r>
            <w:r w:rsidR="006F3D7D" w:rsidRPr="00267BFF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368</w:t>
            </w:r>
          </w:p>
        </w:tc>
        <w:tc>
          <w:tcPr>
            <w:tcW w:w="271" w:type="dxa"/>
          </w:tcPr>
          <w:p w:rsidR="006F3D7D" w:rsidRPr="00267BFF" w:rsidRDefault="006F3D7D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:rsidR="006F3D7D" w:rsidRPr="00267BFF" w:rsidRDefault="00267BFF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448</w:t>
            </w:r>
            <w:r w:rsidR="006F3D7D" w:rsidRPr="00267BFF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465</w:t>
            </w:r>
          </w:p>
        </w:tc>
        <w:tc>
          <w:tcPr>
            <w:tcW w:w="271" w:type="dxa"/>
          </w:tcPr>
          <w:p w:rsidR="006F3D7D" w:rsidRPr="00267BFF" w:rsidRDefault="006F3D7D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6" w:type="dxa"/>
          </w:tcPr>
          <w:p w:rsidR="006F3D7D" w:rsidRPr="00267BFF" w:rsidRDefault="00267BFF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  <w:r w:rsidR="006F3D7D" w:rsidRPr="00267BFF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314</w:t>
            </w:r>
          </w:p>
        </w:tc>
        <w:tc>
          <w:tcPr>
            <w:tcW w:w="271" w:type="dxa"/>
          </w:tcPr>
          <w:p w:rsidR="006F3D7D" w:rsidRPr="00267BFF" w:rsidRDefault="006F3D7D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:rsidR="006F3D7D" w:rsidRPr="00267BFF" w:rsidRDefault="00267BFF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96</w:t>
            </w:r>
            <w:r w:rsidR="006F3D7D" w:rsidRPr="00267BFF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150</w:t>
            </w:r>
          </w:p>
        </w:tc>
        <w:tc>
          <w:tcPr>
            <w:tcW w:w="271" w:type="dxa"/>
          </w:tcPr>
          <w:p w:rsidR="006F3D7D" w:rsidRPr="00267BFF" w:rsidRDefault="006F3D7D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:rsidR="006F3D7D" w:rsidRPr="00267BFF" w:rsidRDefault="00267BFF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</w:t>
            </w:r>
            <w:r w:rsidR="006F3D7D" w:rsidRPr="00267BFF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005</w:t>
            </w:r>
          </w:p>
        </w:tc>
        <w:tc>
          <w:tcPr>
            <w:tcW w:w="271" w:type="dxa"/>
          </w:tcPr>
          <w:p w:rsidR="006F3D7D" w:rsidRPr="00267BFF" w:rsidRDefault="006F3D7D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</w:tcPr>
          <w:p w:rsidR="006F3D7D" w:rsidRPr="00267BFF" w:rsidRDefault="00426F51" w:rsidP="004D1AC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1,619</w:t>
            </w:r>
            <w:r w:rsidR="006F3D7D" w:rsidRPr="00267BFF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855</w:t>
            </w:r>
          </w:p>
        </w:tc>
      </w:tr>
    </w:tbl>
    <w:p w:rsidR="00920DE6" w:rsidRDefault="00920DE6" w:rsidP="00246E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32"/>
          <w:szCs w:val="32"/>
        </w:rPr>
      </w:pPr>
    </w:p>
    <w:p w:rsidR="00D8490C" w:rsidRDefault="00D8490C" w:rsidP="00246E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32"/>
          <w:szCs w:val="32"/>
        </w:rPr>
      </w:pPr>
    </w:p>
    <w:p w:rsidR="007D5AC6" w:rsidRDefault="007D5AC6" w:rsidP="00246E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32"/>
          <w:szCs w:val="32"/>
        </w:rPr>
      </w:pPr>
    </w:p>
    <w:p w:rsidR="007D5AC6" w:rsidRDefault="007D5AC6" w:rsidP="00246E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32"/>
          <w:szCs w:val="32"/>
        </w:rPr>
      </w:pPr>
    </w:p>
    <w:p w:rsidR="0055717E" w:rsidRDefault="0055717E" w:rsidP="00246E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32"/>
          <w:szCs w:val="32"/>
        </w:rPr>
      </w:pPr>
    </w:p>
    <w:p w:rsidR="0055717E" w:rsidRDefault="0055717E" w:rsidP="00246E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32"/>
          <w:szCs w:val="32"/>
        </w:rPr>
      </w:pPr>
    </w:p>
    <w:p w:rsidR="00995CDB" w:rsidRDefault="00995CDB" w:rsidP="00246E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32"/>
          <w:szCs w:val="32"/>
        </w:rPr>
      </w:pPr>
    </w:p>
    <w:p w:rsidR="00B65EB2" w:rsidRDefault="00B65EB2" w:rsidP="00246E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16"/>
          <w:szCs w:val="16"/>
        </w:rPr>
      </w:pPr>
    </w:p>
    <w:tbl>
      <w:tblPr>
        <w:tblW w:w="14619" w:type="dxa"/>
        <w:tblInd w:w="-34" w:type="dxa"/>
        <w:tblLayout w:type="fixed"/>
        <w:tblLook w:val="0020"/>
      </w:tblPr>
      <w:tblGrid>
        <w:gridCol w:w="3780"/>
        <w:gridCol w:w="1355"/>
        <w:gridCol w:w="271"/>
        <w:gridCol w:w="1355"/>
        <w:gridCol w:w="271"/>
        <w:gridCol w:w="1264"/>
        <w:gridCol w:w="271"/>
        <w:gridCol w:w="1356"/>
        <w:gridCol w:w="271"/>
        <w:gridCol w:w="1264"/>
        <w:gridCol w:w="271"/>
        <w:gridCol w:w="1264"/>
        <w:gridCol w:w="271"/>
        <w:gridCol w:w="1355"/>
      </w:tblGrid>
      <w:tr w:rsidR="001360BB" w:rsidRPr="00920BE2" w:rsidTr="00920BE2">
        <w:trPr>
          <w:cantSplit/>
          <w:trHeight w:val="147"/>
        </w:trPr>
        <w:tc>
          <w:tcPr>
            <w:tcW w:w="3780" w:type="dxa"/>
          </w:tcPr>
          <w:p w:rsidR="001360BB" w:rsidRPr="00920BE2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39" w:type="dxa"/>
            <w:gridSpan w:val="13"/>
            <w:tcBorders>
              <w:bottom w:val="single" w:sz="4" w:space="0" w:color="auto"/>
            </w:tcBorders>
          </w:tcPr>
          <w:p w:rsidR="001360BB" w:rsidRPr="00920BE2" w:rsidRDefault="001360BB" w:rsidP="005D0BBA">
            <w:pPr>
              <w:pStyle w:val="acctfourfigures"/>
              <w:tabs>
                <w:tab w:val="clear" w:pos="765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920BE2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งบการเงินเฉพาะกิจการ (พันบาท)</w:t>
            </w:r>
          </w:p>
        </w:tc>
      </w:tr>
      <w:tr w:rsidR="00920BE2" w:rsidRPr="00920BE2" w:rsidTr="00920BE2">
        <w:trPr>
          <w:cantSplit/>
          <w:trHeight w:val="147"/>
        </w:trPr>
        <w:tc>
          <w:tcPr>
            <w:tcW w:w="3780" w:type="dxa"/>
          </w:tcPr>
          <w:p w:rsidR="00920BE2" w:rsidRPr="00920BE2" w:rsidRDefault="00920BE2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:rsidR="00920BE2" w:rsidRPr="00920BE2" w:rsidRDefault="00920BE2" w:rsidP="002A4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20BE2">
              <w:rPr>
                <w:rFonts w:ascii="Angsana New" w:hAnsi="Angsana New"/>
                <w:sz w:val="28"/>
                <w:szCs w:val="28"/>
                <w:cs/>
              </w:rPr>
              <w:t>ที่ดินและ</w:t>
            </w:r>
          </w:p>
        </w:tc>
        <w:tc>
          <w:tcPr>
            <w:tcW w:w="271" w:type="dxa"/>
            <w:tcBorders>
              <w:top w:val="single" w:sz="4" w:space="0" w:color="auto"/>
            </w:tcBorders>
          </w:tcPr>
          <w:p w:rsidR="00920BE2" w:rsidRPr="00920BE2" w:rsidRDefault="00920BE2" w:rsidP="002A4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:rsidR="00920BE2" w:rsidRPr="00920BE2" w:rsidRDefault="00920BE2" w:rsidP="002A4A78">
            <w:pPr>
              <w:ind w:left="-198" w:right="-15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0BE2">
              <w:rPr>
                <w:rFonts w:ascii="Angsana New" w:hAnsi="Angsana New"/>
                <w:sz w:val="28"/>
                <w:szCs w:val="28"/>
                <w:cs/>
              </w:rPr>
              <w:t>อาคารและ</w:t>
            </w:r>
          </w:p>
        </w:tc>
        <w:tc>
          <w:tcPr>
            <w:tcW w:w="271" w:type="dxa"/>
            <w:tcBorders>
              <w:top w:val="single" w:sz="4" w:space="0" w:color="auto"/>
            </w:tcBorders>
          </w:tcPr>
          <w:p w:rsidR="00920BE2" w:rsidRPr="00920BE2" w:rsidRDefault="00920BE2" w:rsidP="005D0BBA">
            <w:pPr>
              <w:ind w:left="-198" w:right="-15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:rsidR="00920BE2" w:rsidRPr="00920BE2" w:rsidRDefault="00920BE2" w:rsidP="005D0BBA">
            <w:pPr>
              <w:ind w:left="-198" w:right="-15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  <w:tcBorders>
              <w:top w:val="single" w:sz="4" w:space="0" w:color="auto"/>
            </w:tcBorders>
          </w:tcPr>
          <w:p w:rsidR="00920BE2" w:rsidRPr="00920BE2" w:rsidRDefault="00920BE2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356" w:type="dxa"/>
            <w:tcBorders>
              <w:top w:val="single" w:sz="4" w:space="0" w:color="auto"/>
            </w:tcBorders>
          </w:tcPr>
          <w:p w:rsidR="00920BE2" w:rsidRPr="00920BE2" w:rsidRDefault="00920BE2" w:rsidP="00B62217">
            <w:pPr>
              <w:ind w:left="-198" w:right="-15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0BE2">
              <w:rPr>
                <w:rFonts w:ascii="Angsana New" w:hAnsi="Angsana New"/>
                <w:sz w:val="28"/>
                <w:szCs w:val="28"/>
                <w:cs/>
              </w:rPr>
              <w:t>เครื่องตกแต่ง</w:t>
            </w:r>
          </w:p>
        </w:tc>
        <w:tc>
          <w:tcPr>
            <w:tcW w:w="271" w:type="dxa"/>
            <w:tcBorders>
              <w:top w:val="single" w:sz="4" w:space="0" w:color="auto"/>
            </w:tcBorders>
          </w:tcPr>
          <w:p w:rsidR="00920BE2" w:rsidRPr="00920BE2" w:rsidRDefault="00920BE2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:rsidR="00920BE2" w:rsidRPr="00920BE2" w:rsidRDefault="00920BE2" w:rsidP="005D0BBA">
            <w:pPr>
              <w:pStyle w:val="acctfourfigures"/>
              <w:tabs>
                <w:tab w:val="clear" w:pos="765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1" w:type="dxa"/>
            <w:tcBorders>
              <w:top w:val="single" w:sz="4" w:space="0" w:color="auto"/>
            </w:tcBorders>
          </w:tcPr>
          <w:p w:rsidR="00920BE2" w:rsidRPr="00920BE2" w:rsidRDefault="00920BE2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:rsidR="00920BE2" w:rsidRPr="00920BE2" w:rsidRDefault="00920BE2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73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920BE2">
              <w:rPr>
                <w:rFonts w:ascii="Angsana New" w:hAnsi="Angsana New"/>
                <w:b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71" w:type="dxa"/>
            <w:tcBorders>
              <w:top w:val="single" w:sz="4" w:space="0" w:color="auto"/>
            </w:tcBorders>
          </w:tcPr>
          <w:p w:rsidR="00920BE2" w:rsidRPr="00920BE2" w:rsidRDefault="00920BE2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:rsidR="00920BE2" w:rsidRPr="00920BE2" w:rsidRDefault="00920BE2" w:rsidP="005D0BB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920BE2" w:rsidRPr="00920BE2" w:rsidTr="00920BE2">
        <w:trPr>
          <w:cantSplit/>
          <w:trHeight w:val="147"/>
        </w:trPr>
        <w:tc>
          <w:tcPr>
            <w:tcW w:w="3780" w:type="dxa"/>
          </w:tcPr>
          <w:p w:rsidR="00920BE2" w:rsidRPr="00920BE2" w:rsidRDefault="00920BE2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</w:tcPr>
          <w:p w:rsidR="00920BE2" w:rsidRPr="00920BE2" w:rsidRDefault="00920BE2" w:rsidP="002A4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20BE2">
              <w:rPr>
                <w:rFonts w:ascii="Angsana New" w:hAnsi="Angsana New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71" w:type="dxa"/>
          </w:tcPr>
          <w:p w:rsidR="00920BE2" w:rsidRPr="00920BE2" w:rsidRDefault="00920BE2" w:rsidP="002A4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355" w:type="dxa"/>
          </w:tcPr>
          <w:p w:rsidR="00920BE2" w:rsidRPr="00920BE2" w:rsidRDefault="00920BE2" w:rsidP="002A4A78">
            <w:pPr>
              <w:ind w:left="-81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0BE2">
              <w:rPr>
                <w:rFonts w:ascii="Angsana New" w:hAnsi="Angsana New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71" w:type="dxa"/>
          </w:tcPr>
          <w:p w:rsidR="00920BE2" w:rsidRPr="00920BE2" w:rsidRDefault="00920BE2" w:rsidP="005D0BBA">
            <w:pPr>
              <w:ind w:left="-198" w:right="-15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4" w:type="dxa"/>
          </w:tcPr>
          <w:p w:rsidR="00920BE2" w:rsidRPr="00920BE2" w:rsidRDefault="00920BE2" w:rsidP="005D0BBA">
            <w:pPr>
              <w:ind w:left="-198" w:right="-15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0BE2">
              <w:rPr>
                <w:rFonts w:ascii="Angsana New" w:hAnsi="Angsana New" w:hint="cs"/>
                <w:sz w:val="28"/>
                <w:szCs w:val="28"/>
                <w:cs/>
              </w:rPr>
              <w:t>เครื่องจักร</w:t>
            </w:r>
          </w:p>
        </w:tc>
        <w:tc>
          <w:tcPr>
            <w:tcW w:w="271" w:type="dxa"/>
          </w:tcPr>
          <w:p w:rsidR="00920BE2" w:rsidRPr="00920BE2" w:rsidRDefault="00920BE2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356" w:type="dxa"/>
          </w:tcPr>
          <w:p w:rsidR="00920BE2" w:rsidRPr="00920BE2" w:rsidRDefault="00920BE2" w:rsidP="00B62217">
            <w:pPr>
              <w:ind w:left="-198" w:right="-15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0BE2">
              <w:rPr>
                <w:rFonts w:ascii="Angsana New" w:hAnsi="Angsana New"/>
                <w:sz w:val="28"/>
                <w:szCs w:val="28"/>
                <w:cs/>
              </w:rPr>
              <w:t>ติดตั้งและอุปกรณ์</w:t>
            </w:r>
          </w:p>
        </w:tc>
        <w:tc>
          <w:tcPr>
            <w:tcW w:w="271" w:type="dxa"/>
          </w:tcPr>
          <w:p w:rsidR="00920BE2" w:rsidRPr="00920BE2" w:rsidRDefault="00920BE2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64" w:type="dxa"/>
          </w:tcPr>
          <w:p w:rsidR="00920BE2" w:rsidRPr="00920BE2" w:rsidRDefault="00920BE2" w:rsidP="005D0BBA">
            <w:pPr>
              <w:pStyle w:val="acctfourfigures"/>
              <w:tabs>
                <w:tab w:val="clear" w:pos="765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1" w:type="dxa"/>
          </w:tcPr>
          <w:p w:rsidR="00920BE2" w:rsidRPr="00920BE2" w:rsidRDefault="00920BE2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64" w:type="dxa"/>
          </w:tcPr>
          <w:p w:rsidR="00920BE2" w:rsidRPr="00920BE2" w:rsidRDefault="00920BE2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73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920BE2">
              <w:rPr>
                <w:rFonts w:ascii="Angsana New" w:hAnsi="Angsana New" w:hint="cs"/>
                <w:b/>
                <w:sz w:val="28"/>
                <w:szCs w:val="28"/>
                <w:cs/>
              </w:rPr>
              <w:t>ระหว่าง</w:t>
            </w:r>
          </w:p>
        </w:tc>
        <w:tc>
          <w:tcPr>
            <w:tcW w:w="271" w:type="dxa"/>
          </w:tcPr>
          <w:p w:rsidR="00920BE2" w:rsidRPr="00920BE2" w:rsidRDefault="00920BE2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355" w:type="dxa"/>
          </w:tcPr>
          <w:p w:rsidR="00920BE2" w:rsidRPr="00920BE2" w:rsidRDefault="00920BE2" w:rsidP="005D0BB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BE6867" w:rsidRPr="00920BE2" w:rsidTr="00920BE2">
        <w:trPr>
          <w:cantSplit/>
          <w:trHeight w:val="147"/>
        </w:trPr>
        <w:tc>
          <w:tcPr>
            <w:tcW w:w="3780" w:type="dxa"/>
          </w:tcPr>
          <w:p w:rsidR="00BE6867" w:rsidRPr="00920BE2" w:rsidRDefault="00BE6867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:rsidR="00BE6867" w:rsidRPr="00920BE2" w:rsidRDefault="00BE6867" w:rsidP="002A4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20BE2">
              <w:rPr>
                <w:rFonts w:ascii="Angsana New" w:hAnsi="Angsana New"/>
                <w:sz w:val="28"/>
                <w:szCs w:val="28"/>
                <w:cs/>
              </w:rPr>
              <w:t>ที่ดิน</w:t>
            </w:r>
          </w:p>
        </w:tc>
        <w:tc>
          <w:tcPr>
            <w:tcW w:w="271" w:type="dxa"/>
          </w:tcPr>
          <w:p w:rsidR="00BE6867" w:rsidRPr="00920BE2" w:rsidRDefault="00BE6867" w:rsidP="002A4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:rsidR="00BE6867" w:rsidRPr="00920BE2" w:rsidRDefault="00BE6867" w:rsidP="002A4A78">
            <w:pPr>
              <w:ind w:left="-81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0BE2">
              <w:rPr>
                <w:rFonts w:ascii="Angsana New" w:hAnsi="Angsana New"/>
                <w:sz w:val="28"/>
                <w:szCs w:val="28"/>
                <w:cs/>
              </w:rPr>
              <w:t>อาคาร</w:t>
            </w:r>
          </w:p>
        </w:tc>
        <w:tc>
          <w:tcPr>
            <w:tcW w:w="271" w:type="dxa"/>
          </w:tcPr>
          <w:p w:rsidR="00BE6867" w:rsidRPr="00920BE2" w:rsidRDefault="00BE6867" w:rsidP="005D0BBA">
            <w:pPr>
              <w:ind w:left="-198" w:right="-15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:rsidR="00BE6867" w:rsidRPr="00920BE2" w:rsidRDefault="00BE6867" w:rsidP="005D0BBA">
            <w:pPr>
              <w:ind w:left="-198" w:right="-15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0BE2">
              <w:rPr>
                <w:rFonts w:ascii="Angsana New" w:hAnsi="Angsana New" w:hint="cs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271" w:type="dxa"/>
          </w:tcPr>
          <w:p w:rsidR="00BE6867" w:rsidRPr="00920BE2" w:rsidRDefault="00BE6867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356" w:type="dxa"/>
            <w:tcBorders>
              <w:bottom w:val="single" w:sz="4" w:space="0" w:color="auto"/>
            </w:tcBorders>
          </w:tcPr>
          <w:p w:rsidR="00BE6867" w:rsidRPr="00920BE2" w:rsidRDefault="00BE6867" w:rsidP="005D0BBA">
            <w:pPr>
              <w:ind w:left="-198" w:right="-15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0BE2">
              <w:rPr>
                <w:rFonts w:ascii="Angsana New" w:hAnsi="Angsana New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271" w:type="dxa"/>
          </w:tcPr>
          <w:p w:rsidR="00BE6867" w:rsidRPr="00920BE2" w:rsidRDefault="00BE6867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:rsidR="00BE6867" w:rsidRPr="00920BE2" w:rsidRDefault="00BE6867" w:rsidP="005D0BBA">
            <w:pPr>
              <w:ind w:left="-81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0BE2"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71" w:type="dxa"/>
          </w:tcPr>
          <w:p w:rsidR="00BE6867" w:rsidRPr="00920BE2" w:rsidRDefault="00BE6867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:rsidR="00BE6867" w:rsidRPr="00920BE2" w:rsidRDefault="00BE6867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73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920BE2">
              <w:rPr>
                <w:rFonts w:ascii="Angsana New" w:hAnsi="Angsana New" w:hint="cs"/>
                <w:b/>
                <w:sz w:val="28"/>
                <w:szCs w:val="28"/>
                <w:cs/>
              </w:rPr>
              <w:t>ก่อสร้าง</w:t>
            </w:r>
          </w:p>
        </w:tc>
        <w:tc>
          <w:tcPr>
            <w:tcW w:w="271" w:type="dxa"/>
          </w:tcPr>
          <w:p w:rsidR="00BE6867" w:rsidRPr="00920BE2" w:rsidRDefault="00BE6867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:rsidR="00BE6867" w:rsidRPr="00920BE2" w:rsidRDefault="00BE6867" w:rsidP="005D0BBA">
            <w:pPr>
              <w:pStyle w:val="acctfourfigures"/>
              <w:tabs>
                <w:tab w:val="clear" w:pos="765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20BE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1360BB" w:rsidRPr="00920BE2" w:rsidTr="00920BE2">
        <w:trPr>
          <w:cantSplit/>
          <w:trHeight w:val="147"/>
        </w:trPr>
        <w:tc>
          <w:tcPr>
            <w:tcW w:w="3780" w:type="dxa"/>
          </w:tcPr>
          <w:p w:rsidR="001360BB" w:rsidRPr="00920BE2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20BE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55" w:type="dxa"/>
            <w:tcBorders>
              <w:top w:val="single" w:sz="4" w:space="0" w:color="auto"/>
            </w:tcBorders>
          </w:tcPr>
          <w:p w:rsidR="001360BB" w:rsidRPr="00920BE2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1" w:type="dxa"/>
          </w:tcPr>
          <w:p w:rsidR="001360BB" w:rsidRPr="00920BE2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:rsidR="001360BB" w:rsidRPr="00920BE2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1" w:type="dxa"/>
          </w:tcPr>
          <w:p w:rsidR="001360BB" w:rsidRPr="00920BE2" w:rsidRDefault="001360BB" w:rsidP="005D0BBA">
            <w:pPr>
              <w:ind w:left="-81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:rsidR="001360BB" w:rsidRPr="00920BE2" w:rsidRDefault="001360BB" w:rsidP="005D0BBA">
            <w:pPr>
              <w:ind w:left="-81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1" w:type="dxa"/>
          </w:tcPr>
          <w:p w:rsidR="001360BB" w:rsidRPr="00920BE2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356" w:type="dxa"/>
            <w:tcBorders>
              <w:top w:val="single" w:sz="4" w:space="0" w:color="auto"/>
            </w:tcBorders>
          </w:tcPr>
          <w:p w:rsidR="001360BB" w:rsidRPr="00920BE2" w:rsidRDefault="001360BB" w:rsidP="005D0BBA">
            <w:pPr>
              <w:ind w:left="-81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1" w:type="dxa"/>
          </w:tcPr>
          <w:p w:rsidR="001360BB" w:rsidRPr="00920BE2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:rsidR="001360BB" w:rsidRPr="00920BE2" w:rsidRDefault="001360BB" w:rsidP="005D0BBA">
            <w:pPr>
              <w:ind w:left="-81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1" w:type="dxa"/>
            <w:vMerge w:val="restart"/>
          </w:tcPr>
          <w:p w:rsidR="001360BB" w:rsidRPr="00920BE2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:rsidR="001360BB" w:rsidRPr="00920BE2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73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271" w:type="dxa"/>
          </w:tcPr>
          <w:p w:rsidR="001360BB" w:rsidRPr="00920BE2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:rsidR="001360BB" w:rsidRPr="00920BE2" w:rsidRDefault="001360BB" w:rsidP="005D0BBA">
            <w:pPr>
              <w:pStyle w:val="acctfourfigures"/>
              <w:tabs>
                <w:tab w:val="clear" w:pos="765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</w:tr>
      <w:tr w:rsidR="006F3D7D" w:rsidRPr="00920BE2" w:rsidTr="00920BE2">
        <w:trPr>
          <w:cantSplit/>
          <w:trHeight w:val="147"/>
        </w:trPr>
        <w:tc>
          <w:tcPr>
            <w:tcW w:w="3780" w:type="dxa"/>
          </w:tcPr>
          <w:p w:rsidR="006F3D7D" w:rsidRPr="00920BE2" w:rsidRDefault="006F3D7D" w:rsidP="005D0BBA">
            <w:pPr>
              <w:rPr>
                <w:rFonts w:ascii="Angsana New" w:hAnsi="Angsana New"/>
                <w:sz w:val="28"/>
                <w:szCs w:val="28"/>
              </w:rPr>
            </w:pPr>
            <w:r w:rsidRPr="00920BE2">
              <w:rPr>
                <w:rFonts w:ascii="Angsana New" w:hAnsi="Angsana New" w:hint="cs"/>
                <w:sz w:val="28"/>
                <w:szCs w:val="28"/>
                <w:cs/>
              </w:rPr>
              <w:t xml:space="preserve">ยอดคงเหลือ </w:t>
            </w:r>
            <w:r w:rsidRPr="00920BE2">
              <w:rPr>
                <w:rFonts w:ascii="Angsana New" w:hAnsi="Angsana New"/>
                <w:sz w:val="28"/>
                <w:szCs w:val="28"/>
                <w:cs/>
              </w:rPr>
              <w:t>ณ วันที่ 1 มกราคม 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55" w:type="dxa"/>
          </w:tcPr>
          <w:p w:rsidR="006F3D7D" w:rsidRPr="00920BE2" w:rsidRDefault="006F3D7D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20BE2">
              <w:rPr>
                <w:rFonts w:ascii="Angsana New" w:hAnsi="Angsana New"/>
                <w:sz w:val="28"/>
                <w:szCs w:val="28"/>
              </w:rPr>
              <w:t>174,957</w:t>
            </w:r>
          </w:p>
        </w:tc>
        <w:tc>
          <w:tcPr>
            <w:tcW w:w="271" w:type="dxa"/>
          </w:tcPr>
          <w:p w:rsidR="006F3D7D" w:rsidRPr="00920BE2" w:rsidRDefault="006F3D7D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</w:tcPr>
          <w:p w:rsidR="006F3D7D" w:rsidRPr="00920BE2" w:rsidRDefault="006F3D7D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20BE2">
              <w:rPr>
                <w:rFonts w:ascii="Angsana New" w:hAnsi="Angsana New"/>
                <w:sz w:val="28"/>
                <w:szCs w:val="28"/>
              </w:rPr>
              <w:t>449,778</w:t>
            </w:r>
          </w:p>
        </w:tc>
        <w:tc>
          <w:tcPr>
            <w:tcW w:w="271" w:type="dxa"/>
          </w:tcPr>
          <w:p w:rsidR="006F3D7D" w:rsidRPr="00920BE2" w:rsidRDefault="006F3D7D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:rsidR="006F3D7D" w:rsidRPr="00920BE2" w:rsidRDefault="006F3D7D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20BE2">
              <w:rPr>
                <w:rFonts w:ascii="Angsana New" w:hAnsi="Angsana New"/>
                <w:sz w:val="28"/>
                <w:szCs w:val="28"/>
              </w:rPr>
              <w:t>828,320</w:t>
            </w:r>
          </w:p>
        </w:tc>
        <w:tc>
          <w:tcPr>
            <w:tcW w:w="271" w:type="dxa"/>
          </w:tcPr>
          <w:p w:rsidR="006F3D7D" w:rsidRPr="00920BE2" w:rsidRDefault="006F3D7D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6" w:type="dxa"/>
          </w:tcPr>
          <w:p w:rsidR="006F3D7D" w:rsidRPr="00920BE2" w:rsidRDefault="006F3D7D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20BE2">
              <w:rPr>
                <w:rFonts w:ascii="Angsana New" w:hAnsi="Angsana New"/>
                <w:sz w:val="28"/>
                <w:szCs w:val="28"/>
              </w:rPr>
              <w:t>12,085</w:t>
            </w:r>
          </w:p>
        </w:tc>
        <w:tc>
          <w:tcPr>
            <w:tcW w:w="271" w:type="dxa"/>
          </w:tcPr>
          <w:p w:rsidR="006F3D7D" w:rsidRPr="00920BE2" w:rsidRDefault="006F3D7D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:rsidR="006F3D7D" w:rsidRPr="00920BE2" w:rsidRDefault="006F3D7D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20BE2">
              <w:rPr>
                <w:rFonts w:ascii="Angsana New" w:hAnsi="Angsana New"/>
                <w:sz w:val="28"/>
                <w:szCs w:val="28"/>
              </w:rPr>
              <w:t>508,260</w:t>
            </w:r>
          </w:p>
        </w:tc>
        <w:tc>
          <w:tcPr>
            <w:tcW w:w="271" w:type="dxa"/>
            <w:vMerge/>
          </w:tcPr>
          <w:p w:rsidR="006F3D7D" w:rsidRPr="00920BE2" w:rsidRDefault="006F3D7D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:rsidR="006F3D7D" w:rsidRPr="00920BE2" w:rsidRDefault="006F3D7D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20BE2">
              <w:rPr>
                <w:rFonts w:ascii="Angsana New" w:hAnsi="Angsana New"/>
                <w:sz w:val="28"/>
                <w:szCs w:val="28"/>
              </w:rPr>
              <w:t>386</w:t>
            </w:r>
          </w:p>
        </w:tc>
        <w:tc>
          <w:tcPr>
            <w:tcW w:w="271" w:type="dxa"/>
          </w:tcPr>
          <w:p w:rsidR="006F3D7D" w:rsidRPr="00920BE2" w:rsidRDefault="006F3D7D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</w:tcPr>
          <w:p w:rsidR="006F3D7D" w:rsidRPr="00920BE2" w:rsidRDefault="006F3D7D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20BE2">
              <w:rPr>
                <w:rFonts w:ascii="Angsana New" w:hAnsi="Angsana New"/>
                <w:sz w:val="28"/>
                <w:szCs w:val="28"/>
              </w:rPr>
              <w:t>1,973,786</w:t>
            </w:r>
          </w:p>
        </w:tc>
      </w:tr>
      <w:tr w:rsidR="006F3D7D" w:rsidRPr="00920BE2" w:rsidTr="00920BE2">
        <w:trPr>
          <w:cantSplit/>
          <w:trHeight w:val="147"/>
        </w:trPr>
        <w:tc>
          <w:tcPr>
            <w:tcW w:w="3780" w:type="dxa"/>
          </w:tcPr>
          <w:p w:rsidR="006F3D7D" w:rsidRPr="0055717E" w:rsidRDefault="006F3D7D" w:rsidP="006F3D7D">
            <w:pPr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โอนไปสินทรัพย์สิทธิการใช้</w:t>
            </w:r>
          </w:p>
        </w:tc>
        <w:tc>
          <w:tcPr>
            <w:tcW w:w="1355" w:type="dxa"/>
          </w:tcPr>
          <w:p w:rsidR="006F3D7D" w:rsidRPr="00920BE2" w:rsidRDefault="006F3D7D" w:rsidP="006F3D7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0BE2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:rsidR="006F3D7D" w:rsidRPr="00920BE2" w:rsidRDefault="006F3D7D" w:rsidP="006F3D7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55" w:type="dxa"/>
          </w:tcPr>
          <w:p w:rsidR="006F3D7D" w:rsidRPr="00920BE2" w:rsidRDefault="006F3D7D" w:rsidP="006F3D7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0BE2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:rsidR="006F3D7D" w:rsidRPr="00920BE2" w:rsidRDefault="006F3D7D" w:rsidP="006F3D7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</w:tcPr>
          <w:p w:rsidR="006F3D7D" w:rsidRPr="00920BE2" w:rsidRDefault="006F3D7D" w:rsidP="006F3D7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0BE2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:rsidR="006F3D7D" w:rsidRPr="00920BE2" w:rsidRDefault="006F3D7D" w:rsidP="006F3D7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56" w:type="dxa"/>
          </w:tcPr>
          <w:p w:rsidR="006F3D7D" w:rsidRPr="00920BE2" w:rsidRDefault="006F3D7D" w:rsidP="006F3D7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0BE2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:rsidR="006F3D7D" w:rsidRPr="00920BE2" w:rsidRDefault="006F3D7D" w:rsidP="006F3D7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</w:tcPr>
          <w:p w:rsidR="006F3D7D" w:rsidRPr="00920BE2" w:rsidRDefault="006F3D7D" w:rsidP="006F3D7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20BE2">
              <w:rPr>
                <w:rFonts w:ascii="Angsana New" w:hAnsi="Angsana New"/>
                <w:sz w:val="28"/>
                <w:szCs w:val="28"/>
              </w:rPr>
              <w:t>(38,645)</w:t>
            </w:r>
          </w:p>
        </w:tc>
        <w:tc>
          <w:tcPr>
            <w:tcW w:w="271" w:type="dxa"/>
          </w:tcPr>
          <w:p w:rsidR="006F3D7D" w:rsidRPr="00920BE2" w:rsidRDefault="006F3D7D" w:rsidP="006F3D7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</w:tcPr>
          <w:p w:rsidR="006F3D7D" w:rsidRPr="00920BE2" w:rsidRDefault="006F3D7D" w:rsidP="006F3D7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0BE2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:rsidR="006F3D7D" w:rsidRPr="00920BE2" w:rsidRDefault="006F3D7D" w:rsidP="006F3D7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55" w:type="dxa"/>
          </w:tcPr>
          <w:p w:rsidR="006F3D7D" w:rsidRPr="00920BE2" w:rsidRDefault="006F3D7D" w:rsidP="006F3D7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20BE2">
              <w:rPr>
                <w:rFonts w:ascii="Angsana New" w:hAnsi="Angsana New"/>
                <w:sz w:val="28"/>
                <w:szCs w:val="28"/>
              </w:rPr>
              <w:t>(38,645)</w:t>
            </w:r>
          </w:p>
        </w:tc>
      </w:tr>
      <w:tr w:rsidR="006F3D7D" w:rsidRPr="00920BE2" w:rsidTr="00920BE2">
        <w:trPr>
          <w:cantSplit/>
          <w:trHeight w:val="147"/>
        </w:trPr>
        <w:tc>
          <w:tcPr>
            <w:tcW w:w="3780" w:type="dxa"/>
          </w:tcPr>
          <w:p w:rsidR="006F3D7D" w:rsidRPr="00920BE2" w:rsidRDefault="006F3D7D" w:rsidP="006F3D7D">
            <w:pPr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920BE2">
              <w:rPr>
                <w:rFonts w:ascii="Angsana New" w:hAnsi="Angsana New"/>
                <w:b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55" w:type="dxa"/>
          </w:tcPr>
          <w:p w:rsidR="006F3D7D" w:rsidRPr="00920BE2" w:rsidRDefault="006F3D7D" w:rsidP="006F3D7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20BE2">
              <w:rPr>
                <w:rFonts w:ascii="Angsana New" w:hAnsi="Angsana New"/>
                <w:sz w:val="28"/>
                <w:szCs w:val="28"/>
              </w:rPr>
              <w:t>5,314</w:t>
            </w:r>
          </w:p>
        </w:tc>
        <w:tc>
          <w:tcPr>
            <w:tcW w:w="271" w:type="dxa"/>
          </w:tcPr>
          <w:p w:rsidR="006F3D7D" w:rsidRPr="00920BE2" w:rsidRDefault="006F3D7D" w:rsidP="006F3D7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55" w:type="dxa"/>
          </w:tcPr>
          <w:p w:rsidR="006F3D7D" w:rsidRPr="00920BE2" w:rsidRDefault="006F3D7D" w:rsidP="006F3D7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20BE2">
              <w:rPr>
                <w:rFonts w:ascii="Angsana New" w:hAnsi="Angsana New"/>
                <w:sz w:val="28"/>
                <w:szCs w:val="28"/>
              </w:rPr>
              <w:t>16,302</w:t>
            </w:r>
          </w:p>
        </w:tc>
        <w:tc>
          <w:tcPr>
            <w:tcW w:w="271" w:type="dxa"/>
          </w:tcPr>
          <w:p w:rsidR="006F3D7D" w:rsidRPr="00920BE2" w:rsidRDefault="006F3D7D" w:rsidP="006F3D7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:rsidR="006F3D7D" w:rsidRPr="00920BE2" w:rsidRDefault="006F3D7D" w:rsidP="006F3D7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0BE2">
              <w:rPr>
                <w:rFonts w:ascii="Angsana New" w:hAnsi="Angsana New"/>
                <w:sz w:val="28"/>
                <w:szCs w:val="28"/>
              </w:rPr>
              <w:t xml:space="preserve">        76,749</w:t>
            </w:r>
          </w:p>
        </w:tc>
        <w:tc>
          <w:tcPr>
            <w:tcW w:w="271" w:type="dxa"/>
          </w:tcPr>
          <w:p w:rsidR="006F3D7D" w:rsidRPr="00920BE2" w:rsidRDefault="006F3D7D" w:rsidP="006F3D7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6" w:type="dxa"/>
          </w:tcPr>
          <w:p w:rsidR="006F3D7D" w:rsidRPr="00920BE2" w:rsidRDefault="006F3D7D" w:rsidP="006F3D7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20BE2">
              <w:rPr>
                <w:rFonts w:ascii="Angsana New" w:hAnsi="Angsana New"/>
                <w:sz w:val="28"/>
                <w:szCs w:val="28"/>
              </w:rPr>
              <w:t>791</w:t>
            </w:r>
          </w:p>
        </w:tc>
        <w:tc>
          <w:tcPr>
            <w:tcW w:w="271" w:type="dxa"/>
          </w:tcPr>
          <w:p w:rsidR="006F3D7D" w:rsidRPr="00920BE2" w:rsidRDefault="006F3D7D" w:rsidP="006F3D7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:rsidR="006F3D7D" w:rsidRPr="00920BE2" w:rsidRDefault="006F3D7D" w:rsidP="006F3D7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20BE2">
              <w:rPr>
                <w:rFonts w:ascii="Angsana New" w:hAnsi="Angsana New"/>
                <w:sz w:val="28"/>
                <w:szCs w:val="28"/>
              </w:rPr>
              <w:t>18,575</w:t>
            </w:r>
          </w:p>
        </w:tc>
        <w:tc>
          <w:tcPr>
            <w:tcW w:w="271" w:type="dxa"/>
          </w:tcPr>
          <w:p w:rsidR="006F3D7D" w:rsidRPr="00920BE2" w:rsidRDefault="006F3D7D" w:rsidP="006F3D7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:rsidR="006F3D7D" w:rsidRPr="00920BE2" w:rsidRDefault="006F3D7D" w:rsidP="006F3D7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20BE2">
              <w:rPr>
                <w:rFonts w:ascii="Angsana New" w:hAnsi="Angsana New"/>
                <w:sz w:val="28"/>
                <w:szCs w:val="28"/>
              </w:rPr>
              <w:t>28,431</w:t>
            </w:r>
          </w:p>
        </w:tc>
        <w:tc>
          <w:tcPr>
            <w:tcW w:w="271" w:type="dxa"/>
          </w:tcPr>
          <w:p w:rsidR="006F3D7D" w:rsidRPr="00920BE2" w:rsidRDefault="006F3D7D" w:rsidP="006F3D7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</w:tcPr>
          <w:p w:rsidR="006F3D7D" w:rsidRPr="00920BE2" w:rsidRDefault="006F3D7D" w:rsidP="006F3D7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20BE2">
              <w:rPr>
                <w:rFonts w:ascii="Angsana New" w:hAnsi="Angsana New"/>
                <w:sz w:val="28"/>
                <w:szCs w:val="28"/>
              </w:rPr>
              <w:t>146,162</w:t>
            </w:r>
          </w:p>
        </w:tc>
      </w:tr>
      <w:tr w:rsidR="006F3D7D" w:rsidRPr="00920BE2" w:rsidTr="00920BE2">
        <w:trPr>
          <w:cantSplit/>
          <w:trHeight w:val="147"/>
        </w:trPr>
        <w:tc>
          <w:tcPr>
            <w:tcW w:w="3780" w:type="dxa"/>
          </w:tcPr>
          <w:p w:rsidR="006F3D7D" w:rsidRPr="00920BE2" w:rsidRDefault="006F3D7D" w:rsidP="006F3D7D">
            <w:pPr>
              <w:rPr>
                <w:rFonts w:ascii="Angsana New" w:hAnsi="Angsana New"/>
                <w:sz w:val="28"/>
                <w:szCs w:val="28"/>
              </w:rPr>
            </w:pPr>
            <w:r w:rsidRPr="00920BE2">
              <w:rPr>
                <w:rFonts w:ascii="Angsana New" w:hAnsi="Angsana New"/>
                <w:sz w:val="28"/>
                <w:szCs w:val="28"/>
                <w:cs/>
              </w:rPr>
              <w:t>โอน</w:t>
            </w:r>
          </w:p>
        </w:tc>
        <w:tc>
          <w:tcPr>
            <w:tcW w:w="1355" w:type="dxa"/>
          </w:tcPr>
          <w:p w:rsidR="006F3D7D" w:rsidRPr="00920BE2" w:rsidRDefault="006F3D7D" w:rsidP="006F3D7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0BE2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:rsidR="006F3D7D" w:rsidRPr="00920BE2" w:rsidRDefault="006F3D7D" w:rsidP="006F3D7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55" w:type="dxa"/>
          </w:tcPr>
          <w:p w:rsidR="006F3D7D" w:rsidRPr="00920BE2" w:rsidRDefault="006F3D7D" w:rsidP="006F3D7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20BE2">
              <w:rPr>
                <w:rFonts w:ascii="Angsana New" w:hAnsi="Angsana New"/>
                <w:sz w:val="28"/>
                <w:szCs w:val="28"/>
              </w:rPr>
              <w:t>1</w:t>
            </w:r>
            <w:r w:rsidRPr="00920BE2">
              <w:rPr>
                <w:rFonts w:ascii="Angsana New" w:hAnsi="Angsana New" w:hint="cs"/>
                <w:sz w:val="28"/>
                <w:szCs w:val="28"/>
                <w:cs/>
              </w:rPr>
              <w:t>9</w:t>
            </w:r>
            <w:r w:rsidRPr="00920BE2">
              <w:rPr>
                <w:rFonts w:ascii="Angsana New" w:hAnsi="Angsana New"/>
                <w:sz w:val="28"/>
                <w:szCs w:val="28"/>
              </w:rPr>
              <w:t>,</w:t>
            </w:r>
            <w:r w:rsidRPr="00920BE2">
              <w:rPr>
                <w:rFonts w:ascii="Angsana New" w:hAnsi="Angsana New" w:hint="cs"/>
                <w:sz w:val="28"/>
                <w:szCs w:val="28"/>
                <w:cs/>
              </w:rPr>
              <w:t>382</w:t>
            </w:r>
          </w:p>
        </w:tc>
        <w:tc>
          <w:tcPr>
            <w:tcW w:w="271" w:type="dxa"/>
          </w:tcPr>
          <w:p w:rsidR="006F3D7D" w:rsidRPr="00920BE2" w:rsidRDefault="006F3D7D" w:rsidP="006F3D7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</w:tcPr>
          <w:p w:rsidR="006F3D7D" w:rsidRPr="00920BE2" w:rsidRDefault="006F3D7D" w:rsidP="006F3D7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0BE2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:rsidR="006F3D7D" w:rsidRPr="00920BE2" w:rsidRDefault="006F3D7D" w:rsidP="006F3D7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56" w:type="dxa"/>
          </w:tcPr>
          <w:p w:rsidR="006F3D7D" w:rsidRPr="00920BE2" w:rsidRDefault="006F3D7D" w:rsidP="006F3D7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0BE2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:rsidR="006F3D7D" w:rsidRPr="00920BE2" w:rsidRDefault="006F3D7D" w:rsidP="006F3D7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</w:tcPr>
          <w:p w:rsidR="006F3D7D" w:rsidRPr="00920BE2" w:rsidRDefault="006F3D7D" w:rsidP="006F3D7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0BE2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:rsidR="006F3D7D" w:rsidRPr="00920BE2" w:rsidRDefault="006F3D7D" w:rsidP="006F3D7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</w:tcPr>
          <w:p w:rsidR="006F3D7D" w:rsidRPr="00920BE2" w:rsidRDefault="006F3D7D" w:rsidP="006F3D7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20BE2">
              <w:rPr>
                <w:rFonts w:ascii="Angsana New" w:hAnsi="Angsana New"/>
                <w:sz w:val="28"/>
                <w:szCs w:val="28"/>
              </w:rPr>
              <w:t>(1</w:t>
            </w:r>
            <w:r w:rsidRPr="00920BE2">
              <w:rPr>
                <w:rFonts w:ascii="Angsana New" w:hAnsi="Angsana New" w:hint="cs"/>
                <w:sz w:val="28"/>
                <w:szCs w:val="28"/>
                <w:cs/>
              </w:rPr>
              <w:t>9</w:t>
            </w:r>
            <w:r w:rsidRPr="00920BE2">
              <w:rPr>
                <w:rFonts w:ascii="Angsana New" w:hAnsi="Angsana New"/>
                <w:sz w:val="28"/>
                <w:szCs w:val="28"/>
              </w:rPr>
              <w:t>,</w:t>
            </w:r>
            <w:r w:rsidRPr="00920BE2">
              <w:rPr>
                <w:rFonts w:ascii="Angsana New" w:hAnsi="Angsana New" w:hint="cs"/>
                <w:sz w:val="28"/>
                <w:szCs w:val="28"/>
                <w:cs/>
              </w:rPr>
              <w:t>382</w:t>
            </w:r>
            <w:r w:rsidRPr="00920BE2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1" w:type="dxa"/>
          </w:tcPr>
          <w:p w:rsidR="006F3D7D" w:rsidRPr="00920BE2" w:rsidRDefault="006F3D7D" w:rsidP="006F3D7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</w:tcPr>
          <w:p w:rsidR="006F3D7D" w:rsidRPr="00920BE2" w:rsidRDefault="006F3D7D" w:rsidP="006F3D7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0BE2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</w:tr>
      <w:tr w:rsidR="006F3D7D" w:rsidRPr="00920BE2" w:rsidTr="00920BE2">
        <w:trPr>
          <w:cantSplit/>
          <w:trHeight w:val="147"/>
        </w:trPr>
        <w:tc>
          <w:tcPr>
            <w:tcW w:w="3780" w:type="dxa"/>
          </w:tcPr>
          <w:p w:rsidR="006F3D7D" w:rsidRPr="00920BE2" w:rsidRDefault="006F3D7D" w:rsidP="006F3D7D">
            <w:pPr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920BE2">
              <w:rPr>
                <w:rFonts w:ascii="Angsana New" w:hAnsi="Angsana New" w:hint="cs"/>
                <w:b/>
                <w:sz w:val="28"/>
                <w:szCs w:val="28"/>
                <w:cs/>
              </w:rPr>
              <w:t>จำหน่าย / ตัดบัญชี</w:t>
            </w:r>
          </w:p>
        </w:tc>
        <w:tc>
          <w:tcPr>
            <w:tcW w:w="1355" w:type="dxa"/>
          </w:tcPr>
          <w:p w:rsidR="006F3D7D" w:rsidRPr="00920BE2" w:rsidRDefault="006F3D7D" w:rsidP="006F3D7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0BE2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:rsidR="006F3D7D" w:rsidRPr="00920BE2" w:rsidRDefault="006F3D7D" w:rsidP="006F3D7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</w:tcPr>
          <w:p w:rsidR="006F3D7D" w:rsidRPr="00920BE2" w:rsidRDefault="006F3D7D" w:rsidP="006F3D7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20BE2">
              <w:rPr>
                <w:rFonts w:ascii="Angsana New" w:hAnsi="Angsana New"/>
                <w:sz w:val="28"/>
                <w:szCs w:val="28"/>
              </w:rPr>
              <w:t>(7,189)</w:t>
            </w:r>
          </w:p>
        </w:tc>
        <w:tc>
          <w:tcPr>
            <w:tcW w:w="271" w:type="dxa"/>
          </w:tcPr>
          <w:p w:rsidR="006F3D7D" w:rsidRPr="00920BE2" w:rsidRDefault="006F3D7D" w:rsidP="006F3D7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:rsidR="006F3D7D" w:rsidRPr="00920BE2" w:rsidRDefault="006F3D7D" w:rsidP="006F3D7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20BE2">
              <w:rPr>
                <w:rFonts w:ascii="Angsana New" w:hAnsi="Angsana New"/>
                <w:sz w:val="28"/>
                <w:szCs w:val="28"/>
              </w:rPr>
              <w:t>(33,187)</w:t>
            </w:r>
          </w:p>
        </w:tc>
        <w:tc>
          <w:tcPr>
            <w:tcW w:w="271" w:type="dxa"/>
          </w:tcPr>
          <w:p w:rsidR="006F3D7D" w:rsidRPr="00920BE2" w:rsidRDefault="006F3D7D" w:rsidP="006F3D7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6" w:type="dxa"/>
          </w:tcPr>
          <w:p w:rsidR="006F3D7D" w:rsidRPr="00920BE2" w:rsidRDefault="006F3D7D" w:rsidP="006F3D7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20BE2">
              <w:rPr>
                <w:rFonts w:ascii="Angsana New" w:hAnsi="Angsana New"/>
                <w:sz w:val="28"/>
                <w:szCs w:val="28"/>
              </w:rPr>
              <w:t>(61)</w:t>
            </w:r>
          </w:p>
        </w:tc>
        <w:tc>
          <w:tcPr>
            <w:tcW w:w="271" w:type="dxa"/>
          </w:tcPr>
          <w:p w:rsidR="006F3D7D" w:rsidRPr="00920BE2" w:rsidRDefault="006F3D7D" w:rsidP="006F3D7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:rsidR="006F3D7D" w:rsidRPr="00920BE2" w:rsidRDefault="006F3D7D" w:rsidP="006F3D7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20BE2">
              <w:rPr>
                <w:rFonts w:ascii="Angsana New" w:hAnsi="Angsana New"/>
                <w:sz w:val="28"/>
                <w:szCs w:val="28"/>
              </w:rPr>
              <w:t>(40,963)</w:t>
            </w:r>
          </w:p>
        </w:tc>
        <w:tc>
          <w:tcPr>
            <w:tcW w:w="271" w:type="dxa"/>
          </w:tcPr>
          <w:p w:rsidR="006F3D7D" w:rsidRPr="00920BE2" w:rsidRDefault="006F3D7D" w:rsidP="006F3D7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:rsidR="006F3D7D" w:rsidRPr="00920BE2" w:rsidRDefault="006F3D7D" w:rsidP="006F3D7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20BE2">
              <w:rPr>
                <w:rFonts w:ascii="Angsana New" w:hAnsi="Angsana New"/>
                <w:sz w:val="28"/>
                <w:szCs w:val="28"/>
              </w:rPr>
              <w:t>(60)</w:t>
            </w:r>
          </w:p>
        </w:tc>
        <w:tc>
          <w:tcPr>
            <w:tcW w:w="271" w:type="dxa"/>
          </w:tcPr>
          <w:p w:rsidR="006F3D7D" w:rsidRPr="00920BE2" w:rsidRDefault="006F3D7D" w:rsidP="006F3D7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</w:tcPr>
          <w:p w:rsidR="006F3D7D" w:rsidRPr="00920BE2" w:rsidRDefault="006F3D7D" w:rsidP="006F3D7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20BE2">
              <w:rPr>
                <w:rFonts w:ascii="Angsana New" w:hAnsi="Angsana New"/>
                <w:sz w:val="28"/>
                <w:szCs w:val="28"/>
              </w:rPr>
              <w:t>(81,460)</w:t>
            </w:r>
          </w:p>
        </w:tc>
      </w:tr>
      <w:tr w:rsidR="006F3D7D" w:rsidRPr="00920BE2" w:rsidTr="00920BE2">
        <w:trPr>
          <w:cantSplit/>
          <w:trHeight w:val="147"/>
        </w:trPr>
        <w:tc>
          <w:tcPr>
            <w:tcW w:w="3780" w:type="dxa"/>
          </w:tcPr>
          <w:p w:rsidR="006F3D7D" w:rsidRPr="00920BE2" w:rsidRDefault="006F3D7D" w:rsidP="006F3D7D">
            <w:pPr>
              <w:rPr>
                <w:rFonts w:ascii="Angsana New" w:hAnsi="Angsana New"/>
                <w:sz w:val="28"/>
                <w:szCs w:val="28"/>
              </w:rPr>
            </w:pPr>
            <w:r w:rsidRPr="00920BE2">
              <w:rPr>
                <w:rFonts w:ascii="Angsana New" w:hAnsi="Angsana New" w:hint="cs"/>
                <w:sz w:val="28"/>
                <w:szCs w:val="28"/>
                <w:cs/>
              </w:rPr>
              <w:t xml:space="preserve">ยอดคงเหลือ </w:t>
            </w:r>
            <w:r w:rsidRPr="00920BE2">
              <w:rPr>
                <w:rFonts w:ascii="Angsana New" w:hAnsi="Angsana New"/>
                <w:sz w:val="28"/>
                <w:szCs w:val="28"/>
                <w:cs/>
              </w:rPr>
              <w:t>ณ วันที่ 31 ธันวาคม 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55" w:type="dxa"/>
            <w:tcBorders>
              <w:top w:val="single" w:sz="4" w:space="0" w:color="auto"/>
            </w:tcBorders>
          </w:tcPr>
          <w:p w:rsidR="006F3D7D" w:rsidRPr="00920BE2" w:rsidRDefault="006F3D7D" w:rsidP="006F3D7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20BE2">
              <w:rPr>
                <w:rFonts w:ascii="Angsana New" w:hAnsi="Angsana New"/>
                <w:sz w:val="28"/>
                <w:szCs w:val="28"/>
              </w:rPr>
              <w:t>1</w:t>
            </w:r>
            <w:r w:rsidRPr="00920BE2">
              <w:rPr>
                <w:rFonts w:ascii="Angsana New" w:hAnsi="Angsana New" w:hint="cs"/>
                <w:sz w:val="28"/>
                <w:szCs w:val="28"/>
                <w:cs/>
              </w:rPr>
              <w:t>80</w:t>
            </w:r>
            <w:r w:rsidRPr="00920BE2">
              <w:rPr>
                <w:rFonts w:ascii="Angsana New" w:hAnsi="Angsana New"/>
                <w:sz w:val="28"/>
                <w:szCs w:val="28"/>
              </w:rPr>
              <w:t>,</w:t>
            </w:r>
            <w:r w:rsidRPr="00920BE2">
              <w:rPr>
                <w:rFonts w:ascii="Angsana New" w:hAnsi="Angsana New" w:hint="cs"/>
                <w:sz w:val="28"/>
                <w:szCs w:val="28"/>
                <w:cs/>
              </w:rPr>
              <w:t>271</w:t>
            </w:r>
          </w:p>
        </w:tc>
        <w:tc>
          <w:tcPr>
            <w:tcW w:w="271" w:type="dxa"/>
          </w:tcPr>
          <w:p w:rsidR="006F3D7D" w:rsidRPr="00920BE2" w:rsidRDefault="006F3D7D" w:rsidP="006F3D7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:rsidR="006F3D7D" w:rsidRPr="00920BE2" w:rsidRDefault="006F3D7D" w:rsidP="006F3D7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20BE2">
              <w:rPr>
                <w:rFonts w:ascii="Angsana New" w:hAnsi="Angsana New"/>
                <w:sz w:val="28"/>
                <w:szCs w:val="28"/>
              </w:rPr>
              <w:t>4</w:t>
            </w:r>
            <w:r w:rsidRPr="00920BE2">
              <w:rPr>
                <w:rFonts w:ascii="Angsana New" w:hAnsi="Angsana New" w:hint="cs"/>
                <w:sz w:val="28"/>
                <w:szCs w:val="28"/>
                <w:cs/>
              </w:rPr>
              <w:t>78</w:t>
            </w:r>
            <w:r w:rsidRPr="00920BE2">
              <w:rPr>
                <w:rFonts w:ascii="Angsana New" w:hAnsi="Angsana New"/>
                <w:sz w:val="28"/>
                <w:szCs w:val="28"/>
              </w:rPr>
              <w:t>,</w:t>
            </w:r>
            <w:r w:rsidRPr="00920BE2">
              <w:rPr>
                <w:rFonts w:ascii="Angsana New" w:hAnsi="Angsana New" w:hint="cs"/>
                <w:sz w:val="28"/>
                <w:szCs w:val="28"/>
                <w:cs/>
              </w:rPr>
              <w:t>273</w:t>
            </w:r>
          </w:p>
        </w:tc>
        <w:tc>
          <w:tcPr>
            <w:tcW w:w="271" w:type="dxa"/>
          </w:tcPr>
          <w:p w:rsidR="006F3D7D" w:rsidRPr="00920BE2" w:rsidRDefault="006F3D7D" w:rsidP="006F3D7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:rsidR="006F3D7D" w:rsidRPr="00920BE2" w:rsidRDefault="006F3D7D" w:rsidP="006F3D7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20BE2">
              <w:rPr>
                <w:rFonts w:ascii="Angsana New" w:hAnsi="Angsana New"/>
                <w:sz w:val="28"/>
                <w:szCs w:val="28"/>
              </w:rPr>
              <w:t>8</w:t>
            </w:r>
            <w:r w:rsidRPr="00920BE2">
              <w:rPr>
                <w:rFonts w:ascii="Angsana New" w:hAnsi="Angsana New" w:hint="cs"/>
                <w:sz w:val="28"/>
                <w:szCs w:val="28"/>
                <w:cs/>
              </w:rPr>
              <w:t>71</w:t>
            </w:r>
            <w:r w:rsidRPr="00920BE2">
              <w:rPr>
                <w:rFonts w:ascii="Angsana New" w:hAnsi="Angsana New"/>
                <w:sz w:val="28"/>
                <w:szCs w:val="28"/>
              </w:rPr>
              <w:t>,</w:t>
            </w:r>
            <w:r w:rsidRPr="00920BE2">
              <w:rPr>
                <w:rFonts w:ascii="Angsana New" w:hAnsi="Angsana New" w:hint="cs"/>
                <w:sz w:val="28"/>
                <w:szCs w:val="28"/>
                <w:cs/>
              </w:rPr>
              <w:t>882</w:t>
            </w:r>
          </w:p>
        </w:tc>
        <w:tc>
          <w:tcPr>
            <w:tcW w:w="271" w:type="dxa"/>
          </w:tcPr>
          <w:p w:rsidR="006F3D7D" w:rsidRPr="00920BE2" w:rsidRDefault="006F3D7D" w:rsidP="006F3D7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6" w:type="dxa"/>
            <w:tcBorders>
              <w:top w:val="single" w:sz="4" w:space="0" w:color="auto"/>
            </w:tcBorders>
          </w:tcPr>
          <w:p w:rsidR="006F3D7D" w:rsidRPr="00920BE2" w:rsidRDefault="006F3D7D" w:rsidP="006F3D7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20BE2">
              <w:rPr>
                <w:rFonts w:ascii="Angsana New" w:hAnsi="Angsana New"/>
                <w:sz w:val="28"/>
                <w:szCs w:val="28"/>
              </w:rPr>
              <w:t>12,</w:t>
            </w:r>
            <w:r w:rsidRPr="00920BE2">
              <w:rPr>
                <w:rFonts w:ascii="Angsana New" w:hAnsi="Angsana New" w:hint="cs"/>
                <w:sz w:val="28"/>
                <w:szCs w:val="28"/>
                <w:cs/>
              </w:rPr>
              <w:t>815</w:t>
            </w:r>
          </w:p>
        </w:tc>
        <w:tc>
          <w:tcPr>
            <w:tcW w:w="271" w:type="dxa"/>
          </w:tcPr>
          <w:p w:rsidR="006F3D7D" w:rsidRPr="00920BE2" w:rsidRDefault="006F3D7D" w:rsidP="006F3D7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:rsidR="006F3D7D" w:rsidRPr="00920BE2" w:rsidRDefault="006F3D7D" w:rsidP="006F3D7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20BE2">
              <w:rPr>
                <w:rFonts w:ascii="Angsana New" w:hAnsi="Angsana New" w:hint="cs"/>
                <w:sz w:val="28"/>
                <w:szCs w:val="28"/>
                <w:cs/>
              </w:rPr>
              <w:t>447</w:t>
            </w:r>
            <w:r w:rsidRPr="00920BE2">
              <w:rPr>
                <w:rFonts w:ascii="Angsana New" w:hAnsi="Angsana New"/>
                <w:sz w:val="28"/>
                <w:szCs w:val="28"/>
              </w:rPr>
              <w:t>,2</w:t>
            </w:r>
            <w:r w:rsidRPr="00920BE2">
              <w:rPr>
                <w:rFonts w:ascii="Angsana New" w:hAnsi="Angsana New" w:hint="cs"/>
                <w:sz w:val="28"/>
                <w:szCs w:val="28"/>
                <w:cs/>
              </w:rPr>
              <w:t>27</w:t>
            </w:r>
          </w:p>
        </w:tc>
        <w:tc>
          <w:tcPr>
            <w:tcW w:w="271" w:type="dxa"/>
          </w:tcPr>
          <w:p w:rsidR="006F3D7D" w:rsidRPr="00920BE2" w:rsidRDefault="006F3D7D" w:rsidP="006F3D7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:rsidR="006F3D7D" w:rsidRPr="00920BE2" w:rsidRDefault="006F3D7D" w:rsidP="006F3D7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20BE2">
              <w:rPr>
                <w:rFonts w:ascii="Angsana New" w:hAnsi="Angsana New" w:hint="cs"/>
                <w:sz w:val="28"/>
                <w:szCs w:val="28"/>
                <w:cs/>
              </w:rPr>
              <w:t>9,375</w:t>
            </w:r>
          </w:p>
        </w:tc>
        <w:tc>
          <w:tcPr>
            <w:tcW w:w="271" w:type="dxa"/>
          </w:tcPr>
          <w:p w:rsidR="006F3D7D" w:rsidRPr="00920BE2" w:rsidRDefault="006F3D7D" w:rsidP="006F3D7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:rsidR="006F3D7D" w:rsidRPr="00920BE2" w:rsidRDefault="006F3D7D" w:rsidP="006F3D7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20BE2">
              <w:rPr>
                <w:rFonts w:ascii="Angsana New" w:hAnsi="Angsana New"/>
                <w:sz w:val="28"/>
                <w:szCs w:val="28"/>
              </w:rPr>
              <w:t>1,9</w:t>
            </w:r>
            <w:r w:rsidRPr="00920BE2">
              <w:rPr>
                <w:rFonts w:ascii="Angsana New" w:hAnsi="Angsana New" w:hint="cs"/>
                <w:sz w:val="28"/>
                <w:szCs w:val="28"/>
                <w:cs/>
              </w:rPr>
              <w:t>99</w:t>
            </w:r>
            <w:r w:rsidRPr="00920BE2">
              <w:rPr>
                <w:rFonts w:ascii="Angsana New" w:hAnsi="Angsana New"/>
                <w:sz w:val="28"/>
                <w:szCs w:val="28"/>
              </w:rPr>
              <w:t>,</w:t>
            </w:r>
            <w:r w:rsidRPr="00920BE2">
              <w:rPr>
                <w:rFonts w:ascii="Angsana New" w:hAnsi="Angsana New" w:hint="cs"/>
                <w:sz w:val="28"/>
                <w:szCs w:val="28"/>
                <w:cs/>
              </w:rPr>
              <w:t>843</w:t>
            </w:r>
          </w:p>
        </w:tc>
      </w:tr>
      <w:tr w:rsidR="008B7A54" w:rsidRPr="00920BE2" w:rsidTr="00920BE2">
        <w:trPr>
          <w:cantSplit/>
          <w:trHeight w:val="147"/>
        </w:trPr>
        <w:tc>
          <w:tcPr>
            <w:tcW w:w="3780" w:type="dxa"/>
          </w:tcPr>
          <w:p w:rsidR="008B7A54" w:rsidRPr="00920BE2" w:rsidRDefault="008B7A54" w:rsidP="005D0BBA">
            <w:pPr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920BE2">
              <w:rPr>
                <w:rFonts w:ascii="Angsana New" w:hAnsi="Angsana New"/>
                <w:b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55" w:type="dxa"/>
          </w:tcPr>
          <w:p w:rsidR="008B7A54" w:rsidRPr="008B7A54" w:rsidRDefault="008B7A54" w:rsidP="008B54F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</w:t>
            </w:r>
            <w:r w:rsidRPr="008B7A54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380</w:t>
            </w:r>
          </w:p>
        </w:tc>
        <w:tc>
          <w:tcPr>
            <w:tcW w:w="271" w:type="dxa"/>
          </w:tcPr>
          <w:p w:rsidR="008B7A54" w:rsidRPr="008B7A54" w:rsidRDefault="008B7A54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</w:tcPr>
          <w:p w:rsidR="008B7A54" w:rsidRPr="008B7A54" w:rsidRDefault="008B7A54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</w:t>
            </w:r>
            <w:r w:rsidRPr="008B7A54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126</w:t>
            </w:r>
          </w:p>
        </w:tc>
        <w:tc>
          <w:tcPr>
            <w:tcW w:w="271" w:type="dxa"/>
          </w:tcPr>
          <w:p w:rsidR="008B7A54" w:rsidRPr="008B7A54" w:rsidRDefault="008B7A54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:rsidR="008B7A54" w:rsidRPr="008B7A54" w:rsidRDefault="008B7A54" w:rsidP="00E9010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32</w:t>
            </w:r>
            <w:r w:rsidRPr="008B7A54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672</w:t>
            </w:r>
          </w:p>
        </w:tc>
        <w:tc>
          <w:tcPr>
            <w:tcW w:w="271" w:type="dxa"/>
          </w:tcPr>
          <w:p w:rsidR="008B7A54" w:rsidRPr="008B7A54" w:rsidRDefault="008B7A54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6" w:type="dxa"/>
          </w:tcPr>
          <w:p w:rsidR="008B7A54" w:rsidRPr="008B7A54" w:rsidRDefault="008B7A54" w:rsidP="0089194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289</w:t>
            </w:r>
          </w:p>
        </w:tc>
        <w:tc>
          <w:tcPr>
            <w:tcW w:w="271" w:type="dxa"/>
          </w:tcPr>
          <w:p w:rsidR="008B7A54" w:rsidRPr="008B7A54" w:rsidRDefault="008B7A54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:rsidR="008B7A54" w:rsidRPr="008B7A54" w:rsidRDefault="008B7A54" w:rsidP="00477D0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16,777</w:t>
            </w:r>
          </w:p>
        </w:tc>
        <w:tc>
          <w:tcPr>
            <w:tcW w:w="271" w:type="dxa"/>
          </w:tcPr>
          <w:p w:rsidR="008B7A54" w:rsidRPr="008B7A54" w:rsidRDefault="008B7A54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:rsidR="008B7A54" w:rsidRPr="008B7A54" w:rsidRDefault="008B7A54" w:rsidP="00935FD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</w:t>
            </w:r>
            <w:r w:rsidRPr="008B7A54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394</w:t>
            </w:r>
          </w:p>
        </w:tc>
        <w:tc>
          <w:tcPr>
            <w:tcW w:w="271" w:type="dxa"/>
          </w:tcPr>
          <w:p w:rsidR="008B7A54" w:rsidRPr="008B7A54" w:rsidRDefault="008B7A54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</w:tcPr>
          <w:p w:rsidR="008B7A54" w:rsidRPr="008B7A54" w:rsidRDefault="008B7A54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108</w:t>
            </w:r>
            <w:r w:rsidRPr="008B7A54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638</w:t>
            </w:r>
          </w:p>
        </w:tc>
      </w:tr>
      <w:tr w:rsidR="008B7A54" w:rsidRPr="00920BE2" w:rsidTr="004A2300">
        <w:trPr>
          <w:cantSplit/>
          <w:trHeight w:val="147"/>
        </w:trPr>
        <w:tc>
          <w:tcPr>
            <w:tcW w:w="3780" w:type="dxa"/>
          </w:tcPr>
          <w:p w:rsidR="008B7A54" w:rsidRPr="00920BE2" w:rsidRDefault="008B7A54" w:rsidP="004C0A4E">
            <w:pPr>
              <w:rPr>
                <w:rFonts w:ascii="Angsana New" w:hAnsi="Angsana New"/>
                <w:sz w:val="28"/>
                <w:szCs w:val="28"/>
              </w:rPr>
            </w:pPr>
            <w:r w:rsidRPr="00920BE2">
              <w:rPr>
                <w:rFonts w:ascii="Angsana New" w:hAnsi="Angsana New"/>
                <w:sz w:val="28"/>
                <w:szCs w:val="28"/>
                <w:cs/>
              </w:rPr>
              <w:t>โอน</w:t>
            </w:r>
          </w:p>
        </w:tc>
        <w:tc>
          <w:tcPr>
            <w:tcW w:w="1355" w:type="dxa"/>
          </w:tcPr>
          <w:p w:rsidR="008B7A54" w:rsidRPr="008B7A54" w:rsidRDefault="008B7A54" w:rsidP="004A230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116</w:t>
            </w:r>
            <w:r w:rsidRPr="008B7A54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694</w:t>
            </w:r>
          </w:p>
        </w:tc>
        <w:tc>
          <w:tcPr>
            <w:tcW w:w="271" w:type="dxa"/>
          </w:tcPr>
          <w:p w:rsidR="008B7A54" w:rsidRPr="008B7A54" w:rsidRDefault="008B7A54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</w:tcPr>
          <w:p w:rsidR="008B7A54" w:rsidRPr="008B7A54" w:rsidRDefault="008B7A54" w:rsidP="004A230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(39,435</w:t>
            </w:r>
            <w:r w:rsidRPr="008B7A54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1" w:type="dxa"/>
          </w:tcPr>
          <w:p w:rsidR="008B7A54" w:rsidRPr="008B7A54" w:rsidRDefault="008B7A54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:rsidR="008B7A54" w:rsidRPr="008B7A54" w:rsidRDefault="008B7A54" w:rsidP="004A230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</w:t>
            </w:r>
            <w:r w:rsidRPr="008B7A54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147</w:t>
            </w:r>
          </w:p>
        </w:tc>
        <w:tc>
          <w:tcPr>
            <w:tcW w:w="271" w:type="dxa"/>
          </w:tcPr>
          <w:p w:rsidR="008B7A54" w:rsidRPr="008B7A54" w:rsidRDefault="008B7A54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6" w:type="dxa"/>
            <w:shd w:val="clear" w:color="auto" w:fill="auto"/>
          </w:tcPr>
          <w:p w:rsidR="008B7A54" w:rsidRPr="008B7A54" w:rsidRDefault="008B7A54" w:rsidP="008B54F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7A54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  <w:shd w:val="clear" w:color="auto" w:fill="auto"/>
          </w:tcPr>
          <w:p w:rsidR="008B7A54" w:rsidRPr="008B7A54" w:rsidRDefault="008B7A54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shd w:val="clear" w:color="auto" w:fill="auto"/>
          </w:tcPr>
          <w:p w:rsidR="008B7A54" w:rsidRPr="008B7A54" w:rsidRDefault="008B7A54" w:rsidP="004A230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38,699</w:t>
            </w:r>
          </w:p>
        </w:tc>
        <w:tc>
          <w:tcPr>
            <w:tcW w:w="271" w:type="dxa"/>
          </w:tcPr>
          <w:p w:rsidR="008B7A54" w:rsidRPr="008B7A54" w:rsidRDefault="008B7A54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:rsidR="008B7A54" w:rsidRPr="008B7A54" w:rsidRDefault="008B7A54" w:rsidP="00E760E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(31</w:t>
            </w:r>
            <w:r w:rsidRPr="008B7A54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013</w:t>
            </w:r>
            <w:r w:rsidRPr="008B7A54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1" w:type="dxa"/>
          </w:tcPr>
          <w:p w:rsidR="008B7A54" w:rsidRPr="008B7A54" w:rsidRDefault="008B7A54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</w:tcPr>
          <w:p w:rsidR="008B7A54" w:rsidRPr="008B7A54" w:rsidRDefault="008B7A54" w:rsidP="004A230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91</w:t>
            </w:r>
            <w:r w:rsidRPr="008B7A54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092</w:t>
            </w:r>
          </w:p>
        </w:tc>
      </w:tr>
      <w:tr w:rsidR="008B7A54" w:rsidRPr="00920BE2" w:rsidTr="004A2300">
        <w:trPr>
          <w:cantSplit/>
          <w:trHeight w:val="147"/>
        </w:trPr>
        <w:tc>
          <w:tcPr>
            <w:tcW w:w="3780" w:type="dxa"/>
          </w:tcPr>
          <w:p w:rsidR="008B7A54" w:rsidRPr="00920BE2" w:rsidRDefault="008B7A54" w:rsidP="002B7510">
            <w:pPr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920BE2">
              <w:rPr>
                <w:rFonts w:ascii="Angsana New" w:hAnsi="Angsana New" w:hint="cs"/>
                <w:b/>
                <w:sz w:val="28"/>
                <w:szCs w:val="28"/>
                <w:cs/>
              </w:rPr>
              <w:t>จำหน่าย / ตัดบัญชี</w:t>
            </w: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:rsidR="008B7A54" w:rsidRPr="008B7A54" w:rsidRDefault="008B7A54" w:rsidP="00E760E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7A54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:rsidR="008B7A54" w:rsidRPr="008B7A54" w:rsidRDefault="008B7A54" w:rsidP="00E760E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:rsidR="008B7A54" w:rsidRPr="008B7A54" w:rsidRDefault="008B7A54" w:rsidP="008B54F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(650</w:t>
            </w:r>
            <w:r w:rsidRPr="008B7A54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1" w:type="dxa"/>
          </w:tcPr>
          <w:p w:rsidR="008B7A54" w:rsidRPr="008B7A54" w:rsidRDefault="008B7A54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:rsidR="008B7A54" w:rsidRPr="008B7A54" w:rsidRDefault="008B7A54" w:rsidP="0055229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(15,249</w:t>
            </w:r>
            <w:r w:rsidRPr="008B7A54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1" w:type="dxa"/>
          </w:tcPr>
          <w:p w:rsidR="008B7A54" w:rsidRPr="008B7A54" w:rsidRDefault="008B7A54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6" w:type="dxa"/>
            <w:tcBorders>
              <w:bottom w:val="single" w:sz="4" w:space="0" w:color="auto"/>
            </w:tcBorders>
          </w:tcPr>
          <w:p w:rsidR="008B7A54" w:rsidRPr="008B7A54" w:rsidRDefault="008B7A54" w:rsidP="0055229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(88</w:t>
            </w:r>
            <w:r w:rsidRPr="008B7A54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1" w:type="dxa"/>
          </w:tcPr>
          <w:p w:rsidR="008B7A54" w:rsidRPr="008B7A54" w:rsidRDefault="008B7A54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:rsidR="008B7A54" w:rsidRPr="008B7A54" w:rsidRDefault="008B7A54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(63,586</w:t>
            </w:r>
            <w:r w:rsidRPr="008B7A54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1" w:type="dxa"/>
          </w:tcPr>
          <w:p w:rsidR="008B7A54" w:rsidRPr="008B7A54" w:rsidRDefault="008B7A54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:rsidR="008B7A54" w:rsidRPr="008B7A54" w:rsidRDefault="008B7A54" w:rsidP="004A230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7A54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:rsidR="008B7A54" w:rsidRPr="008B7A54" w:rsidRDefault="008B7A54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:rsidR="008B7A54" w:rsidRPr="008B7A54" w:rsidRDefault="008B7A54" w:rsidP="008A23A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(79,573</w:t>
            </w:r>
            <w:r w:rsidRPr="008B7A54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8B7A54" w:rsidRPr="00920BE2" w:rsidTr="004A2300">
        <w:trPr>
          <w:cantSplit/>
          <w:trHeight w:val="147"/>
        </w:trPr>
        <w:tc>
          <w:tcPr>
            <w:tcW w:w="3780" w:type="dxa"/>
          </w:tcPr>
          <w:p w:rsidR="008B7A54" w:rsidRPr="00920BE2" w:rsidRDefault="008B7A54" w:rsidP="00EF35DF">
            <w:pPr>
              <w:rPr>
                <w:rFonts w:ascii="Angsana New" w:hAnsi="Angsana New"/>
                <w:sz w:val="28"/>
                <w:szCs w:val="28"/>
              </w:rPr>
            </w:pPr>
            <w:r w:rsidRPr="00920BE2">
              <w:rPr>
                <w:rFonts w:ascii="Angsana New" w:hAnsi="Angsana New" w:hint="cs"/>
                <w:sz w:val="28"/>
                <w:szCs w:val="28"/>
                <w:cs/>
              </w:rPr>
              <w:t xml:space="preserve">ยอดคงเหลือ </w:t>
            </w:r>
            <w:r w:rsidRPr="00920BE2">
              <w:rPr>
                <w:rFonts w:ascii="Angsana New" w:hAnsi="Angsana New"/>
                <w:sz w:val="28"/>
                <w:szCs w:val="28"/>
                <w:cs/>
              </w:rPr>
              <w:t>ณ วันที่ 31 ธันวาคม 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</w:tcPr>
          <w:p w:rsidR="008B7A54" w:rsidRPr="008B7A54" w:rsidRDefault="008B7A54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310</w:t>
            </w:r>
            <w:r w:rsidRPr="008B7A54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345</w:t>
            </w:r>
          </w:p>
        </w:tc>
        <w:tc>
          <w:tcPr>
            <w:tcW w:w="271" w:type="dxa"/>
          </w:tcPr>
          <w:p w:rsidR="008B7A54" w:rsidRPr="008B7A54" w:rsidRDefault="008B7A54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</w:tcPr>
          <w:p w:rsidR="008B7A54" w:rsidRPr="008B7A54" w:rsidRDefault="008B7A54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449</w:t>
            </w:r>
            <w:r w:rsidRPr="008B7A54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314</w:t>
            </w:r>
          </w:p>
        </w:tc>
        <w:tc>
          <w:tcPr>
            <w:tcW w:w="271" w:type="dxa"/>
          </w:tcPr>
          <w:p w:rsidR="008B7A54" w:rsidRPr="008B7A54" w:rsidRDefault="008B7A54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8B7A54" w:rsidRPr="008B7A54" w:rsidRDefault="008B7A54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895</w:t>
            </w:r>
            <w:r w:rsidRPr="008B7A54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452</w:t>
            </w:r>
          </w:p>
        </w:tc>
        <w:tc>
          <w:tcPr>
            <w:tcW w:w="271" w:type="dxa"/>
          </w:tcPr>
          <w:p w:rsidR="008B7A54" w:rsidRPr="008B7A54" w:rsidRDefault="008B7A54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6" w:type="dxa"/>
            <w:tcBorders>
              <w:top w:val="single" w:sz="4" w:space="0" w:color="auto"/>
              <w:bottom w:val="single" w:sz="4" w:space="0" w:color="auto"/>
            </w:tcBorders>
          </w:tcPr>
          <w:p w:rsidR="008B7A54" w:rsidRPr="008B7A54" w:rsidRDefault="008B7A54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</w:t>
            </w:r>
            <w:r w:rsidRPr="008B7A54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016</w:t>
            </w:r>
          </w:p>
        </w:tc>
        <w:tc>
          <w:tcPr>
            <w:tcW w:w="271" w:type="dxa"/>
          </w:tcPr>
          <w:p w:rsidR="008B7A54" w:rsidRPr="008B7A54" w:rsidRDefault="008B7A54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8B7A54" w:rsidRPr="008B7A54" w:rsidRDefault="00B35FE4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439</w:t>
            </w:r>
            <w:r w:rsidR="008B7A54" w:rsidRPr="008B7A54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117</w:t>
            </w:r>
          </w:p>
        </w:tc>
        <w:tc>
          <w:tcPr>
            <w:tcW w:w="271" w:type="dxa"/>
          </w:tcPr>
          <w:p w:rsidR="008B7A54" w:rsidRPr="008B7A54" w:rsidRDefault="008B7A54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8B7A54" w:rsidRPr="008B7A54" w:rsidRDefault="008B7A54" w:rsidP="00935FD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12</w:t>
            </w:r>
            <w:r w:rsidRPr="008B7A54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756</w:t>
            </w:r>
          </w:p>
        </w:tc>
        <w:tc>
          <w:tcPr>
            <w:tcW w:w="271" w:type="dxa"/>
          </w:tcPr>
          <w:p w:rsidR="008B7A54" w:rsidRPr="008B7A54" w:rsidRDefault="008B7A54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</w:tcPr>
          <w:p w:rsidR="008B7A54" w:rsidRPr="008B7A54" w:rsidRDefault="008B7A54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2,120</w:t>
            </w:r>
            <w:r w:rsidRPr="008B7A54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000</w:t>
            </w:r>
          </w:p>
        </w:tc>
      </w:tr>
      <w:tr w:rsidR="008B7A54" w:rsidRPr="00920BE2" w:rsidTr="008B7A54">
        <w:trPr>
          <w:cantSplit/>
          <w:trHeight w:val="147"/>
        </w:trPr>
        <w:tc>
          <w:tcPr>
            <w:tcW w:w="3780" w:type="dxa"/>
          </w:tcPr>
          <w:p w:rsidR="008B7A54" w:rsidRPr="00920BE2" w:rsidRDefault="008B7A54" w:rsidP="00EF35DF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nil"/>
            </w:tcBorders>
          </w:tcPr>
          <w:p w:rsidR="008B7A54" w:rsidRPr="008B7A54" w:rsidRDefault="008B7A54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  <w:tcBorders>
              <w:bottom w:val="nil"/>
            </w:tcBorders>
          </w:tcPr>
          <w:p w:rsidR="008B7A54" w:rsidRPr="008B7A54" w:rsidRDefault="008B7A54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nil"/>
            </w:tcBorders>
          </w:tcPr>
          <w:p w:rsidR="008B7A54" w:rsidRPr="008B7A54" w:rsidRDefault="008B7A54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  <w:tcBorders>
              <w:bottom w:val="nil"/>
            </w:tcBorders>
          </w:tcPr>
          <w:p w:rsidR="008B7A54" w:rsidRPr="008B7A54" w:rsidRDefault="008B7A54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nil"/>
            </w:tcBorders>
          </w:tcPr>
          <w:p w:rsidR="008B7A54" w:rsidRPr="008B7A54" w:rsidRDefault="008B7A54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  <w:tcBorders>
              <w:bottom w:val="nil"/>
            </w:tcBorders>
          </w:tcPr>
          <w:p w:rsidR="008B7A54" w:rsidRPr="008B7A54" w:rsidRDefault="008B7A54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6" w:type="dxa"/>
            <w:tcBorders>
              <w:top w:val="single" w:sz="4" w:space="0" w:color="auto"/>
              <w:bottom w:val="nil"/>
            </w:tcBorders>
          </w:tcPr>
          <w:p w:rsidR="008B7A54" w:rsidRPr="008B7A54" w:rsidRDefault="008B7A54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  <w:tcBorders>
              <w:bottom w:val="nil"/>
            </w:tcBorders>
          </w:tcPr>
          <w:p w:rsidR="008B7A54" w:rsidRPr="008B7A54" w:rsidRDefault="008B7A54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nil"/>
            </w:tcBorders>
          </w:tcPr>
          <w:p w:rsidR="008B7A54" w:rsidRPr="008B7A54" w:rsidRDefault="008B7A54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  <w:tcBorders>
              <w:bottom w:val="nil"/>
            </w:tcBorders>
          </w:tcPr>
          <w:p w:rsidR="008B7A54" w:rsidRPr="008B7A54" w:rsidRDefault="008B7A54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nil"/>
            </w:tcBorders>
          </w:tcPr>
          <w:p w:rsidR="008B7A54" w:rsidRPr="008B7A54" w:rsidRDefault="008B7A54" w:rsidP="00935FD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  <w:tcBorders>
              <w:bottom w:val="nil"/>
            </w:tcBorders>
          </w:tcPr>
          <w:p w:rsidR="008B7A54" w:rsidRPr="008B7A54" w:rsidRDefault="008B7A54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nil"/>
            </w:tcBorders>
          </w:tcPr>
          <w:p w:rsidR="008B7A54" w:rsidRPr="008B7A54" w:rsidRDefault="008B7A54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:rsidR="001360BB" w:rsidRDefault="001360BB" w:rsidP="00246E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16"/>
          <w:szCs w:val="16"/>
        </w:rPr>
      </w:pPr>
    </w:p>
    <w:p w:rsidR="001360BB" w:rsidRDefault="001360BB" w:rsidP="003117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</w:p>
    <w:p w:rsidR="00920BE2" w:rsidRDefault="00920BE2" w:rsidP="003117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</w:p>
    <w:p w:rsidR="00920BE2" w:rsidRDefault="00920BE2" w:rsidP="003117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</w:p>
    <w:p w:rsidR="00FF6C64" w:rsidRDefault="00FF6C64" w:rsidP="003117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  <w:cs/>
        </w:rPr>
      </w:pPr>
    </w:p>
    <w:p w:rsidR="00FF6C64" w:rsidRDefault="00FF6C64" w:rsidP="003117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</w:p>
    <w:tbl>
      <w:tblPr>
        <w:tblW w:w="14709" w:type="dxa"/>
        <w:tblInd w:w="18" w:type="dxa"/>
        <w:tblLayout w:type="fixed"/>
        <w:tblLook w:val="0020"/>
      </w:tblPr>
      <w:tblGrid>
        <w:gridCol w:w="3780"/>
        <w:gridCol w:w="1355"/>
        <w:gridCol w:w="271"/>
        <w:gridCol w:w="1355"/>
        <w:gridCol w:w="271"/>
        <w:gridCol w:w="1264"/>
        <w:gridCol w:w="271"/>
        <w:gridCol w:w="1446"/>
        <w:gridCol w:w="271"/>
        <w:gridCol w:w="1264"/>
        <w:gridCol w:w="271"/>
        <w:gridCol w:w="1264"/>
        <w:gridCol w:w="271"/>
        <w:gridCol w:w="1355"/>
      </w:tblGrid>
      <w:tr w:rsidR="001360BB" w:rsidRPr="00920BE2" w:rsidTr="00920BE2">
        <w:trPr>
          <w:cantSplit/>
          <w:trHeight w:val="147"/>
        </w:trPr>
        <w:tc>
          <w:tcPr>
            <w:tcW w:w="3780" w:type="dxa"/>
          </w:tcPr>
          <w:p w:rsidR="001360BB" w:rsidRPr="00920BE2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29" w:type="dxa"/>
            <w:gridSpan w:val="13"/>
            <w:tcBorders>
              <w:bottom w:val="single" w:sz="4" w:space="0" w:color="auto"/>
            </w:tcBorders>
          </w:tcPr>
          <w:p w:rsidR="001360BB" w:rsidRPr="00920BE2" w:rsidRDefault="001360BB" w:rsidP="005D0BBA">
            <w:pPr>
              <w:pStyle w:val="acctfourfigures"/>
              <w:tabs>
                <w:tab w:val="clear" w:pos="765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920BE2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งบการเงินเฉพาะกิจการ (พันบาท)</w:t>
            </w:r>
          </w:p>
        </w:tc>
      </w:tr>
      <w:tr w:rsidR="00920BE2" w:rsidRPr="00920BE2" w:rsidTr="00920BE2">
        <w:trPr>
          <w:cantSplit/>
          <w:trHeight w:val="147"/>
        </w:trPr>
        <w:tc>
          <w:tcPr>
            <w:tcW w:w="3780" w:type="dxa"/>
          </w:tcPr>
          <w:p w:rsidR="00920BE2" w:rsidRPr="00920BE2" w:rsidRDefault="00920BE2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:rsidR="00920BE2" w:rsidRPr="00920BE2" w:rsidRDefault="00920BE2" w:rsidP="002A4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20BE2">
              <w:rPr>
                <w:rFonts w:ascii="Angsana New" w:hAnsi="Angsana New"/>
                <w:sz w:val="28"/>
                <w:szCs w:val="28"/>
                <w:cs/>
              </w:rPr>
              <w:t>ที่ดินและ</w:t>
            </w:r>
          </w:p>
        </w:tc>
        <w:tc>
          <w:tcPr>
            <w:tcW w:w="271" w:type="dxa"/>
            <w:tcBorders>
              <w:top w:val="single" w:sz="4" w:space="0" w:color="auto"/>
            </w:tcBorders>
          </w:tcPr>
          <w:p w:rsidR="00920BE2" w:rsidRPr="00920BE2" w:rsidRDefault="00920BE2" w:rsidP="002A4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:rsidR="00920BE2" w:rsidRPr="00920BE2" w:rsidRDefault="00920BE2" w:rsidP="002A4A78">
            <w:pPr>
              <w:ind w:left="-198" w:right="-15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0BE2">
              <w:rPr>
                <w:rFonts w:ascii="Angsana New" w:hAnsi="Angsana New"/>
                <w:sz w:val="28"/>
                <w:szCs w:val="28"/>
                <w:cs/>
              </w:rPr>
              <w:t>อาคารและ</w:t>
            </w:r>
          </w:p>
        </w:tc>
        <w:tc>
          <w:tcPr>
            <w:tcW w:w="271" w:type="dxa"/>
            <w:tcBorders>
              <w:top w:val="single" w:sz="4" w:space="0" w:color="auto"/>
            </w:tcBorders>
          </w:tcPr>
          <w:p w:rsidR="00920BE2" w:rsidRPr="00920BE2" w:rsidRDefault="00920BE2" w:rsidP="005D0BBA">
            <w:pPr>
              <w:ind w:left="-198" w:right="-15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:rsidR="00920BE2" w:rsidRPr="00920BE2" w:rsidRDefault="00920BE2" w:rsidP="005D0BBA">
            <w:pPr>
              <w:ind w:left="-198" w:right="-15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  <w:tcBorders>
              <w:top w:val="single" w:sz="4" w:space="0" w:color="auto"/>
            </w:tcBorders>
          </w:tcPr>
          <w:p w:rsidR="00920BE2" w:rsidRPr="00920BE2" w:rsidRDefault="00920BE2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446" w:type="dxa"/>
            <w:tcBorders>
              <w:top w:val="single" w:sz="4" w:space="0" w:color="auto"/>
            </w:tcBorders>
          </w:tcPr>
          <w:p w:rsidR="00920BE2" w:rsidRPr="00920BE2" w:rsidRDefault="00920BE2" w:rsidP="00B62217">
            <w:pPr>
              <w:ind w:left="-198" w:right="-15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0BE2">
              <w:rPr>
                <w:rFonts w:ascii="Angsana New" w:hAnsi="Angsana New"/>
                <w:sz w:val="28"/>
                <w:szCs w:val="28"/>
                <w:cs/>
              </w:rPr>
              <w:t>เครื่องตกแต่ง</w:t>
            </w:r>
          </w:p>
        </w:tc>
        <w:tc>
          <w:tcPr>
            <w:tcW w:w="271" w:type="dxa"/>
            <w:tcBorders>
              <w:top w:val="single" w:sz="4" w:space="0" w:color="auto"/>
            </w:tcBorders>
          </w:tcPr>
          <w:p w:rsidR="00920BE2" w:rsidRPr="00920BE2" w:rsidRDefault="00920BE2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:rsidR="00920BE2" w:rsidRPr="00920BE2" w:rsidRDefault="00920BE2" w:rsidP="005D0BBA">
            <w:pPr>
              <w:pStyle w:val="acctfourfigures"/>
              <w:tabs>
                <w:tab w:val="clear" w:pos="765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1" w:type="dxa"/>
            <w:tcBorders>
              <w:top w:val="single" w:sz="4" w:space="0" w:color="auto"/>
            </w:tcBorders>
          </w:tcPr>
          <w:p w:rsidR="00920BE2" w:rsidRPr="00920BE2" w:rsidRDefault="00920BE2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:rsidR="00920BE2" w:rsidRPr="00920BE2" w:rsidRDefault="00920BE2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73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920BE2">
              <w:rPr>
                <w:rFonts w:ascii="Angsana New" w:hAnsi="Angsana New"/>
                <w:b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71" w:type="dxa"/>
            <w:tcBorders>
              <w:top w:val="single" w:sz="4" w:space="0" w:color="auto"/>
            </w:tcBorders>
          </w:tcPr>
          <w:p w:rsidR="00920BE2" w:rsidRPr="00920BE2" w:rsidRDefault="00920BE2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:rsidR="00920BE2" w:rsidRPr="00920BE2" w:rsidRDefault="00920BE2" w:rsidP="005D0BB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920BE2" w:rsidRPr="00920BE2" w:rsidTr="00920BE2">
        <w:trPr>
          <w:cantSplit/>
          <w:trHeight w:val="147"/>
        </w:trPr>
        <w:tc>
          <w:tcPr>
            <w:tcW w:w="3780" w:type="dxa"/>
          </w:tcPr>
          <w:p w:rsidR="00920BE2" w:rsidRPr="00920BE2" w:rsidRDefault="00920BE2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</w:tcPr>
          <w:p w:rsidR="00920BE2" w:rsidRPr="00920BE2" w:rsidRDefault="00920BE2" w:rsidP="002A4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20BE2">
              <w:rPr>
                <w:rFonts w:ascii="Angsana New" w:hAnsi="Angsana New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71" w:type="dxa"/>
          </w:tcPr>
          <w:p w:rsidR="00920BE2" w:rsidRPr="00920BE2" w:rsidRDefault="00920BE2" w:rsidP="002A4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355" w:type="dxa"/>
          </w:tcPr>
          <w:p w:rsidR="00920BE2" w:rsidRPr="00920BE2" w:rsidRDefault="00920BE2" w:rsidP="002A4A78">
            <w:pPr>
              <w:ind w:left="-81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0BE2">
              <w:rPr>
                <w:rFonts w:ascii="Angsana New" w:hAnsi="Angsana New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71" w:type="dxa"/>
          </w:tcPr>
          <w:p w:rsidR="00920BE2" w:rsidRPr="00920BE2" w:rsidRDefault="00920BE2" w:rsidP="005D0BBA">
            <w:pPr>
              <w:ind w:left="-198" w:right="-15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4" w:type="dxa"/>
          </w:tcPr>
          <w:p w:rsidR="00920BE2" w:rsidRPr="00920BE2" w:rsidRDefault="00920BE2" w:rsidP="005D0BBA">
            <w:pPr>
              <w:ind w:left="-198" w:right="-15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0BE2">
              <w:rPr>
                <w:rFonts w:ascii="Angsana New" w:hAnsi="Angsana New" w:hint="cs"/>
                <w:sz w:val="28"/>
                <w:szCs w:val="28"/>
                <w:cs/>
              </w:rPr>
              <w:t>เครื่องจักร</w:t>
            </w:r>
          </w:p>
        </w:tc>
        <w:tc>
          <w:tcPr>
            <w:tcW w:w="271" w:type="dxa"/>
          </w:tcPr>
          <w:p w:rsidR="00920BE2" w:rsidRPr="00920BE2" w:rsidRDefault="00920BE2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446" w:type="dxa"/>
          </w:tcPr>
          <w:p w:rsidR="00920BE2" w:rsidRPr="00920BE2" w:rsidRDefault="00920BE2" w:rsidP="00B62217">
            <w:pPr>
              <w:ind w:left="-198" w:right="-15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0BE2">
              <w:rPr>
                <w:rFonts w:ascii="Angsana New" w:hAnsi="Angsana New"/>
                <w:sz w:val="28"/>
                <w:szCs w:val="28"/>
                <w:cs/>
              </w:rPr>
              <w:t>ติดตั้งและอุปกรณ์</w:t>
            </w:r>
          </w:p>
        </w:tc>
        <w:tc>
          <w:tcPr>
            <w:tcW w:w="271" w:type="dxa"/>
          </w:tcPr>
          <w:p w:rsidR="00920BE2" w:rsidRPr="00920BE2" w:rsidRDefault="00920BE2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64" w:type="dxa"/>
          </w:tcPr>
          <w:p w:rsidR="00920BE2" w:rsidRPr="00920BE2" w:rsidRDefault="00920BE2" w:rsidP="005D0BBA">
            <w:pPr>
              <w:pStyle w:val="acctfourfigures"/>
              <w:tabs>
                <w:tab w:val="clear" w:pos="765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1" w:type="dxa"/>
          </w:tcPr>
          <w:p w:rsidR="00920BE2" w:rsidRPr="00920BE2" w:rsidRDefault="00920BE2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64" w:type="dxa"/>
          </w:tcPr>
          <w:p w:rsidR="00920BE2" w:rsidRPr="00920BE2" w:rsidRDefault="00920BE2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73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920BE2">
              <w:rPr>
                <w:rFonts w:ascii="Angsana New" w:hAnsi="Angsana New" w:hint="cs"/>
                <w:b/>
                <w:sz w:val="28"/>
                <w:szCs w:val="28"/>
                <w:cs/>
              </w:rPr>
              <w:t>ระหว่าง</w:t>
            </w:r>
          </w:p>
        </w:tc>
        <w:tc>
          <w:tcPr>
            <w:tcW w:w="271" w:type="dxa"/>
          </w:tcPr>
          <w:p w:rsidR="00920BE2" w:rsidRPr="00920BE2" w:rsidRDefault="00920BE2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355" w:type="dxa"/>
          </w:tcPr>
          <w:p w:rsidR="00920BE2" w:rsidRPr="00920BE2" w:rsidRDefault="00920BE2" w:rsidP="005D0BB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1164B4" w:rsidRPr="00920BE2" w:rsidTr="00920BE2">
        <w:trPr>
          <w:cantSplit/>
          <w:trHeight w:val="147"/>
        </w:trPr>
        <w:tc>
          <w:tcPr>
            <w:tcW w:w="3780" w:type="dxa"/>
          </w:tcPr>
          <w:p w:rsidR="001164B4" w:rsidRPr="00920BE2" w:rsidRDefault="001164B4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:rsidR="001164B4" w:rsidRPr="00920BE2" w:rsidRDefault="001164B4" w:rsidP="002A4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20BE2">
              <w:rPr>
                <w:rFonts w:ascii="Angsana New" w:hAnsi="Angsana New"/>
                <w:sz w:val="28"/>
                <w:szCs w:val="28"/>
                <w:cs/>
              </w:rPr>
              <w:t>ที่ดิน</w:t>
            </w:r>
          </w:p>
        </w:tc>
        <w:tc>
          <w:tcPr>
            <w:tcW w:w="271" w:type="dxa"/>
          </w:tcPr>
          <w:p w:rsidR="001164B4" w:rsidRPr="00920BE2" w:rsidRDefault="001164B4" w:rsidP="002A4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:rsidR="001164B4" w:rsidRPr="00920BE2" w:rsidRDefault="001164B4" w:rsidP="002A4A78">
            <w:pPr>
              <w:ind w:left="-81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0BE2">
              <w:rPr>
                <w:rFonts w:ascii="Angsana New" w:hAnsi="Angsana New"/>
                <w:sz w:val="28"/>
                <w:szCs w:val="28"/>
                <w:cs/>
              </w:rPr>
              <w:t>อาคาร</w:t>
            </w:r>
          </w:p>
        </w:tc>
        <w:tc>
          <w:tcPr>
            <w:tcW w:w="271" w:type="dxa"/>
          </w:tcPr>
          <w:p w:rsidR="001164B4" w:rsidRPr="00920BE2" w:rsidRDefault="001164B4" w:rsidP="005D0BBA">
            <w:pPr>
              <w:ind w:left="-198" w:right="-15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:rsidR="001164B4" w:rsidRPr="00920BE2" w:rsidRDefault="001164B4" w:rsidP="005D0BBA">
            <w:pPr>
              <w:ind w:left="-198" w:right="-15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0BE2">
              <w:rPr>
                <w:rFonts w:ascii="Angsana New" w:hAnsi="Angsana New" w:hint="cs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271" w:type="dxa"/>
          </w:tcPr>
          <w:p w:rsidR="001164B4" w:rsidRPr="00920BE2" w:rsidRDefault="001164B4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</w:tcPr>
          <w:p w:rsidR="001164B4" w:rsidRPr="00920BE2" w:rsidRDefault="001164B4" w:rsidP="005D0BBA">
            <w:pPr>
              <w:ind w:left="-198" w:right="-15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0BE2">
              <w:rPr>
                <w:rFonts w:ascii="Angsana New" w:hAnsi="Angsana New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271" w:type="dxa"/>
          </w:tcPr>
          <w:p w:rsidR="001164B4" w:rsidRPr="00920BE2" w:rsidRDefault="001164B4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:rsidR="001164B4" w:rsidRPr="00920BE2" w:rsidRDefault="001164B4" w:rsidP="005D0BBA">
            <w:pPr>
              <w:ind w:left="-81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0BE2"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71" w:type="dxa"/>
          </w:tcPr>
          <w:p w:rsidR="001164B4" w:rsidRPr="00920BE2" w:rsidRDefault="001164B4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:rsidR="001164B4" w:rsidRPr="00920BE2" w:rsidRDefault="001164B4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73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920BE2">
              <w:rPr>
                <w:rFonts w:ascii="Angsana New" w:hAnsi="Angsana New" w:hint="cs"/>
                <w:b/>
                <w:sz w:val="28"/>
                <w:szCs w:val="28"/>
                <w:cs/>
              </w:rPr>
              <w:t>ก่อสร้าง</w:t>
            </w:r>
          </w:p>
        </w:tc>
        <w:tc>
          <w:tcPr>
            <w:tcW w:w="271" w:type="dxa"/>
          </w:tcPr>
          <w:p w:rsidR="001164B4" w:rsidRPr="00920BE2" w:rsidRDefault="001164B4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:rsidR="001164B4" w:rsidRPr="00920BE2" w:rsidRDefault="001164B4" w:rsidP="005D0BBA">
            <w:pPr>
              <w:pStyle w:val="acctfourfigures"/>
              <w:tabs>
                <w:tab w:val="clear" w:pos="765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920BE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1360BB" w:rsidRPr="00920BE2" w:rsidTr="00920BE2">
        <w:trPr>
          <w:cantSplit/>
          <w:trHeight w:val="147"/>
        </w:trPr>
        <w:tc>
          <w:tcPr>
            <w:tcW w:w="3780" w:type="dxa"/>
          </w:tcPr>
          <w:p w:rsidR="001360BB" w:rsidRPr="00920BE2" w:rsidRDefault="001360BB" w:rsidP="005D0BBA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20BE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1355" w:type="dxa"/>
            <w:tcBorders>
              <w:top w:val="single" w:sz="4" w:space="0" w:color="auto"/>
            </w:tcBorders>
          </w:tcPr>
          <w:p w:rsidR="001360BB" w:rsidRPr="00920BE2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</w:tcPr>
          <w:p w:rsidR="001360BB" w:rsidRPr="00920BE2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:rsidR="001360BB" w:rsidRPr="00920BE2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1" w:type="dxa"/>
          </w:tcPr>
          <w:p w:rsidR="001360BB" w:rsidRPr="00920BE2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:rsidR="001360BB" w:rsidRPr="00920BE2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</w:tcPr>
          <w:p w:rsidR="001360BB" w:rsidRPr="00920BE2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6" w:type="dxa"/>
            <w:tcBorders>
              <w:top w:val="single" w:sz="4" w:space="0" w:color="auto"/>
            </w:tcBorders>
          </w:tcPr>
          <w:p w:rsidR="001360BB" w:rsidRPr="00920BE2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</w:tcPr>
          <w:p w:rsidR="001360BB" w:rsidRPr="00920BE2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:rsidR="001360BB" w:rsidRPr="00920BE2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</w:tcPr>
          <w:p w:rsidR="001360BB" w:rsidRPr="00920BE2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:rsidR="001360BB" w:rsidRPr="00920BE2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</w:tcPr>
          <w:p w:rsidR="001360BB" w:rsidRPr="00920BE2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:rsidR="001360BB" w:rsidRPr="00920BE2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F3D7D" w:rsidRPr="00920BE2" w:rsidTr="00920BE2">
        <w:trPr>
          <w:cantSplit/>
          <w:trHeight w:val="147"/>
        </w:trPr>
        <w:tc>
          <w:tcPr>
            <w:tcW w:w="3780" w:type="dxa"/>
          </w:tcPr>
          <w:p w:rsidR="006F3D7D" w:rsidRPr="00920BE2" w:rsidRDefault="006F3D7D" w:rsidP="005D0BBA">
            <w:pPr>
              <w:rPr>
                <w:rFonts w:ascii="Angsana New" w:hAnsi="Angsana New"/>
                <w:sz w:val="28"/>
                <w:szCs w:val="28"/>
              </w:rPr>
            </w:pPr>
            <w:r w:rsidRPr="00920BE2">
              <w:rPr>
                <w:rFonts w:ascii="Angsana New" w:hAnsi="Angsana New" w:hint="cs"/>
                <w:sz w:val="28"/>
                <w:szCs w:val="28"/>
                <w:cs/>
              </w:rPr>
              <w:t xml:space="preserve">ยอดคงเหลือ </w:t>
            </w:r>
            <w:r w:rsidRPr="00920BE2">
              <w:rPr>
                <w:rFonts w:ascii="Angsana New" w:hAnsi="Angsana New"/>
                <w:sz w:val="28"/>
                <w:szCs w:val="28"/>
                <w:cs/>
              </w:rPr>
              <w:t>ณ วันที่ 1 มกราคม 256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</w:p>
        </w:tc>
        <w:tc>
          <w:tcPr>
            <w:tcW w:w="1355" w:type="dxa"/>
          </w:tcPr>
          <w:p w:rsidR="006F3D7D" w:rsidRPr="00920BE2" w:rsidRDefault="006F3D7D" w:rsidP="006F3D7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0BE2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:rsidR="006F3D7D" w:rsidRPr="00920BE2" w:rsidRDefault="006F3D7D" w:rsidP="006F3D7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55" w:type="dxa"/>
          </w:tcPr>
          <w:p w:rsidR="006F3D7D" w:rsidRPr="00920BE2" w:rsidRDefault="006F3D7D" w:rsidP="006F3D7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20BE2">
              <w:rPr>
                <w:rFonts w:ascii="Angsana New" w:hAnsi="Angsana New"/>
                <w:sz w:val="28"/>
                <w:szCs w:val="28"/>
              </w:rPr>
              <w:t>234,589</w:t>
            </w:r>
          </w:p>
        </w:tc>
        <w:tc>
          <w:tcPr>
            <w:tcW w:w="271" w:type="dxa"/>
          </w:tcPr>
          <w:p w:rsidR="006F3D7D" w:rsidRPr="00920BE2" w:rsidRDefault="006F3D7D" w:rsidP="006F3D7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</w:tcPr>
          <w:p w:rsidR="006F3D7D" w:rsidRPr="00920BE2" w:rsidRDefault="006F3D7D" w:rsidP="006F3D7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20BE2">
              <w:rPr>
                <w:rFonts w:ascii="Angsana New" w:hAnsi="Angsana New"/>
                <w:sz w:val="28"/>
                <w:szCs w:val="28"/>
              </w:rPr>
              <w:t>609,267</w:t>
            </w:r>
          </w:p>
        </w:tc>
        <w:tc>
          <w:tcPr>
            <w:tcW w:w="271" w:type="dxa"/>
          </w:tcPr>
          <w:p w:rsidR="006F3D7D" w:rsidRPr="00920BE2" w:rsidRDefault="006F3D7D" w:rsidP="006F3D7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446" w:type="dxa"/>
          </w:tcPr>
          <w:p w:rsidR="006F3D7D" w:rsidRPr="00920BE2" w:rsidRDefault="006F3D7D" w:rsidP="006F3D7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20BE2">
              <w:rPr>
                <w:rFonts w:ascii="Angsana New" w:hAnsi="Angsana New"/>
                <w:sz w:val="28"/>
                <w:szCs w:val="28"/>
              </w:rPr>
              <w:t>9,735</w:t>
            </w:r>
          </w:p>
        </w:tc>
        <w:tc>
          <w:tcPr>
            <w:tcW w:w="271" w:type="dxa"/>
          </w:tcPr>
          <w:p w:rsidR="006F3D7D" w:rsidRPr="00920BE2" w:rsidRDefault="006F3D7D" w:rsidP="006F3D7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</w:tcPr>
          <w:p w:rsidR="006F3D7D" w:rsidRPr="00920BE2" w:rsidRDefault="006F3D7D" w:rsidP="006F3D7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20BE2">
              <w:rPr>
                <w:rFonts w:ascii="Angsana New" w:hAnsi="Angsana New"/>
                <w:sz w:val="28"/>
                <w:szCs w:val="28"/>
              </w:rPr>
              <w:t>407,016</w:t>
            </w:r>
          </w:p>
        </w:tc>
        <w:tc>
          <w:tcPr>
            <w:tcW w:w="271" w:type="dxa"/>
          </w:tcPr>
          <w:p w:rsidR="006F3D7D" w:rsidRPr="00920BE2" w:rsidRDefault="006F3D7D" w:rsidP="006F3D7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</w:tcPr>
          <w:p w:rsidR="006F3D7D" w:rsidRPr="00920BE2" w:rsidRDefault="006F3D7D" w:rsidP="006F3D7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0BE2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:rsidR="006F3D7D" w:rsidRPr="00920BE2" w:rsidRDefault="006F3D7D" w:rsidP="006F3D7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55" w:type="dxa"/>
          </w:tcPr>
          <w:p w:rsidR="006F3D7D" w:rsidRPr="00920BE2" w:rsidRDefault="006F3D7D" w:rsidP="006F3D7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20BE2">
              <w:rPr>
                <w:rFonts w:ascii="Angsana New" w:hAnsi="Angsana New"/>
                <w:sz w:val="28"/>
                <w:szCs w:val="28"/>
              </w:rPr>
              <w:t>1,260,607</w:t>
            </w:r>
          </w:p>
        </w:tc>
      </w:tr>
      <w:tr w:rsidR="006F3D7D" w:rsidRPr="00920BE2" w:rsidTr="00920BE2">
        <w:trPr>
          <w:cantSplit/>
          <w:trHeight w:val="147"/>
        </w:trPr>
        <w:tc>
          <w:tcPr>
            <w:tcW w:w="3780" w:type="dxa"/>
          </w:tcPr>
          <w:p w:rsidR="006F3D7D" w:rsidRPr="0055717E" w:rsidRDefault="006F3D7D" w:rsidP="006F3D7D">
            <w:pPr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โอนไปสินทรัพย์สิทธิการใช้</w:t>
            </w:r>
          </w:p>
        </w:tc>
        <w:tc>
          <w:tcPr>
            <w:tcW w:w="1355" w:type="dxa"/>
          </w:tcPr>
          <w:p w:rsidR="006F3D7D" w:rsidRPr="00920BE2" w:rsidRDefault="006F3D7D" w:rsidP="006F3D7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0BE2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:rsidR="006F3D7D" w:rsidRPr="00920BE2" w:rsidRDefault="006F3D7D" w:rsidP="006F3D7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55" w:type="dxa"/>
          </w:tcPr>
          <w:p w:rsidR="006F3D7D" w:rsidRPr="00920BE2" w:rsidRDefault="006F3D7D" w:rsidP="006F3D7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0BE2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:rsidR="006F3D7D" w:rsidRPr="00920BE2" w:rsidRDefault="006F3D7D" w:rsidP="006F3D7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</w:tcPr>
          <w:p w:rsidR="006F3D7D" w:rsidRPr="00920BE2" w:rsidRDefault="006F3D7D" w:rsidP="006F3D7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0BE2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:rsidR="006F3D7D" w:rsidRPr="00920BE2" w:rsidRDefault="006F3D7D" w:rsidP="006F3D7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446" w:type="dxa"/>
          </w:tcPr>
          <w:p w:rsidR="006F3D7D" w:rsidRPr="00920BE2" w:rsidRDefault="006F3D7D" w:rsidP="006F3D7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0BE2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:rsidR="006F3D7D" w:rsidRPr="00920BE2" w:rsidRDefault="006F3D7D" w:rsidP="006F3D7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</w:tcPr>
          <w:p w:rsidR="006F3D7D" w:rsidRPr="00920BE2" w:rsidRDefault="006F3D7D" w:rsidP="006F3D7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20BE2">
              <w:rPr>
                <w:rFonts w:ascii="Angsana New" w:hAnsi="Angsana New"/>
                <w:sz w:val="28"/>
                <w:szCs w:val="28"/>
              </w:rPr>
              <w:t>(11,082)</w:t>
            </w:r>
          </w:p>
        </w:tc>
        <w:tc>
          <w:tcPr>
            <w:tcW w:w="271" w:type="dxa"/>
          </w:tcPr>
          <w:p w:rsidR="006F3D7D" w:rsidRPr="00920BE2" w:rsidRDefault="006F3D7D" w:rsidP="006F3D7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</w:tcPr>
          <w:p w:rsidR="006F3D7D" w:rsidRPr="00920BE2" w:rsidRDefault="006F3D7D" w:rsidP="006F3D7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0BE2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:rsidR="006F3D7D" w:rsidRPr="00920BE2" w:rsidRDefault="006F3D7D" w:rsidP="006F3D7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55" w:type="dxa"/>
          </w:tcPr>
          <w:p w:rsidR="006F3D7D" w:rsidRPr="00920BE2" w:rsidRDefault="006F3D7D" w:rsidP="006F3D7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20BE2">
              <w:rPr>
                <w:rFonts w:ascii="Angsana New" w:hAnsi="Angsana New"/>
                <w:sz w:val="28"/>
                <w:szCs w:val="28"/>
              </w:rPr>
              <w:t>(11,082)</w:t>
            </w:r>
          </w:p>
        </w:tc>
      </w:tr>
      <w:tr w:rsidR="006F3D7D" w:rsidRPr="00920BE2" w:rsidTr="00920BE2">
        <w:trPr>
          <w:cantSplit/>
          <w:trHeight w:val="147"/>
        </w:trPr>
        <w:tc>
          <w:tcPr>
            <w:tcW w:w="3780" w:type="dxa"/>
          </w:tcPr>
          <w:p w:rsidR="006F3D7D" w:rsidRPr="00920BE2" w:rsidRDefault="006F3D7D" w:rsidP="006F3D7D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920BE2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355" w:type="dxa"/>
          </w:tcPr>
          <w:p w:rsidR="006F3D7D" w:rsidRPr="00920BE2" w:rsidRDefault="006F3D7D" w:rsidP="006F3D7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0BE2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:rsidR="006F3D7D" w:rsidRPr="00920BE2" w:rsidRDefault="006F3D7D" w:rsidP="006F3D7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</w:tcPr>
          <w:p w:rsidR="006F3D7D" w:rsidRPr="00920BE2" w:rsidRDefault="006F3D7D" w:rsidP="006F3D7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20BE2">
              <w:rPr>
                <w:rFonts w:ascii="Angsana New" w:hAnsi="Angsana New"/>
                <w:sz w:val="28"/>
                <w:szCs w:val="28"/>
              </w:rPr>
              <w:t xml:space="preserve">      19,214</w:t>
            </w:r>
          </w:p>
        </w:tc>
        <w:tc>
          <w:tcPr>
            <w:tcW w:w="271" w:type="dxa"/>
          </w:tcPr>
          <w:p w:rsidR="006F3D7D" w:rsidRPr="00920BE2" w:rsidRDefault="006F3D7D" w:rsidP="006F3D7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:rsidR="006F3D7D" w:rsidRPr="00920BE2" w:rsidRDefault="006F3D7D" w:rsidP="006F3D7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20BE2">
              <w:rPr>
                <w:rFonts w:ascii="Angsana New" w:hAnsi="Angsana New"/>
                <w:sz w:val="28"/>
                <w:szCs w:val="28"/>
              </w:rPr>
              <w:t>37,465</w:t>
            </w:r>
          </w:p>
        </w:tc>
        <w:tc>
          <w:tcPr>
            <w:tcW w:w="271" w:type="dxa"/>
          </w:tcPr>
          <w:p w:rsidR="006F3D7D" w:rsidRPr="00920BE2" w:rsidRDefault="006F3D7D" w:rsidP="006F3D7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6" w:type="dxa"/>
          </w:tcPr>
          <w:p w:rsidR="006F3D7D" w:rsidRPr="00920BE2" w:rsidRDefault="006F3D7D" w:rsidP="006F3D7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20BE2">
              <w:rPr>
                <w:rFonts w:ascii="Angsana New" w:hAnsi="Angsana New"/>
                <w:sz w:val="28"/>
                <w:szCs w:val="28"/>
              </w:rPr>
              <w:t>1,508</w:t>
            </w:r>
          </w:p>
        </w:tc>
        <w:tc>
          <w:tcPr>
            <w:tcW w:w="271" w:type="dxa"/>
          </w:tcPr>
          <w:p w:rsidR="006F3D7D" w:rsidRPr="00920BE2" w:rsidRDefault="006F3D7D" w:rsidP="006F3D7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:rsidR="006F3D7D" w:rsidRPr="00920BE2" w:rsidRDefault="006F3D7D" w:rsidP="006F3D7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20BE2">
              <w:rPr>
                <w:rFonts w:ascii="Angsana New" w:hAnsi="Angsana New"/>
                <w:sz w:val="28"/>
                <w:szCs w:val="28"/>
              </w:rPr>
              <w:t>20,410</w:t>
            </w:r>
          </w:p>
        </w:tc>
        <w:tc>
          <w:tcPr>
            <w:tcW w:w="271" w:type="dxa"/>
          </w:tcPr>
          <w:p w:rsidR="006F3D7D" w:rsidRPr="00920BE2" w:rsidRDefault="006F3D7D" w:rsidP="006F3D7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:rsidR="006F3D7D" w:rsidRPr="00920BE2" w:rsidRDefault="006F3D7D" w:rsidP="006F3D7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0BE2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:rsidR="006F3D7D" w:rsidRPr="00920BE2" w:rsidRDefault="006F3D7D" w:rsidP="006F3D7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</w:tcPr>
          <w:p w:rsidR="006F3D7D" w:rsidRPr="00920BE2" w:rsidRDefault="006F3D7D" w:rsidP="006F3D7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20BE2">
              <w:rPr>
                <w:rFonts w:ascii="Angsana New" w:hAnsi="Angsana New"/>
                <w:sz w:val="28"/>
                <w:szCs w:val="28"/>
              </w:rPr>
              <w:t>78,597</w:t>
            </w:r>
          </w:p>
        </w:tc>
      </w:tr>
      <w:tr w:rsidR="006F3D7D" w:rsidRPr="00920BE2" w:rsidTr="00920BE2">
        <w:trPr>
          <w:cantSplit/>
          <w:trHeight w:val="147"/>
        </w:trPr>
        <w:tc>
          <w:tcPr>
            <w:tcW w:w="3780" w:type="dxa"/>
          </w:tcPr>
          <w:p w:rsidR="006F3D7D" w:rsidRPr="00920BE2" w:rsidRDefault="006F3D7D" w:rsidP="006F3D7D">
            <w:pPr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920BE2">
              <w:rPr>
                <w:rFonts w:ascii="Angsana New" w:hAnsi="Angsana New" w:hint="cs"/>
                <w:b/>
                <w:sz w:val="28"/>
                <w:szCs w:val="28"/>
                <w:cs/>
              </w:rPr>
              <w:t>จำหน่าย / ตัดบัญชี</w:t>
            </w: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:rsidR="006F3D7D" w:rsidRPr="00920BE2" w:rsidRDefault="006F3D7D" w:rsidP="006F3D7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0BE2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:rsidR="006F3D7D" w:rsidRPr="00920BE2" w:rsidRDefault="006F3D7D" w:rsidP="006F3D7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:rsidR="006F3D7D" w:rsidRPr="00920BE2" w:rsidRDefault="006F3D7D" w:rsidP="006F3D7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20BE2">
              <w:rPr>
                <w:rFonts w:ascii="Angsana New" w:hAnsi="Angsana New"/>
                <w:sz w:val="28"/>
                <w:szCs w:val="28"/>
              </w:rPr>
              <w:t>(</w:t>
            </w:r>
            <w:r w:rsidRPr="00920BE2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 w:rsidRPr="00920BE2">
              <w:rPr>
                <w:rFonts w:ascii="Angsana New" w:hAnsi="Angsana New"/>
                <w:sz w:val="28"/>
                <w:szCs w:val="28"/>
              </w:rPr>
              <w:t>,</w:t>
            </w:r>
            <w:r w:rsidRPr="00920BE2">
              <w:rPr>
                <w:rFonts w:ascii="Angsana New" w:hAnsi="Angsana New" w:hint="cs"/>
                <w:sz w:val="28"/>
                <w:szCs w:val="28"/>
                <w:cs/>
              </w:rPr>
              <w:t>547</w:t>
            </w:r>
            <w:r w:rsidRPr="00920BE2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1" w:type="dxa"/>
          </w:tcPr>
          <w:p w:rsidR="006F3D7D" w:rsidRPr="00920BE2" w:rsidRDefault="006F3D7D" w:rsidP="006F3D7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:rsidR="006F3D7D" w:rsidRPr="00920BE2" w:rsidRDefault="006F3D7D" w:rsidP="006F3D7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20BE2">
              <w:rPr>
                <w:rFonts w:ascii="Angsana New" w:hAnsi="Angsana New"/>
                <w:sz w:val="28"/>
                <w:szCs w:val="28"/>
              </w:rPr>
              <w:t>(</w:t>
            </w:r>
            <w:r w:rsidRPr="00920BE2">
              <w:rPr>
                <w:rFonts w:ascii="Angsana New" w:hAnsi="Angsana New" w:hint="cs"/>
                <w:sz w:val="28"/>
                <w:szCs w:val="28"/>
                <w:cs/>
              </w:rPr>
              <w:t>10</w:t>
            </w:r>
            <w:r w:rsidRPr="00920BE2">
              <w:rPr>
                <w:rFonts w:ascii="Angsana New" w:hAnsi="Angsana New"/>
                <w:sz w:val="28"/>
                <w:szCs w:val="28"/>
              </w:rPr>
              <w:t>,</w:t>
            </w:r>
            <w:r w:rsidRPr="00920BE2">
              <w:rPr>
                <w:rFonts w:ascii="Angsana New" w:hAnsi="Angsana New" w:hint="cs"/>
                <w:sz w:val="28"/>
                <w:szCs w:val="28"/>
                <w:cs/>
              </w:rPr>
              <w:t>184</w:t>
            </w:r>
            <w:r w:rsidRPr="00920BE2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1" w:type="dxa"/>
          </w:tcPr>
          <w:p w:rsidR="006F3D7D" w:rsidRPr="00920BE2" w:rsidRDefault="006F3D7D" w:rsidP="006F3D7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</w:tcPr>
          <w:p w:rsidR="006F3D7D" w:rsidRPr="00920BE2" w:rsidRDefault="006F3D7D" w:rsidP="006F3D7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20BE2">
              <w:rPr>
                <w:rFonts w:ascii="Angsana New" w:hAnsi="Angsana New"/>
                <w:sz w:val="28"/>
                <w:szCs w:val="28"/>
              </w:rPr>
              <w:t>(1</w:t>
            </w:r>
            <w:r w:rsidRPr="00920BE2">
              <w:rPr>
                <w:rFonts w:ascii="Angsana New" w:hAnsi="Angsana New" w:hint="cs"/>
                <w:sz w:val="28"/>
                <w:szCs w:val="28"/>
                <w:cs/>
              </w:rPr>
              <w:t>0</w:t>
            </w:r>
            <w:r w:rsidRPr="00920BE2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1" w:type="dxa"/>
          </w:tcPr>
          <w:p w:rsidR="006F3D7D" w:rsidRPr="00920BE2" w:rsidRDefault="006F3D7D" w:rsidP="006F3D7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:rsidR="006F3D7D" w:rsidRPr="00920BE2" w:rsidRDefault="006F3D7D" w:rsidP="006F3D7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20BE2">
              <w:rPr>
                <w:rFonts w:ascii="Angsana New" w:hAnsi="Angsana New"/>
                <w:sz w:val="28"/>
                <w:szCs w:val="28"/>
              </w:rPr>
              <w:t>(</w:t>
            </w:r>
            <w:r w:rsidRPr="00920BE2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  <w:r w:rsidRPr="00920BE2">
              <w:rPr>
                <w:rFonts w:ascii="Angsana New" w:hAnsi="Angsana New"/>
                <w:sz w:val="28"/>
                <w:szCs w:val="28"/>
              </w:rPr>
              <w:t>7,</w:t>
            </w:r>
            <w:r w:rsidRPr="00920BE2">
              <w:rPr>
                <w:rFonts w:ascii="Angsana New" w:hAnsi="Angsana New" w:hint="cs"/>
                <w:sz w:val="28"/>
                <w:szCs w:val="28"/>
                <w:cs/>
              </w:rPr>
              <w:t>588</w:t>
            </w:r>
            <w:r w:rsidRPr="00920BE2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1" w:type="dxa"/>
          </w:tcPr>
          <w:p w:rsidR="006F3D7D" w:rsidRPr="00920BE2" w:rsidRDefault="006F3D7D" w:rsidP="006F3D7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:rsidR="006F3D7D" w:rsidRPr="00920BE2" w:rsidRDefault="006F3D7D" w:rsidP="006F3D7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0BE2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:rsidR="006F3D7D" w:rsidRPr="00920BE2" w:rsidRDefault="006F3D7D" w:rsidP="006F3D7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:rsidR="006F3D7D" w:rsidRPr="00920BE2" w:rsidRDefault="006F3D7D" w:rsidP="006F3D7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20BE2">
              <w:rPr>
                <w:rFonts w:ascii="Angsana New" w:hAnsi="Angsana New"/>
                <w:sz w:val="28"/>
                <w:szCs w:val="28"/>
              </w:rPr>
              <w:t>(</w:t>
            </w:r>
            <w:r w:rsidRPr="00920BE2">
              <w:rPr>
                <w:rFonts w:ascii="Angsana New" w:hAnsi="Angsana New" w:hint="cs"/>
                <w:sz w:val="28"/>
                <w:szCs w:val="28"/>
                <w:cs/>
              </w:rPr>
              <w:t>49</w:t>
            </w:r>
            <w:r w:rsidRPr="00920BE2">
              <w:rPr>
                <w:rFonts w:ascii="Angsana New" w:hAnsi="Angsana New"/>
                <w:sz w:val="28"/>
                <w:szCs w:val="28"/>
              </w:rPr>
              <w:t>,</w:t>
            </w:r>
            <w:r w:rsidRPr="00920BE2">
              <w:rPr>
                <w:rFonts w:ascii="Angsana New" w:hAnsi="Angsana New" w:hint="cs"/>
                <w:sz w:val="28"/>
                <w:szCs w:val="28"/>
                <w:cs/>
              </w:rPr>
              <w:t>329</w:t>
            </w:r>
            <w:r w:rsidRPr="00920BE2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6F3D7D" w:rsidRPr="00920BE2" w:rsidTr="00920BE2">
        <w:trPr>
          <w:cantSplit/>
          <w:trHeight w:val="147"/>
        </w:trPr>
        <w:tc>
          <w:tcPr>
            <w:tcW w:w="3780" w:type="dxa"/>
          </w:tcPr>
          <w:p w:rsidR="006F3D7D" w:rsidRPr="00920BE2" w:rsidRDefault="006F3D7D" w:rsidP="006F3D7D">
            <w:pPr>
              <w:rPr>
                <w:rFonts w:ascii="Angsana New" w:hAnsi="Angsana New"/>
                <w:sz w:val="28"/>
                <w:szCs w:val="28"/>
              </w:rPr>
            </w:pPr>
            <w:r w:rsidRPr="00920BE2">
              <w:rPr>
                <w:rFonts w:ascii="Angsana New" w:hAnsi="Angsana New" w:hint="cs"/>
                <w:sz w:val="28"/>
                <w:szCs w:val="28"/>
                <w:cs/>
              </w:rPr>
              <w:t xml:space="preserve">ยอดคงเหลือ </w:t>
            </w:r>
            <w:r w:rsidRPr="00920BE2">
              <w:rPr>
                <w:rFonts w:ascii="Angsana New" w:hAnsi="Angsana New"/>
                <w:sz w:val="28"/>
                <w:szCs w:val="28"/>
                <w:cs/>
              </w:rPr>
              <w:t>ณ วันที่ 31 ธันวาคม 2563</w:t>
            </w:r>
          </w:p>
        </w:tc>
        <w:tc>
          <w:tcPr>
            <w:tcW w:w="1355" w:type="dxa"/>
            <w:tcBorders>
              <w:top w:val="single" w:sz="4" w:space="0" w:color="auto"/>
            </w:tcBorders>
          </w:tcPr>
          <w:p w:rsidR="006F3D7D" w:rsidRPr="00920BE2" w:rsidRDefault="006F3D7D" w:rsidP="006F3D7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0BE2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:rsidR="006F3D7D" w:rsidRPr="00920BE2" w:rsidRDefault="006F3D7D" w:rsidP="006F3D7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:rsidR="006F3D7D" w:rsidRPr="00920BE2" w:rsidRDefault="006F3D7D" w:rsidP="006F3D7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20BE2">
              <w:rPr>
                <w:rFonts w:ascii="Angsana New" w:hAnsi="Angsana New"/>
                <w:sz w:val="28"/>
                <w:szCs w:val="28"/>
              </w:rPr>
              <w:t>252,256</w:t>
            </w:r>
          </w:p>
        </w:tc>
        <w:tc>
          <w:tcPr>
            <w:tcW w:w="271" w:type="dxa"/>
          </w:tcPr>
          <w:p w:rsidR="006F3D7D" w:rsidRPr="00920BE2" w:rsidRDefault="006F3D7D" w:rsidP="006F3D7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:rsidR="006F3D7D" w:rsidRPr="00920BE2" w:rsidRDefault="006F3D7D" w:rsidP="006F3D7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20BE2">
              <w:rPr>
                <w:rFonts w:ascii="Angsana New" w:hAnsi="Angsana New"/>
                <w:sz w:val="28"/>
                <w:szCs w:val="28"/>
              </w:rPr>
              <w:t>636,548</w:t>
            </w:r>
          </w:p>
        </w:tc>
        <w:tc>
          <w:tcPr>
            <w:tcW w:w="271" w:type="dxa"/>
          </w:tcPr>
          <w:p w:rsidR="006F3D7D" w:rsidRPr="00920BE2" w:rsidRDefault="006F3D7D" w:rsidP="006F3D7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6" w:type="dxa"/>
            <w:tcBorders>
              <w:top w:val="single" w:sz="4" w:space="0" w:color="auto"/>
            </w:tcBorders>
          </w:tcPr>
          <w:p w:rsidR="006F3D7D" w:rsidRPr="00920BE2" w:rsidRDefault="006F3D7D" w:rsidP="006F3D7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20BE2">
              <w:rPr>
                <w:rFonts w:ascii="Angsana New" w:hAnsi="Angsana New"/>
                <w:sz w:val="28"/>
                <w:szCs w:val="28"/>
              </w:rPr>
              <w:t>11,233</w:t>
            </w:r>
          </w:p>
        </w:tc>
        <w:tc>
          <w:tcPr>
            <w:tcW w:w="271" w:type="dxa"/>
          </w:tcPr>
          <w:p w:rsidR="006F3D7D" w:rsidRPr="00920BE2" w:rsidRDefault="006F3D7D" w:rsidP="006F3D7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:rsidR="006F3D7D" w:rsidRPr="00920BE2" w:rsidRDefault="006F3D7D" w:rsidP="006F3D7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20BE2">
              <w:rPr>
                <w:rFonts w:ascii="Angsana New" w:hAnsi="Angsana New"/>
                <w:sz w:val="28"/>
                <w:szCs w:val="28"/>
              </w:rPr>
              <w:t>378,756</w:t>
            </w:r>
          </w:p>
        </w:tc>
        <w:tc>
          <w:tcPr>
            <w:tcW w:w="271" w:type="dxa"/>
          </w:tcPr>
          <w:p w:rsidR="006F3D7D" w:rsidRPr="00920BE2" w:rsidRDefault="006F3D7D" w:rsidP="006F3D7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:rsidR="006F3D7D" w:rsidRPr="00920BE2" w:rsidRDefault="006F3D7D" w:rsidP="006F3D7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0BE2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:rsidR="006F3D7D" w:rsidRPr="00920BE2" w:rsidRDefault="006F3D7D" w:rsidP="006F3D7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:rsidR="006F3D7D" w:rsidRPr="00920BE2" w:rsidRDefault="006F3D7D" w:rsidP="006F3D7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20BE2">
              <w:rPr>
                <w:rFonts w:ascii="Angsana New" w:hAnsi="Angsana New"/>
                <w:sz w:val="28"/>
                <w:szCs w:val="28"/>
              </w:rPr>
              <w:t>1,278,793</w:t>
            </w:r>
          </w:p>
        </w:tc>
      </w:tr>
      <w:tr w:rsidR="0074265C" w:rsidRPr="00920BE2" w:rsidTr="00920BE2">
        <w:trPr>
          <w:cantSplit/>
          <w:trHeight w:val="147"/>
        </w:trPr>
        <w:tc>
          <w:tcPr>
            <w:tcW w:w="3780" w:type="dxa"/>
          </w:tcPr>
          <w:p w:rsidR="0074265C" w:rsidRPr="00920BE2" w:rsidRDefault="0074265C" w:rsidP="005D0BBA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920BE2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355" w:type="dxa"/>
            <w:shd w:val="clear" w:color="auto" w:fill="auto"/>
          </w:tcPr>
          <w:p w:rsidR="0074265C" w:rsidRPr="00AF6038" w:rsidRDefault="0074265C" w:rsidP="004A230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</w:t>
            </w:r>
          </w:p>
        </w:tc>
        <w:tc>
          <w:tcPr>
            <w:tcW w:w="271" w:type="dxa"/>
          </w:tcPr>
          <w:p w:rsidR="0074265C" w:rsidRPr="00164933" w:rsidRDefault="0074265C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55" w:type="dxa"/>
          </w:tcPr>
          <w:p w:rsidR="0074265C" w:rsidRPr="00AF6038" w:rsidRDefault="0074265C" w:rsidP="00DF227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20</w:t>
            </w:r>
            <w:r w:rsidRPr="00AF6038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898</w:t>
            </w:r>
          </w:p>
        </w:tc>
        <w:tc>
          <w:tcPr>
            <w:tcW w:w="271" w:type="dxa"/>
          </w:tcPr>
          <w:p w:rsidR="0074265C" w:rsidRPr="00164933" w:rsidRDefault="0074265C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</w:tcPr>
          <w:p w:rsidR="0074265C" w:rsidRPr="00AF6038" w:rsidRDefault="0074265C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</w:t>
            </w:r>
            <w:r w:rsidRPr="00AF6038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802</w:t>
            </w:r>
          </w:p>
        </w:tc>
        <w:tc>
          <w:tcPr>
            <w:tcW w:w="271" w:type="dxa"/>
          </w:tcPr>
          <w:p w:rsidR="0074265C" w:rsidRPr="00164933" w:rsidRDefault="0074265C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446" w:type="dxa"/>
          </w:tcPr>
          <w:p w:rsidR="0074265C" w:rsidRPr="00AF6038" w:rsidRDefault="0074265C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645</w:t>
            </w:r>
          </w:p>
        </w:tc>
        <w:tc>
          <w:tcPr>
            <w:tcW w:w="271" w:type="dxa"/>
          </w:tcPr>
          <w:p w:rsidR="0074265C" w:rsidRPr="00164933" w:rsidRDefault="0074265C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</w:tcPr>
          <w:p w:rsidR="0074265C" w:rsidRPr="00D52B91" w:rsidRDefault="0074265C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</w:t>
            </w:r>
            <w:r w:rsidRPr="00D52B91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108</w:t>
            </w:r>
          </w:p>
        </w:tc>
        <w:tc>
          <w:tcPr>
            <w:tcW w:w="271" w:type="dxa"/>
          </w:tcPr>
          <w:p w:rsidR="0074265C" w:rsidRPr="00164933" w:rsidRDefault="0074265C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</w:tcPr>
          <w:p w:rsidR="0074265C" w:rsidRPr="00D52B91" w:rsidRDefault="0074265C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2B91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:rsidR="0074265C" w:rsidRPr="00164933" w:rsidRDefault="0074265C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55" w:type="dxa"/>
          </w:tcPr>
          <w:p w:rsidR="0074265C" w:rsidRPr="00D52B91" w:rsidRDefault="0074265C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80</w:t>
            </w:r>
            <w:r w:rsidRPr="00D52B91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464</w:t>
            </w:r>
          </w:p>
        </w:tc>
      </w:tr>
      <w:tr w:rsidR="00D52B91" w:rsidRPr="00920BE2" w:rsidTr="00AF6038">
        <w:trPr>
          <w:cantSplit/>
          <w:trHeight w:val="147"/>
        </w:trPr>
        <w:tc>
          <w:tcPr>
            <w:tcW w:w="3780" w:type="dxa"/>
          </w:tcPr>
          <w:p w:rsidR="00D52B91" w:rsidRPr="00920BE2" w:rsidRDefault="00D52B91" w:rsidP="004A2300">
            <w:pPr>
              <w:rPr>
                <w:rFonts w:ascii="Angsana New" w:hAnsi="Angsana New"/>
                <w:sz w:val="28"/>
                <w:szCs w:val="28"/>
              </w:rPr>
            </w:pPr>
            <w:r w:rsidRPr="00920BE2">
              <w:rPr>
                <w:rFonts w:ascii="Angsana New" w:hAnsi="Angsana New"/>
                <w:sz w:val="28"/>
                <w:szCs w:val="28"/>
                <w:cs/>
              </w:rPr>
              <w:t>โอน</w:t>
            </w:r>
          </w:p>
        </w:tc>
        <w:tc>
          <w:tcPr>
            <w:tcW w:w="1355" w:type="dxa"/>
            <w:shd w:val="clear" w:color="auto" w:fill="auto"/>
          </w:tcPr>
          <w:p w:rsidR="00D52B91" w:rsidRPr="00920BE2" w:rsidRDefault="00D52B91" w:rsidP="004A230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26</w:t>
            </w:r>
            <w:r w:rsidRPr="00920BE2">
              <w:rPr>
                <w:rFonts w:ascii="Angsana New" w:hAnsi="Angsana New"/>
                <w:sz w:val="28"/>
                <w:szCs w:val="28"/>
              </w:rPr>
              <w:t>,</w:t>
            </w:r>
            <w:r w:rsidR="0074265C">
              <w:rPr>
                <w:rFonts w:ascii="Angsana New" w:hAnsi="Angsana New"/>
                <w:sz w:val="28"/>
                <w:szCs w:val="28"/>
              </w:rPr>
              <w:t>711</w:t>
            </w:r>
          </w:p>
        </w:tc>
        <w:tc>
          <w:tcPr>
            <w:tcW w:w="271" w:type="dxa"/>
          </w:tcPr>
          <w:p w:rsidR="00D52B91" w:rsidRPr="00164933" w:rsidRDefault="00D52B91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55" w:type="dxa"/>
          </w:tcPr>
          <w:p w:rsidR="00D52B91" w:rsidRPr="00AF6038" w:rsidRDefault="00D52B91" w:rsidP="004A230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F6038"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26</w:t>
            </w:r>
            <w:r w:rsidRPr="00AF6038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  <w:r w:rsidR="0074265C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 w:rsidRPr="00AF6038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1" w:type="dxa"/>
          </w:tcPr>
          <w:p w:rsidR="00D52B91" w:rsidRPr="00164933" w:rsidRDefault="00D52B91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</w:tcPr>
          <w:p w:rsidR="00D52B91" w:rsidRPr="00920BE2" w:rsidRDefault="00D52B91" w:rsidP="004A230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0BE2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:rsidR="00D52B91" w:rsidRPr="00164933" w:rsidRDefault="00D52B91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446" w:type="dxa"/>
          </w:tcPr>
          <w:p w:rsidR="00D52B91" w:rsidRPr="00920BE2" w:rsidRDefault="00D52B91" w:rsidP="004A230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0BE2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:rsidR="00D52B91" w:rsidRPr="00164933" w:rsidRDefault="00D52B91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</w:tcPr>
          <w:p w:rsidR="00D52B91" w:rsidRPr="00920BE2" w:rsidRDefault="00D52B91" w:rsidP="004A230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</w:t>
            </w:r>
            <w:r w:rsidRPr="00920BE2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902</w:t>
            </w:r>
          </w:p>
        </w:tc>
        <w:tc>
          <w:tcPr>
            <w:tcW w:w="271" w:type="dxa"/>
          </w:tcPr>
          <w:p w:rsidR="00D52B91" w:rsidRPr="00164933" w:rsidRDefault="00D52B91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</w:tcPr>
          <w:p w:rsidR="00D52B91" w:rsidRPr="00D52B91" w:rsidRDefault="00D52B91" w:rsidP="004A230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2B91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:rsidR="00D52B91" w:rsidRPr="00164933" w:rsidRDefault="00D52B91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55" w:type="dxa"/>
          </w:tcPr>
          <w:p w:rsidR="00D52B91" w:rsidRPr="00920BE2" w:rsidRDefault="00D52B91" w:rsidP="0074265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</w:t>
            </w:r>
            <w:r w:rsidRPr="00920BE2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  <w:r w:rsidR="0074265C">
              <w:rPr>
                <w:rFonts w:ascii="Angsana New" w:hAnsi="Angsana New"/>
                <w:sz w:val="28"/>
                <w:szCs w:val="28"/>
              </w:rPr>
              <w:t>02</w:t>
            </w:r>
          </w:p>
        </w:tc>
      </w:tr>
      <w:tr w:rsidR="006F3D7D" w:rsidRPr="00920BE2" w:rsidTr="00920BE2">
        <w:trPr>
          <w:cantSplit/>
          <w:trHeight w:val="147"/>
        </w:trPr>
        <w:tc>
          <w:tcPr>
            <w:tcW w:w="3780" w:type="dxa"/>
          </w:tcPr>
          <w:p w:rsidR="006F3D7D" w:rsidRPr="00920BE2" w:rsidRDefault="006F3D7D" w:rsidP="002B7510">
            <w:pPr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920BE2">
              <w:rPr>
                <w:rFonts w:ascii="Angsana New" w:hAnsi="Angsana New" w:hint="cs"/>
                <w:b/>
                <w:sz w:val="28"/>
                <w:szCs w:val="28"/>
                <w:cs/>
              </w:rPr>
              <w:t>จำหน่าย / ตัดบัญชี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</w:tcPr>
          <w:p w:rsidR="006F3D7D" w:rsidRPr="00AF6038" w:rsidRDefault="006F3D7D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6038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:rsidR="006F3D7D" w:rsidRPr="00164933" w:rsidRDefault="006F3D7D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:rsidR="006F3D7D" w:rsidRPr="00AF6038" w:rsidRDefault="006F3D7D" w:rsidP="008B54F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F6038">
              <w:rPr>
                <w:rFonts w:ascii="Angsana New" w:hAnsi="Angsana New"/>
                <w:sz w:val="28"/>
                <w:szCs w:val="28"/>
              </w:rPr>
              <w:t>(</w:t>
            </w:r>
            <w:r w:rsidR="00AF6038">
              <w:rPr>
                <w:rFonts w:ascii="Angsana New" w:hAnsi="Angsana New" w:hint="cs"/>
                <w:sz w:val="28"/>
                <w:szCs w:val="28"/>
                <w:cs/>
              </w:rPr>
              <w:t>551</w:t>
            </w:r>
            <w:r w:rsidRPr="00AF6038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1" w:type="dxa"/>
          </w:tcPr>
          <w:p w:rsidR="006F3D7D" w:rsidRPr="00164933" w:rsidRDefault="006F3D7D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:rsidR="006F3D7D" w:rsidRPr="00AF6038" w:rsidRDefault="006F3D7D" w:rsidP="0055229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F6038">
              <w:rPr>
                <w:rFonts w:ascii="Angsana New" w:hAnsi="Angsana New"/>
                <w:sz w:val="28"/>
                <w:szCs w:val="28"/>
              </w:rPr>
              <w:t>(</w:t>
            </w:r>
            <w:r w:rsidR="00AF6038">
              <w:rPr>
                <w:rFonts w:ascii="Angsana New" w:hAnsi="Angsana New" w:hint="cs"/>
                <w:sz w:val="28"/>
                <w:szCs w:val="28"/>
                <w:cs/>
              </w:rPr>
              <w:t>14</w:t>
            </w:r>
            <w:r w:rsidRPr="00AF6038">
              <w:rPr>
                <w:rFonts w:ascii="Angsana New" w:hAnsi="Angsana New"/>
                <w:sz w:val="28"/>
                <w:szCs w:val="28"/>
              </w:rPr>
              <w:t>,</w:t>
            </w:r>
            <w:r w:rsidR="00AF6038">
              <w:rPr>
                <w:rFonts w:ascii="Angsana New" w:hAnsi="Angsana New" w:hint="cs"/>
                <w:sz w:val="28"/>
                <w:szCs w:val="28"/>
                <w:cs/>
              </w:rPr>
              <w:t>023</w:t>
            </w:r>
            <w:r w:rsidRPr="00AF6038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1" w:type="dxa"/>
          </w:tcPr>
          <w:p w:rsidR="006F3D7D" w:rsidRPr="00164933" w:rsidRDefault="006F3D7D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</w:tcPr>
          <w:p w:rsidR="006F3D7D" w:rsidRPr="00AF6038" w:rsidRDefault="00AF6038" w:rsidP="0055229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(88</w:t>
            </w:r>
            <w:r w:rsidR="006F3D7D" w:rsidRPr="00AF6038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1" w:type="dxa"/>
          </w:tcPr>
          <w:p w:rsidR="006F3D7D" w:rsidRPr="00164933" w:rsidRDefault="006F3D7D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:rsidR="006F3D7D" w:rsidRPr="00D52B91" w:rsidRDefault="006F3D7D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2B91">
              <w:rPr>
                <w:rFonts w:ascii="Angsana New" w:hAnsi="Angsana New"/>
                <w:sz w:val="28"/>
                <w:szCs w:val="28"/>
              </w:rPr>
              <w:t>(</w:t>
            </w:r>
            <w:r w:rsidR="00D52B91">
              <w:rPr>
                <w:rFonts w:ascii="Angsana New" w:hAnsi="Angsana New" w:hint="cs"/>
                <w:sz w:val="28"/>
                <w:szCs w:val="28"/>
                <w:cs/>
              </w:rPr>
              <w:t>60</w:t>
            </w:r>
            <w:r w:rsidRPr="00D52B91">
              <w:rPr>
                <w:rFonts w:ascii="Angsana New" w:hAnsi="Angsana New"/>
                <w:sz w:val="28"/>
                <w:szCs w:val="28"/>
              </w:rPr>
              <w:t>,</w:t>
            </w:r>
            <w:r w:rsidR="00D52B91">
              <w:rPr>
                <w:rFonts w:ascii="Angsana New" w:hAnsi="Angsana New" w:hint="cs"/>
                <w:sz w:val="28"/>
                <w:szCs w:val="28"/>
                <w:cs/>
              </w:rPr>
              <w:t>021</w:t>
            </w:r>
            <w:r w:rsidRPr="00D52B91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1" w:type="dxa"/>
          </w:tcPr>
          <w:p w:rsidR="006F3D7D" w:rsidRPr="00164933" w:rsidRDefault="006F3D7D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:rsidR="006F3D7D" w:rsidRPr="00D52B91" w:rsidRDefault="006F3D7D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2B91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:rsidR="006F3D7D" w:rsidRPr="00164933" w:rsidRDefault="006F3D7D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:rsidR="006F3D7D" w:rsidRPr="00D52B91" w:rsidRDefault="006F3D7D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2B91">
              <w:rPr>
                <w:rFonts w:ascii="Angsana New" w:hAnsi="Angsana New"/>
                <w:sz w:val="28"/>
                <w:szCs w:val="28"/>
              </w:rPr>
              <w:t>(</w:t>
            </w:r>
            <w:r w:rsidR="00D52B91">
              <w:rPr>
                <w:rFonts w:ascii="Angsana New" w:hAnsi="Angsana New" w:hint="cs"/>
                <w:sz w:val="28"/>
                <w:szCs w:val="28"/>
                <w:cs/>
              </w:rPr>
              <w:t>74</w:t>
            </w:r>
            <w:r w:rsidRPr="00D52B91">
              <w:rPr>
                <w:rFonts w:ascii="Angsana New" w:hAnsi="Angsana New"/>
                <w:sz w:val="28"/>
                <w:szCs w:val="28"/>
              </w:rPr>
              <w:t>,</w:t>
            </w:r>
            <w:r w:rsidR="00D52B91">
              <w:rPr>
                <w:rFonts w:ascii="Angsana New" w:hAnsi="Angsana New" w:hint="cs"/>
                <w:sz w:val="28"/>
                <w:szCs w:val="28"/>
                <w:cs/>
              </w:rPr>
              <w:t>683</w:t>
            </w:r>
            <w:r w:rsidRPr="00D52B91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AF6038" w:rsidRPr="00920BE2" w:rsidTr="00920BE2">
        <w:trPr>
          <w:cantSplit/>
          <w:trHeight w:val="147"/>
        </w:trPr>
        <w:tc>
          <w:tcPr>
            <w:tcW w:w="3780" w:type="dxa"/>
          </w:tcPr>
          <w:p w:rsidR="00AF6038" w:rsidRPr="00920BE2" w:rsidRDefault="00AF6038" w:rsidP="00EF35DF">
            <w:pPr>
              <w:rPr>
                <w:rFonts w:ascii="Angsana New" w:hAnsi="Angsana New"/>
                <w:sz w:val="28"/>
                <w:szCs w:val="28"/>
              </w:rPr>
            </w:pPr>
            <w:r w:rsidRPr="00920BE2">
              <w:rPr>
                <w:rFonts w:ascii="Angsana New" w:hAnsi="Angsana New" w:hint="cs"/>
                <w:sz w:val="28"/>
                <w:szCs w:val="28"/>
                <w:cs/>
              </w:rPr>
              <w:t xml:space="preserve">ยอดคงเหลือ </w:t>
            </w:r>
            <w:r>
              <w:rPr>
                <w:rFonts w:ascii="Angsana New" w:hAnsi="Angsana New"/>
                <w:sz w:val="28"/>
                <w:szCs w:val="28"/>
                <w:cs/>
              </w:rPr>
              <w:t>ณ วันที่ 31 ธันวาคม 256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F6038" w:rsidRPr="00920BE2" w:rsidRDefault="00AF6038" w:rsidP="004A230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26</w:t>
            </w:r>
            <w:r w:rsidRPr="00920BE2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722</w:t>
            </w:r>
          </w:p>
        </w:tc>
        <w:tc>
          <w:tcPr>
            <w:tcW w:w="271" w:type="dxa"/>
          </w:tcPr>
          <w:p w:rsidR="00AF6038" w:rsidRPr="00164933" w:rsidRDefault="00AF6038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</w:tcPr>
          <w:p w:rsidR="00AF6038" w:rsidRPr="00AF6038" w:rsidRDefault="00AF6038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245</w:t>
            </w:r>
            <w:r w:rsidRPr="00AF6038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892</w:t>
            </w:r>
          </w:p>
        </w:tc>
        <w:tc>
          <w:tcPr>
            <w:tcW w:w="271" w:type="dxa"/>
          </w:tcPr>
          <w:p w:rsidR="00AF6038" w:rsidRPr="00164933" w:rsidRDefault="00AF6038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AF6038" w:rsidRPr="00AF6038" w:rsidRDefault="00AF6038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663</w:t>
            </w:r>
            <w:r w:rsidRPr="00AF6038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327</w:t>
            </w:r>
          </w:p>
        </w:tc>
        <w:tc>
          <w:tcPr>
            <w:tcW w:w="271" w:type="dxa"/>
          </w:tcPr>
          <w:p w:rsidR="00AF6038" w:rsidRPr="00164933" w:rsidRDefault="00AF6038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</w:tcBorders>
          </w:tcPr>
          <w:p w:rsidR="00AF6038" w:rsidRPr="00AF6038" w:rsidRDefault="00AF6038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F6038">
              <w:rPr>
                <w:rFonts w:ascii="Angsana New" w:hAnsi="Angsana New"/>
                <w:sz w:val="28"/>
                <w:szCs w:val="28"/>
              </w:rPr>
              <w:t>11,</w:t>
            </w:r>
            <w:r>
              <w:rPr>
                <w:rFonts w:ascii="Angsana New" w:hAnsi="Angsana New"/>
                <w:sz w:val="28"/>
                <w:szCs w:val="28"/>
              </w:rPr>
              <w:t>790</w:t>
            </w:r>
          </w:p>
        </w:tc>
        <w:tc>
          <w:tcPr>
            <w:tcW w:w="271" w:type="dxa"/>
          </w:tcPr>
          <w:p w:rsidR="00AF6038" w:rsidRPr="00164933" w:rsidRDefault="00AF6038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AF6038" w:rsidRPr="00D52B91" w:rsidRDefault="00D52B91" w:rsidP="00C71FD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352</w:t>
            </w:r>
            <w:r w:rsidR="00AF6038" w:rsidRPr="00D52B91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745</w:t>
            </w:r>
          </w:p>
        </w:tc>
        <w:tc>
          <w:tcPr>
            <w:tcW w:w="271" w:type="dxa"/>
          </w:tcPr>
          <w:p w:rsidR="00AF6038" w:rsidRPr="00164933" w:rsidRDefault="00AF6038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AF6038" w:rsidRPr="00D52B91" w:rsidRDefault="00AF6038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2B91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:rsidR="00AF6038" w:rsidRPr="00164933" w:rsidRDefault="00AF6038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</w:tcPr>
          <w:p w:rsidR="00AF6038" w:rsidRPr="00D52B91" w:rsidRDefault="00D52B91" w:rsidP="00C71FD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1,300</w:t>
            </w:r>
            <w:r w:rsidR="00AF6038" w:rsidRPr="00D52B91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476</w:t>
            </w:r>
          </w:p>
        </w:tc>
      </w:tr>
      <w:tr w:rsidR="006F3D7D" w:rsidRPr="00920BE2" w:rsidTr="00920BE2">
        <w:trPr>
          <w:cantSplit/>
          <w:trHeight w:val="147"/>
        </w:trPr>
        <w:tc>
          <w:tcPr>
            <w:tcW w:w="3780" w:type="dxa"/>
          </w:tcPr>
          <w:p w:rsidR="006F3D7D" w:rsidRPr="00920BE2" w:rsidRDefault="006F3D7D" w:rsidP="005D0BBA">
            <w:pPr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:rsidR="006F3D7D" w:rsidRPr="00920BE2" w:rsidRDefault="006F3D7D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</w:tcPr>
          <w:p w:rsidR="006F3D7D" w:rsidRPr="00920BE2" w:rsidRDefault="006F3D7D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:rsidR="006F3D7D" w:rsidRPr="00920BE2" w:rsidRDefault="006F3D7D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</w:tcPr>
          <w:p w:rsidR="006F3D7D" w:rsidRPr="00920BE2" w:rsidRDefault="006F3D7D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:rsidR="006F3D7D" w:rsidRPr="00920BE2" w:rsidRDefault="006F3D7D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</w:tcPr>
          <w:p w:rsidR="006F3D7D" w:rsidRPr="00920BE2" w:rsidRDefault="006F3D7D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6" w:type="dxa"/>
            <w:tcBorders>
              <w:top w:val="single" w:sz="4" w:space="0" w:color="auto"/>
            </w:tcBorders>
          </w:tcPr>
          <w:p w:rsidR="006F3D7D" w:rsidRPr="00920BE2" w:rsidRDefault="006F3D7D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</w:tcPr>
          <w:p w:rsidR="006F3D7D" w:rsidRPr="00920BE2" w:rsidRDefault="006F3D7D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:rsidR="006F3D7D" w:rsidRPr="00920BE2" w:rsidRDefault="006F3D7D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</w:tcPr>
          <w:p w:rsidR="006F3D7D" w:rsidRPr="00920BE2" w:rsidRDefault="006F3D7D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:rsidR="006F3D7D" w:rsidRPr="00920BE2" w:rsidRDefault="006F3D7D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</w:tcPr>
          <w:p w:rsidR="006F3D7D" w:rsidRPr="00920BE2" w:rsidRDefault="006F3D7D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:rsidR="006F3D7D" w:rsidRPr="00920BE2" w:rsidRDefault="006F3D7D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F3D7D" w:rsidRPr="00920BE2" w:rsidTr="00920BE2">
        <w:trPr>
          <w:cantSplit/>
          <w:trHeight w:val="147"/>
        </w:trPr>
        <w:tc>
          <w:tcPr>
            <w:tcW w:w="3780" w:type="dxa"/>
          </w:tcPr>
          <w:p w:rsidR="006F3D7D" w:rsidRPr="00920BE2" w:rsidRDefault="006F3D7D" w:rsidP="005D0BBA">
            <w:pPr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920BE2">
              <w:rPr>
                <w:rFonts w:ascii="Angsana New" w:hAnsi="Angsana New"/>
                <w:bCs/>
                <w:sz w:val="28"/>
                <w:szCs w:val="28"/>
                <w:cs/>
              </w:rPr>
              <w:t>มูลค่าสุทธิ</w:t>
            </w:r>
            <w:r w:rsidRPr="00920BE2">
              <w:rPr>
                <w:rFonts w:ascii="Angsana New" w:hAnsi="Angsana New" w:hint="cs"/>
                <w:bCs/>
                <w:sz w:val="28"/>
                <w:szCs w:val="28"/>
                <w:cs/>
              </w:rPr>
              <w:t>ตาม</w:t>
            </w:r>
            <w:r w:rsidRPr="00920BE2">
              <w:rPr>
                <w:rFonts w:ascii="Angsana New" w:hAnsi="Angsana New"/>
                <w:bCs/>
                <w:sz w:val="28"/>
                <w:szCs w:val="28"/>
                <w:cs/>
              </w:rPr>
              <w:t>บัญชี</w:t>
            </w:r>
          </w:p>
        </w:tc>
        <w:tc>
          <w:tcPr>
            <w:tcW w:w="1355" w:type="dxa"/>
          </w:tcPr>
          <w:p w:rsidR="006F3D7D" w:rsidRPr="00920BE2" w:rsidRDefault="006F3D7D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</w:tcPr>
          <w:p w:rsidR="006F3D7D" w:rsidRPr="00920BE2" w:rsidRDefault="006F3D7D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</w:tcPr>
          <w:p w:rsidR="006F3D7D" w:rsidRPr="00920BE2" w:rsidRDefault="006F3D7D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</w:tcPr>
          <w:p w:rsidR="006F3D7D" w:rsidRPr="00920BE2" w:rsidRDefault="006F3D7D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:rsidR="006F3D7D" w:rsidRPr="00920BE2" w:rsidRDefault="006F3D7D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</w:tcPr>
          <w:p w:rsidR="006F3D7D" w:rsidRPr="00920BE2" w:rsidRDefault="006F3D7D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6" w:type="dxa"/>
          </w:tcPr>
          <w:p w:rsidR="006F3D7D" w:rsidRPr="00920BE2" w:rsidRDefault="006F3D7D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</w:tcPr>
          <w:p w:rsidR="006F3D7D" w:rsidRPr="00920BE2" w:rsidRDefault="006F3D7D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:rsidR="006F3D7D" w:rsidRPr="00920BE2" w:rsidRDefault="006F3D7D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</w:tcPr>
          <w:p w:rsidR="006F3D7D" w:rsidRPr="00920BE2" w:rsidRDefault="006F3D7D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:rsidR="006F3D7D" w:rsidRPr="00920BE2" w:rsidRDefault="006F3D7D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</w:tcPr>
          <w:p w:rsidR="006F3D7D" w:rsidRPr="00920BE2" w:rsidRDefault="006F3D7D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</w:tcPr>
          <w:p w:rsidR="006F3D7D" w:rsidRPr="00920BE2" w:rsidRDefault="006F3D7D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64933" w:rsidRPr="00920BE2" w:rsidTr="00920BE2">
        <w:trPr>
          <w:cantSplit/>
          <w:trHeight w:val="147"/>
        </w:trPr>
        <w:tc>
          <w:tcPr>
            <w:tcW w:w="3780" w:type="dxa"/>
          </w:tcPr>
          <w:p w:rsidR="00164933" w:rsidRPr="00920BE2" w:rsidRDefault="00164933" w:rsidP="001E7017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ณ วันที่ 31 ธันวาคม 256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</w:p>
        </w:tc>
        <w:tc>
          <w:tcPr>
            <w:tcW w:w="1355" w:type="dxa"/>
          </w:tcPr>
          <w:p w:rsidR="00164933" w:rsidRPr="00920BE2" w:rsidRDefault="00164933" w:rsidP="00D9751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20BE2">
              <w:rPr>
                <w:rFonts w:asciiTheme="majorBidi" w:hAnsiTheme="majorBidi" w:cstheme="majorBidi"/>
                <w:sz w:val="28"/>
                <w:szCs w:val="28"/>
              </w:rPr>
              <w:t>180,271</w:t>
            </w:r>
          </w:p>
        </w:tc>
        <w:tc>
          <w:tcPr>
            <w:tcW w:w="271" w:type="dxa"/>
          </w:tcPr>
          <w:p w:rsidR="00164933" w:rsidRPr="00920BE2" w:rsidRDefault="00164933" w:rsidP="00D9751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5" w:type="dxa"/>
          </w:tcPr>
          <w:p w:rsidR="00164933" w:rsidRPr="00920BE2" w:rsidRDefault="00164933" w:rsidP="00D9751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20BE2">
              <w:rPr>
                <w:rFonts w:asciiTheme="majorBidi" w:hAnsiTheme="majorBidi" w:cstheme="majorBidi"/>
                <w:sz w:val="28"/>
                <w:szCs w:val="28"/>
              </w:rPr>
              <w:t>226,017</w:t>
            </w:r>
          </w:p>
        </w:tc>
        <w:tc>
          <w:tcPr>
            <w:tcW w:w="271" w:type="dxa"/>
          </w:tcPr>
          <w:p w:rsidR="00164933" w:rsidRPr="00920BE2" w:rsidRDefault="00164933" w:rsidP="00D9751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</w:tcPr>
          <w:p w:rsidR="00164933" w:rsidRPr="00920BE2" w:rsidRDefault="00164933" w:rsidP="00D9751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20BE2">
              <w:rPr>
                <w:rFonts w:asciiTheme="majorBidi" w:hAnsiTheme="majorBidi" w:cstheme="majorBidi"/>
                <w:sz w:val="28"/>
                <w:szCs w:val="28"/>
              </w:rPr>
              <w:t>235,334</w:t>
            </w:r>
          </w:p>
        </w:tc>
        <w:tc>
          <w:tcPr>
            <w:tcW w:w="271" w:type="dxa"/>
          </w:tcPr>
          <w:p w:rsidR="00164933" w:rsidRPr="00920BE2" w:rsidRDefault="00164933" w:rsidP="00D9751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6" w:type="dxa"/>
          </w:tcPr>
          <w:p w:rsidR="00164933" w:rsidRPr="00920BE2" w:rsidRDefault="00164933" w:rsidP="00D9751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20BE2">
              <w:rPr>
                <w:rFonts w:asciiTheme="majorBidi" w:hAnsiTheme="majorBidi" w:cstheme="majorBidi"/>
                <w:sz w:val="28"/>
                <w:szCs w:val="28"/>
              </w:rPr>
              <w:t>1,582</w:t>
            </w:r>
          </w:p>
        </w:tc>
        <w:tc>
          <w:tcPr>
            <w:tcW w:w="271" w:type="dxa"/>
          </w:tcPr>
          <w:p w:rsidR="00164933" w:rsidRPr="00920BE2" w:rsidRDefault="00164933" w:rsidP="00D9751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</w:tcPr>
          <w:p w:rsidR="00164933" w:rsidRPr="00920BE2" w:rsidRDefault="00164933" w:rsidP="00D9751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20BE2">
              <w:rPr>
                <w:rFonts w:asciiTheme="majorBidi" w:hAnsiTheme="majorBidi" w:cstheme="majorBidi"/>
                <w:sz w:val="28"/>
                <w:szCs w:val="28"/>
              </w:rPr>
              <w:t>68,471</w:t>
            </w:r>
          </w:p>
        </w:tc>
        <w:tc>
          <w:tcPr>
            <w:tcW w:w="271" w:type="dxa"/>
          </w:tcPr>
          <w:p w:rsidR="00164933" w:rsidRPr="00920BE2" w:rsidRDefault="00164933" w:rsidP="00D9751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</w:tcPr>
          <w:p w:rsidR="00164933" w:rsidRPr="00920BE2" w:rsidRDefault="00164933" w:rsidP="00D9751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20BE2">
              <w:rPr>
                <w:rFonts w:asciiTheme="majorBidi" w:hAnsiTheme="majorBidi" w:cstheme="majorBidi"/>
                <w:sz w:val="28"/>
                <w:szCs w:val="28"/>
              </w:rPr>
              <w:t>9,375</w:t>
            </w:r>
          </w:p>
        </w:tc>
        <w:tc>
          <w:tcPr>
            <w:tcW w:w="271" w:type="dxa"/>
          </w:tcPr>
          <w:p w:rsidR="00164933" w:rsidRPr="00920BE2" w:rsidRDefault="00164933" w:rsidP="00D9751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5" w:type="dxa"/>
          </w:tcPr>
          <w:p w:rsidR="00164933" w:rsidRPr="00920BE2" w:rsidRDefault="00164933" w:rsidP="00D9751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20BE2">
              <w:rPr>
                <w:rFonts w:asciiTheme="majorBidi" w:hAnsiTheme="majorBidi" w:cstheme="majorBidi"/>
                <w:sz w:val="28"/>
                <w:szCs w:val="28"/>
              </w:rPr>
              <w:t>721,050</w:t>
            </w:r>
          </w:p>
        </w:tc>
      </w:tr>
      <w:tr w:rsidR="00164933" w:rsidRPr="00920BE2" w:rsidTr="00920BE2">
        <w:trPr>
          <w:cantSplit/>
          <w:trHeight w:val="147"/>
        </w:trPr>
        <w:tc>
          <w:tcPr>
            <w:tcW w:w="3780" w:type="dxa"/>
          </w:tcPr>
          <w:p w:rsidR="00164933" w:rsidRPr="00920BE2" w:rsidRDefault="00164933" w:rsidP="00EF35DF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ณ วันที่ 31 ธันวาคม 256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</w:p>
        </w:tc>
        <w:tc>
          <w:tcPr>
            <w:tcW w:w="1355" w:type="dxa"/>
          </w:tcPr>
          <w:p w:rsidR="00164933" w:rsidRPr="00BB31D5" w:rsidRDefault="00BB31D5" w:rsidP="008B54F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283</w:t>
            </w:r>
            <w:r w:rsidR="00164933" w:rsidRPr="00BB31D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623</w:t>
            </w:r>
          </w:p>
        </w:tc>
        <w:tc>
          <w:tcPr>
            <w:tcW w:w="271" w:type="dxa"/>
          </w:tcPr>
          <w:p w:rsidR="00164933" w:rsidRPr="00BB31D5" w:rsidRDefault="00164933" w:rsidP="008B54F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5" w:type="dxa"/>
          </w:tcPr>
          <w:p w:rsidR="00164933" w:rsidRPr="00BB31D5" w:rsidRDefault="00BB31D5" w:rsidP="00BB31D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203</w:t>
            </w:r>
            <w:r w:rsidR="00164933" w:rsidRPr="00BB31D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422</w:t>
            </w:r>
          </w:p>
        </w:tc>
        <w:tc>
          <w:tcPr>
            <w:tcW w:w="271" w:type="dxa"/>
          </w:tcPr>
          <w:p w:rsidR="00164933" w:rsidRPr="00BB31D5" w:rsidRDefault="00164933" w:rsidP="008B54F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</w:tcPr>
          <w:p w:rsidR="00164933" w:rsidRPr="00BB31D5" w:rsidRDefault="00BB31D5" w:rsidP="008B54F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232</w:t>
            </w:r>
            <w:r w:rsidR="00164933" w:rsidRPr="00BB31D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125</w:t>
            </w:r>
          </w:p>
        </w:tc>
        <w:tc>
          <w:tcPr>
            <w:tcW w:w="271" w:type="dxa"/>
          </w:tcPr>
          <w:p w:rsidR="00164933" w:rsidRPr="00BB31D5" w:rsidRDefault="00164933" w:rsidP="008B54F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6" w:type="dxa"/>
          </w:tcPr>
          <w:p w:rsidR="00164933" w:rsidRPr="00BB31D5" w:rsidRDefault="00164933" w:rsidP="008B54F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B31D5"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BB31D5">
              <w:rPr>
                <w:rFonts w:asciiTheme="majorBidi" w:hAnsiTheme="majorBidi" w:cstheme="majorBidi"/>
                <w:sz w:val="28"/>
                <w:szCs w:val="28"/>
              </w:rPr>
              <w:t>226</w:t>
            </w:r>
          </w:p>
        </w:tc>
        <w:tc>
          <w:tcPr>
            <w:tcW w:w="271" w:type="dxa"/>
          </w:tcPr>
          <w:p w:rsidR="00164933" w:rsidRPr="00BB31D5" w:rsidRDefault="00164933" w:rsidP="008B54F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</w:tcPr>
          <w:p w:rsidR="00164933" w:rsidRPr="00BB31D5" w:rsidRDefault="00BB31D5" w:rsidP="008B54F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86</w:t>
            </w:r>
            <w:r w:rsidR="00164933" w:rsidRPr="00BB31D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372</w:t>
            </w:r>
          </w:p>
        </w:tc>
        <w:tc>
          <w:tcPr>
            <w:tcW w:w="271" w:type="dxa"/>
          </w:tcPr>
          <w:p w:rsidR="00164933" w:rsidRPr="00BB31D5" w:rsidRDefault="00164933" w:rsidP="008B54F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</w:tcPr>
          <w:p w:rsidR="00164933" w:rsidRPr="00BB31D5" w:rsidRDefault="00BB31D5" w:rsidP="008B54F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164933" w:rsidRPr="00BB31D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756</w:t>
            </w:r>
          </w:p>
        </w:tc>
        <w:tc>
          <w:tcPr>
            <w:tcW w:w="271" w:type="dxa"/>
          </w:tcPr>
          <w:p w:rsidR="00164933" w:rsidRPr="00BB31D5" w:rsidRDefault="00164933" w:rsidP="008B54F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5" w:type="dxa"/>
          </w:tcPr>
          <w:p w:rsidR="00164933" w:rsidRPr="00BB31D5" w:rsidRDefault="00BB31D5" w:rsidP="008B54F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819</w:t>
            </w:r>
            <w:r w:rsidR="00164933" w:rsidRPr="00BB31D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524</w:t>
            </w:r>
          </w:p>
        </w:tc>
      </w:tr>
    </w:tbl>
    <w:p w:rsidR="00246EB4" w:rsidRPr="00DC07BA" w:rsidRDefault="00246EB4" w:rsidP="000C52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2"/>
          <w:szCs w:val="32"/>
        </w:rPr>
        <w:sectPr w:rsidR="00246EB4" w:rsidRPr="00DC07BA" w:rsidSect="00031ADF">
          <w:footerReference w:type="default" r:id="rId14"/>
          <w:footerReference w:type="first" r:id="rId15"/>
          <w:pgSz w:w="16834" w:h="11909" w:orient="landscape" w:code="9"/>
          <w:pgMar w:top="1151" w:right="261" w:bottom="1440" w:left="1440" w:header="476" w:footer="590" w:gutter="0"/>
          <w:cols w:space="720"/>
          <w:docGrid w:linePitch="245"/>
        </w:sectPr>
      </w:pPr>
    </w:p>
    <w:p w:rsidR="000C5268" w:rsidRDefault="000C5268" w:rsidP="000C52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B663AA">
        <w:rPr>
          <w:rFonts w:ascii="Angsana New" w:hAnsi="Angsana New"/>
          <w:sz w:val="30"/>
          <w:szCs w:val="30"/>
          <w:cs/>
        </w:rPr>
        <w:lastRenderedPageBreak/>
        <w:t>ราคาตามบัญชีก่อนหักค่าเสื่อมราคาสะสมของ</w:t>
      </w:r>
      <w:r w:rsidR="007B55AF">
        <w:rPr>
          <w:rFonts w:ascii="Angsana New" w:hAnsi="Angsana New" w:hint="cs"/>
          <w:sz w:val="30"/>
          <w:szCs w:val="30"/>
          <w:cs/>
        </w:rPr>
        <w:t>อาคารและอุปกรณ์</w:t>
      </w:r>
      <w:r>
        <w:rPr>
          <w:rFonts w:ascii="Angsana New" w:hAnsi="Angsana New" w:hint="cs"/>
          <w:sz w:val="30"/>
          <w:szCs w:val="30"/>
          <w:cs/>
        </w:rPr>
        <w:t>ของกลุ่มบริษัท</w:t>
      </w:r>
      <w:r w:rsidRPr="00B663AA">
        <w:rPr>
          <w:rFonts w:ascii="Angsana New" w:hAnsi="Angsana New"/>
          <w:sz w:val="30"/>
          <w:szCs w:val="30"/>
          <w:cs/>
        </w:rPr>
        <w:t xml:space="preserve">ซึ่งหักค่าเสื่อมราคาทั้งจำนวนแล้วแต่ยังคงใช้งานอยู่ ณ วันที่ 31 ธันวาคม </w:t>
      </w:r>
      <w:r w:rsidR="00164933">
        <w:rPr>
          <w:rFonts w:ascii="Angsana New" w:hAnsi="Angsana New"/>
          <w:sz w:val="30"/>
          <w:szCs w:val="30"/>
        </w:rPr>
        <w:t>256</w:t>
      </w:r>
      <w:r w:rsidR="00164933">
        <w:rPr>
          <w:rFonts w:ascii="Angsana New" w:hAnsi="Angsana New" w:hint="cs"/>
          <w:sz w:val="30"/>
          <w:szCs w:val="30"/>
          <w:cs/>
        </w:rPr>
        <w:t>4</w:t>
      </w:r>
      <w:r>
        <w:rPr>
          <w:rFonts w:ascii="Angsana New" w:hAnsi="Angsana New" w:hint="cs"/>
          <w:sz w:val="30"/>
          <w:szCs w:val="30"/>
          <w:cs/>
        </w:rPr>
        <w:t xml:space="preserve"> และ </w:t>
      </w:r>
      <w:r w:rsidR="00164933">
        <w:rPr>
          <w:rFonts w:ascii="Angsana New" w:hAnsi="Angsana New"/>
          <w:sz w:val="30"/>
          <w:szCs w:val="30"/>
        </w:rPr>
        <w:t>256</w:t>
      </w:r>
      <w:r w:rsidR="00164933">
        <w:rPr>
          <w:rFonts w:ascii="Angsana New" w:hAnsi="Angsana New" w:hint="cs"/>
          <w:sz w:val="30"/>
          <w:szCs w:val="30"/>
          <w:cs/>
        </w:rPr>
        <w:t xml:space="preserve">3 </w:t>
      </w:r>
      <w:r w:rsidRPr="004D1114">
        <w:rPr>
          <w:rFonts w:ascii="Angsana New" w:hAnsi="Angsana New" w:hint="cs"/>
          <w:sz w:val="30"/>
          <w:szCs w:val="30"/>
          <w:cs/>
        </w:rPr>
        <w:t>มี</w:t>
      </w:r>
      <w:r>
        <w:rPr>
          <w:rFonts w:ascii="Angsana New" w:hAnsi="Angsana New" w:hint="cs"/>
          <w:sz w:val="30"/>
          <w:szCs w:val="30"/>
          <w:cs/>
        </w:rPr>
        <w:t xml:space="preserve">ดังนี้ </w:t>
      </w:r>
    </w:p>
    <w:p w:rsidR="000C5268" w:rsidRPr="005F061A" w:rsidRDefault="000C5268" w:rsidP="000C52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tbl>
      <w:tblPr>
        <w:tblW w:w="9678" w:type="dxa"/>
        <w:tblLook w:val="04A0"/>
      </w:tblPr>
      <w:tblGrid>
        <w:gridCol w:w="5778"/>
        <w:gridCol w:w="291"/>
        <w:gridCol w:w="1509"/>
        <w:gridCol w:w="540"/>
        <w:gridCol w:w="1560"/>
      </w:tblGrid>
      <w:tr w:rsidR="000C5268" w:rsidRPr="00EA0007" w:rsidTr="005D0BBA">
        <w:tc>
          <w:tcPr>
            <w:tcW w:w="5778" w:type="dxa"/>
          </w:tcPr>
          <w:p w:rsidR="000C5268" w:rsidRPr="00EA0007" w:rsidRDefault="000C5268" w:rsidP="005D0BB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1" w:type="dxa"/>
          </w:tcPr>
          <w:p w:rsidR="000C5268" w:rsidRPr="00EA0007" w:rsidRDefault="000C5268" w:rsidP="005D0BB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9" w:type="dxa"/>
            <w:gridSpan w:val="3"/>
            <w:tcBorders>
              <w:bottom w:val="single" w:sz="4" w:space="0" w:color="auto"/>
            </w:tcBorders>
          </w:tcPr>
          <w:p w:rsidR="000C5268" w:rsidRPr="00EA0007" w:rsidRDefault="000C5268" w:rsidP="005D0BBA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ล้านบาท</w:t>
            </w:r>
          </w:p>
        </w:tc>
      </w:tr>
      <w:tr w:rsidR="00807175" w:rsidRPr="00EA0007" w:rsidTr="005D0BBA">
        <w:tc>
          <w:tcPr>
            <w:tcW w:w="5778" w:type="dxa"/>
          </w:tcPr>
          <w:p w:rsidR="00807175" w:rsidRPr="00EA0007" w:rsidRDefault="00807175" w:rsidP="005D0BB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1" w:type="dxa"/>
          </w:tcPr>
          <w:p w:rsidR="00807175" w:rsidRDefault="00807175" w:rsidP="005D0BB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9" w:type="dxa"/>
            <w:tcBorders>
              <w:top w:val="single" w:sz="4" w:space="0" w:color="auto"/>
              <w:bottom w:val="single" w:sz="4" w:space="0" w:color="auto"/>
            </w:tcBorders>
          </w:tcPr>
          <w:p w:rsidR="00807175" w:rsidRPr="006765E7" w:rsidRDefault="00DF0561" w:rsidP="005D0BB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164933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540" w:type="dxa"/>
            <w:tcBorders>
              <w:top w:val="single" w:sz="4" w:space="0" w:color="auto"/>
            </w:tcBorders>
          </w:tcPr>
          <w:p w:rsidR="00807175" w:rsidRPr="00EA0007" w:rsidRDefault="00807175" w:rsidP="005D0BB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807175" w:rsidRPr="00EA0007" w:rsidRDefault="00A42575" w:rsidP="001E7017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164933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</w:tr>
      <w:tr w:rsidR="00164933" w:rsidRPr="00EA0007" w:rsidTr="005D0BBA">
        <w:tc>
          <w:tcPr>
            <w:tcW w:w="5778" w:type="dxa"/>
          </w:tcPr>
          <w:p w:rsidR="00164933" w:rsidRPr="00BB0D13" w:rsidRDefault="00164933" w:rsidP="005D0BB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BB0D13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1" w:type="dxa"/>
          </w:tcPr>
          <w:p w:rsidR="00164933" w:rsidRDefault="00164933" w:rsidP="005D0BBA">
            <w:pPr>
              <w:ind w:right="34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09" w:type="dxa"/>
          </w:tcPr>
          <w:p w:rsidR="00164933" w:rsidRPr="004A2300" w:rsidRDefault="004A2300" w:rsidP="005D0BBA">
            <w:pPr>
              <w:ind w:right="34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988</w:t>
            </w:r>
          </w:p>
        </w:tc>
        <w:tc>
          <w:tcPr>
            <w:tcW w:w="540" w:type="dxa"/>
          </w:tcPr>
          <w:p w:rsidR="00164933" w:rsidRPr="00EA0007" w:rsidRDefault="00164933" w:rsidP="005D0BBA">
            <w:pPr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:rsidR="00164933" w:rsidRPr="003413AE" w:rsidRDefault="00164933" w:rsidP="00D97518">
            <w:pPr>
              <w:ind w:right="34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971</w:t>
            </w:r>
          </w:p>
        </w:tc>
      </w:tr>
      <w:tr w:rsidR="00164933" w:rsidRPr="00EA0007" w:rsidTr="005D0BBA">
        <w:tc>
          <w:tcPr>
            <w:tcW w:w="5778" w:type="dxa"/>
          </w:tcPr>
          <w:p w:rsidR="00164933" w:rsidRPr="00BB0D13" w:rsidRDefault="00164933" w:rsidP="005D0BB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BB0D13">
              <w:rPr>
                <w:rFonts w:ascii="Angsana New" w:hAnsi="Angsana New"/>
                <w:sz w:val="30"/>
                <w:szCs w:val="30"/>
                <w:cs/>
              </w:rPr>
              <w:t>งบการเงินเฉพาะบริษัท</w:t>
            </w:r>
          </w:p>
        </w:tc>
        <w:tc>
          <w:tcPr>
            <w:tcW w:w="291" w:type="dxa"/>
          </w:tcPr>
          <w:p w:rsidR="00164933" w:rsidRDefault="00164933" w:rsidP="005D0BBA">
            <w:pPr>
              <w:ind w:right="34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09" w:type="dxa"/>
          </w:tcPr>
          <w:p w:rsidR="00164933" w:rsidRPr="00AC232A" w:rsidRDefault="00164933" w:rsidP="00702D9B">
            <w:pPr>
              <w:ind w:right="3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C232A">
              <w:rPr>
                <w:rFonts w:ascii="Angsana New" w:hAnsi="Angsana New"/>
                <w:sz w:val="30"/>
                <w:szCs w:val="30"/>
              </w:rPr>
              <w:t>8</w:t>
            </w:r>
            <w:r w:rsidR="00AC232A">
              <w:rPr>
                <w:rFonts w:ascii="Angsana New" w:hAnsi="Angsana New"/>
                <w:sz w:val="30"/>
                <w:szCs w:val="30"/>
              </w:rPr>
              <w:t>76</w:t>
            </w:r>
          </w:p>
        </w:tc>
        <w:tc>
          <w:tcPr>
            <w:tcW w:w="540" w:type="dxa"/>
          </w:tcPr>
          <w:p w:rsidR="00164933" w:rsidRPr="00EA0007" w:rsidRDefault="00164933" w:rsidP="005D0BBA">
            <w:pPr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:rsidR="00164933" w:rsidRPr="003413AE" w:rsidRDefault="00164933" w:rsidP="00D97518">
            <w:pPr>
              <w:ind w:right="34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866</w:t>
            </w:r>
          </w:p>
        </w:tc>
      </w:tr>
    </w:tbl>
    <w:p w:rsidR="000C5268" w:rsidRPr="007B55AF" w:rsidRDefault="000C5268" w:rsidP="000C5268">
      <w:pPr>
        <w:jc w:val="thaiDistribute"/>
        <w:rPr>
          <w:rFonts w:ascii="Angsana New" w:hAnsi="Angsana New"/>
          <w:sz w:val="30"/>
          <w:szCs w:val="30"/>
        </w:rPr>
      </w:pPr>
    </w:p>
    <w:p w:rsidR="007A638A" w:rsidRPr="007F7843" w:rsidRDefault="00951AAD" w:rsidP="000C5268">
      <w:pPr>
        <w:pStyle w:val="BodyText2"/>
        <w:ind w:left="0" w:firstLine="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บริษัท ชลบุรีกันยง จำกัด (“</w:t>
      </w:r>
      <w:r w:rsidR="007A638A">
        <w:rPr>
          <w:rFonts w:ascii="Angsana New" w:hAnsi="Angsana New" w:hint="cs"/>
          <w:sz w:val="30"/>
          <w:szCs w:val="30"/>
          <w:cs/>
        </w:rPr>
        <w:t>บริษัทย่อย</w:t>
      </w:r>
      <w:r>
        <w:rPr>
          <w:rFonts w:ascii="Angsana New" w:hAnsi="Angsana New" w:hint="cs"/>
          <w:sz w:val="30"/>
          <w:szCs w:val="30"/>
          <w:cs/>
        </w:rPr>
        <w:t xml:space="preserve">”) </w:t>
      </w:r>
      <w:r w:rsidR="007A638A">
        <w:rPr>
          <w:rFonts w:ascii="Angsana New" w:hAnsi="Angsana New" w:hint="cs"/>
          <w:sz w:val="30"/>
          <w:szCs w:val="30"/>
          <w:cs/>
        </w:rPr>
        <w:t>ตั้งค่าเผื่อการด้อยค่า</w:t>
      </w:r>
      <w:r w:rsidR="007A638A" w:rsidRPr="00995CDB">
        <w:rPr>
          <w:rFonts w:ascii="Angsana New" w:hAnsi="Angsana New" w:hint="cs"/>
          <w:sz w:val="30"/>
          <w:szCs w:val="30"/>
          <w:cs/>
        </w:rPr>
        <w:t>จำนวนประมาณ 5 ล้านบาท สำหรับสินทรัพย์ระหว่างก่อสร้างที่ตั้งอยู่บนที่ดินที่บริษัทย่อยจ่ายเงินล่วงหน้าค่าซื้อที่ดินดังกล่าวจำนวน 35 ล้านบาท</w:t>
      </w:r>
      <w:r w:rsidR="007A638A" w:rsidRPr="00225C20">
        <w:rPr>
          <w:rFonts w:ascii="Angsana New" w:hAnsi="Angsana New" w:hint="cs"/>
          <w:sz w:val="30"/>
          <w:szCs w:val="30"/>
          <w:cs/>
        </w:rPr>
        <w:t xml:space="preserve"> และได้ตั้งค่าเผื่อการด้อยค่าของเงินที่จ่ายล่วงหน้าดังกล่าวทั้งจำนวนเนื่องจากผู้ขายไม่สามารถโอนกรรมสิทธิ์ที่ดินตาม</w:t>
      </w:r>
      <w:r w:rsidR="007A638A" w:rsidRPr="007F7843">
        <w:rPr>
          <w:rFonts w:ascii="Angsana New" w:hAnsi="Angsana New" w:hint="cs"/>
          <w:sz w:val="30"/>
          <w:szCs w:val="30"/>
          <w:cs/>
        </w:rPr>
        <w:t xml:space="preserve">สัญญาดังกล่าวได้ และบริษัทย่อยมีการประนีประนอมยอมความกับผู้ขาย ปัจจุบันอยู่ระหว่างการติดตามทวงถามหนี้กับผู้ขาย </w:t>
      </w:r>
    </w:p>
    <w:p w:rsidR="007A638A" w:rsidRPr="007F7843" w:rsidRDefault="007A638A" w:rsidP="000C5268">
      <w:pPr>
        <w:pStyle w:val="BodyText2"/>
        <w:ind w:left="0" w:firstLine="0"/>
        <w:jc w:val="thaiDistribute"/>
        <w:rPr>
          <w:rFonts w:ascii="Angsana New" w:hAnsi="Angsana New"/>
          <w:sz w:val="16"/>
          <w:szCs w:val="16"/>
        </w:rPr>
      </w:pPr>
    </w:p>
    <w:p w:rsidR="001B2683" w:rsidRPr="001F22CE" w:rsidRDefault="001B2683" w:rsidP="001B2683">
      <w:pPr>
        <w:pStyle w:val="BodyText2"/>
        <w:ind w:left="0" w:firstLine="0"/>
        <w:jc w:val="thaiDistribute"/>
        <w:rPr>
          <w:rFonts w:ascii="Angsana New" w:hAnsi="Angsana New"/>
          <w:sz w:val="30"/>
          <w:szCs w:val="30"/>
        </w:rPr>
      </w:pPr>
      <w:r w:rsidRPr="007F7843">
        <w:rPr>
          <w:rFonts w:ascii="Angsana New" w:hAnsi="Angsana New"/>
          <w:sz w:val="30"/>
          <w:szCs w:val="30"/>
          <w:cs/>
        </w:rPr>
        <w:t xml:space="preserve">ณ วันที่ 31 </w:t>
      </w:r>
      <w:r w:rsidRPr="007F7843">
        <w:rPr>
          <w:rFonts w:ascii="Angsana New" w:hAnsi="Angsana New" w:hint="cs"/>
          <w:sz w:val="30"/>
          <w:szCs w:val="30"/>
          <w:cs/>
        </w:rPr>
        <w:t>ธันวา</w:t>
      </w:r>
      <w:r w:rsidRPr="007F7843">
        <w:rPr>
          <w:rFonts w:ascii="Angsana New" w:hAnsi="Angsana New"/>
          <w:sz w:val="30"/>
          <w:szCs w:val="30"/>
          <w:cs/>
        </w:rPr>
        <w:t xml:space="preserve">คม </w:t>
      </w:r>
      <w:r w:rsidR="00DF0561">
        <w:rPr>
          <w:rFonts w:ascii="Angsana New" w:hAnsi="Angsana New"/>
          <w:sz w:val="30"/>
          <w:szCs w:val="30"/>
          <w:cs/>
        </w:rPr>
        <w:t>256</w:t>
      </w:r>
      <w:r w:rsidR="00164933">
        <w:rPr>
          <w:rFonts w:ascii="Angsana New" w:hAnsi="Angsana New" w:hint="cs"/>
          <w:sz w:val="30"/>
          <w:szCs w:val="30"/>
          <w:cs/>
        </w:rPr>
        <w:t>4</w:t>
      </w:r>
      <w:r w:rsidR="0083580E">
        <w:rPr>
          <w:rFonts w:ascii="Angsana New" w:hAnsi="Angsana New"/>
          <w:sz w:val="30"/>
          <w:szCs w:val="30"/>
        </w:rPr>
        <w:t xml:space="preserve"> </w:t>
      </w:r>
      <w:r w:rsidR="0083580E">
        <w:rPr>
          <w:rFonts w:ascii="Angsana New" w:hAnsi="Angsana New" w:hint="cs"/>
          <w:sz w:val="30"/>
          <w:szCs w:val="30"/>
          <w:cs/>
        </w:rPr>
        <w:t>และ 2563</w:t>
      </w:r>
      <w:r w:rsidRPr="007F7843">
        <w:rPr>
          <w:rFonts w:ascii="Angsana New" w:hAnsi="Angsana New"/>
          <w:sz w:val="30"/>
          <w:szCs w:val="30"/>
          <w:cs/>
        </w:rPr>
        <w:t xml:space="preserve"> ที่ดิน</w:t>
      </w:r>
      <w:r w:rsidRPr="007F7843">
        <w:rPr>
          <w:rFonts w:ascii="Angsana New" w:hAnsi="Angsana New" w:hint="cs"/>
          <w:sz w:val="30"/>
          <w:szCs w:val="30"/>
          <w:cs/>
        </w:rPr>
        <w:t>พร้อมสิ่งปลูกสร้างส่วนใหญ่ของกลุ่มบริษัท</w:t>
      </w:r>
      <w:r w:rsidR="00020979">
        <w:rPr>
          <w:rFonts w:ascii="Angsana New" w:hAnsi="Angsana New" w:hint="cs"/>
          <w:sz w:val="30"/>
          <w:szCs w:val="30"/>
          <w:cs/>
        </w:rPr>
        <w:t xml:space="preserve"> </w:t>
      </w:r>
      <w:r w:rsidR="00020979" w:rsidRPr="00B15C32">
        <w:rPr>
          <w:rFonts w:ascii="Angsana New" w:hAnsi="Angsana New" w:hint="cs"/>
          <w:sz w:val="30"/>
          <w:szCs w:val="30"/>
          <w:cs/>
        </w:rPr>
        <w:t>(มูลค่าสุทธิตามบัญชี</w:t>
      </w:r>
      <w:r w:rsidR="00B15C32" w:rsidRPr="00B15C32">
        <w:rPr>
          <w:rFonts w:ascii="Angsana New" w:hAnsi="Angsana New" w:hint="cs"/>
          <w:sz w:val="30"/>
          <w:szCs w:val="30"/>
          <w:cs/>
        </w:rPr>
        <w:t>ในงบการเงินรวม</w:t>
      </w:r>
      <w:r w:rsidR="00020979" w:rsidRPr="00B15C32">
        <w:rPr>
          <w:rFonts w:ascii="Angsana New" w:hAnsi="Angsana New" w:hint="cs"/>
          <w:sz w:val="30"/>
          <w:szCs w:val="30"/>
          <w:cs/>
        </w:rPr>
        <w:t xml:space="preserve"> 1</w:t>
      </w:r>
      <w:r w:rsidR="00FA5DAC" w:rsidRPr="00B15C32">
        <w:rPr>
          <w:rFonts w:ascii="Angsana New" w:hAnsi="Angsana New"/>
          <w:sz w:val="30"/>
          <w:szCs w:val="30"/>
        </w:rPr>
        <w:t xml:space="preserve">,025.5 </w:t>
      </w:r>
      <w:r w:rsidR="0083580E" w:rsidRPr="00B15C32">
        <w:rPr>
          <w:rFonts w:ascii="Angsana New" w:hAnsi="Angsana New" w:hint="cs"/>
          <w:sz w:val="30"/>
          <w:szCs w:val="30"/>
          <w:cs/>
        </w:rPr>
        <w:t>ล้านบาท และ 1,092.7</w:t>
      </w:r>
      <w:r w:rsidR="00020979" w:rsidRPr="00B15C32">
        <w:rPr>
          <w:rFonts w:ascii="Angsana New" w:hAnsi="Angsana New" w:hint="cs"/>
          <w:sz w:val="30"/>
          <w:szCs w:val="30"/>
          <w:cs/>
        </w:rPr>
        <w:t xml:space="preserve"> </w:t>
      </w:r>
      <w:r w:rsidR="00B15C32" w:rsidRPr="00B15C32">
        <w:rPr>
          <w:rFonts w:ascii="Angsana New" w:hAnsi="Angsana New" w:hint="cs"/>
          <w:sz w:val="30"/>
          <w:szCs w:val="30"/>
          <w:cs/>
        </w:rPr>
        <w:t xml:space="preserve">ล้านบาท ตามลำดับ และงบการเงินเฉพาะกิจการ 556.8 ล้านบาท และ 649.1 ล้านบาท </w:t>
      </w:r>
      <w:r w:rsidR="00020979" w:rsidRPr="00B15C32">
        <w:rPr>
          <w:rFonts w:ascii="Angsana New" w:hAnsi="Angsana New" w:hint="cs"/>
          <w:sz w:val="30"/>
          <w:szCs w:val="30"/>
          <w:cs/>
        </w:rPr>
        <w:t>ตามลำดับ)</w:t>
      </w:r>
      <w:r w:rsidR="00020979">
        <w:rPr>
          <w:rFonts w:ascii="Angsana New" w:hAnsi="Angsana New" w:hint="cs"/>
          <w:sz w:val="30"/>
          <w:szCs w:val="30"/>
          <w:cs/>
        </w:rPr>
        <w:t xml:space="preserve"> </w:t>
      </w:r>
      <w:r w:rsidRPr="007F7843">
        <w:rPr>
          <w:rFonts w:ascii="Angsana New" w:hAnsi="Angsana New" w:hint="cs"/>
          <w:sz w:val="30"/>
          <w:szCs w:val="30"/>
          <w:cs/>
        </w:rPr>
        <w:t>ได้จดจำนอง</w:t>
      </w:r>
      <w:r w:rsidRPr="007F7843">
        <w:rPr>
          <w:rFonts w:ascii="Angsana New" w:hAnsi="Angsana New"/>
          <w:sz w:val="30"/>
          <w:szCs w:val="30"/>
          <w:cs/>
        </w:rPr>
        <w:t>เพื่อค้ำประกันวงเงินสินเชื่อที่</w:t>
      </w:r>
      <w:r w:rsidRPr="007F7843">
        <w:rPr>
          <w:rFonts w:ascii="Angsana New" w:hAnsi="Angsana New" w:hint="cs"/>
          <w:sz w:val="30"/>
          <w:szCs w:val="30"/>
          <w:cs/>
        </w:rPr>
        <w:t>กลุ่ม</w:t>
      </w:r>
      <w:r w:rsidRPr="007F7843">
        <w:rPr>
          <w:rFonts w:ascii="Angsana New" w:hAnsi="Angsana New"/>
          <w:sz w:val="30"/>
          <w:szCs w:val="30"/>
          <w:cs/>
        </w:rPr>
        <w:t>บริษัทได้รับจาก</w:t>
      </w:r>
      <w:r w:rsidR="009C4823" w:rsidRPr="007F7843">
        <w:rPr>
          <w:rFonts w:ascii="Angsana New" w:hAnsi="Angsana New" w:hint="cs"/>
          <w:sz w:val="30"/>
          <w:szCs w:val="30"/>
          <w:cs/>
        </w:rPr>
        <w:t>ธนาคาร</w:t>
      </w:r>
      <w:r w:rsidRPr="007F7843">
        <w:rPr>
          <w:rFonts w:ascii="Angsana New" w:hAnsi="Angsana New" w:hint="cs"/>
          <w:sz w:val="30"/>
          <w:szCs w:val="30"/>
          <w:cs/>
        </w:rPr>
        <w:t>ใน</w:t>
      </w:r>
      <w:r w:rsidRPr="007F7843">
        <w:rPr>
          <w:rFonts w:ascii="Angsana New" w:hAnsi="Angsana New"/>
          <w:sz w:val="30"/>
          <w:szCs w:val="30"/>
          <w:cs/>
        </w:rPr>
        <w:t>ประเทศ</w:t>
      </w:r>
      <w:r w:rsidR="00D930EA">
        <w:rPr>
          <w:rFonts w:ascii="Angsana New" w:hAnsi="Angsana New" w:hint="cs"/>
          <w:sz w:val="30"/>
          <w:szCs w:val="30"/>
          <w:cs/>
        </w:rPr>
        <w:t>บาง</w:t>
      </w:r>
      <w:r w:rsidRPr="007F7843">
        <w:rPr>
          <w:rFonts w:ascii="Angsana New" w:hAnsi="Angsana New"/>
          <w:sz w:val="30"/>
          <w:szCs w:val="30"/>
          <w:cs/>
        </w:rPr>
        <w:t>แห่ง</w:t>
      </w:r>
      <w:r w:rsidR="007D76AF">
        <w:rPr>
          <w:rFonts w:ascii="Angsana New" w:hAnsi="Angsana New" w:hint="cs"/>
          <w:sz w:val="30"/>
          <w:szCs w:val="30"/>
          <w:cs/>
        </w:rPr>
        <w:t xml:space="preserve"> (ดู</w:t>
      </w:r>
      <w:r w:rsidRPr="004A2300">
        <w:rPr>
          <w:rFonts w:ascii="Angsana New" w:hAnsi="Angsana New" w:hint="cs"/>
          <w:sz w:val="30"/>
          <w:szCs w:val="30"/>
          <w:cs/>
        </w:rPr>
        <w:t xml:space="preserve">หมายเหตุ </w:t>
      </w:r>
      <w:r w:rsidRPr="004A2300">
        <w:rPr>
          <w:rFonts w:ascii="Angsana New" w:hAnsi="Angsana New"/>
          <w:sz w:val="30"/>
          <w:szCs w:val="30"/>
        </w:rPr>
        <w:t>1</w:t>
      </w:r>
      <w:r w:rsidR="004A2300" w:rsidRPr="004A2300">
        <w:rPr>
          <w:rFonts w:ascii="Angsana New" w:hAnsi="Angsana New" w:hint="cs"/>
          <w:sz w:val="30"/>
          <w:szCs w:val="30"/>
          <w:cs/>
        </w:rPr>
        <w:t>6</w:t>
      </w:r>
      <w:r w:rsidR="007D76AF">
        <w:rPr>
          <w:rFonts w:ascii="Angsana New" w:hAnsi="Angsana New" w:hint="cs"/>
          <w:sz w:val="30"/>
          <w:szCs w:val="30"/>
          <w:cs/>
        </w:rPr>
        <w:t>)</w:t>
      </w:r>
      <w:r w:rsidR="008B33C8">
        <w:rPr>
          <w:rFonts w:ascii="Angsana New" w:hAnsi="Angsana New"/>
          <w:sz w:val="30"/>
          <w:szCs w:val="30"/>
        </w:rPr>
        <w:t xml:space="preserve"> </w:t>
      </w:r>
      <w:r w:rsidR="001F22CE">
        <w:rPr>
          <w:rFonts w:ascii="Angsana New" w:hAnsi="Angsana New" w:hint="cs"/>
          <w:sz w:val="30"/>
          <w:szCs w:val="30"/>
          <w:cs/>
        </w:rPr>
        <w:t>และ</w:t>
      </w:r>
      <w:r w:rsidR="007D76AF">
        <w:rPr>
          <w:rFonts w:ascii="Angsana New" w:hAnsi="Angsana New" w:hint="cs"/>
          <w:sz w:val="30"/>
          <w:szCs w:val="30"/>
          <w:cs/>
        </w:rPr>
        <w:t>ค้ำประกัน</w:t>
      </w:r>
      <w:r w:rsidR="00AE170A">
        <w:rPr>
          <w:rFonts w:ascii="Angsana New" w:hAnsi="Angsana New" w:hint="cs"/>
          <w:sz w:val="30"/>
          <w:szCs w:val="30"/>
          <w:cs/>
        </w:rPr>
        <w:t xml:space="preserve">การประเมินภาษีอากรโดยกรมสรรพากรของบริษัทย่อยแห่งหนึ่ง </w:t>
      </w:r>
      <w:r w:rsidR="007D76AF" w:rsidRPr="004A2300">
        <w:rPr>
          <w:rFonts w:ascii="Angsana New" w:hAnsi="Angsana New" w:hint="cs"/>
          <w:sz w:val="30"/>
          <w:szCs w:val="30"/>
          <w:cs/>
        </w:rPr>
        <w:t>(ดู</w:t>
      </w:r>
      <w:r w:rsidR="00AE170A" w:rsidRPr="004A2300">
        <w:rPr>
          <w:rFonts w:ascii="Angsana New" w:hAnsi="Angsana New" w:hint="cs"/>
          <w:sz w:val="30"/>
          <w:szCs w:val="30"/>
          <w:cs/>
        </w:rPr>
        <w:t xml:space="preserve">หมายเหตุ </w:t>
      </w:r>
      <w:r w:rsidR="004A2300" w:rsidRPr="004A2300">
        <w:rPr>
          <w:rFonts w:ascii="Angsana New" w:hAnsi="Angsana New"/>
          <w:sz w:val="30"/>
          <w:szCs w:val="30"/>
        </w:rPr>
        <w:t>31</w:t>
      </w:r>
      <w:r w:rsidR="007D76AF" w:rsidRPr="004A2300">
        <w:rPr>
          <w:rFonts w:ascii="Angsana New" w:hAnsi="Angsana New"/>
          <w:sz w:val="30"/>
          <w:szCs w:val="30"/>
        </w:rPr>
        <w:t>)</w:t>
      </w:r>
    </w:p>
    <w:p w:rsidR="005943E1" w:rsidRDefault="005943E1" w:rsidP="00296C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p w:rsidR="005F617D" w:rsidRDefault="005F617D" w:rsidP="00296C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p w:rsidR="005F617D" w:rsidRDefault="005F617D" w:rsidP="00296C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p w:rsidR="005F617D" w:rsidRDefault="005F617D" w:rsidP="00296C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p w:rsidR="005F617D" w:rsidRDefault="005F617D" w:rsidP="00296C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p w:rsidR="005F617D" w:rsidRDefault="005F617D" w:rsidP="00296C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p w:rsidR="005F617D" w:rsidRDefault="005F617D" w:rsidP="00296C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p w:rsidR="005F617D" w:rsidRDefault="005F617D" w:rsidP="00296C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p w:rsidR="005F617D" w:rsidRDefault="005F617D" w:rsidP="00296C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p w:rsidR="005F617D" w:rsidRDefault="005F617D" w:rsidP="00296C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p w:rsidR="005F617D" w:rsidRDefault="005F617D" w:rsidP="00296C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p w:rsidR="005F617D" w:rsidRDefault="005F617D" w:rsidP="00296C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p w:rsidR="005F617D" w:rsidRDefault="005F617D" w:rsidP="00296C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p w:rsidR="005F617D" w:rsidRDefault="005F617D" w:rsidP="00296C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p w:rsidR="005F617D" w:rsidRDefault="005F617D" w:rsidP="00296C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p w:rsidR="005F617D" w:rsidRDefault="005F617D" w:rsidP="00296C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p w:rsidR="005F617D" w:rsidRDefault="005F617D" w:rsidP="00296C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p w:rsidR="005F617D" w:rsidRDefault="005F617D" w:rsidP="00296C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p w:rsidR="005F617D" w:rsidRDefault="005F617D" w:rsidP="00296C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p w:rsidR="005F617D" w:rsidRDefault="005F617D" w:rsidP="00296C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p w:rsidR="005F617D" w:rsidRDefault="005F617D" w:rsidP="00296C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p w:rsidR="005F617D" w:rsidRDefault="005F617D" w:rsidP="00296C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p w:rsidR="005F617D" w:rsidRDefault="005F617D" w:rsidP="00296C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p w:rsidR="005F617D" w:rsidRDefault="005F617D" w:rsidP="00296C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p w:rsidR="005F617D" w:rsidRDefault="005F617D" w:rsidP="00296C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p w:rsidR="005F617D" w:rsidRDefault="005F617D" w:rsidP="00296C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p w:rsidR="005F617D" w:rsidRDefault="005F617D" w:rsidP="00296C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p w:rsidR="005F617D" w:rsidRDefault="005F617D" w:rsidP="00296C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p w:rsidR="0008670F" w:rsidRDefault="0008670F" w:rsidP="00961F4A">
      <w:pPr>
        <w:tabs>
          <w:tab w:val="left" w:pos="709"/>
        </w:tabs>
        <w:ind w:right="-166"/>
        <w:rPr>
          <w:rFonts w:ascii="Angsana New" w:hAnsi="Angsana New"/>
          <w:i/>
          <w:iCs/>
          <w:sz w:val="30"/>
          <w:szCs w:val="30"/>
        </w:rPr>
      </w:pPr>
      <w:r w:rsidRPr="0008670F">
        <w:rPr>
          <w:rFonts w:ascii="Angsana New" w:hAnsi="Angsana New" w:hint="cs"/>
          <w:i/>
          <w:iCs/>
          <w:sz w:val="30"/>
          <w:szCs w:val="30"/>
          <w:cs/>
        </w:rPr>
        <w:lastRenderedPageBreak/>
        <w:t>สินทรัพย์ที่ไม่ได้ใช้ในการดำเนินงาน</w:t>
      </w:r>
    </w:p>
    <w:p w:rsidR="0008670F" w:rsidRPr="0008670F" w:rsidRDefault="0008670F" w:rsidP="00961F4A">
      <w:pPr>
        <w:tabs>
          <w:tab w:val="left" w:pos="709"/>
        </w:tabs>
        <w:ind w:right="-166"/>
        <w:rPr>
          <w:rFonts w:ascii="Angsana New" w:hAnsi="Angsana New"/>
          <w:i/>
          <w:iCs/>
          <w:sz w:val="16"/>
          <w:szCs w:val="16"/>
        </w:rPr>
      </w:pPr>
    </w:p>
    <w:p w:rsidR="00961F4A" w:rsidRDefault="00164933" w:rsidP="00961F4A">
      <w:pPr>
        <w:tabs>
          <w:tab w:val="left" w:pos="709"/>
        </w:tabs>
        <w:ind w:right="-166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ณ วันที่ 31 ธันวาคม 2564 และ 2563</w:t>
      </w:r>
      <w:r w:rsidR="00A436BE">
        <w:rPr>
          <w:rFonts w:ascii="Angsana New" w:hAnsi="Angsana New" w:hint="cs"/>
          <w:sz w:val="30"/>
          <w:szCs w:val="30"/>
          <w:cs/>
        </w:rPr>
        <w:t xml:space="preserve"> </w:t>
      </w:r>
      <w:r w:rsidR="00961F4A">
        <w:rPr>
          <w:rFonts w:ascii="Angsana New" w:hAnsi="Angsana New" w:hint="cs"/>
          <w:sz w:val="30"/>
          <w:szCs w:val="30"/>
          <w:cs/>
        </w:rPr>
        <w:t>สินทรัพย์ที่ไม่ได้ใช้ในการดำ</w:t>
      </w:r>
      <w:r w:rsidR="00EB6E06">
        <w:rPr>
          <w:rFonts w:ascii="Angsana New" w:hAnsi="Angsana New" w:hint="cs"/>
          <w:sz w:val="30"/>
          <w:szCs w:val="30"/>
          <w:cs/>
        </w:rPr>
        <w:t xml:space="preserve">เนินงาน </w:t>
      </w:r>
      <w:r w:rsidR="00961F4A">
        <w:rPr>
          <w:rFonts w:ascii="Angsana New" w:hAnsi="Angsana New" w:hint="cs"/>
          <w:sz w:val="30"/>
          <w:szCs w:val="30"/>
          <w:cs/>
        </w:rPr>
        <w:t>ประกอบด้วยรายการดังต่อไปนี้</w:t>
      </w:r>
    </w:p>
    <w:p w:rsidR="007A0896" w:rsidRPr="00920155" w:rsidRDefault="007A0896" w:rsidP="00961F4A">
      <w:pPr>
        <w:tabs>
          <w:tab w:val="left" w:pos="709"/>
        </w:tabs>
        <w:ind w:right="-166"/>
        <w:rPr>
          <w:rFonts w:ascii="Angsana New" w:hAnsi="Angsana New"/>
          <w:sz w:val="16"/>
          <w:szCs w:val="16"/>
        </w:rPr>
      </w:pPr>
    </w:p>
    <w:tbl>
      <w:tblPr>
        <w:tblW w:w="10007" w:type="dxa"/>
        <w:tblLook w:val="04A0"/>
      </w:tblPr>
      <w:tblGrid>
        <w:gridCol w:w="3227"/>
        <w:gridCol w:w="1130"/>
        <w:gridCol w:w="288"/>
        <w:gridCol w:w="1134"/>
        <w:gridCol w:w="310"/>
        <w:gridCol w:w="1136"/>
        <w:gridCol w:w="272"/>
        <w:gridCol w:w="1088"/>
        <w:gridCol w:w="287"/>
        <w:gridCol w:w="1135"/>
      </w:tblGrid>
      <w:tr w:rsidR="004633D2" w:rsidRPr="00A00A9E" w:rsidTr="004F0A38">
        <w:tc>
          <w:tcPr>
            <w:tcW w:w="3227" w:type="dxa"/>
          </w:tcPr>
          <w:p w:rsidR="004633D2" w:rsidRPr="00A00A9E" w:rsidRDefault="004633D2" w:rsidP="00702D9B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780" w:type="dxa"/>
            <w:gridSpan w:val="9"/>
            <w:tcBorders>
              <w:bottom w:val="single" w:sz="4" w:space="0" w:color="auto"/>
            </w:tcBorders>
          </w:tcPr>
          <w:p w:rsidR="004633D2" w:rsidRPr="00A00A9E" w:rsidRDefault="004633D2" w:rsidP="00771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พันบาท</w:t>
            </w:r>
          </w:p>
        </w:tc>
      </w:tr>
      <w:tr w:rsidR="004633D2" w:rsidRPr="00A00A9E" w:rsidTr="004F0A38">
        <w:tc>
          <w:tcPr>
            <w:tcW w:w="3227" w:type="dxa"/>
          </w:tcPr>
          <w:p w:rsidR="004633D2" w:rsidRPr="00A00A9E" w:rsidRDefault="004633D2" w:rsidP="00702D9B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358" w:type="dxa"/>
            <w:gridSpan w:val="7"/>
            <w:tcBorders>
              <w:top w:val="single" w:sz="4" w:space="0" w:color="auto"/>
            </w:tcBorders>
          </w:tcPr>
          <w:p w:rsidR="004633D2" w:rsidRPr="00A00A9E" w:rsidRDefault="004633D2" w:rsidP="007719C5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87" w:type="dxa"/>
            <w:tcBorders>
              <w:top w:val="single" w:sz="4" w:space="0" w:color="auto"/>
            </w:tcBorders>
          </w:tcPr>
          <w:p w:rsidR="004633D2" w:rsidRPr="00A00A9E" w:rsidRDefault="004633D2" w:rsidP="007A0896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</w:tcPr>
          <w:p w:rsidR="004633D2" w:rsidRPr="00A00A9E" w:rsidRDefault="004633D2" w:rsidP="00771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งบการเงิน</w:t>
            </w:r>
          </w:p>
        </w:tc>
      </w:tr>
      <w:tr w:rsidR="004633D2" w:rsidRPr="00A00A9E" w:rsidTr="004F0A38">
        <w:tc>
          <w:tcPr>
            <w:tcW w:w="3227" w:type="dxa"/>
          </w:tcPr>
          <w:p w:rsidR="004633D2" w:rsidRPr="00A00A9E" w:rsidRDefault="004633D2" w:rsidP="00702D9B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358" w:type="dxa"/>
            <w:gridSpan w:val="7"/>
            <w:tcBorders>
              <w:bottom w:val="single" w:sz="4" w:space="0" w:color="auto"/>
            </w:tcBorders>
          </w:tcPr>
          <w:p w:rsidR="004633D2" w:rsidRPr="00A00A9E" w:rsidRDefault="004633D2" w:rsidP="007719C5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00A9E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7" w:type="dxa"/>
          </w:tcPr>
          <w:p w:rsidR="004633D2" w:rsidRPr="00A00A9E" w:rsidRDefault="004633D2" w:rsidP="007A0896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:rsidR="004633D2" w:rsidRPr="00A00A9E" w:rsidRDefault="004633D2" w:rsidP="00771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เฉพาะกิจการ</w:t>
            </w:r>
          </w:p>
        </w:tc>
      </w:tr>
      <w:tr w:rsidR="004633D2" w:rsidRPr="00A00A9E" w:rsidTr="004F0A38">
        <w:tc>
          <w:tcPr>
            <w:tcW w:w="3227" w:type="dxa"/>
          </w:tcPr>
          <w:p w:rsidR="004633D2" w:rsidRPr="00A00A9E" w:rsidRDefault="004633D2" w:rsidP="00702D9B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0" w:type="dxa"/>
            <w:tcBorders>
              <w:top w:val="single" w:sz="4" w:space="0" w:color="auto"/>
              <w:bottom w:val="single" w:sz="4" w:space="0" w:color="auto"/>
            </w:tcBorders>
          </w:tcPr>
          <w:p w:rsidR="004633D2" w:rsidRPr="00A00A9E" w:rsidRDefault="004633D2" w:rsidP="007A0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00A9E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</w:t>
            </w:r>
          </w:p>
        </w:tc>
        <w:tc>
          <w:tcPr>
            <w:tcW w:w="288" w:type="dxa"/>
            <w:tcBorders>
              <w:top w:val="single" w:sz="4" w:space="0" w:color="auto"/>
            </w:tcBorders>
          </w:tcPr>
          <w:p w:rsidR="004633D2" w:rsidRPr="00A00A9E" w:rsidRDefault="004633D2" w:rsidP="006F7511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4633D2" w:rsidRPr="00A00A9E" w:rsidRDefault="004633D2" w:rsidP="006F7511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00A9E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เครื่องจักร</w:t>
            </w:r>
          </w:p>
        </w:tc>
        <w:tc>
          <w:tcPr>
            <w:tcW w:w="310" w:type="dxa"/>
            <w:tcBorders>
              <w:top w:val="single" w:sz="4" w:space="0" w:color="auto"/>
            </w:tcBorders>
          </w:tcPr>
          <w:p w:rsidR="004633D2" w:rsidRPr="00A00A9E" w:rsidRDefault="004633D2" w:rsidP="006F7511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</w:tcPr>
          <w:p w:rsidR="004633D2" w:rsidRPr="00A00A9E" w:rsidRDefault="004633D2" w:rsidP="006F7511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72" w:type="dxa"/>
          </w:tcPr>
          <w:p w:rsidR="004633D2" w:rsidRPr="00A00A9E" w:rsidRDefault="004633D2" w:rsidP="006F7511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single" w:sz="4" w:space="0" w:color="auto"/>
            </w:tcBorders>
          </w:tcPr>
          <w:p w:rsidR="004633D2" w:rsidRPr="00A00A9E" w:rsidRDefault="004633D2" w:rsidP="007719C5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00A9E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287" w:type="dxa"/>
          </w:tcPr>
          <w:p w:rsidR="004633D2" w:rsidRPr="00A00A9E" w:rsidRDefault="004633D2" w:rsidP="007A0896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4633D2" w:rsidRPr="00A00A9E" w:rsidRDefault="004633D2" w:rsidP="00771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00A9E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</w:t>
            </w:r>
          </w:p>
        </w:tc>
      </w:tr>
      <w:tr w:rsidR="004633D2" w:rsidRPr="00A00A9E" w:rsidTr="004F0A38">
        <w:tc>
          <w:tcPr>
            <w:tcW w:w="3227" w:type="dxa"/>
          </w:tcPr>
          <w:p w:rsidR="004633D2" w:rsidRPr="00A00A9E" w:rsidRDefault="004633D2" w:rsidP="00702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00A9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130" w:type="dxa"/>
            <w:tcBorders>
              <w:top w:val="single" w:sz="4" w:space="0" w:color="auto"/>
            </w:tcBorders>
          </w:tcPr>
          <w:p w:rsidR="004633D2" w:rsidRPr="00A00A9E" w:rsidRDefault="004633D2" w:rsidP="00702D9B">
            <w:pPr>
              <w:pStyle w:val="BodyText3"/>
              <w:tabs>
                <w:tab w:val="left" w:pos="1160"/>
              </w:tabs>
              <w:ind w:right="459"/>
              <w:jc w:val="right"/>
              <w:rPr>
                <w:rFonts w:asciiTheme="majorBidi" w:hAnsiTheme="majorBidi" w:cstheme="majorBidi"/>
                <w:sz w:val="26"/>
                <w:szCs w:val="26"/>
                <w:highlight w:val="lightGray"/>
              </w:rPr>
            </w:pPr>
          </w:p>
        </w:tc>
        <w:tc>
          <w:tcPr>
            <w:tcW w:w="288" w:type="dxa"/>
          </w:tcPr>
          <w:p w:rsidR="004633D2" w:rsidRPr="00A00A9E" w:rsidRDefault="004633D2" w:rsidP="00702D9B">
            <w:pPr>
              <w:pStyle w:val="BodyText3"/>
              <w:tabs>
                <w:tab w:val="left" w:pos="1160"/>
              </w:tabs>
              <w:ind w:right="459"/>
              <w:jc w:val="right"/>
              <w:rPr>
                <w:rFonts w:asciiTheme="majorBidi" w:hAnsiTheme="majorBidi" w:cstheme="majorBidi"/>
                <w:sz w:val="26"/>
                <w:szCs w:val="26"/>
                <w:highlight w:val="lightGray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4633D2" w:rsidRPr="00A00A9E" w:rsidRDefault="004633D2" w:rsidP="004633D2">
            <w:pPr>
              <w:pStyle w:val="BodyText3"/>
              <w:tabs>
                <w:tab w:val="left" w:pos="1160"/>
              </w:tabs>
              <w:ind w:right="459"/>
              <w:jc w:val="right"/>
              <w:rPr>
                <w:rFonts w:asciiTheme="majorBidi" w:hAnsiTheme="majorBidi" w:cstheme="majorBidi"/>
                <w:sz w:val="26"/>
                <w:szCs w:val="26"/>
                <w:highlight w:val="lightGray"/>
              </w:rPr>
            </w:pPr>
          </w:p>
        </w:tc>
        <w:tc>
          <w:tcPr>
            <w:tcW w:w="310" w:type="dxa"/>
          </w:tcPr>
          <w:p w:rsidR="004633D2" w:rsidRPr="00A00A9E" w:rsidRDefault="004633D2" w:rsidP="00702D9B">
            <w:pPr>
              <w:pStyle w:val="BodyText3"/>
              <w:tabs>
                <w:tab w:val="left" w:pos="1160"/>
              </w:tabs>
              <w:ind w:right="459"/>
              <w:jc w:val="right"/>
              <w:rPr>
                <w:rFonts w:asciiTheme="majorBidi" w:hAnsiTheme="majorBidi" w:cstheme="majorBidi"/>
                <w:sz w:val="26"/>
                <w:szCs w:val="26"/>
                <w:highlight w:val="lightGray"/>
              </w:rPr>
            </w:pPr>
          </w:p>
        </w:tc>
        <w:tc>
          <w:tcPr>
            <w:tcW w:w="1136" w:type="dxa"/>
            <w:tcBorders>
              <w:top w:val="single" w:sz="4" w:space="0" w:color="auto"/>
            </w:tcBorders>
          </w:tcPr>
          <w:p w:rsidR="004633D2" w:rsidRPr="00A00A9E" w:rsidRDefault="004633D2" w:rsidP="00702D9B">
            <w:pPr>
              <w:pStyle w:val="BodyText3"/>
              <w:tabs>
                <w:tab w:val="left" w:pos="1160"/>
              </w:tabs>
              <w:ind w:right="459"/>
              <w:jc w:val="right"/>
              <w:rPr>
                <w:rFonts w:asciiTheme="majorBidi" w:hAnsiTheme="majorBidi" w:cstheme="majorBidi"/>
                <w:sz w:val="26"/>
                <w:szCs w:val="26"/>
                <w:highlight w:val="lightGray"/>
              </w:rPr>
            </w:pPr>
          </w:p>
        </w:tc>
        <w:tc>
          <w:tcPr>
            <w:tcW w:w="272" w:type="dxa"/>
          </w:tcPr>
          <w:p w:rsidR="004633D2" w:rsidRPr="00A00A9E" w:rsidRDefault="004633D2" w:rsidP="00702D9B">
            <w:pPr>
              <w:pStyle w:val="BodyText3"/>
              <w:tabs>
                <w:tab w:val="left" w:pos="1160"/>
              </w:tabs>
              <w:ind w:right="459"/>
              <w:jc w:val="right"/>
              <w:rPr>
                <w:rFonts w:asciiTheme="majorBidi" w:hAnsiTheme="majorBidi" w:cstheme="majorBidi"/>
                <w:sz w:val="26"/>
                <w:szCs w:val="26"/>
                <w:highlight w:val="lightGray"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</w:tcPr>
          <w:p w:rsidR="004633D2" w:rsidRPr="00A00A9E" w:rsidRDefault="004633D2" w:rsidP="007719C5">
            <w:pPr>
              <w:pStyle w:val="BodyText3"/>
              <w:tabs>
                <w:tab w:val="left" w:pos="1160"/>
              </w:tabs>
              <w:ind w:right="459"/>
              <w:jc w:val="right"/>
              <w:rPr>
                <w:rFonts w:asciiTheme="majorBidi" w:hAnsiTheme="majorBidi" w:cstheme="majorBidi"/>
                <w:sz w:val="26"/>
                <w:szCs w:val="26"/>
                <w:highlight w:val="lightGray"/>
              </w:rPr>
            </w:pPr>
          </w:p>
        </w:tc>
        <w:tc>
          <w:tcPr>
            <w:tcW w:w="287" w:type="dxa"/>
          </w:tcPr>
          <w:p w:rsidR="004633D2" w:rsidRPr="00A00A9E" w:rsidRDefault="004633D2" w:rsidP="00702D9B">
            <w:pPr>
              <w:pStyle w:val="BodyText3"/>
              <w:tabs>
                <w:tab w:val="left" w:pos="1160"/>
              </w:tabs>
              <w:ind w:right="459"/>
              <w:jc w:val="right"/>
              <w:rPr>
                <w:rFonts w:asciiTheme="majorBidi" w:hAnsiTheme="majorBidi" w:cstheme="majorBidi"/>
                <w:sz w:val="26"/>
                <w:szCs w:val="26"/>
                <w:highlight w:val="lightGray"/>
              </w:rPr>
            </w:pPr>
          </w:p>
        </w:tc>
        <w:tc>
          <w:tcPr>
            <w:tcW w:w="1135" w:type="dxa"/>
          </w:tcPr>
          <w:p w:rsidR="004633D2" w:rsidRPr="00A00A9E" w:rsidRDefault="004633D2" w:rsidP="004633D2">
            <w:pPr>
              <w:pStyle w:val="BodyText3"/>
              <w:tabs>
                <w:tab w:val="left" w:pos="1160"/>
              </w:tabs>
              <w:ind w:right="459"/>
              <w:jc w:val="right"/>
              <w:rPr>
                <w:rFonts w:asciiTheme="majorBidi" w:hAnsiTheme="majorBidi" w:cstheme="majorBidi"/>
                <w:sz w:val="26"/>
                <w:szCs w:val="26"/>
                <w:highlight w:val="lightGray"/>
              </w:rPr>
            </w:pPr>
          </w:p>
        </w:tc>
      </w:tr>
      <w:tr w:rsidR="004633D2" w:rsidRPr="00A00A9E" w:rsidTr="004F0A38">
        <w:tc>
          <w:tcPr>
            <w:tcW w:w="3227" w:type="dxa"/>
          </w:tcPr>
          <w:p w:rsidR="004633D2" w:rsidRPr="00A00A9E" w:rsidRDefault="004633D2" w:rsidP="00BB2CBE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A00A9E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 ณ วันที่ 1 มกราคม 256</w:t>
            </w:r>
            <w:r w:rsidR="008F16C6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130" w:type="dxa"/>
          </w:tcPr>
          <w:p w:rsidR="004633D2" w:rsidRPr="00A00A9E" w:rsidRDefault="004633D2" w:rsidP="00BB2CB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51,154</w:t>
            </w:r>
          </w:p>
        </w:tc>
        <w:tc>
          <w:tcPr>
            <w:tcW w:w="288" w:type="dxa"/>
          </w:tcPr>
          <w:p w:rsidR="004633D2" w:rsidRPr="00A00A9E" w:rsidRDefault="004633D2" w:rsidP="00BB2CB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134" w:type="dxa"/>
          </w:tcPr>
          <w:p w:rsidR="004633D2" w:rsidRPr="00A00A9E" w:rsidRDefault="004633D2" w:rsidP="00BB2CB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23,749</w:t>
            </w:r>
          </w:p>
        </w:tc>
        <w:tc>
          <w:tcPr>
            <w:tcW w:w="310" w:type="dxa"/>
          </w:tcPr>
          <w:p w:rsidR="004633D2" w:rsidRPr="00A00A9E" w:rsidRDefault="004633D2" w:rsidP="00BB2CB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136" w:type="dxa"/>
          </w:tcPr>
          <w:p w:rsidR="004633D2" w:rsidRPr="00A00A9E" w:rsidRDefault="00BC3123" w:rsidP="00BB2CB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335</w:t>
            </w:r>
          </w:p>
        </w:tc>
        <w:tc>
          <w:tcPr>
            <w:tcW w:w="272" w:type="dxa"/>
          </w:tcPr>
          <w:p w:rsidR="004633D2" w:rsidRPr="00A00A9E" w:rsidRDefault="004633D2" w:rsidP="00702D9B">
            <w:pPr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8" w:type="dxa"/>
          </w:tcPr>
          <w:p w:rsidR="004633D2" w:rsidRPr="00A00A9E" w:rsidRDefault="0091007A" w:rsidP="007719C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75</w:t>
            </w:r>
            <w:r w:rsidR="004633D2" w:rsidRPr="00A00A9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238</w:t>
            </w:r>
          </w:p>
        </w:tc>
        <w:tc>
          <w:tcPr>
            <w:tcW w:w="287" w:type="dxa"/>
          </w:tcPr>
          <w:p w:rsidR="004633D2" w:rsidRPr="00A00A9E" w:rsidRDefault="004633D2" w:rsidP="00702D9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</w:tcPr>
          <w:p w:rsidR="004633D2" w:rsidRPr="00A00A9E" w:rsidRDefault="004633D2" w:rsidP="00BB2CB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51,154</w:t>
            </w:r>
          </w:p>
        </w:tc>
      </w:tr>
      <w:tr w:rsidR="00BC3123" w:rsidRPr="00A00A9E" w:rsidTr="004F0A38">
        <w:tc>
          <w:tcPr>
            <w:tcW w:w="3227" w:type="dxa"/>
          </w:tcPr>
          <w:p w:rsidR="00BC3123" w:rsidRPr="00A00A9E" w:rsidRDefault="00BC3123" w:rsidP="00BB2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เพิ่มขึ้น </w:t>
            </w:r>
          </w:p>
        </w:tc>
        <w:tc>
          <w:tcPr>
            <w:tcW w:w="1130" w:type="dxa"/>
          </w:tcPr>
          <w:p w:rsidR="00BC3123" w:rsidRPr="00A00A9E" w:rsidRDefault="00BC3123" w:rsidP="00BB2CB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1,250</w:t>
            </w:r>
          </w:p>
        </w:tc>
        <w:tc>
          <w:tcPr>
            <w:tcW w:w="288" w:type="dxa"/>
          </w:tcPr>
          <w:p w:rsidR="00BC3123" w:rsidRPr="00A00A9E" w:rsidRDefault="00BC3123" w:rsidP="00BB2CB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:rsidR="00BC3123" w:rsidRPr="00A00A9E" w:rsidRDefault="00BC3123" w:rsidP="00BB2CB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00A9E">
              <w:rPr>
                <w:rFonts w:asciiTheme="majorBidi" w:hAnsiTheme="majorBidi" w:cstheme="majorBidi"/>
                <w:sz w:val="26"/>
                <w:szCs w:val="26"/>
              </w:rPr>
              <w:t xml:space="preserve">      -</w:t>
            </w:r>
          </w:p>
        </w:tc>
        <w:tc>
          <w:tcPr>
            <w:tcW w:w="310" w:type="dxa"/>
          </w:tcPr>
          <w:p w:rsidR="00BC3123" w:rsidRPr="00A00A9E" w:rsidRDefault="00BC3123" w:rsidP="00BB2CBE">
            <w:pPr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</w:tcPr>
          <w:p w:rsidR="00BC3123" w:rsidRPr="00A00A9E" w:rsidRDefault="00BC3123" w:rsidP="007719C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00A9E">
              <w:rPr>
                <w:rFonts w:asciiTheme="majorBidi" w:hAnsiTheme="majorBidi" w:cstheme="majorBidi"/>
                <w:sz w:val="26"/>
                <w:szCs w:val="26"/>
              </w:rPr>
              <w:t xml:space="preserve">      -</w:t>
            </w:r>
          </w:p>
        </w:tc>
        <w:tc>
          <w:tcPr>
            <w:tcW w:w="272" w:type="dxa"/>
          </w:tcPr>
          <w:p w:rsidR="00BC3123" w:rsidRPr="00A00A9E" w:rsidRDefault="00BC3123" w:rsidP="00702D9B">
            <w:pPr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8" w:type="dxa"/>
          </w:tcPr>
          <w:p w:rsidR="00BC3123" w:rsidRPr="00A00A9E" w:rsidRDefault="00BC3123" w:rsidP="007719C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1,250</w:t>
            </w:r>
          </w:p>
        </w:tc>
        <w:tc>
          <w:tcPr>
            <w:tcW w:w="287" w:type="dxa"/>
          </w:tcPr>
          <w:p w:rsidR="00BC3123" w:rsidRPr="00A00A9E" w:rsidRDefault="00BC3123" w:rsidP="00702D9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</w:tcPr>
          <w:p w:rsidR="00BC3123" w:rsidRPr="00A00A9E" w:rsidRDefault="00BC3123" w:rsidP="00BB2CB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1,250</w:t>
            </w:r>
          </w:p>
        </w:tc>
      </w:tr>
      <w:tr w:rsidR="004633D2" w:rsidRPr="00A00A9E" w:rsidTr="004F0A38">
        <w:tc>
          <w:tcPr>
            <w:tcW w:w="3227" w:type="dxa"/>
          </w:tcPr>
          <w:p w:rsidR="004633D2" w:rsidRPr="00A00A9E" w:rsidRDefault="004633D2" w:rsidP="00BB2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โอน</w:t>
            </w:r>
          </w:p>
        </w:tc>
        <w:tc>
          <w:tcPr>
            <w:tcW w:w="1130" w:type="dxa"/>
          </w:tcPr>
          <w:p w:rsidR="004633D2" w:rsidRPr="00A00A9E" w:rsidRDefault="004633D2" w:rsidP="00BB2CB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00A9E">
              <w:rPr>
                <w:rFonts w:asciiTheme="majorBidi" w:hAnsiTheme="majorBidi" w:cstheme="majorBidi"/>
                <w:sz w:val="26"/>
                <w:szCs w:val="26"/>
              </w:rPr>
              <w:t xml:space="preserve">      -</w:t>
            </w:r>
          </w:p>
        </w:tc>
        <w:tc>
          <w:tcPr>
            <w:tcW w:w="288" w:type="dxa"/>
          </w:tcPr>
          <w:p w:rsidR="004633D2" w:rsidRPr="00A00A9E" w:rsidRDefault="004633D2" w:rsidP="00BB2CB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:rsidR="004633D2" w:rsidRPr="00A00A9E" w:rsidRDefault="004633D2" w:rsidP="00BB2CB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00A9E">
              <w:rPr>
                <w:rFonts w:asciiTheme="majorBidi" w:hAnsiTheme="majorBidi" w:cstheme="majorBidi"/>
                <w:sz w:val="26"/>
                <w:szCs w:val="26"/>
              </w:rPr>
              <w:t xml:space="preserve">      -</w:t>
            </w:r>
          </w:p>
        </w:tc>
        <w:tc>
          <w:tcPr>
            <w:tcW w:w="310" w:type="dxa"/>
          </w:tcPr>
          <w:p w:rsidR="004633D2" w:rsidRPr="00A00A9E" w:rsidRDefault="004633D2" w:rsidP="00BB2CBE">
            <w:pPr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</w:tcPr>
          <w:p w:rsidR="004633D2" w:rsidRPr="00A00A9E" w:rsidRDefault="004633D2" w:rsidP="00BB2CB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00A9E">
              <w:rPr>
                <w:rFonts w:asciiTheme="majorBidi" w:hAnsiTheme="majorBidi" w:cstheme="majorBidi"/>
                <w:sz w:val="26"/>
                <w:szCs w:val="26"/>
              </w:rPr>
              <w:t xml:space="preserve">      -</w:t>
            </w:r>
          </w:p>
        </w:tc>
        <w:tc>
          <w:tcPr>
            <w:tcW w:w="272" w:type="dxa"/>
          </w:tcPr>
          <w:p w:rsidR="004633D2" w:rsidRPr="00A00A9E" w:rsidRDefault="004633D2" w:rsidP="00702D9B">
            <w:pPr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8" w:type="dxa"/>
          </w:tcPr>
          <w:p w:rsidR="004633D2" w:rsidRPr="00A00A9E" w:rsidRDefault="004633D2" w:rsidP="007719C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00A9E">
              <w:rPr>
                <w:rFonts w:asciiTheme="majorBidi" w:hAnsiTheme="majorBidi" w:cstheme="majorBidi"/>
                <w:sz w:val="26"/>
                <w:szCs w:val="26"/>
              </w:rPr>
              <w:t xml:space="preserve">      -</w:t>
            </w:r>
          </w:p>
        </w:tc>
        <w:tc>
          <w:tcPr>
            <w:tcW w:w="287" w:type="dxa"/>
          </w:tcPr>
          <w:p w:rsidR="004633D2" w:rsidRPr="00A00A9E" w:rsidRDefault="004633D2" w:rsidP="00702D9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</w:tcPr>
          <w:p w:rsidR="004633D2" w:rsidRPr="00A00A9E" w:rsidRDefault="004633D2" w:rsidP="00BB2CB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00A9E">
              <w:rPr>
                <w:rFonts w:asciiTheme="majorBidi" w:hAnsiTheme="majorBidi" w:cstheme="majorBidi"/>
                <w:sz w:val="26"/>
                <w:szCs w:val="26"/>
              </w:rPr>
              <w:t xml:space="preserve">      -</w:t>
            </w:r>
          </w:p>
        </w:tc>
      </w:tr>
      <w:tr w:rsidR="004633D2" w:rsidRPr="00A00A9E" w:rsidTr="004F0A38">
        <w:tc>
          <w:tcPr>
            <w:tcW w:w="3227" w:type="dxa"/>
          </w:tcPr>
          <w:p w:rsidR="004633D2" w:rsidRPr="00A00A9E" w:rsidRDefault="004633D2" w:rsidP="00BB2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จำหน่าย / ตัดบัญชี</w:t>
            </w:r>
          </w:p>
        </w:tc>
        <w:tc>
          <w:tcPr>
            <w:tcW w:w="1130" w:type="dxa"/>
            <w:tcBorders>
              <w:bottom w:val="single" w:sz="4" w:space="0" w:color="auto"/>
            </w:tcBorders>
          </w:tcPr>
          <w:p w:rsidR="004633D2" w:rsidRPr="00A00A9E" w:rsidRDefault="004633D2" w:rsidP="00BB2CB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00A9E">
              <w:rPr>
                <w:rFonts w:asciiTheme="majorBidi" w:hAnsiTheme="majorBidi" w:cstheme="majorBidi"/>
                <w:sz w:val="26"/>
                <w:szCs w:val="26"/>
              </w:rPr>
              <w:t xml:space="preserve">      -</w:t>
            </w:r>
          </w:p>
        </w:tc>
        <w:tc>
          <w:tcPr>
            <w:tcW w:w="288" w:type="dxa"/>
          </w:tcPr>
          <w:p w:rsidR="004633D2" w:rsidRPr="00A00A9E" w:rsidRDefault="004633D2" w:rsidP="00BB2CB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633D2" w:rsidRPr="00A00A9E" w:rsidRDefault="004633D2" w:rsidP="00BB2CB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(831</w:t>
            </w:r>
            <w:r w:rsidRPr="00A00A9E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310" w:type="dxa"/>
          </w:tcPr>
          <w:p w:rsidR="004633D2" w:rsidRPr="00A00A9E" w:rsidRDefault="004633D2" w:rsidP="00BB2CB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</w:tcPr>
          <w:p w:rsidR="004633D2" w:rsidRPr="00A00A9E" w:rsidRDefault="00BC3123" w:rsidP="00BB2CB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(335</w:t>
            </w:r>
            <w:r w:rsidR="004633D2" w:rsidRPr="00A00A9E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2" w:type="dxa"/>
          </w:tcPr>
          <w:p w:rsidR="004633D2" w:rsidRPr="00A00A9E" w:rsidRDefault="004633D2" w:rsidP="00702D9B">
            <w:pPr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</w:tcPr>
          <w:p w:rsidR="004633D2" w:rsidRPr="00A00A9E" w:rsidRDefault="0091007A" w:rsidP="007719C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(1,166</w:t>
            </w:r>
            <w:r w:rsidR="004633D2" w:rsidRPr="00A00A9E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87" w:type="dxa"/>
          </w:tcPr>
          <w:p w:rsidR="004633D2" w:rsidRPr="00A00A9E" w:rsidRDefault="004633D2" w:rsidP="00702D9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:rsidR="004633D2" w:rsidRPr="00A00A9E" w:rsidRDefault="004633D2" w:rsidP="00BB2CB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00A9E">
              <w:rPr>
                <w:rFonts w:asciiTheme="majorBidi" w:hAnsiTheme="majorBidi" w:cstheme="majorBidi"/>
                <w:sz w:val="26"/>
                <w:szCs w:val="26"/>
              </w:rPr>
              <w:t xml:space="preserve">      -</w:t>
            </w:r>
          </w:p>
        </w:tc>
      </w:tr>
      <w:tr w:rsidR="00BC3123" w:rsidRPr="00A00A9E" w:rsidTr="004F0A38">
        <w:tc>
          <w:tcPr>
            <w:tcW w:w="3227" w:type="dxa"/>
          </w:tcPr>
          <w:p w:rsidR="00BC3123" w:rsidRPr="00A00A9E" w:rsidRDefault="00BC3123" w:rsidP="00BB2CBE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00A9E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ยอดคงเหลือ </w:t>
            </w:r>
            <w:r w:rsidRPr="00A00A9E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 31 ธันวาคม 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130" w:type="dxa"/>
            <w:tcBorders>
              <w:top w:val="single" w:sz="4" w:space="0" w:color="auto"/>
            </w:tcBorders>
          </w:tcPr>
          <w:p w:rsidR="00BC3123" w:rsidRPr="00A00A9E" w:rsidRDefault="00BC3123" w:rsidP="00BB2CB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00A9E">
              <w:rPr>
                <w:rFonts w:asciiTheme="majorBidi" w:hAnsiTheme="majorBidi" w:cstheme="majorBidi"/>
                <w:sz w:val="26"/>
                <w:szCs w:val="26"/>
              </w:rPr>
              <w:t>52,404</w:t>
            </w:r>
          </w:p>
        </w:tc>
        <w:tc>
          <w:tcPr>
            <w:tcW w:w="288" w:type="dxa"/>
          </w:tcPr>
          <w:p w:rsidR="00BC3123" w:rsidRPr="00A00A9E" w:rsidRDefault="00BC3123" w:rsidP="00BB2CB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BC3123" w:rsidRPr="00A00A9E" w:rsidRDefault="00BC3123" w:rsidP="00BB2CB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00A9E">
              <w:rPr>
                <w:rFonts w:asciiTheme="majorBidi" w:hAnsiTheme="majorBidi" w:cstheme="majorBidi"/>
                <w:sz w:val="26"/>
                <w:szCs w:val="26"/>
              </w:rPr>
              <w:t>22,918</w:t>
            </w:r>
          </w:p>
        </w:tc>
        <w:tc>
          <w:tcPr>
            <w:tcW w:w="310" w:type="dxa"/>
          </w:tcPr>
          <w:p w:rsidR="00BC3123" w:rsidRPr="00A00A9E" w:rsidRDefault="00BC3123" w:rsidP="00BB2CB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136" w:type="dxa"/>
            <w:tcBorders>
              <w:top w:val="single" w:sz="4" w:space="0" w:color="auto"/>
            </w:tcBorders>
          </w:tcPr>
          <w:p w:rsidR="00BC3123" w:rsidRPr="00A00A9E" w:rsidRDefault="00BC3123" w:rsidP="007719C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00A9E">
              <w:rPr>
                <w:rFonts w:asciiTheme="majorBidi" w:hAnsiTheme="majorBidi" w:cstheme="majorBidi"/>
                <w:sz w:val="26"/>
                <w:szCs w:val="26"/>
              </w:rPr>
              <w:t xml:space="preserve">      -</w:t>
            </w:r>
          </w:p>
        </w:tc>
        <w:tc>
          <w:tcPr>
            <w:tcW w:w="272" w:type="dxa"/>
          </w:tcPr>
          <w:p w:rsidR="00BC3123" w:rsidRPr="00A00A9E" w:rsidRDefault="00BC3123" w:rsidP="00702D9B">
            <w:pPr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</w:tcPr>
          <w:p w:rsidR="00BC3123" w:rsidRPr="00A00A9E" w:rsidRDefault="00BC3123" w:rsidP="007719C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00A9E">
              <w:rPr>
                <w:rFonts w:asciiTheme="majorBidi" w:hAnsiTheme="majorBidi" w:cstheme="majorBidi"/>
                <w:sz w:val="26"/>
                <w:szCs w:val="26"/>
              </w:rPr>
              <w:t>75,</w:t>
            </w:r>
            <w:r w:rsidRPr="00A00A9E">
              <w:rPr>
                <w:rFonts w:asciiTheme="majorBidi" w:hAnsiTheme="majorBidi" w:cstheme="majorBidi"/>
                <w:sz w:val="26"/>
                <w:szCs w:val="26"/>
                <w:cs/>
              </w:rPr>
              <w:t>322</w:t>
            </w:r>
          </w:p>
        </w:tc>
        <w:tc>
          <w:tcPr>
            <w:tcW w:w="287" w:type="dxa"/>
          </w:tcPr>
          <w:p w:rsidR="00BC3123" w:rsidRPr="00A00A9E" w:rsidRDefault="00BC3123" w:rsidP="00702D9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</w:tcPr>
          <w:p w:rsidR="00BC3123" w:rsidRPr="00A00A9E" w:rsidRDefault="00BC3123" w:rsidP="00BB2CB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00A9E">
              <w:rPr>
                <w:rFonts w:asciiTheme="majorBidi" w:hAnsiTheme="majorBidi" w:cstheme="majorBidi"/>
                <w:sz w:val="26"/>
                <w:szCs w:val="26"/>
              </w:rPr>
              <w:t>52,404</w:t>
            </w:r>
          </w:p>
        </w:tc>
      </w:tr>
      <w:tr w:rsidR="004633D2" w:rsidRPr="00A00A9E" w:rsidTr="004F0A38">
        <w:tc>
          <w:tcPr>
            <w:tcW w:w="3227" w:type="dxa"/>
          </w:tcPr>
          <w:p w:rsidR="004633D2" w:rsidRPr="00A00A9E" w:rsidRDefault="004633D2" w:rsidP="00CD3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เพิ่มขึ้น </w:t>
            </w:r>
          </w:p>
        </w:tc>
        <w:tc>
          <w:tcPr>
            <w:tcW w:w="1130" w:type="dxa"/>
          </w:tcPr>
          <w:p w:rsidR="004633D2" w:rsidRPr="00A00A9E" w:rsidRDefault="004633D2" w:rsidP="00BB2CB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00A9E">
              <w:rPr>
                <w:rFonts w:asciiTheme="majorBidi" w:hAnsiTheme="majorBidi" w:cstheme="majorBidi"/>
                <w:sz w:val="26"/>
                <w:szCs w:val="26"/>
              </w:rPr>
              <w:t xml:space="preserve">      -</w:t>
            </w:r>
          </w:p>
        </w:tc>
        <w:tc>
          <w:tcPr>
            <w:tcW w:w="288" w:type="dxa"/>
          </w:tcPr>
          <w:p w:rsidR="004633D2" w:rsidRPr="00A00A9E" w:rsidRDefault="004633D2" w:rsidP="008B54F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134" w:type="dxa"/>
          </w:tcPr>
          <w:p w:rsidR="004633D2" w:rsidRPr="00A00A9E" w:rsidRDefault="004633D2" w:rsidP="00BB2CB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00A9E">
              <w:rPr>
                <w:rFonts w:asciiTheme="majorBidi" w:hAnsiTheme="majorBidi" w:cstheme="majorBidi"/>
                <w:sz w:val="26"/>
                <w:szCs w:val="26"/>
              </w:rPr>
              <w:t xml:space="preserve">      -</w:t>
            </w:r>
          </w:p>
        </w:tc>
        <w:tc>
          <w:tcPr>
            <w:tcW w:w="310" w:type="dxa"/>
          </w:tcPr>
          <w:p w:rsidR="004633D2" w:rsidRPr="00A00A9E" w:rsidRDefault="004633D2" w:rsidP="008B54F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136" w:type="dxa"/>
          </w:tcPr>
          <w:p w:rsidR="004633D2" w:rsidRPr="00A00A9E" w:rsidRDefault="004633D2" w:rsidP="00BB2CB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00A9E">
              <w:rPr>
                <w:rFonts w:asciiTheme="majorBidi" w:hAnsiTheme="majorBidi" w:cstheme="majorBidi"/>
                <w:sz w:val="26"/>
                <w:szCs w:val="26"/>
              </w:rPr>
              <w:t xml:space="preserve">      -</w:t>
            </w:r>
          </w:p>
        </w:tc>
        <w:tc>
          <w:tcPr>
            <w:tcW w:w="272" w:type="dxa"/>
          </w:tcPr>
          <w:p w:rsidR="004633D2" w:rsidRPr="00A00A9E" w:rsidRDefault="004633D2" w:rsidP="00702D9B">
            <w:pPr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8" w:type="dxa"/>
          </w:tcPr>
          <w:p w:rsidR="004633D2" w:rsidRPr="00A00A9E" w:rsidRDefault="004633D2" w:rsidP="007719C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00A9E">
              <w:rPr>
                <w:rFonts w:asciiTheme="majorBidi" w:hAnsiTheme="majorBidi" w:cstheme="majorBidi"/>
                <w:sz w:val="26"/>
                <w:szCs w:val="26"/>
              </w:rPr>
              <w:t xml:space="preserve">      -</w:t>
            </w:r>
          </w:p>
        </w:tc>
        <w:tc>
          <w:tcPr>
            <w:tcW w:w="287" w:type="dxa"/>
          </w:tcPr>
          <w:p w:rsidR="004633D2" w:rsidRPr="00A00A9E" w:rsidRDefault="004633D2" w:rsidP="00702D9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</w:tcPr>
          <w:p w:rsidR="004633D2" w:rsidRPr="00A00A9E" w:rsidRDefault="004633D2" w:rsidP="00BB2CB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00A9E">
              <w:rPr>
                <w:rFonts w:asciiTheme="majorBidi" w:hAnsiTheme="majorBidi" w:cstheme="majorBidi"/>
                <w:sz w:val="26"/>
                <w:szCs w:val="26"/>
              </w:rPr>
              <w:t xml:space="preserve">      -</w:t>
            </w:r>
          </w:p>
        </w:tc>
      </w:tr>
      <w:tr w:rsidR="00BC3123" w:rsidRPr="00A00A9E" w:rsidTr="004F0A38">
        <w:tc>
          <w:tcPr>
            <w:tcW w:w="3227" w:type="dxa"/>
          </w:tcPr>
          <w:p w:rsidR="00BC3123" w:rsidRPr="00A00A9E" w:rsidRDefault="00BC3123" w:rsidP="00702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โอน</w:t>
            </w:r>
          </w:p>
        </w:tc>
        <w:tc>
          <w:tcPr>
            <w:tcW w:w="1130" w:type="dxa"/>
          </w:tcPr>
          <w:p w:rsidR="00BC3123" w:rsidRPr="00A00A9E" w:rsidRDefault="00BC3123" w:rsidP="00BB2CB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(52,404</w:t>
            </w:r>
            <w:r w:rsidRPr="00A00A9E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88" w:type="dxa"/>
          </w:tcPr>
          <w:p w:rsidR="00BC3123" w:rsidRPr="00A00A9E" w:rsidRDefault="00BC3123" w:rsidP="00702D9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134" w:type="dxa"/>
          </w:tcPr>
          <w:p w:rsidR="00BC3123" w:rsidRPr="00A00A9E" w:rsidRDefault="00BC3123" w:rsidP="00BB2CB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00A9E">
              <w:rPr>
                <w:rFonts w:asciiTheme="majorBidi" w:hAnsiTheme="majorBidi" w:cstheme="majorBidi"/>
                <w:sz w:val="26"/>
                <w:szCs w:val="26"/>
              </w:rPr>
              <w:t xml:space="preserve">      -</w:t>
            </w:r>
          </w:p>
        </w:tc>
        <w:tc>
          <w:tcPr>
            <w:tcW w:w="310" w:type="dxa"/>
          </w:tcPr>
          <w:p w:rsidR="00BC3123" w:rsidRPr="00A00A9E" w:rsidRDefault="00BC3123" w:rsidP="00702D9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136" w:type="dxa"/>
          </w:tcPr>
          <w:p w:rsidR="00BC3123" w:rsidRPr="00A00A9E" w:rsidRDefault="00BC3123" w:rsidP="007719C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00A9E">
              <w:rPr>
                <w:rFonts w:asciiTheme="majorBidi" w:hAnsiTheme="majorBidi" w:cstheme="majorBidi"/>
                <w:sz w:val="26"/>
                <w:szCs w:val="26"/>
              </w:rPr>
              <w:t xml:space="preserve">      -</w:t>
            </w:r>
          </w:p>
        </w:tc>
        <w:tc>
          <w:tcPr>
            <w:tcW w:w="272" w:type="dxa"/>
          </w:tcPr>
          <w:p w:rsidR="00BC3123" w:rsidRPr="00A00A9E" w:rsidRDefault="00BC3123" w:rsidP="00702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88" w:type="dxa"/>
          </w:tcPr>
          <w:p w:rsidR="00BC3123" w:rsidRPr="00A00A9E" w:rsidRDefault="00BC3123" w:rsidP="007719C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(52,404</w:t>
            </w:r>
            <w:r w:rsidRPr="00A00A9E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87" w:type="dxa"/>
          </w:tcPr>
          <w:p w:rsidR="00BC3123" w:rsidRPr="00A00A9E" w:rsidRDefault="00BC3123" w:rsidP="00702D9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</w:tcPr>
          <w:p w:rsidR="00BC3123" w:rsidRPr="00A00A9E" w:rsidRDefault="00BC3123" w:rsidP="00BB2CB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(52,404</w:t>
            </w:r>
            <w:r w:rsidRPr="00A00A9E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BC3123" w:rsidRPr="00A00A9E" w:rsidTr="004F0A38">
        <w:tc>
          <w:tcPr>
            <w:tcW w:w="3227" w:type="dxa"/>
          </w:tcPr>
          <w:p w:rsidR="00BC3123" w:rsidRPr="00A00A9E" w:rsidRDefault="00BC3123" w:rsidP="00BB2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จำหน่าย/ตัดบัญชี</w:t>
            </w:r>
          </w:p>
        </w:tc>
        <w:tc>
          <w:tcPr>
            <w:tcW w:w="1130" w:type="dxa"/>
            <w:tcBorders>
              <w:bottom w:val="single" w:sz="4" w:space="0" w:color="auto"/>
            </w:tcBorders>
          </w:tcPr>
          <w:p w:rsidR="00BC3123" w:rsidRPr="00A00A9E" w:rsidRDefault="00BC3123" w:rsidP="00BB2CB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00A9E">
              <w:rPr>
                <w:rFonts w:asciiTheme="majorBidi" w:hAnsiTheme="majorBidi" w:cstheme="majorBidi"/>
                <w:sz w:val="26"/>
                <w:szCs w:val="26"/>
              </w:rPr>
              <w:t xml:space="preserve">      -</w:t>
            </w:r>
          </w:p>
        </w:tc>
        <w:tc>
          <w:tcPr>
            <w:tcW w:w="288" w:type="dxa"/>
          </w:tcPr>
          <w:p w:rsidR="00BC3123" w:rsidRPr="00A00A9E" w:rsidRDefault="00BC3123" w:rsidP="00702D9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BC3123" w:rsidRPr="00A00A9E" w:rsidRDefault="00BC3123" w:rsidP="00BB2CB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(44</w:t>
            </w:r>
            <w:r w:rsidRPr="00A00A9E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310" w:type="dxa"/>
          </w:tcPr>
          <w:p w:rsidR="00BC3123" w:rsidRPr="00A00A9E" w:rsidRDefault="00BC3123" w:rsidP="00702D9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136" w:type="dxa"/>
          </w:tcPr>
          <w:p w:rsidR="00BC3123" w:rsidRPr="00A00A9E" w:rsidRDefault="00BC3123" w:rsidP="007719C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00A9E">
              <w:rPr>
                <w:rFonts w:asciiTheme="majorBidi" w:hAnsiTheme="majorBidi" w:cstheme="majorBidi"/>
                <w:sz w:val="26"/>
                <w:szCs w:val="26"/>
              </w:rPr>
              <w:t xml:space="preserve">      -</w:t>
            </w:r>
          </w:p>
        </w:tc>
        <w:tc>
          <w:tcPr>
            <w:tcW w:w="272" w:type="dxa"/>
          </w:tcPr>
          <w:p w:rsidR="00BC3123" w:rsidRPr="00A00A9E" w:rsidRDefault="00BC3123" w:rsidP="00702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88" w:type="dxa"/>
          </w:tcPr>
          <w:p w:rsidR="00BC3123" w:rsidRPr="00A00A9E" w:rsidRDefault="00BC3123" w:rsidP="007719C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(44</w:t>
            </w:r>
            <w:r w:rsidRPr="00A00A9E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87" w:type="dxa"/>
          </w:tcPr>
          <w:p w:rsidR="00BC3123" w:rsidRPr="00A00A9E" w:rsidRDefault="00BC3123" w:rsidP="00702D9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</w:tcPr>
          <w:p w:rsidR="00BC3123" w:rsidRPr="00A00A9E" w:rsidRDefault="00BC3123" w:rsidP="00D9751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00A9E">
              <w:rPr>
                <w:rFonts w:asciiTheme="majorBidi" w:hAnsiTheme="majorBidi" w:cstheme="majorBidi"/>
                <w:sz w:val="26"/>
                <w:szCs w:val="26"/>
              </w:rPr>
              <w:t xml:space="preserve">      -</w:t>
            </w:r>
          </w:p>
        </w:tc>
      </w:tr>
      <w:tr w:rsidR="00BC3123" w:rsidRPr="00A00A9E" w:rsidTr="004F0A38">
        <w:tc>
          <w:tcPr>
            <w:tcW w:w="3227" w:type="dxa"/>
          </w:tcPr>
          <w:p w:rsidR="00BC3123" w:rsidRPr="00A00A9E" w:rsidRDefault="00BC3123" w:rsidP="00A00A9E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00A9E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ยอดคงเหลือ </w:t>
            </w:r>
            <w:r w:rsidRPr="00A00A9E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 31 ธันวาคม 256</w:t>
            </w:r>
            <w:r w:rsidRPr="00A00A9E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130" w:type="dxa"/>
            <w:tcBorders>
              <w:top w:val="single" w:sz="4" w:space="0" w:color="auto"/>
              <w:bottom w:val="single" w:sz="4" w:space="0" w:color="auto"/>
            </w:tcBorders>
          </w:tcPr>
          <w:p w:rsidR="00BC3123" w:rsidRPr="00A00A9E" w:rsidRDefault="00BC3123" w:rsidP="00BB2CB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00A9E">
              <w:rPr>
                <w:rFonts w:asciiTheme="majorBidi" w:hAnsiTheme="majorBidi" w:cstheme="majorBidi"/>
                <w:sz w:val="26"/>
                <w:szCs w:val="26"/>
              </w:rPr>
              <w:t xml:space="preserve">      -</w:t>
            </w:r>
          </w:p>
        </w:tc>
        <w:tc>
          <w:tcPr>
            <w:tcW w:w="288" w:type="dxa"/>
          </w:tcPr>
          <w:p w:rsidR="00BC3123" w:rsidRPr="00A00A9E" w:rsidRDefault="00BC3123" w:rsidP="00E760E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C3123" w:rsidRPr="00A00A9E" w:rsidRDefault="00BC3123" w:rsidP="00BB2CB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22,874</w:t>
            </w:r>
          </w:p>
        </w:tc>
        <w:tc>
          <w:tcPr>
            <w:tcW w:w="310" w:type="dxa"/>
          </w:tcPr>
          <w:p w:rsidR="00BC3123" w:rsidRPr="00A00A9E" w:rsidRDefault="00BC3123" w:rsidP="00E760E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</w:tcPr>
          <w:p w:rsidR="00BC3123" w:rsidRPr="00A00A9E" w:rsidRDefault="00BC3123" w:rsidP="007719C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00A9E">
              <w:rPr>
                <w:rFonts w:asciiTheme="majorBidi" w:hAnsiTheme="majorBidi" w:cstheme="majorBidi"/>
                <w:sz w:val="26"/>
                <w:szCs w:val="26"/>
              </w:rPr>
              <w:t xml:space="preserve">      -</w:t>
            </w:r>
          </w:p>
        </w:tc>
        <w:tc>
          <w:tcPr>
            <w:tcW w:w="272" w:type="dxa"/>
          </w:tcPr>
          <w:p w:rsidR="00BC3123" w:rsidRPr="00A00A9E" w:rsidRDefault="00BC3123" w:rsidP="00702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single" w:sz="4" w:space="0" w:color="auto"/>
            </w:tcBorders>
          </w:tcPr>
          <w:p w:rsidR="00BC3123" w:rsidRPr="00A00A9E" w:rsidRDefault="00BC3123" w:rsidP="007719C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22,874</w:t>
            </w:r>
          </w:p>
        </w:tc>
        <w:tc>
          <w:tcPr>
            <w:tcW w:w="287" w:type="dxa"/>
          </w:tcPr>
          <w:p w:rsidR="00BC3123" w:rsidRPr="00A00A9E" w:rsidRDefault="00BC3123" w:rsidP="00702D9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BC3123" w:rsidRPr="00A00A9E" w:rsidRDefault="00BC3123" w:rsidP="00BB2CB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00A9E">
              <w:rPr>
                <w:rFonts w:asciiTheme="majorBidi" w:hAnsiTheme="majorBidi" w:cstheme="majorBidi"/>
                <w:sz w:val="26"/>
                <w:szCs w:val="26"/>
              </w:rPr>
              <w:t xml:space="preserve">      -</w:t>
            </w:r>
          </w:p>
        </w:tc>
      </w:tr>
      <w:tr w:rsidR="004633D2" w:rsidRPr="00A00A9E" w:rsidTr="004F0A38">
        <w:tc>
          <w:tcPr>
            <w:tcW w:w="3227" w:type="dxa"/>
          </w:tcPr>
          <w:p w:rsidR="004633D2" w:rsidRPr="001C5A8A" w:rsidRDefault="004633D2" w:rsidP="00702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30" w:type="dxa"/>
            <w:tcBorders>
              <w:top w:val="single" w:sz="4" w:space="0" w:color="auto"/>
            </w:tcBorders>
          </w:tcPr>
          <w:p w:rsidR="004633D2" w:rsidRPr="001C5A8A" w:rsidRDefault="004633D2" w:rsidP="00702D9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Theme="majorBidi" w:hAnsiTheme="majorBidi" w:cstheme="majorBidi"/>
                <w:sz w:val="16"/>
                <w:szCs w:val="16"/>
                <w:highlight w:val="yellow"/>
              </w:rPr>
            </w:pPr>
          </w:p>
        </w:tc>
        <w:tc>
          <w:tcPr>
            <w:tcW w:w="288" w:type="dxa"/>
          </w:tcPr>
          <w:p w:rsidR="004633D2" w:rsidRPr="001C5A8A" w:rsidRDefault="004633D2" w:rsidP="00702D9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Theme="majorBidi" w:hAnsiTheme="majorBidi" w:cstheme="majorBidi"/>
                <w:sz w:val="16"/>
                <w:szCs w:val="16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4633D2" w:rsidRPr="001C5A8A" w:rsidRDefault="004633D2" w:rsidP="00702D9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Theme="majorBidi" w:hAnsiTheme="majorBidi" w:cstheme="majorBidi"/>
                <w:sz w:val="16"/>
                <w:szCs w:val="16"/>
                <w:highlight w:val="yellow"/>
              </w:rPr>
            </w:pPr>
          </w:p>
        </w:tc>
        <w:tc>
          <w:tcPr>
            <w:tcW w:w="310" w:type="dxa"/>
          </w:tcPr>
          <w:p w:rsidR="004633D2" w:rsidRPr="001C5A8A" w:rsidRDefault="004633D2" w:rsidP="00702D9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Theme="majorBidi" w:hAnsiTheme="majorBidi" w:cstheme="majorBidi"/>
                <w:sz w:val="16"/>
                <w:szCs w:val="16"/>
                <w:highlight w:val="yellow"/>
              </w:rPr>
            </w:pPr>
          </w:p>
        </w:tc>
        <w:tc>
          <w:tcPr>
            <w:tcW w:w="1136" w:type="dxa"/>
            <w:tcBorders>
              <w:top w:val="single" w:sz="4" w:space="0" w:color="auto"/>
            </w:tcBorders>
          </w:tcPr>
          <w:p w:rsidR="004633D2" w:rsidRPr="001C5A8A" w:rsidRDefault="004633D2" w:rsidP="00702D9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Theme="majorBidi" w:hAnsiTheme="majorBidi" w:cstheme="majorBidi"/>
                <w:sz w:val="16"/>
                <w:szCs w:val="16"/>
                <w:highlight w:val="yellow"/>
              </w:rPr>
            </w:pPr>
          </w:p>
        </w:tc>
        <w:tc>
          <w:tcPr>
            <w:tcW w:w="272" w:type="dxa"/>
          </w:tcPr>
          <w:p w:rsidR="004633D2" w:rsidRPr="001C5A8A" w:rsidRDefault="004633D2" w:rsidP="00702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Theme="majorBidi" w:hAnsiTheme="majorBidi" w:cstheme="majorBidi"/>
                <w:bCs/>
                <w:sz w:val="16"/>
                <w:szCs w:val="16"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</w:tcPr>
          <w:p w:rsidR="004633D2" w:rsidRPr="001C5A8A" w:rsidRDefault="004633D2" w:rsidP="007719C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Theme="majorBidi" w:hAnsiTheme="majorBidi" w:cstheme="majorBidi"/>
                <w:sz w:val="16"/>
                <w:szCs w:val="16"/>
                <w:highlight w:val="yellow"/>
              </w:rPr>
            </w:pPr>
          </w:p>
        </w:tc>
        <w:tc>
          <w:tcPr>
            <w:tcW w:w="287" w:type="dxa"/>
          </w:tcPr>
          <w:p w:rsidR="004633D2" w:rsidRPr="001C5A8A" w:rsidRDefault="004633D2" w:rsidP="00702D9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</w:tcPr>
          <w:p w:rsidR="004633D2" w:rsidRPr="001C5A8A" w:rsidRDefault="004633D2" w:rsidP="00D9751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4633D2" w:rsidRPr="00A00A9E" w:rsidTr="004F0A38">
        <w:tc>
          <w:tcPr>
            <w:tcW w:w="3227" w:type="dxa"/>
          </w:tcPr>
          <w:p w:rsidR="004633D2" w:rsidRPr="00A00A9E" w:rsidRDefault="004633D2" w:rsidP="004E2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00A9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130" w:type="dxa"/>
          </w:tcPr>
          <w:p w:rsidR="004633D2" w:rsidRPr="00A00A9E" w:rsidRDefault="004633D2" w:rsidP="00702D9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88" w:type="dxa"/>
          </w:tcPr>
          <w:p w:rsidR="004633D2" w:rsidRPr="00A00A9E" w:rsidRDefault="004633D2" w:rsidP="00702D9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134" w:type="dxa"/>
          </w:tcPr>
          <w:p w:rsidR="004633D2" w:rsidRPr="00A00A9E" w:rsidRDefault="004633D2" w:rsidP="00702D9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310" w:type="dxa"/>
          </w:tcPr>
          <w:p w:rsidR="004633D2" w:rsidRPr="00A00A9E" w:rsidRDefault="004633D2" w:rsidP="00702D9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136" w:type="dxa"/>
          </w:tcPr>
          <w:p w:rsidR="004633D2" w:rsidRPr="00A00A9E" w:rsidRDefault="004633D2" w:rsidP="00702D9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72" w:type="dxa"/>
          </w:tcPr>
          <w:p w:rsidR="004633D2" w:rsidRPr="00A00A9E" w:rsidRDefault="004633D2" w:rsidP="00702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88" w:type="dxa"/>
          </w:tcPr>
          <w:p w:rsidR="004633D2" w:rsidRPr="00A00A9E" w:rsidRDefault="004633D2" w:rsidP="007719C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87" w:type="dxa"/>
          </w:tcPr>
          <w:p w:rsidR="004633D2" w:rsidRPr="00A00A9E" w:rsidRDefault="004633D2" w:rsidP="00702D9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</w:tcPr>
          <w:p w:rsidR="004633D2" w:rsidRPr="00A00A9E" w:rsidRDefault="004633D2" w:rsidP="00D9751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C3123" w:rsidRPr="00A00A9E" w:rsidTr="004F0A38">
        <w:tc>
          <w:tcPr>
            <w:tcW w:w="3227" w:type="dxa"/>
          </w:tcPr>
          <w:p w:rsidR="00BC3123" w:rsidRPr="00A00A9E" w:rsidRDefault="00BC3123" w:rsidP="00BB2CBE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A00A9E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 ณ วันที่ 1 มกราคม 256</w:t>
            </w:r>
            <w:r w:rsidR="008F16C6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130" w:type="dxa"/>
          </w:tcPr>
          <w:p w:rsidR="00BC3123" w:rsidRPr="00A00A9E" w:rsidRDefault="00BC3123" w:rsidP="00BB2CB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00A9E">
              <w:rPr>
                <w:rFonts w:asciiTheme="majorBidi" w:hAnsiTheme="majorBidi" w:cstheme="majorBidi"/>
                <w:sz w:val="26"/>
                <w:szCs w:val="26"/>
              </w:rPr>
              <w:t xml:space="preserve">      -</w:t>
            </w:r>
          </w:p>
        </w:tc>
        <w:tc>
          <w:tcPr>
            <w:tcW w:w="288" w:type="dxa"/>
          </w:tcPr>
          <w:p w:rsidR="00BC3123" w:rsidRPr="00A00A9E" w:rsidRDefault="00BC3123" w:rsidP="004C0A4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134" w:type="dxa"/>
          </w:tcPr>
          <w:p w:rsidR="00BC3123" w:rsidRPr="00A00A9E" w:rsidRDefault="00BC3123" w:rsidP="00BB2CB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16,524</w:t>
            </w:r>
          </w:p>
        </w:tc>
        <w:tc>
          <w:tcPr>
            <w:tcW w:w="310" w:type="dxa"/>
          </w:tcPr>
          <w:p w:rsidR="00BC3123" w:rsidRPr="00A00A9E" w:rsidRDefault="00BC3123" w:rsidP="004C0A4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136" w:type="dxa"/>
          </w:tcPr>
          <w:p w:rsidR="00BC3123" w:rsidRPr="00A00A9E" w:rsidRDefault="00BC3123" w:rsidP="007719C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335</w:t>
            </w:r>
          </w:p>
        </w:tc>
        <w:tc>
          <w:tcPr>
            <w:tcW w:w="272" w:type="dxa"/>
          </w:tcPr>
          <w:p w:rsidR="00BC3123" w:rsidRPr="00A00A9E" w:rsidRDefault="00BC3123" w:rsidP="00702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88" w:type="dxa"/>
          </w:tcPr>
          <w:p w:rsidR="00BC3123" w:rsidRPr="00A00A9E" w:rsidRDefault="00BC3123" w:rsidP="007719C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16,</w:t>
            </w:r>
            <w:r w:rsidR="0091007A">
              <w:rPr>
                <w:rFonts w:asciiTheme="majorBidi" w:hAnsiTheme="majorBidi" w:cstheme="majorBidi"/>
                <w:sz w:val="26"/>
                <w:szCs w:val="26"/>
              </w:rPr>
              <w:t>859</w:t>
            </w:r>
          </w:p>
        </w:tc>
        <w:tc>
          <w:tcPr>
            <w:tcW w:w="287" w:type="dxa"/>
          </w:tcPr>
          <w:p w:rsidR="00BC3123" w:rsidRPr="00A00A9E" w:rsidRDefault="00BC3123" w:rsidP="00702D9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</w:tcPr>
          <w:p w:rsidR="00BC3123" w:rsidRPr="00A00A9E" w:rsidRDefault="00BC3123" w:rsidP="00BB2CB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00A9E">
              <w:rPr>
                <w:rFonts w:asciiTheme="majorBidi" w:hAnsiTheme="majorBidi" w:cstheme="majorBidi"/>
                <w:sz w:val="26"/>
                <w:szCs w:val="26"/>
              </w:rPr>
              <w:t xml:space="preserve">      -</w:t>
            </w:r>
          </w:p>
        </w:tc>
      </w:tr>
      <w:tr w:rsidR="00BC3123" w:rsidRPr="00A00A9E" w:rsidTr="004F0A38">
        <w:tc>
          <w:tcPr>
            <w:tcW w:w="3227" w:type="dxa"/>
          </w:tcPr>
          <w:p w:rsidR="00BC3123" w:rsidRPr="00A00A9E" w:rsidRDefault="00BC3123" w:rsidP="00E20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130" w:type="dxa"/>
          </w:tcPr>
          <w:p w:rsidR="00BC3123" w:rsidRPr="00A00A9E" w:rsidRDefault="00BC3123" w:rsidP="00BB2CB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00A9E">
              <w:rPr>
                <w:rFonts w:asciiTheme="majorBidi" w:hAnsiTheme="majorBidi" w:cstheme="majorBidi"/>
                <w:sz w:val="26"/>
                <w:szCs w:val="26"/>
              </w:rPr>
              <w:t xml:space="preserve">      -</w:t>
            </w:r>
          </w:p>
        </w:tc>
        <w:tc>
          <w:tcPr>
            <w:tcW w:w="288" w:type="dxa"/>
          </w:tcPr>
          <w:p w:rsidR="00BC3123" w:rsidRPr="00A00A9E" w:rsidRDefault="00BC3123" w:rsidP="004C0A4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134" w:type="dxa"/>
          </w:tcPr>
          <w:p w:rsidR="00BC3123" w:rsidRPr="00A00A9E" w:rsidRDefault="00BC3123" w:rsidP="00BB2CB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1,157</w:t>
            </w:r>
          </w:p>
        </w:tc>
        <w:tc>
          <w:tcPr>
            <w:tcW w:w="310" w:type="dxa"/>
          </w:tcPr>
          <w:p w:rsidR="00BC3123" w:rsidRPr="00A00A9E" w:rsidRDefault="00BC3123" w:rsidP="004C0A4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136" w:type="dxa"/>
          </w:tcPr>
          <w:p w:rsidR="00BC3123" w:rsidRPr="00A00A9E" w:rsidRDefault="00BC3123" w:rsidP="007719C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00A9E">
              <w:rPr>
                <w:rFonts w:asciiTheme="majorBidi" w:hAnsiTheme="majorBidi" w:cstheme="majorBidi"/>
                <w:sz w:val="26"/>
                <w:szCs w:val="26"/>
              </w:rPr>
              <w:t xml:space="preserve">      -</w:t>
            </w:r>
          </w:p>
        </w:tc>
        <w:tc>
          <w:tcPr>
            <w:tcW w:w="272" w:type="dxa"/>
          </w:tcPr>
          <w:p w:rsidR="00BC3123" w:rsidRPr="00A00A9E" w:rsidRDefault="00BC3123" w:rsidP="00702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88" w:type="dxa"/>
          </w:tcPr>
          <w:p w:rsidR="00BC3123" w:rsidRPr="00A00A9E" w:rsidRDefault="00BC3123" w:rsidP="007719C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1,157</w:t>
            </w:r>
          </w:p>
        </w:tc>
        <w:tc>
          <w:tcPr>
            <w:tcW w:w="287" w:type="dxa"/>
          </w:tcPr>
          <w:p w:rsidR="00BC3123" w:rsidRPr="00A00A9E" w:rsidRDefault="00BC3123" w:rsidP="00702D9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</w:tcPr>
          <w:p w:rsidR="00BC3123" w:rsidRPr="00A00A9E" w:rsidRDefault="00BC3123" w:rsidP="00BB2CB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00A9E">
              <w:rPr>
                <w:rFonts w:asciiTheme="majorBidi" w:hAnsiTheme="majorBidi" w:cstheme="majorBidi"/>
                <w:sz w:val="26"/>
                <w:szCs w:val="26"/>
              </w:rPr>
              <w:t xml:space="preserve">      -</w:t>
            </w:r>
          </w:p>
        </w:tc>
      </w:tr>
      <w:tr w:rsidR="00BC3123" w:rsidRPr="00A00A9E" w:rsidTr="004F0A38">
        <w:tc>
          <w:tcPr>
            <w:tcW w:w="3227" w:type="dxa"/>
          </w:tcPr>
          <w:p w:rsidR="00BC3123" w:rsidRPr="00A00A9E" w:rsidRDefault="00BC3123" w:rsidP="00E20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จำหน่าย / ตัดบัญชี</w:t>
            </w:r>
          </w:p>
        </w:tc>
        <w:tc>
          <w:tcPr>
            <w:tcW w:w="1130" w:type="dxa"/>
            <w:tcBorders>
              <w:bottom w:val="single" w:sz="4" w:space="0" w:color="auto"/>
            </w:tcBorders>
          </w:tcPr>
          <w:p w:rsidR="00BC3123" w:rsidRPr="00A00A9E" w:rsidRDefault="00BC3123" w:rsidP="00BB2CB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00A9E">
              <w:rPr>
                <w:rFonts w:asciiTheme="majorBidi" w:hAnsiTheme="majorBidi" w:cstheme="majorBidi"/>
                <w:sz w:val="26"/>
                <w:szCs w:val="26"/>
              </w:rPr>
              <w:t xml:space="preserve">      -</w:t>
            </w:r>
          </w:p>
        </w:tc>
        <w:tc>
          <w:tcPr>
            <w:tcW w:w="288" w:type="dxa"/>
          </w:tcPr>
          <w:p w:rsidR="00BC3123" w:rsidRPr="00A00A9E" w:rsidRDefault="00BC3123" w:rsidP="004C0A4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BC3123" w:rsidRPr="00A00A9E" w:rsidRDefault="00BC3123" w:rsidP="00BB2CB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(204</w:t>
            </w:r>
            <w:r w:rsidRPr="00A00A9E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310" w:type="dxa"/>
          </w:tcPr>
          <w:p w:rsidR="00BC3123" w:rsidRPr="00A00A9E" w:rsidRDefault="00BC3123" w:rsidP="004C0A4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</w:tcPr>
          <w:p w:rsidR="00BC3123" w:rsidRPr="00A00A9E" w:rsidRDefault="00BC3123" w:rsidP="007719C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(335</w:t>
            </w:r>
            <w:r w:rsidRPr="00A00A9E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2" w:type="dxa"/>
          </w:tcPr>
          <w:p w:rsidR="00BC3123" w:rsidRPr="00A00A9E" w:rsidRDefault="00BC3123" w:rsidP="00702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</w:tcPr>
          <w:p w:rsidR="00BC3123" w:rsidRPr="00A00A9E" w:rsidRDefault="0091007A" w:rsidP="007719C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(539</w:t>
            </w:r>
            <w:r w:rsidR="00BC3123" w:rsidRPr="00A00A9E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87" w:type="dxa"/>
          </w:tcPr>
          <w:p w:rsidR="00BC3123" w:rsidRPr="00A00A9E" w:rsidRDefault="00BC3123" w:rsidP="00702D9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:rsidR="00BC3123" w:rsidRPr="00A00A9E" w:rsidRDefault="00BC3123" w:rsidP="00BB2CB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00A9E">
              <w:rPr>
                <w:rFonts w:asciiTheme="majorBidi" w:hAnsiTheme="majorBidi" w:cstheme="majorBidi"/>
                <w:sz w:val="26"/>
                <w:szCs w:val="26"/>
              </w:rPr>
              <w:t xml:space="preserve">      -</w:t>
            </w:r>
          </w:p>
        </w:tc>
      </w:tr>
      <w:tr w:rsidR="00BC3123" w:rsidRPr="00A00A9E" w:rsidTr="004F0A38">
        <w:tc>
          <w:tcPr>
            <w:tcW w:w="3227" w:type="dxa"/>
          </w:tcPr>
          <w:p w:rsidR="00BC3123" w:rsidRPr="00A00A9E" w:rsidRDefault="00BC3123" w:rsidP="00BB2CBE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00A9E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ยอดคงเหลือ </w:t>
            </w:r>
            <w:r w:rsidRPr="00A00A9E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 31 ธันวาคม 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130" w:type="dxa"/>
            <w:tcBorders>
              <w:top w:val="single" w:sz="4" w:space="0" w:color="auto"/>
            </w:tcBorders>
          </w:tcPr>
          <w:p w:rsidR="00BC3123" w:rsidRPr="00A00A9E" w:rsidRDefault="00BC3123" w:rsidP="00BB2CB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00A9E">
              <w:rPr>
                <w:rFonts w:asciiTheme="majorBidi" w:hAnsiTheme="majorBidi" w:cstheme="majorBidi"/>
                <w:sz w:val="26"/>
                <w:szCs w:val="26"/>
              </w:rPr>
              <w:t xml:space="preserve">      -</w:t>
            </w:r>
          </w:p>
        </w:tc>
        <w:tc>
          <w:tcPr>
            <w:tcW w:w="288" w:type="dxa"/>
          </w:tcPr>
          <w:p w:rsidR="00BC3123" w:rsidRPr="00A00A9E" w:rsidRDefault="00BC3123" w:rsidP="004C0A4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BC3123" w:rsidRPr="00A00A9E" w:rsidRDefault="00BC3123" w:rsidP="00BB2CB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17,477</w:t>
            </w:r>
          </w:p>
        </w:tc>
        <w:tc>
          <w:tcPr>
            <w:tcW w:w="310" w:type="dxa"/>
          </w:tcPr>
          <w:p w:rsidR="00BC3123" w:rsidRPr="00A00A9E" w:rsidRDefault="00BC3123" w:rsidP="004C0A4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136" w:type="dxa"/>
            <w:tcBorders>
              <w:top w:val="single" w:sz="4" w:space="0" w:color="auto"/>
            </w:tcBorders>
          </w:tcPr>
          <w:p w:rsidR="00BC3123" w:rsidRPr="00A00A9E" w:rsidRDefault="00BC3123" w:rsidP="007719C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00A9E">
              <w:rPr>
                <w:rFonts w:asciiTheme="majorBidi" w:hAnsiTheme="majorBidi" w:cstheme="majorBidi"/>
                <w:sz w:val="26"/>
                <w:szCs w:val="26"/>
              </w:rPr>
              <w:t xml:space="preserve">      -</w:t>
            </w:r>
          </w:p>
        </w:tc>
        <w:tc>
          <w:tcPr>
            <w:tcW w:w="272" w:type="dxa"/>
          </w:tcPr>
          <w:p w:rsidR="00BC3123" w:rsidRPr="00A00A9E" w:rsidRDefault="00BC3123" w:rsidP="00702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</w:tcPr>
          <w:p w:rsidR="00BC3123" w:rsidRPr="00A00A9E" w:rsidRDefault="00BC3123" w:rsidP="007719C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17,477</w:t>
            </w:r>
          </w:p>
        </w:tc>
        <w:tc>
          <w:tcPr>
            <w:tcW w:w="287" w:type="dxa"/>
          </w:tcPr>
          <w:p w:rsidR="00BC3123" w:rsidRPr="00A00A9E" w:rsidRDefault="00BC3123" w:rsidP="00702D9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</w:tcPr>
          <w:p w:rsidR="00BC3123" w:rsidRPr="00A00A9E" w:rsidRDefault="00BC3123" w:rsidP="00BB2CB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00A9E">
              <w:rPr>
                <w:rFonts w:asciiTheme="majorBidi" w:hAnsiTheme="majorBidi" w:cstheme="majorBidi"/>
                <w:sz w:val="26"/>
                <w:szCs w:val="26"/>
              </w:rPr>
              <w:t xml:space="preserve">      -</w:t>
            </w:r>
          </w:p>
        </w:tc>
      </w:tr>
      <w:tr w:rsidR="00BC3123" w:rsidRPr="00A00A9E" w:rsidTr="004F0A38">
        <w:tc>
          <w:tcPr>
            <w:tcW w:w="3227" w:type="dxa"/>
          </w:tcPr>
          <w:p w:rsidR="00BC3123" w:rsidRPr="00A00A9E" w:rsidRDefault="00BC3123" w:rsidP="00BB2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130" w:type="dxa"/>
          </w:tcPr>
          <w:p w:rsidR="00BC3123" w:rsidRPr="00A00A9E" w:rsidRDefault="00BC3123" w:rsidP="00BB2CB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00A9E">
              <w:rPr>
                <w:rFonts w:asciiTheme="majorBidi" w:hAnsiTheme="majorBidi" w:cstheme="majorBidi"/>
                <w:sz w:val="26"/>
                <w:szCs w:val="26"/>
              </w:rPr>
              <w:t xml:space="preserve">      -</w:t>
            </w:r>
          </w:p>
        </w:tc>
        <w:tc>
          <w:tcPr>
            <w:tcW w:w="288" w:type="dxa"/>
          </w:tcPr>
          <w:p w:rsidR="00BC3123" w:rsidRPr="00A00A9E" w:rsidRDefault="00BC3123" w:rsidP="004C0A4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134" w:type="dxa"/>
          </w:tcPr>
          <w:p w:rsidR="00BC3123" w:rsidRPr="00A00A9E" w:rsidRDefault="00BC3123" w:rsidP="00BB2CB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1,141</w:t>
            </w:r>
          </w:p>
        </w:tc>
        <w:tc>
          <w:tcPr>
            <w:tcW w:w="310" w:type="dxa"/>
          </w:tcPr>
          <w:p w:rsidR="00BC3123" w:rsidRPr="00A00A9E" w:rsidRDefault="00BC3123" w:rsidP="00BB2CB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136" w:type="dxa"/>
          </w:tcPr>
          <w:p w:rsidR="00BC3123" w:rsidRPr="00A00A9E" w:rsidRDefault="00BC3123" w:rsidP="007719C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00A9E">
              <w:rPr>
                <w:rFonts w:asciiTheme="majorBidi" w:hAnsiTheme="majorBidi" w:cstheme="majorBidi"/>
                <w:sz w:val="26"/>
                <w:szCs w:val="26"/>
              </w:rPr>
              <w:t xml:space="preserve">      -</w:t>
            </w:r>
          </w:p>
        </w:tc>
        <w:tc>
          <w:tcPr>
            <w:tcW w:w="272" w:type="dxa"/>
          </w:tcPr>
          <w:p w:rsidR="00BC3123" w:rsidRPr="00A00A9E" w:rsidRDefault="00BC3123" w:rsidP="00702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88" w:type="dxa"/>
          </w:tcPr>
          <w:p w:rsidR="00BC3123" w:rsidRPr="00A00A9E" w:rsidRDefault="00BC3123" w:rsidP="007719C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1,141</w:t>
            </w:r>
          </w:p>
        </w:tc>
        <w:tc>
          <w:tcPr>
            <w:tcW w:w="287" w:type="dxa"/>
          </w:tcPr>
          <w:p w:rsidR="00BC3123" w:rsidRPr="00A00A9E" w:rsidRDefault="00BC3123" w:rsidP="00702D9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</w:tcPr>
          <w:p w:rsidR="00BC3123" w:rsidRPr="00A00A9E" w:rsidRDefault="00BC3123" w:rsidP="00BB2CB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00A9E">
              <w:rPr>
                <w:rFonts w:asciiTheme="majorBidi" w:hAnsiTheme="majorBidi" w:cstheme="majorBidi"/>
                <w:sz w:val="26"/>
                <w:szCs w:val="26"/>
              </w:rPr>
              <w:t xml:space="preserve">      -</w:t>
            </w:r>
          </w:p>
        </w:tc>
      </w:tr>
      <w:tr w:rsidR="00BC3123" w:rsidRPr="00A00A9E" w:rsidTr="004F0A38">
        <w:tc>
          <w:tcPr>
            <w:tcW w:w="3227" w:type="dxa"/>
          </w:tcPr>
          <w:p w:rsidR="00BC3123" w:rsidRPr="00A00A9E" w:rsidRDefault="00BC3123" w:rsidP="00BB2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จำหน่าย / ตัดบัญชี</w:t>
            </w:r>
          </w:p>
        </w:tc>
        <w:tc>
          <w:tcPr>
            <w:tcW w:w="1130" w:type="dxa"/>
            <w:tcBorders>
              <w:bottom w:val="single" w:sz="4" w:space="0" w:color="auto"/>
            </w:tcBorders>
          </w:tcPr>
          <w:p w:rsidR="00BC3123" w:rsidRPr="00A00A9E" w:rsidRDefault="00BC3123" w:rsidP="00BB2CB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00A9E">
              <w:rPr>
                <w:rFonts w:asciiTheme="majorBidi" w:hAnsiTheme="majorBidi" w:cstheme="majorBidi"/>
                <w:sz w:val="26"/>
                <w:szCs w:val="26"/>
              </w:rPr>
              <w:t xml:space="preserve">      -</w:t>
            </w:r>
          </w:p>
        </w:tc>
        <w:tc>
          <w:tcPr>
            <w:tcW w:w="288" w:type="dxa"/>
          </w:tcPr>
          <w:p w:rsidR="00BC3123" w:rsidRPr="00A00A9E" w:rsidRDefault="00BC3123" w:rsidP="004C0A4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BC3123" w:rsidRPr="00A00A9E" w:rsidRDefault="00BC3123" w:rsidP="00BB2CB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(14</w:t>
            </w:r>
            <w:r w:rsidRPr="00A00A9E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310" w:type="dxa"/>
          </w:tcPr>
          <w:p w:rsidR="00BC3123" w:rsidRPr="00A00A9E" w:rsidRDefault="00BC3123" w:rsidP="00BB2CB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</w:tcPr>
          <w:p w:rsidR="00BC3123" w:rsidRPr="00A00A9E" w:rsidRDefault="00BC3123" w:rsidP="007719C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00A9E">
              <w:rPr>
                <w:rFonts w:asciiTheme="majorBidi" w:hAnsiTheme="majorBidi" w:cstheme="majorBidi"/>
                <w:sz w:val="26"/>
                <w:szCs w:val="26"/>
              </w:rPr>
              <w:t xml:space="preserve">      -</w:t>
            </w:r>
          </w:p>
        </w:tc>
        <w:tc>
          <w:tcPr>
            <w:tcW w:w="272" w:type="dxa"/>
          </w:tcPr>
          <w:p w:rsidR="00BC3123" w:rsidRPr="00A00A9E" w:rsidRDefault="00BC3123" w:rsidP="00702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</w:tcPr>
          <w:p w:rsidR="00BC3123" w:rsidRPr="00A00A9E" w:rsidRDefault="00BC3123" w:rsidP="007719C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(14</w:t>
            </w:r>
            <w:r w:rsidRPr="00A00A9E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87" w:type="dxa"/>
          </w:tcPr>
          <w:p w:rsidR="00BC3123" w:rsidRPr="00A00A9E" w:rsidRDefault="00BC3123" w:rsidP="00702D9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:rsidR="00BC3123" w:rsidRPr="00A00A9E" w:rsidRDefault="00BC3123" w:rsidP="00BB2CB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00A9E">
              <w:rPr>
                <w:rFonts w:asciiTheme="majorBidi" w:hAnsiTheme="majorBidi" w:cstheme="majorBidi"/>
                <w:sz w:val="26"/>
                <w:szCs w:val="26"/>
              </w:rPr>
              <w:t xml:space="preserve">      -</w:t>
            </w:r>
          </w:p>
        </w:tc>
      </w:tr>
      <w:tr w:rsidR="00BC3123" w:rsidRPr="00A00A9E" w:rsidTr="004F0A38">
        <w:tc>
          <w:tcPr>
            <w:tcW w:w="3227" w:type="dxa"/>
          </w:tcPr>
          <w:p w:rsidR="00BC3123" w:rsidRPr="00A00A9E" w:rsidRDefault="00BC3123" w:rsidP="00BB2CBE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00A9E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ยอดคงเหลือ </w:t>
            </w:r>
            <w:r w:rsidRPr="00A00A9E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 31 ธันวาคม 256</w:t>
            </w:r>
            <w:r w:rsidRPr="00A00A9E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130" w:type="dxa"/>
            <w:tcBorders>
              <w:top w:val="single" w:sz="4" w:space="0" w:color="auto"/>
              <w:bottom w:val="single" w:sz="4" w:space="0" w:color="auto"/>
            </w:tcBorders>
          </w:tcPr>
          <w:p w:rsidR="00BC3123" w:rsidRPr="00A00A9E" w:rsidRDefault="00BC3123" w:rsidP="00BB2CB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00A9E">
              <w:rPr>
                <w:rFonts w:asciiTheme="majorBidi" w:hAnsiTheme="majorBidi" w:cstheme="majorBidi"/>
                <w:sz w:val="26"/>
                <w:szCs w:val="26"/>
              </w:rPr>
              <w:t xml:space="preserve">      -</w:t>
            </w:r>
          </w:p>
        </w:tc>
        <w:tc>
          <w:tcPr>
            <w:tcW w:w="288" w:type="dxa"/>
          </w:tcPr>
          <w:p w:rsidR="00BC3123" w:rsidRPr="00A00A9E" w:rsidRDefault="00BC3123" w:rsidP="004C0A4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C3123" w:rsidRPr="00A00A9E" w:rsidRDefault="00BC3123" w:rsidP="00BB2CB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18,604</w:t>
            </w:r>
          </w:p>
        </w:tc>
        <w:tc>
          <w:tcPr>
            <w:tcW w:w="310" w:type="dxa"/>
          </w:tcPr>
          <w:p w:rsidR="00BC3123" w:rsidRPr="00A00A9E" w:rsidRDefault="00BC3123" w:rsidP="004C0A4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</w:tcPr>
          <w:p w:rsidR="00BC3123" w:rsidRPr="00A00A9E" w:rsidRDefault="00BC3123" w:rsidP="007719C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00A9E">
              <w:rPr>
                <w:rFonts w:asciiTheme="majorBidi" w:hAnsiTheme="majorBidi" w:cstheme="majorBidi"/>
                <w:sz w:val="26"/>
                <w:szCs w:val="26"/>
              </w:rPr>
              <w:t xml:space="preserve">      -</w:t>
            </w:r>
          </w:p>
        </w:tc>
        <w:tc>
          <w:tcPr>
            <w:tcW w:w="272" w:type="dxa"/>
          </w:tcPr>
          <w:p w:rsidR="00BC3123" w:rsidRPr="00A00A9E" w:rsidRDefault="00BC3123" w:rsidP="00702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single" w:sz="4" w:space="0" w:color="auto"/>
            </w:tcBorders>
          </w:tcPr>
          <w:p w:rsidR="00BC3123" w:rsidRPr="00A00A9E" w:rsidRDefault="00BC3123" w:rsidP="007719C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18,604</w:t>
            </w:r>
          </w:p>
        </w:tc>
        <w:tc>
          <w:tcPr>
            <w:tcW w:w="287" w:type="dxa"/>
          </w:tcPr>
          <w:p w:rsidR="00BC3123" w:rsidRPr="00A00A9E" w:rsidRDefault="00BC3123" w:rsidP="00702D9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BC3123" w:rsidRPr="00A00A9E" w:rsidRDefault="00BC3123" w:rsidP="00BB2CB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00A9E">
              <w:rPr>
                <w:rFonts w:asciiTheme="majorBidi" w:hAnsiTheme="majorBidi" w:cstheme="majorBidi"/>
                <w:sz w:val="26"/>
                <w:szCs w:val="26"/>
              </w:rPr>
              <w:t xml:space="preserve">      -</w:t>
            </w:r>
          </w:p>
        </w:tc>
      </w:tr>
      <w:tr w:rsidR="004633D2" w:rsidRPr="00A00A9E" w:rsidTr="004F0A38">
        <w:tc>
          <w:tcPr>
            <w:tcW w:w="3227" w:type="dxa"/>
          </w:tcPr>
          <w:p w:rsidR="004633D2" w:rsidRPr="001C5A8A" w:rsidRDefault="004633D2" w:rsidP="00702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130" w:type="dxa"/>
          </w:tcPr>
          <w:p w:rsidR="004633D2" w:rsidRPr="001C5A8A" w:rsidRDefault="004633D2" w:rsidP="004C0A4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Theme="majorBidi" w:hAnsiTheme="majorBidi" w:cstheme="majorBidi"/>
                <w:sz w:val="16"/>
                <w:szCs w:val="16"/>
                <w:highlight w:val="yellow"/>
              </w:rPr>
            </w:pPr>
          </w:p>
        </w:tc>
        <w:tc>
          <w:tcPr>
            <w:tcW w:w="288" w:type="dxa"/>
          </w:tcPr>
          <w:p w:rsidR="004633D2" w:rsidRPr="001C5A8A" w:rsidRDefault="004633D2" w:rsidP="004C0A4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Theme="majorBidi" w:hAnsiTheme="majorBidi" w:cstheme="majorBidi"/>
                <w:sz w:val="16"/>
                <w:szCs w:val="16"/>
                <w:highlight w:val="yellow"/>
              </w:rPr>
            </w:pPr>
          </w:p>
        </w:tc>
        <w:tc>
          <w:tcPr>
            <w:tcW w:w="1134" w:type="dxa"/>
          </w:tcPr>
          <w:p w:rsidR="004633D2" w:rsidRPr="001C5A8A" w:rsidRDefault="004633D2" w:rsidP="004C0A4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Theme="majorBidi" w:hAnsiTheme="majorBidi" w:cstheme="majorBidi"/>
                <w:sz w:val="16"/>
                <w:szCs w:val="16"/>
                <w:highlight w:val="yellow"/>
              </w:rPr>
            </w:pPr>
          </w:p>
        </w:tc>
        <w:tc>
          <w:tcPr>
            <w:tcW w:w="310" w:type="dxa"/>
          </w:tcPr>
          <w:p w:rsidR="004633D2" w:rsidRPr="001C5A8A" w:rsidRDefault="004633D2" w:rsidP="004C0A4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Theme="majorBidi" w:hAnsiTheme="majorBidi" w:cstheme="majorBidi"/>
                <w:sz w:val="16"/>
                <w:szCs w:val="16"/>
                <w:highlight w:val="yellow"/>
              </w:rPr>
            </w:pPr>
          </w:p>
        </w:tc>
        <w:tc>
          <w:tcPr>
            <w:tcW w:w="1136" w:type="dxa"/>
            <w:tcBorders>
              <w:top w:val="single" w:sz="4" w:space="0" w:color="auto"/>
            </w:tcBorders>
          </w:tcPr>
          <w:p w:rsidR="004633D2" w:rsidRPr="001C5A8A" w:rsidRDefault="004633D2" w:rsidP="004C0A4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Theme="majorBidi" w:hAnsiTheme="majorBidi" w:cstheme="majorBidi"/>
                <w:sz w:val="16"/>
                <w:szCs w:val="16"/>
                <w:highlight w:val="yellow"/>
              </w:rPr>
            </w:pPr>
          </w:p>
        </w:tc>
        <w:tc>
          <w:tcPr>
            <w:tcW w:w="272" w:type="dxa"/>
          </w:tcPr>
          <w:p w:rsidR="004633D2" w:rsidRPr="001C5A8A" w:rsidRDefault="004633D2" w:rsidP="00702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Theme="majorBidi" w:hAnsiTheme="majorBidi" w:cstheme="majorBidi"/>
                <w:bCs/>
                <w:sz w:val="16"/>
                <w:szCs w:val="16"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</w:tcPr>
          <w:p w:rsidR="004633D2" w:rsidRPr="001C5A8A" w:rsidRDefault="004633D2" w:rsidP="007719C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Theme="majorBidi" w:hAnsiTheme="majorBidi" w:cstheme="majorBidi"/>
                <w:sz w:val="16"/>
                <w:szCs w:val="16"/>
                <w:highlight w:val="yellow"/>
              </w:rPr>
            </w:pPr>
          </w:p>
        </w:tc>
        <w:tc>
          <w:tcPr>
            <w:tcW w:w="287" w:type="dxa"/>
          </w:tcPr>
          <w:p w:rsidR="004633D2" w:rsidRPr="001C5A8A" w:rsidRDefault="004633D2" w:rsidP="00702D9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</w:tcPr>
          <w:p w:rsidR="004633D2" w:rsidRPr="001C5A8A" w:rsidRDefault="004633D2" w:rsidP="00D9751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4633D2" w:rsidRPr="00A00A9E" w:rsidTr="004F0A38">
        <w:tc>
          <w:tcPr>
            <w:tcW w:w="3227" w:type="dxa"/>
          </w:tcPr>
          <w:p w:rsidR="004633D2" w:rsidRPr="00A00A9E" w:rsidRDefault="004633D2" w:rsidP="00E20CC4">
            <w:pPr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</w:pPr>
            <w:r w:rsidRPr="00A00A9E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1130" w:type="dxa"/>
          </w:tcPr>
          <w:p w:rsidR="004633D2" w:rsidRPr="00A00A9E" w:rsidRDefault="004633D2" w:rsidP="00BB2CB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8" w:type="dxa"/>
          </w:tcPr>
          <w:p w:rsidR="004633D2" w:rsidRPr="00A00A9E" w:rsidRDefault="004633D2" w:rsidP="004C0A4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134" w:type="dxa"/>
          </w:tcPr>
          <w:p w:rsidR="004633D2" w:rsidRPr="00A00A9E" w:rsidRDefault="004633D2" w:rsidP="00BB2CB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0" w:type="dxa"/>
          </w:tcPr>
          <w:p w:rsidR="004633D2" w:rsidRPr="00A00A9E" w:rsidRDefault="004633D2" w:rsidP="004C0A4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136" w:type="dxa"/>
          </w:tcPr>
          <w:p w:rsidR="004633D2" w:rsidRPr="00A00A9E" w:rsidRDefault="004633D2" w:rsidP="00BB2CB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dxa"/>
          </w:tcPr>
          <w:p w:rsidR="004633D2" w:rsidRPr="00A00A9E" w:rsidRDefault="004633D2" w:rsidP="00702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88" w:type="dxa"/>
          </w:tcPr>
          <w:p w:rsidR="004633D2" w:rsidRPr="00A00A9E" w:rsidRDefault="004633D2" w:rsidP="007719C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7" w:type="dxa"/>
          </w:tcPr>
          <w:p w:rsidR="004633D2" w:rsidRPr="00A00A9E" w:rsidRDefault="004633D2" w:rsidP="00702D9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</w:tcPr>
          <w:p w:rsidR="004633D2" w:rsidRPr="00A00A9E" w:rsidRDefault="004633D2" w:rsidP="00BB2CB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C3123" w:rsidRPr="00A00A9E" w:rsidTr="004F0A38">
        <w:tc>
          <w:tcPr>
            <w:tcW w:w="3227" w:type="dxa"/>
          </w:tcPr>
          <w:p w:rsidR="00BC3123" w:rsidRPr="00A00A9E" w:rsidRDefault="00BC3123" w:rsidP="00BB2CBE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A00A9E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 ณ วันที่ 1 มกราคม 256</w:t>
            </w:r>
            <w:r w:rsidR="008F16C6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130" w:type="dxa"/>
          </w:tcPr>
          <w:p w:rsidR="00BC3123" w:rsidRPr="00A00A9E" w:rsidRDefault="00BC3123" w:rsidP="00BB2CB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00A9E">
              <w:rPr>
                <w:rFonts w:asciiTheme="majorBidi" w:hAnsiTheme="majorBidi" w:cstheme="majorBidi"/>
                <w:sz w:val="26"/>
                <w:szCs w:val="26"/>
              </w:rPr>
              <w:t xml:space="preserve">      -</w:t>
            </w:r>
          </w:p>
        </w:tc>
        <w:tc>
          <w:tcPr>
            <w:tcW w:w="288" w:type="dxa"/>
          </w:tcPr>
          <w:p w:rsidR="00BC3123" w:rsidRPr="00A00A9E" w:rsidRDefault="00BC3123" w:rsidP="0055229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134" w:type="dxa"/>
          </w:tcPr>
          <w:p w:rsidR="00BC3123" w:rsidRPr="00A00A9E" w:rsidRDefault="00BC3123" w:rsidP="00BB2CB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357</w:t>
            </w:r>
          </w:p>
        </w:tc>
        <w:tc>
          <w:tcPr>
            <w:tcW w:w="310" w:type="dxa"/>
          </w:tcPr>
          <w:p w:rsidR="00BC3123" w:rsidRPr="00A00A9E" w:rsidRDefault="00BC3123" w:rsidP="0055229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136" w:type="dxa"/>
          </w:tcPr>
          <w:p w:rsidR="00BC3123" w:rsidRPr="00A00A9E" w:rsidRDefault="00BC3123" w:rsidP="007719C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00A9E">
              <w:rPr>
                <w:rFonts w:asciiTheme="majorBidi" w:hAnsiTheme="majorBidi" w:cstheme="majorBidi"/>
                <w:sz w:val="26"/>
                <w:szCs w:val="26"/>
              </w:rPr>
              <w:t xml:space="preserve">      -</w:t>
            </w:r>
          </w:p>
        </w:tc>
        <w:tc>
          <w:tcPr>
            <w:tcW w:w="272" w:type="dxa"/>
          </w:tcPr>
          <w:p w:rsidR="00BC3123" w:rsidRPr="00A00A9E" w:rsidRDefault="00BC3123" w:rsidP="00702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88" w:type="dxa"/>
          </w:tcPr>
          <w:p w:rsidR="00BC3123" w:rsidRPr="00A00A9E" w:rsidRDefault="00BC3123" w:rsidP="007719C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357</w:t>
            </w:r>
          </w:p>
        </w:tc>
        <w:tc>
          <w:tcPr>
            <w:tcW w:w="287" w:type="dxa"/>
          </w:tcPr>
          <w:p w:rsidR="00BC3123" w:rsidRPr="00A00A9E" w:rsidRDefault="00BC3123" w:rsidP="00BB2CB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</w:tcPr>
          <w:p w:rsidR="00BC3123" w:rsidRPr="00A00A9E" w:rsidRDefault="00BC3123" w:rsidP="00BB2CB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00A9E">
              <w:rPr>
                <w:rFonts w:asciiTheme="majorBidi" w:hAnsiTheme="majorBidi" w:cstheme="majorBidi"/>
                <w:sz w:val="26"/>
                <w:szCs w:val="26"/>
              </w:rPr>
              <w:t xml:space="preserve">      -</w:t>
            </w:r>
          </w:p>
        </w:tc>
      </w:tr>
      <w:tr w:rsidR="00BC3123" w:rsidRPr="00A00A9E" w:rsidTr="004F0A38">
        <w:tc>
          <w:tcPr>
            <w:tcW w:w="3227" w:type="dxa"/>
          </w:tcPr>
          <w:p w:rsidR="00BC3123" w:rsidRPr="00A00A9E" w:rsidRDefault="00BC3123" w:rsidP="00E20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ลดลง</w:t>
            </w:r>
          </w:p>
        </w:tc>
        <w:tc>
          <w:tcPr>
            <w:tcW w:w="1130" w:type="dxa"/>
            <w:tcBorders>
              <w:bottom w:val="single" w:sz="4" w:space="0" w:color="auto"/>
            </w:tcBorders>
          </w:tcPr>
          <w:p w:rsidR="00BC3123" w:rsidRPr="00A00A9E" w:rsidRDefault="00BC3123" w:rsidP="00BB2CB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00A9E">
              <w:rPr>
                <w:rFonts w:asciiTheme="majorBidi" w:hAnsiTheme="majorBidi" w:cstheme="majorBidi"/>
                <w:sz w:val="26"/>
                <w:szCs w:val="26"/>
              </w:rPr>
              <w:t xml:space="preserve">      -</w:t>
            </w:r>
          </w:p>
        </w:tc>
        <w:tc>
          <w:tcPr>
            <w:tcW w:w="288" w:type="dxa"/>
          </w:tcPr>
          <w:p w:rsidR="00BC3123" w:rsidRPr="00A00A9E" w:rsidRDefault="00BC3123" w:rsidP="0055229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BC3123" w:rsidRPr="00A00A9E" w:rsidRDefault="00BC3123" w:rsidP="00BB2CB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(37</w:t>
            </w:r>
            <w:r w:rsidRPr="00A00A9E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310" w:type="dxa"/>
          </w:tcPr>
          <w:p w:rsidR="00BC3123" w:rsidRPr="00A00A9E" w:rsidRDefault="00BC3123" w:rsidP="0055229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</w:tcPr>
          <w:p w:rsidR="00BC3123" w:rsidRPr="00A00A9E" w:rsidRDefault="00BC3123" w:rsidP="007719C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00A9E">
              <w:rPr>
                <w:rFonts w:asciiTheme="majorBidi" w:hAnsiTheme="majorBidi" w:cstheme="majorBidi"/>
                <w:sz w:val="26"/>
                <w:szCs w:val="26"/>
              </w:rPr>
              <w:t xml:space="preserve">      -</w:t>
            </w:r>
          </w:p>
        </w:tc>
        <w:tc>
          <w:tcPr>
            <w:tcW w:w="272" w:type="dxa"/>
          </w:tcPr>
          <w:p w:rsidR="00BC3123" w:rsidRPr="00A00A9E" w:rsidRDefault="00BC3123" w:rsidP="00702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</w:tcPr>
          <w:p w:rsidR="00BC3123" w:rsidRPr="00A00A9E" w:rsidRDefault="00BC3123" w:rsidP="007719C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(37</w:t>
            </w:r>
            <w:r w:rsidRPr="00A00A9E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87" w:type="dxa"/>
          </w:tcPr>
          <w:p w:rsidR="00BC3123" w:rsidRPr="00A00A9E" w:rsidRDefault="00BC3123" w:rsidP="00BB2CB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:rsidR="00BC3123" w:rsidRPr="00A00A9E" w:rsidRDefault="00BC3123" w:rsidP="00BB2CB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00A9E">
              <w:rPr>
                <w:rFonts w:asciiTheme="majorBidi" w:hAnsiTheme="majorBidi" w:cstheme="majorBidi"/>
                <w:sz w:val="26"/>
                <w:szCs w:val="26"/>
              </w:rPr>
              <w:t xml:space="preserve">      -</w:t>
            </w:r>
          </w:p>
        </w:tc>
      </w:tr>
      <w:tr w:rsidR="004633D2" w:rsidRPr="00A00A9E" w:rsidTr="004F0A38">
        <w:tc>
          <w:tcPr>
            <w:tcW w:w="3227" w:type="dxa"/>
          </w:tcPr>
          <w:p w:rsidR="004633D2" w:rsidRPr="00A00A9E" w:rsidRDefault="004633D2" w:rsidP="00BB2CBE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00A9E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ยอดคงเหลือ </w:t>
            </w:r>
            <w:r w:rsidRPr="00A00A9E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 31 ธันวาคม 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130" w:type="dxa"/>
            <w:tcBorders>
              <w:top w:val="single" w:sz="4" w:space="0" w:color="auto"/>
            </w:tcBorders>
          </w:tcPr>
          <w:p w:rsidR="004633D2" w:rsidRPr="00A00A9E" w:rsidRDefault="004633D2" w:rsidP="0055229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88" w:type="dxa"/>
          </w:tcPr>
          <w:p w:rsidR="004633D2" w:rsidRPr="00A00A9E" w:rsidRDefault="004633D2" w:rsidP="0055229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4633D2" w:rsidRPr="00A00A9E" w:rsidRDefault="004633D2" w:rsidP="0055229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310" w:type="dxa"/>
          </w:tcPr>
          <w:p w:rsidR="004633D2" w:rsidRPr="00A00A9E" w:rsidRDefault="004633D2" w:rsidP="0055229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136" w:type="dxa"/>
            <w:tcBorders>
              <w:top w:val="single" w:sz="4" w:space="0" w:color="auto"/>
            </w:tcBorders>
          </w:tcPr>
          <w:p w:rsidR="004633D2" w:rsidRPr="00A00A9E" w:rsidRDefault="004633D2" w:rsidP="0055229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72" w:type="dxa"/>
          </w:tcPr>
          <w:p w:rsidR="004633D2" w:rsidRPr="00A00A9E" w:rsidRDefault="004633D2" w:rsidP="00702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</w:tcPr>
          <w:p w:rsidR="004633D2" w:rsidRPr="00A00A9E" w:rsidRDefault="004633D2" w:rsidP="007719C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87" w:type="dxa"/>
          </w:tcPr>
          <w:p w:rsidR="004633D2" w:rsidRPr="00A00A9E" w:rsidRDefault="004633D2" w:rsidP="00BB2CB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</w:tcPr>
          <w:p w:rsidR="004633D2" w:rsidRPr="00A00A9E" w:rsidRDefault="004633D2" w:rsidP="00BB2CB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C3123" w:rsidRPr="00A00A9E" w:rsidTr="004F0A38">
        <w:tc>
          <w:tcPr>
            <w:tcW w:w="3227" w:type="dxa"/>
          </w:tcPr>
          <w:p w:rsidR="00BC3123" w:rsidRPr="00D6322F" w:rsidRDefault="00BC3123" w:rsidP="00D6322F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6322F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D6322F">
              <w:rPr>
                <w:rFonts w:asciiTheme="majorBidi" w:hAnsiTheme="majorBidi" w:cstheme="majorBidi" w:hint="cs"/>
                <w:sz w:val="26"/>
                <w:szCs w:val="26"/>
                <w:cs/>
              </w:rPr>
              <w:t>และ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A00A9E">
              <w:rPr>
                <w:rFonts w:asciiTheme="majorBidi" w:hAnsiTheme="majorBidi" w:cstheme="majorBidi"/>
                <w:sz w:val="26"/>
                <w:szCs w:val="26"/>
                <w:cs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130" w:type="dxa"/>
            <w:tcBorders>
              <w:bottom w:val="single" w:sz="4" w:space="0" w:color="auto"/>
            </w:tcBorders>
          </w:tcPr>
          <w:p w:rsidR="00BC3123" w:rsidRPr="00A00A9E" w:rsidRDefault="00BC3123" w:rsidP="00BB2CB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00A9E">
              <w:rPr>
                <w:rFonts w:asciiTheme="majorBidi" w:hAnsiTheme="majorBidi" w:cstheme="majorBidi"/>
                <w:sz w:val="26"/>
                <w:szCs w:val="26"/>
              </w:rPr>
              <w:t xml:space="preserve">      -</w:t>
            </w:r>
          </w:p>
        </w:tc>
        <w:tc>
          <w:tcPr>
            <w:tcW w:w="288" w:type="dxa"/>
          </w:tcPr>
          <w:p w:rsidR="00BC3123" w:rsidRPr="00A00A9E" w:rsidRDefault="00BC3123" w:rsidP="00702D9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BC3123" w:rsidRPr="00A00A9E" w:rsidRDefault="00BC3123" w:rsidP="00BB2CB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320</w:t>
            </w:r>
          </w:p>
        </w:tc>
        <w:tc>
          <w:tcPr>
            <w:tcW w:w="310" w:type="dxa"/>
          </w:tcPr>
          <w:p w:rsidR="00BC3123" w:rsidRPr="00A00A9E" w:rsidRDefault="00BC3123" w:rsidP="00702D9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136" w:type="dxa"/>
          </w:tcPr>
          <w:p w:rsidR="00BC3123" w:rsidRPr="00A00A9E" w:rsidRDefault="00BC3123" w:rsidP="007719C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00A9E">
              <w:rPr>
                <w:rFonts w:asciiTheme="majorBidi" w:hAnsiTheme="majorBidi" w:cstheme="majorBidi"/>
                <w:sz w:val="26"/>
                <w:szCs w:val="26"/>
              </w:rPr>
              <w:t xml:space="preserve">      -</w:t>
            </w:r>
          </w:p>
        </w:tc>
        <w:tc>
          <w:tcPr>
            <w:tcW w:w="272" w:type="dxa"/>
          </w:tcPr>
          <w:p w:rsidR="00BC3123" w:rsidRPr="00A00A9E" w:rsidRDefault="00BC3123" w:rsidP="00702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88" w:type="dxa"/>
          </w:tcPr>
          <w:p w:rsidR="00BC3123" w:rsidRPr="00A00A9E" w:rsidRDefault="00BC3123" w:rsidP="007719C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320</w:t>
            </w:r>
          </w:p>
        </w:tc>
        <w:tc>
          <w:tcPr>
            <w:tcW w:w="287" w:type="dxa"/>
          </w:tcPr>
          <w:p w:rsidR="00BC3123" w:rsidRPr="00A00A9E" w:rsidRDefault="00BC3123" w:rsidP="00BB2CB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</w:tcPr>
          <w:p w:rsidR="00BC3123" w:rsidRPr="00A00A9E" w:rsidRDefault="00BC3123" w:rsidP="00BB2CB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00A9E">
              <w:rPr>
                <w:rFonts w:asciiTheme="majorBidi" w:hAnsiTheme="majorBidi" w:cstheme="majorBidi"/>
                <w:sz w:val="26"/>
                <w:szCs w:val="26"/>
              </w:rPr>
              <w:t xml:space="preserve">      -</w:t>
            </w:r>
          </w:p>
        </w:tc>
      </w:tr>
      <w:tr w:rsidR="004633D2" w:rsidRPr="00A00A9E" w:rsidTr="004F0A38">
        <w:tc>
          <w:tcPr>
            <w:tcW w:w="3227" w:type="dxa"/>
          </w:tcPr>
          <w:p w:rsidR="004633D2" w:rsidRPr="00D6322F" w:rsidRDefault="004633D2" w:rsidP="00702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30" w:type="dxa"/>
            <w:tcBorders>
              <w:top w:val="single" w:sz="4" w:space="0" w:color="auto"/>
            </w:tcBorders>
          </w:tcPr>
          <w:p w:rsidR="004633D2" w:rsidRPr="00D6322F" w:rsidRDefault="004633D2" w:rsidP="00702D9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16"/>
                <w:szCs w:val="16"/>
                <w:highlight w:val="yellow"/>
              </w:rPr>
            </w:pPr>
          </w:p>
        </w:tc>
        <w:tc>
          <w:tcPr>
            <w:tcW w:w="288" w:type="dxa"/>
          </w:tcPr>
          <w:p w:rsidR="004633D2" w:rsidRPr="00D6322F" w:rsidRDefault="004633D2" w:rsidP="00702D9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16"/>
                <w:szCs w:val="16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4633D2" w:rsidRPr="00D6322F" w:rsidRDefault="004633D2" w:rsidP="00702D9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16"/>
                <w:szCs w:val="16"/>
                <w:highlight w:val="yellow"/>
              </w:rPr>
            </w:pPr>
          </w:p>
        </w:tc>
        <w:tc>
          <w:tcPr>
            <w:tcW w:w="310" w:type="dxa"/>
          </w:tcPr>
          <w:p w:rsidR="004633D2" w:rsidRPr="00D6322F" w:rsidRDefault="004633D2" w:rsidP="00702D9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16"/>
                <w:szCs w:val="16"/>
                <w:highlight w:val="yellow"/>
              </w:rPr>
            </w:pPr>
          </w:p>
        </w:tc>
        <w:tc>
          <w:tcPr>
            <w:tcW w:w="1136" w:type="dxa"/>
            <w:tcBorders>
              <w:top w:val="single" w:sz="4" w:space="0" w:color="auto"/>
            </w:tcBorders>
          </w:tcPr>
          <w:p w:rsidR="004633D2" w:rsidRPr="00D6322F" w:rsidRDefault="004633D2" w:rsidP="00702D9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16"/>
                <w:szCs w:val="16"/>
                <w:highlight w:val="yellow"/>
              </w:rPr>
            </w:pPr>
          </w:p>
        </w:tc>
        <w:tc>
          <w:tcPr>
            <w:tcW w:w="272" w:type="dxa"/>
          </w:tcPr>
          <w:p w:rsidR="004633D2" w:rsidRPr="00D6322F" w:rsidRDefault="004633D2" w:rsidP="00702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Theme="majorBidi" w:hAnsiTheme="majorBidi" w:cstheme="majorBidi"/>
                <w:bCs/>
                <w:sz w:val="16"/>
                <w:szCs w:val="16"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</w:tcPr>
          <w:p w:rsidR="004633D2" w:rsidRPr="00D6322F" w:rsidRDefault="004633D2" w:rsidP="007719C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16"/>
                <w:szCs w:val="16"/>
                <w:highlight w:val="yellow"/>
              </w:rPr>
            </w:pPr>
          </w:p>
        </w:tc>
        <w:tc>
          <w:tcPr>
            <w:tcW w:w="287" w:type="dxa"/>
          </w:tcPr>
          <w:p w:rsidR="004633D2" w:rsidRPr="00D6322F" w:rsidRDefault="004633D2" w:rsidP="00702D9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</w:tcPr>
          <w:p w:rsidR="004633D2" w:rsidRPr="00D6322F" w:rsidRDefault="004633D2" w:rsidP="00D9751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4633D2" w:rsidRPr="00A00A9E" w:rsidTr="004F0A38">
        <w:tc>
          <w:tcPr>
            <w:tcW w:w="3227" w:type="dxa"/>
          </w:tcPr>
          <w:p w:rsidR="004633D2" w:rsidRPr="00A00A9E" w:rsidRDefault="004633D2" w:rsidP="00702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00A9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มูลค่าสุทธิตามบัญชี</w:t>
            </w:r>
          </w:p>
        </w:tc>
        <w:tc>
          <w:tcPr>
            <w:tcW w:w="1130" w:type="dxa"/>
          </w:tcPr>
          <w:p w:rsidR="004633D2" w:rsidRPr="00A00A9E" w:rsidRDefault="004633D2" w:rsidP="00702D9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88" w:type="dxa"/>
          </w:tcPr>
          <w:p w:rsidR="004633D2" w:rsidRPr="00A00A9E" w:rsidRDefault="004633D2" w:rsidP="00702D9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134" w:type="dxa"/>
          </w:tcPr>
          <w:p w:rsidR="004633D2" w:rsidRPr="00A00A9E" w:rsidRDefault="004633D2" w:rsidP="00702D9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310" w:type="dxa"/>
          </w:tcPr>
          <w:p w:rsidR="004633D2" w:rsidRPr="00A00A9E" w:rsidRDefault="004633D2" w:rsidP="00702D9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136" w:type="dxa"/>
          </w:tcPr>
          <w:p w:rsidR="004633D2" w:rsidRPr="00A00A9E" w:rsidRDefault="004633D2" w:rsidP="00702D9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72" w:type="dxa"/>
          </w:tcPr>
          <w:p w:rsidR="004633D2" w:rsidRPr="00A00A9E" w:rsidRDefault="004633D2" w:rsidP="00702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88" w:type="dxa"/>
          </w:tcPr>
          <w:p w:rsidR="004633D2" w:rsidRPr="00A00A9E" w:rsidRDefault="004633D2" w:rsidP="007719C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87" w:type="dxa"/>
          </w:tcPr>
          <w:p w:rsidR="004633D2" w:rsidRPr="00A00A9E" w:rsidRDefault="004633D2" w:rsidP="00702D9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</w:tcPr>
          <w:p w:rsidR="004633D2" w:rsidRPr="00A00A9E" w:rsidRDefault="004633D2" w:rsidP="00D9751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C3123" w:rsidRPr="00A00A9E" w:rsidTr="004F0A38">
        <w:tc>
          <w:tcPr>
            <w:tcW w:w="3227" w:type="dxa"/>
          </w:tcPr>
          <w:p w:rsidR="00BC3123" w:rsidRPr="00A00A9E" w:rsidRDefault="00BC3123" w:rsidP="004C0A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00A9E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 31 ธันวาคม 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130" w:type="dxa"/>
          </w:tcPr>
          <w:p w:rsidR="00BC3123" w:rsidRPr="00A00A9E" w:rsidRDefault="00BC3123" w:rsidP="00BB2CB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00A9E">
              <w:rPr>
                <w:rFonts w:asciiTheme="majorBidi" w:hAnsiTheme="majorBidi" w:cstheme="majorBidi"/>
                <w:sz w:val="26"/>
                <w:szCs w:val="26"/>
              </w:rPr>
              <w:t>52,404</w:t>
            </w:r>
          </w:p>
        </w:tc>
        <w:tc>
          <w:tcPr>
            <w:tcW w:w="288" w:type="dxa"/>
          </w:tcPr>
          <w:p w:rsidR="00BC3123" w:rsidRPr="00A00A9E" w:rsidRDefault="00BC3123" w:rsidP="0064538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134" w:type="dxa"/>
          </w:tcPr>
          <w:p w:rsidR="00BC3123" w:rsidRPr="00A00A9E" w:rsidRDefault="00BC3123" w:rsidP="00D94DC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A00A9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121</w:t>
            </w:r>
          </w:p>
        </w:tc>
        <w:tc>
          <w:tcPr>
            <w:tcW w:w="310" w:type="dxa"/>
          </w:tcPr>
          <w:p w:rsidR="00BC3123" w:rsidRPr="00A00A9E" w:rsidRDefault="00BC3123" w:rsidP="0064538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136" w:type="dxa"/>
          </w:tcPr>
          <w:p w:rsidR="00BC3123" w:rsidRPr="00A00A9E" w:rsidRDefault="00BC3123" w:rsidP="007719C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00A9E">
              <w:rPr>
                <w:rFonts w:asciiTheme="majorBidi" w:hAnsiTheme="majorBidi" w:cstheme="majorBidi"/>
                <w:sz w:val="26"/>
                <w:szCs w:val="26"/>
              </w:rPr>
              <w:t xml:space="preserve">      -</w:t>
            </w:r>
          </w:p>
        </w:tc>
        <w:tc>
          <w:tcPr>
            <w:tcW w:w="272" w:type="dxa"/>
          </w:tcPr>
          <w:p w:rsidR="00BC3123" w:rsidRPr="00A00A9E" w:rsidRDefault="00BC3123" w:rsidP="004C0A4E">
            <w:pPr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8" w:type="dxa"/>
          </w:tcPr>
          <w:p w:rsidR="00BC3123" w:rsidRPr="00A00A9E" w:rsidRDefault="00BC3123" w:rsidP="007719C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00A9E">
              <w:rPr>
                <w:rFonts w:asciiTheme="majorBidi" w:hAnsiTheme="majorBidi" w:cstheme="majorBidi"/>
                <w:sz w:val="26"/>
                <w:szCs w:val="26"/>
              </w:rPr>
              <w:t>57,525</w:t>
            </w:r>
          </w:p>
        </w:tc>
        <w:tc>
          <w:tcPr>
            <w:tcW w:w="287" w:type="dxa"/>
          </w:tcPr>
          <w:p w:rsidR="00BC3123" w:rsidRPr="00A00A9E" w:rsidRDefault="00BC3123" w:rsidP="004C0A4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</w:tcPr>
          <w:p w:rsidR="00BC3123" w:rsidRPr="00A00A9E" w:rsidRDefault="00BC3123" w:rsidP="00D9751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00A9E">
              <w:rPr>
                <w:rFonts w:asciiTheme="majorBidi" w:hAnsiTheme="majorBidi" w:cstheme="majorBidi"/>
                <w:sz w:val="26"/>
                <w:szCs w:val="26"/>
              </w:rPr>
              <w:t>52,404</w:t>
            </w:r>
          </w:p>
        </w:tc>
      </w:tr>
      <w:tr w:rsidR="00BC3123" w:rsidRPr="00A00A9E" w:rsidTr="004F0A38">
        <w:tc>
          <w:tcPr>
            <w:tcW w:w="3227" w:type="dxa"/>
          </w:tcPr>
          <w:p w:rsidR="00BC3123" w:rsidRPr="00A00A9E" w:rsidRDefault="00BC3123" w:rsidP="004C0A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00A9E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 31 ธันวาคม 256</w:t>
            </w:r>
            <w:r w:rsidRPr="00A00A9E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130" w:type="dxa"/>
          </w:tcPr>
          <w:p w:rsidR="00BC3123" w:rsidRPr="00A00A9E" w:rsidRDefault="00BC3123" w:rsidP="00BB2CB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00A9E">
              <w:rPr>
                <w:rFonts w:asciiTheme="majorBidi" w:hAnsiTheme="majorBidi" w:cstheme="majorBidi"/>
                <w:sz w:val="26"/>
                <w:szCs w:val="26"/>
              </w:rPr>
              <w:t xml:space="preserve">      -</w:t>
            </w:r>
          </w:p>
        </w:tc>
        <w:tc>
          <w:tcPr>
            <w:tcW w:w="288" w:type="dxa"/>
          </w:tcPr>
          <w:p w:rsidR="00BC3123" w:rsidRPr="00A00A9E" w:rsidRDefault="00BC3123" w:rsidP="004C0A4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134" w:type="dxa"/>
          </w:tcPr>
          <w:p w:rsidR="00BC3123" w:rsidRPr="00A00A9E" w:rsidRDefault="00BC3123" w:rsidP="00BB2CB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A00A9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950</w:t>
            </w:r>
          </w:p>
        </w:tc>
        <w:tc>
          <w:tcPr>
            <w:tcW w:w="310" w:type="dxa"/>
          </w:tcPr>
          <w:p w:rsidR="00BC3123" w:rsidRPr="00A00A9E" w:rsidRDefault="00BC3123" w:rsidP="004C0A4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136" w:type="dxa"/>
            <w:tcBorders>
              <w:bottom w:val="nil"/>
            </w:tcBorders>
          </w:tcPr>
          <w:p w:rsidR="00BC3123" w:rsidRPr="00A00A9E" w:rsidRDefault="00BC3123" w:rsidP="007719C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00A9E">
              <w:rPr>
                <w:rFonts w:asciiTheme="majorBidi" w:hAnsiTheme="majorBidi" w:cstheme="majorBidi"/>
                <w:sz w:val="26"/>
                <w:szCs w:val="26"/>
              </w:rPr>
              <w:t xml:space="preserve">      -</w:t>
            </w:r>
          </w:p>
        </w:tc>
        <w:tc>
          <w:tcPr>
            <w:tcW w:w="272" w:type="dxa"/>
          </w:tcPr>
          <w:p w:rsidR="00BC3123" w:rsidRPr="00A00A9E" w:rsidRDefault="00BC3123" w:rsidP="00702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88" w:type="dxa"/>
            <w:tcBorders>
              <w:bottom w:val="nil"/>
            </w:tcBorders>
          </w:tcPr>
          <w:p w:rsidR="00BC3123" w:rsidRPr="00A00A9E" w:rsidRDefault="00BC3123" w:rsidP="007719C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A00A9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950</w:t>
            </w:r>
          </w:p>
        </w:tc>
        <w:tc>
          <w:tcPr>
            <w:tcW w:w="287" w:type="dxa"/>
          </w:tcPr>
          <w:p w:rsidR="00BC3123" w:rsidRPr="00A00A9E" w:rsidRDefault="00BC3123" w:rsidP="00702D9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  <w:tcBorders>
              <w:bottom w:val="nil"/>
            </w:tcBorders>
          </w:tcPr>
          <w:p w:rsidR="00BC3123" w:rsidRPr="00A00A9E" w:rsidRDefault="00BC3123" w:rsidP="00D9751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00A9E">
              <w:rPr>
                <w:rFonts w:asciiTheme="majorBidi" w:hAnsiTheme="majorBidi" w:cstheme="majorBidi"/>
                <w:sz w:val="26"/>
                <w:szCs w:val="26"/>
              </w:rPr>
              <w:t xml:space="preserve">      -</w:t>
            </w:r>
          </w:p>
        </w:tc>
      </w:tr>
    </w:tbl>
    <w:p w:rsidR="001259C9" w:rsidRDefault="006D00CE" w:rsidP="001259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1</w:t>
      </w:r>
      <w:r w:rsidR="00EE6469">
        <w:rPr>
          <w:rFonts w:ascii="Angsana New" w:hAnsi="Angsana New" w:hint="cs"/>
          <w:b/>
          <w:bCs/>
          <w:sz w:val="30"/>
          <w:szCs w:val="30"/>
          <w:cs/>
        </w:rPr>
        <w:t>3</w:t>
      </w:r>
      <w:r w:rsidR="001259C9">
        <w:rPr>
          <w:rFonts w:ascii="Angsana New" w:hAnsi="Angsana New"/>
          <w:b/>
          <w:bCs/>
          <w:sz w:val="30"/>
          <w:szCs w:val="30"/>
        </w:rPr>
        <w:t>.</w:t>
      </w:r>
      <w:r w:rsidR="001259C9">
        <w:rPr>
          <w:rFonts w:ascii="Angsana New" w:hAnsi="Angsana New"/>
          <w:b/>
          <w:bCs/>
          <w:sz w:val="30"/>
          <w:szCs w:val="30"/>
        </w:rPr>
        <w:tab/>
      </w:r>
      <w:r w:rsidR="001259C9">
        <w:rPr>
          <w:rFonts w:ascii="Angsana New" w:hAnsi="Angsana New" w:hint="cs"/>
          <w:b/>
          <w:bCs/>
          <w:sz w:val="30"/>
          <w:szCs w:val="30"/>
          <w:cs/>
        </w:rPr>
        <w:t xml:space="preserve">สินทรัพย์สิทธิการใช้ </w:t>
      </w:r>
      <w:r w:rsidR="001259C9">
        <w:rPr>
          <w:rFonts w:ascii="Angsana New" w:hAnsi="Angsana New"/>
          <w:b/>
          <w:bCs/>
          <w:sz w:val="30"/>
          <w:szCs w:val="30"/>
          <w:cs/>
        </w:rPr>
        <w:t>–</w:t>
      </w:r>
      <w:r w:rsidR="001259C9">
        <w:rPr>
          <w:rFonts w:ascii="Angsana New" w:hAnsi="Angsana New" w:hint="cs"/>
          <w:b/>
          <w:bCs/>
          <w:sz w:val="30"/>
          <w:szCs w:val="30"/>
          <w:cs/>
        </w:rPr>
        <w:t xml:space="preserve"> สุทธิ</w:t>
      </w:r>
    </w:p>
    <w:p w:rsidR="001259C9" w:rsidRPr="0008670F" w:rsidRDefault="001259C9" w:rsidP="00EC17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tbl>
      <w:tblPr>
        <w:tblW w:w="9627" w:type="dxa"/>
        <w:tblInd w:w="-34" w:type="dxa"/>
        <w:tblLayout w:type="fixed"/>
        <w:tblLook w:val="0000"/>
      </w:tblPr>
      <w:tblGrid>
        <w:gridCol w:w="4111"/>
        <w:gridCol w:w="1276"/>
        <w:gridCol w:w="270"/>
        <w:gridCol w:w="1134"/>
        <w:gridCol w:w="284"/>
        <w:gridCol w:w="1134"/>
        <w:gridCol w:w="284"/>
        <w:gridCol w:w="1134"/>
      </w:tblGrid>
      <w:tr w:rsidR="00BD75D7" w:rsidRPr="007B2B5F" w:rsidTr="00BD75D7">
        <w:trPr>
          <w:cantSplit/>
        </w:trPr>
        <w:tc>
          <w:tcPr>
            <w:tcW w:w="4111" w:type="dxa"/>
          </w:tcPr>
          <w:p w:rsidR="00BD75D7" w:rsidRPr="007B2B5F" w:rsidRDefault="00BD75D7" w:rsidP="00EA7793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516" w:type="dxa"/>
            <w:gridSpan w:val="7"/>
          </w:tcPr>
          <w:p w:rsidR="00BD75D7" w:rsidRPr="007B2B5F" w:rsidRDefault="00BD75D7" w:rsidP="00EA779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B2B5F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  <w:r w:rsidRPr="007B2B5F">
              <w:rPr>
                <w:rFonts w:ascii="Angsana New" w:hAnsi="Angsana New" w:hint="cs"/>
                <w:sz w:val="26"/>
                <w:szCs w:val="26"/>
                <w:cs/>
              </w:rPr>
              <w:t xml:space="preserve"> (พันบาท)</w:t>
            </w:r>
          </w:p>
        </w:tc>
      </w:tr>
      <w:tr w:rsidR="00BD75D7" w:rsidRPr="007B2B5F" w:rsidTr="00BD75D7">
        <w:trPr>
          <w:cantSplit/>
        </w:trPr>
        <w:tc>
          <w:tcPr>
            <w:tcW w:w="4111" w:type="dxa"/>
          </w:tcPr>
          <w:p w:rsidR="00BD75D7" w:rsidRPr="007B2B5F" w:rsidRDefault="00BD75D7" w:rsidP="00EA7793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BD75D7" w:rsidRPr="007B2B5F" w:rsidRDefault="00BD75D7" w:rsidP="0038595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B2B5F">
              <w:rPr>
                <w:rFonts w:ascii="Angsana New" w:hAnsi="Angsana New" w:hint="cs"/>
                <w:sz w:val="26"/>
                <w:szCs w:val="26"/>
                <w:cs/>
              </w:rPr>
              <w:t>ที่ดินและ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BD75D7" w:rsidRPr="007B2B5F" w:rsidRDefault="00BD75D7" w:rsidP="00EA779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BD75D7" w:rsidRPr="007B2B5F" w:rsidRDefault="00BD75D7" w:rsidP="00EA779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B2B5F">
              <w:rPr>
                <w:rFonts w:ascii="Angsana New" w:hAnsi="Angsana New" w:hint="cs"/>
                <w:sz w:val="26"/>
                <w:szCs w:val="26"/>
                <w:cs/>
              </w:rPr>
              <w:t>เครื่องจักร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BD75D7" w:rsidRPr="007B2B5F" w:rsidRDefault="00BD75D7" w:rsidP="00EA779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BD75D7" w:rsidRPr="007B2B5F" w:rsidRDefault="00BD75D7" w:rsidP="00EA779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BD75D7" w:rsidRPr="007B2B5F" w:rsidRDefault="00BD75D7" w:rsidP="00EA779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BD75D7" w:rsidRPr="007B2B5F" w:rsidRDefault="00BD75D7" w:rsidP="00EA779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D75D7" w:rsidRPr="007B2B5F" w:rsidTr="00BD75D7">
        <w:trPr>
          <w:cantSplit/>
        </w:trPr>
        <w:tc>
          <w:tcPr>
            <w:tcW w:w="4111" w:type="dxa"/>
          </w:tcPr>
          <w:p w:rsidR="00BD75D7" w:rsidRPr="007B2B5F" w:rsidRDefault="00BD75D7" w:rsidP="00EA7793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</w:tcPr>
          <w:p w:rsidR="00BD75D7" w:rsidRPr="007B2B5F" w:rsidRDefault="00BD75D7" w:rsidP="0038595A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B2B5F">
              <w:rPr>
                <w:rFonts w:ascii="Angsana New" w:hAnsi="Angsana New" w:hint="cs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270" w:type="dxa"/>
          </w:tcPr>
          <w:p w:rsidR="00BD75D7" w:rsidRPr="007B2B5F" w:rsidRDefault="00BD75D7" w:rsidP="00EA779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:rsidR="00BD75D7" w:rsidRPr="007B2B5F" w:rsidRDefault="00BD75D7" w:rsidP="00EA7793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B2B5F">
              <w:rPr>
                <w:rFonts w:ascii="Angsana New" w:hAnsi="Angsana New" w:hint="cs"/>
                <w:sz w:val="26"/>
                <w:szCs w:val="26"/>
                <w:cs/>
              </w:rPr>
              <w:t>และ</w:t>
            </w:r>
          </w:p>
        </w:tc>
        <w:tc>
          <w:tcPr>
            <w:tcW w:w="284" w:type="dxa"/>
          </w:tcPr>
          <w:p w:rsidR="00BD75D7" w:rsidRPr="007B2B5F" w:rsidRDefault="00BD75D7" w:rsidP="00EA7793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:rsidR="00BD75D7" w:rsidRPr="007B2B5F" w:rsidRDefault="00BD75D7" w:rsidP="00EA7793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4" w:type="dxa"/>
          </w:tcPr>
          <w:p w:rsidR="00BD75D7" w:rsidRPr="007B2B5F" w:rsidRDefault="00BD75D7" w:rsidP="00EA779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:rsidR="00BD75D7" w:rsidRPr="007B2B5F" w:rsidRDefault="00BD75D7" w:rsidP="00EA7793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BD75D7" w:rsidRPr="007B2B5F" w:rsidTr="00BD75D7">
        <w:trPr>
          <w:cantSplit/>
        </w:trPr>
        <w:tc>
          <w:tcPr>
            <w:tcW w:w="4111" w:type="dxa"/>
          </w:tcPr>
          <w:p w:rsidR="00BD75D7" w:rsidRPr="007B2B5F" w:rsidRDefault="00BD75D7" w:rsidP="00EA7793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BD75D7" w:rsidRPr="007B2B5F" w:rsidRDefault="00BD75D7" w:rsidP="00EA7793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B2B5F">
              <w:rPr>
                <w:rFonts w:ascii="Angsana New" w:hAnsi="Angsana New" w:hint="cs"/>
                <w:sz w:val="26"/>
                <w:szCs w:val="26"/>
                <w:cs/>
              </w:rPr>
              <w:t>ที่ดิน</w:t>
            </w:r>
          </w:p>
        </w:tc>
        <w:tc>
          <w:tcPr>
            <w:tcW w:w="270" w:type="dxa"/>
          </w:tcPr>
          <w:p w:rsidR="00BD75D7" w:rsidRPr="007B2B5F" w:rsidRDefault="00BD75D7" w:rsidP="00EA779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BD75D7" w:rsidRPr="007B2B5F" w:rsidRDefault="00BD75D7" w:rsidP="00EA7793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B2B5F">
              <w:rPr>
                <w:rFonts w:ascii="Angsana New" w:hAnsi="Angsana New" w:hint="cs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284" w:type="dxa"/>
          </w:tcPr>
          <w:p w:rsidR="00BD75D7" w:rsidRPr="007B2B5F" w:rsidRDefault="00BD75D7" w:rsidP="00EA7793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BD75D7" w:rsidRPr="007B2B5F" w:rsidRDefault="00BD75D7" w:rsidP="00EA779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B2B5F">
              <w:rPr>
                <w:rFonts w:ascii="Angsana New" w:hAnsi="Angsana New" w:hint="cs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84" w:type="dxa"/>
          </w:tcPr>
          <w:p w:rsidR="00BD75D7" w:rsidRPr="007B2B5F" w:rsidRDefault="00BD75D7" w:rsidP="00EA779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BD75D7" w:rsidRPr="007B2B5F" w:rsidRDefault="00BD75D7" w:rsidP="00EA779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B2B5F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BD75D7" w:rsidRPr="007B2B5F" w:rsidTr="00BD75D7">
        <w:trPr>
          <w:cantSplit/>
        </w:trPr>
        <w:tc>
          <w:tcPr>
            <w:tcW w:w="4111" w:type="dxa"/>
          </w:tcPr>
          <w:p w:rsidR="00BD75D7" w:rsidRPr="00823F3B" w:rsidRDefault="00BD75D7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23F3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BD75D7" w:rsidRPr="00823F3B" w:rsidRDefault="00BD75D7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</w:tcPr>
          <w:p w:rsidR="00BD75D7" w:rsidRPr="00823F3B" w:rsidRDefault="00BD75D7" w:rsidP="00EA779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BD75D7" w:rsidRPr="00823F3B" w:rsidRDefault="00BD75D7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284" w:type="dxa"/>
          </w:tcPr>
          <w:p w:rsidR="00BD75D7" w:rsidRPr="00823F3B" w:rsidRDefault="00BD75D7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BD75D7" w:rsidRPr="00823F3B" w:rsidRDefault="00BD75D7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284" w:type="dxa"/>
          </w:tcPr>
          <w:p w:rsidR="00BD75D7" w:rsidRPr="00823F3B" w:rsidRDefault="00BD75D7" w:rsidP="00EA779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BD75D7" w:rsidRPr="00823F3B" w:rsidRDefault="00BD75D7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</w:tr>
      <w:tr w:rsidR="00BD75D7" w:rsidRPr="007B2B5F" w:rsidTr="00BD75D7">
        <w:trPr>
          <w:cantSplit/>
        </w:trPr>
        <w:tc>
          <w:tcPr>
            <w:tcW w:w="4111" w:type="dxa"/>
          </w:tcPr>
          <w:p w:rsidR="00BD75D7" w:rsidRPr="00823F3B" w:rsidRDefault="00BD75D7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823F3B">
              <w:rPr>
                <w:rFonts w:ascii="Angsana New" w:hAnsi="Angsana New" w:hint="cs"/>
                <w:sz w:val="26"/>
                <w:szCs w:val="26"/>
                <w:cs/>
              </w:rPr>
              <w:t xml:space="preserve">ยอดคงเหลือ </w:t>
            </w:r>
            <w:r w:rsidRPr="00823F3B">
              <w:rPr>
                <w:rFonts w:ascii="Angsana New" w:hAnsi="Angsana New"/>
                <w:sz w:val="26"/>
                <w:szCs w:val="26"/>
                <w:cs/>
              </w:rPr>
              <w:t xml:space="preserve">ณ วันที่ 1 </w:t>
            </w:r>
            <w:r w:rsidRPr="00823F3B">
              <w:rPr>
                <w:rFonts w:ascii="Angsana New" w:hAnsi="Angsana New" w:hint="cs"/>
                <w:sz w:val="26"/>
                <w:szCs w:val="26"/>
                <w:cs/>
              </w:rPr>
              <w:t>มกราคม</w:t>
            </w:r>
            <w:r w:rsidRPr="00823F3B">
              <w:rPr>
                <w:rFonts w:ascii="Angsana New" w:hAnsi="Angsana New"/>
                <w:sz w:val="26"/>
                <w:szCs w:val="26"/>
              </w:rPr>
              <w:t xml:space="preserve"> 256</w:t>
            </w:r>
            <w:r w:rsidRPr="00823F3B">
              <w:rPr>
                <w:rFonts w:ascii="Angsana New" w:hAnsi="Angsana New" w:hint="cs"/>
                <w:sz w:val="26"/>
                <w:szCs w:val="26"/>
                <w:cs/>
              </w:rPr>
              <w:t>3</w:t>
            </w:r>
          </w:p>
        </w:tc>
        <w:tc>
          <w:tcPr>
            <w:tcW w:w="1276" w:type="dxa"/>
          </w:tcPr>
          <w:p w:rsidR="00BD75D7" w:rsidRPr="00823F3B" w:rsidRDefault="00BD75D7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3F3B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70" w:type="dxa"/>
          </w:tcPr>
          <w:p w:rsidR="00BD75D7" w:rsidRPr="00823F3B" w:rsidRDefault="00BD75D7" w:rsidP="00D97518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26"/>
                <w:szCs w:val="26"/>
                <w:highlight w:val="yellow"/>
                <w:cs/>
                <w:lang w:val="en-US"/>
              </w:rPr>
            </w:pPr>
          </w:p>
        </w:tc>
        <w:tc>
          <w:tcPr>
            <w:tcW w:w="1134" w:type="dxa"/>
          </w:tcPr>
          <w:p w:rsidR="00BD75D7" w:rsidRPr="00823F3B" w:rsidRDefault="00BD75D7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3F3B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84" w:type="dxa"/>
          </w:tcPr>
          <w:p w:rsidR="00BD75D7" w:rsidRPr="00823F3B" w:rsidRDefault="00BD75D7" w:rsidP="00D9751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:rsidR="00BD75D7" w:rsidRPr="00823F3B" w:rsidRDefault="00BD75D7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3F3B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84" w:type="dxa"/>
          </w:tcPr>
          <w:p w:rsidR="00BD75D7" w:rsidRPr="00823F3B" w:rsidRDefault="00BD75D7" w:rsidP="00D97518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26"/>
                <w:szCs w:val="26"/>
                <w:highlight w:val="yellow"/>
                <w:cs/>
                <w:lang w:val="en-US"/>
              </w:rPr>
            </w:pPr>
          </w:p>
        </w:tc>
        <w:tc>
          <w:tcPr>
            <w:tcW w:w="1134" w:type="dxa"/>
          </w:tcPr>
          <w:p w:rsidR="00BD75D7" w:rsidRPr="00823F3B" w:rsidRDefault="00BD75D7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3F3B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</w:tr>
      <w:tr w:rsidR="00BD75D7" w:rsidRPr="007B2B5F" w:rsidTr="00BD75D7">
        <w:trPr>
          <w:cantSplit/>
        </w:trPr>
        <w:tc>
          <w:tcPr>
            <w:tcW w:w="4111" w:type="dxa"/>
          </w:tcPr>
          <w:p w:rsidR="00BD75D7" w:rsidRPr="00823F3B" w:rsidRDefault="00BD75D7" w:rsidP="007B2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823F3B">
              <w:rPr>
                <w:rFonts w:ascii="Angsana New" w:hAnsi="Angsana New" w:hint="cs"/>
                <w:sz w:val="26"/>
                <w:szCs w:val="26"/>
                <w:cs/>
              </w:rPr>
              <w:t xml:space="preserve">สินทรัพย์สิทธิการใช้ภายใต้สัญญาเช่าการเงิน </w:t>
            </w:r>
          </w:p>
        </w:tc>
        <w:tc>
          <w:tcPr>
            <w:tcW w:w="1276" w:type="dxa"/>
          </w:tcPr>
          <w:p w:rsidR="00BD75D7" w:rsidRPr="00823F3B" w:rsidRDefault="00BD75D7" w:rsidP="0096757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BD75D7" w:rsidRPr="00823F3B" w:rsidRDefault="00BD75D7" w:rsidP="0096757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:rsidR="00BD75D7" w:rsidRPr="00823F3B" w:rsidRDefault="00BD75D7" w:rsidP="0096757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</w:tcPr>
          <w:p w:rsidR="00BD75D7" w:rsidRPr="00823F3B" w:rsidRDefault="00BD75D7" w:rsidP="0096757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:rsidR="00BD75D7" w:rsidRPr="00823F3B" w:rsidRDefault="00BD75D7" w:rsidP="0096757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</w:tcPr>
          <w:p w:rsidR="00BD75D7" w:rsidRPr="00823F3B" w:rsidRDefault="00BD75D7" w:rsidP="0096757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:rsidR="00BD75D7" w:rsidRPr="00823F3B" w:rsidRDefault="00BD75D7" w:rsidP="0096757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D75D7" w:rsidRPr="007174A0" w:rsidTr="00BD75D7">
        <w:trPr>
          <w:cantSplit/>
        </w:trPr>
        <w:tc>
          <w:tcPr>
            <w:tcW w:w="4111" w:type="dxa"/>
          </w:tcPr>
          <w:p w:rsidR="00BD75D7" w:rsidRPr="00823F3B" w:rsidRDefault="00BD75D7" w:rsidP="007B2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823F3B">
              <w:rPr>
                <w:rFonts w:ascii="Angsana New" w:hAnsi="Angsana New" w:hint="cs"/>
                <w:sz w:val="26"/>
                <w:szCs w:val="26"/>
                <w:cs/>
              </w:rPr>
              <w:t xml:space="preserve">   ณ วันที่ 1 มกราคม 2563 รับโอนจากที่ดิน</w:t>
            </w:r>
          </w:p>
        </w:tc>
        <w:tc>
          <w:tcPr>
            <w:tcW w:w="1276" w:type="dxa"/>
          </w:tcPr>
          <w:p w:rsidR="00BD75D7" w:rsidRPr="00823F3B" w:rsidRDefault="00BD75D7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BD75D7" w:rsidRPr="00823F3B" w:rsidRDefault="00BD75D7" w:rsidP="00EA779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:rsidR="00BD75D7" w:rsidRPr="00823F3B" w:rsidRDefault="00BD75D7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</w:tcPr>
          <w:p w:rsidR="00BD75D7" w:rsidRPr="00823F3B" w:rsidRDefault="00BD75D7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:rsidR="00BD75D7" w:rsidRPr="00823F3B" w:rsidRDefault="00BD75D7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</w:tcPr>
          <w:p w:rsidR="00BD75D7" w:rsidRPr="00823F3B" w:rsidRDefault="00BD75D7" w:rsidP="00EA779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:rsidR="00BD75D7" w:rsidRPr="00823F3B" w:rsidRDefault="00BD75D7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D75D7" w:rsidRPr="007174A0" w:rsidTr="00BD75D7">
        <w:trPr>
          <w:cantSplit/>
        </w:trPr>
        <w:tc>
          <w:tcPr>
            <w:tcW w:w="4111" w:type="dxa"/>
          </w:tcPr>
          <w:p w:rsidR="00BD75D7" w:rsidRPr="00823F3B" w:rsidRDefault="00BD75D7" w:rsidP="007B2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823F3B">
              <w:rPr>
                <w:rFonts w:ascii="Angsana New" w:hAnsi="Angsana New" w:hint="cs"/>
                <w:sz w:val="26"/>
                <w:szCs w:val="26"/>
                <w:cs/>
              </w:rPr>
              <w:t xml:space="preserve">   อาคารและอุปกรณ์</w:t>
            </w:r>
          </w:p>
        </w:tc>
        <w:tc>
          <w:tcPr>
            <w:tcW w:w="1276" w:type="dxa"/>
          </w:tcPr>
          <w:p w:rsidR="00BD75D7" w:rsidRPr="00823F3B" w:rsidRDefault="00BD75D7" w:rsidP="0002097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3F3B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70" w:type="dxa"/>
          </w:tcPr>
          <w:p w:rsidR="00BD75D7" w:rsidRPr="00823F3B" w:rsidRDefault="00BD75D7" w:rsidP="0002097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:rsidR="00BD75D7" w:rsidRPr="00823F3B" w:rsidRDefault="00BD75D7" w:rsidP="0002097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3F3B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84" w:type="dxa"/>
          </w:tcPr>
          <w:p w:rsidR="00BD75D7" w:rsidRPr="00823F3B" w:rsidRDefault="00BD75D7" w:rsidP="0002097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:rsidR="00BD75D7" w:rsidRPr="00823F3B" w:rsidRDefault="00BD75D7" w:rsidP="0002097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23F3B">
              <w:rPr>
                <w:rFonts w:ascii="Angsana New" w:hAnsi="Angsana New"/>
                <w:sz w:val="26"/>
                <w:szCs w:val="26"/>
              </w:rPr>
              <w:t>38,645</w:t>
            </w:r>
          </w:p>
        </w:tc>
        <w:tc>
          <w:tcPr>
            <w:tcW w:w="284" w:type="dxa"/>
          </w:tcPr>
          <w:p w:rsidR="00BD75D7" w:rsidRPr="00823F3B" w:rsidRDefault="00BD75D7" w:rsidP="0002097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:rsidR="00BD75D7" w:rsidRPr="00823F3B" w:rsidRDefault="00BD75D7" w:rsidP="0002097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23F3B">
              <w:rPr>
                <w:rFonts w:ascii="Angsana New" w:hAnsi="Angsana New"/>
                <w:sz w:val="26"/>
                <w:szCs w:val="26"/>
              </w:rPr>
              <w:t>38,645</w:t>
            </w:r>
          </w:p>
        </w:tc>
      </w:tr>
      <w:tr w:rsidR="00BD75D7" w:rsidRPr="007174A0" w:rsidTr="00BD75D7">
        <w:trPr>
          <w:cantSplit/>
        </w:trPr>
        <w:tc>
          <w:tcPr>
            <w:tcW w:w="4111" w:type="dxa"/>
          </w:tcPr>
          <w:p w:rsidR="00BD75D7" w:rsidRPr="00823F3B" w:rsidRDefault="00BD75D7" w:rsidP="00020979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823F3B">
              <w:rPr>
                <w:rFonts w:ascii="Angsana New" w:hAnsi="Angsana New" w:hint="cs"/>
                <w:sz w:val="26"/>
                <w:szCs w:val="26"/>
                <w:cs/>
              </w:rPr>
              <w:t>ผลกระทบจากการนำมาตรฐานการรายงาน</w:t>
            </w:r>
          </w:p>
        </w:tc>
        <w:tc>
          <w:tcPr>
            <w:tcW w:w="1276" w:type="dxa"/>
          </w:tcPr>
          <w:p w:rsidR="00BD75D7" w:rsidRPr="00823F3B" w:rsidRDefault="00BD75D7" w:rsidP="0096757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BD75D7" w:rsidRPr="00823F3B" w:rsidRDefault="00BD75D7" w:rsidP="0096757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:rsidR="00BD75D7" w:rsidRPr="00823F3B" w:rsidRDefault="00BD75D7" w:rsidP="0096757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</w:tcPr>
          <w:p w:rsidR="00BD75D7" w:rsidRPr="00823F3B" w:rsidRDefault="00BD75D7" w:rsidP="0096757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:rsidR="00BD75D7" w:rsidRPr="00823F3B" w:rsidRDefault="00BD75D7" w:rsidP="0096757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</w:tcPr>
          <w:p w:rsidR="00BD75D7" w:rsidRPr="00823F3B" w:rsidRDefault="00BD75D7" w:rsidP="0096757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:rsidR="00BD75D7" w:rsidRPr="00823F3B" w:rsidRDefault="00BD75D7" w:rsidP="0096757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D75D7" w:rsidRPr="007174A0" w:rsidTr="00BD75D7">
        <w:trPr>
          <w:cantSplit/>
        </w:trPr>
        <w:tc>
          <w:tcPr>
            <w:tcW w:w="4111" w:type="dxa"/>
          </w:tcPr>
          <w:p w:rsidR="00BD75D7" w:rsidRPr="00823F3B" w:rsidRDefault="00BD75D7" w:rsidP="00020979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823F3B">
              <w:rPr>
                <w:rFonts w:ascii="Angsana New" w:hAnsi="Angsana New" w:hint="cs"/>
                <w:sz w:val="26"/>
                <w:szCs w:val="26"/>
                <w:cs/>
              </w:rPr>
              <w:t xml:space="preserve">   ทางการเงินฉบับที่ 16 มาถือปฏิบัติครั้งแรก</w:t>
            </w:r>
          </w:p>
        </w:tc>
        <w:tc>
          <w:tcPr>
            <w:tcW w:w="1276" w:type="dxa"/>
          </w:tcPr>
          <w:p w:rsidR="00BD75D7" w:rsidRPr="00823F3B" w:rsidRDefault="00BD75D7" w:rsidP="0096757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23F3B">
              <w:rPr>
                <w:rFonts w:ascii="Angsana New" w:hAnsi="Angsana New"/>
                <w:sz w:val="26"/>
                <w:szCs w:val="26"/>
              </w:rPr>
              <w:t>16,821</w:t>
            </w:r>
          </w:p>
        </w:tc>
        <w:tc>
          <w:tcPr>
            <w:tcW w:w="270" w:type="dxa"/>
          </w:tcPr>
          <w:p w:rsidR="00BD75D7" w:rsidRPr="00823F3B" w:rsidRDefault="00BD75D7" w:rsidP="0096757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:rsidR="00BD75D7" w:rsidRPr="00823F3B" w:rsidRDefault="00BD75D7" w:rsidP="0096757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3F3B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84" w:type="dxa"/>
          </w:tcPr>
          <w:p w:rsidR="00BD75D7" w:rsidRPr="00823F3B" w:rsidRDefault="00BD75D7" w:rsidP="0096757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:rsidR="00BD75D7" w:rsidRPr="00823F3B" w:rsidRDefault="00BD75D7" w:rsidP="0096757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3F3B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84" w:type="dxa"/>
          </w:tcPr>
          <w:p w:rsidR="00BD75D7" w:rsidRPr="00823F3B" w:rsidRDefault="00BD75D7" w:rsidP="0096757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:rsidR="00BD75D7" w:rsidRPr="00823F3B" w:rsidRDefault="00BD75D7" w:rsidP="0096757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23F3B">
              <w:rPr>
                <w:rFonts w:ascii="Angsana New" w:hAnsi="Angsana New"/>
                <w:sz w:val="26"/>
                <w:szCs w:val="26"/>
              </w:rPr>
              <w:t>16,821</w:t>
            </w:r>
          </w:p>
        </w:tc>
      </w:tr>
      <w:tr w:rsidR="00BD75D7" w:rsidRPr="007174A0" w:rsidTr="00BD75D7">
        <w:trPr>
          <w:cantSplit/>
        </w:trPr>
        <w:tc>
          <w:tcPr>
            <w:tcW w:w="4111" w:type="dxa"/>
          </w:tcPr>
          <w:p w:rsidR="00BD75D7" w:rsidRPr="00823F3B" w:rsidRDefault="00BD75D7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823F3B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76" w:type="dxa"/>
          </w:tcPr>
          <w:p w:rsidR="00BD75D7" w:rsidRPr="00823F3B" w:rsidRDefault="00BD75D7" w:rsidP="00B37DF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3F3B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70" w:type="dxa"/>
          </w:tcPr>
          <w:p w:rsidR="00BD75D7" w:rsidRPr="00823F3B" w:rsidRDefault="00BD75D7" w:rsidP="00EA779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:rsidR="00BD75D7" w:rsidRPr="00823F3B" w:rsidRDefault="00BD75D7" w:rsidP="00B37DF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23F3B">
              <w:rPr>
                <w:rFonts w:ascii="Angsana New" w:hAnsi="Angsana New" w:hint="cs"/>
                <w:sz w:val="26"/>
                <w:szCs w:val="26"/>
                <w:cs/>
              </w:rPr>
              <w:t>22</w:t>
            </w:r>
            <w:r w:rsidRPr="00823F3B">
              <w:rPr>
                <w:rFonts w:ascii="Angsana New" w:hAnsi="Angsana New"/>
                <w:sz w:val="26"/>
                <w:szCs w:val="26"/>
              </w:rPr>
              <w:t>,</w:t>
            </w:r>
            <w:r w:rsidRPr="00823F3B">
              <w:rPr>
                <w:rFonts w:ascii="Angsana New" w:hAnsi="Angsana New" w:hint="cs"/>
                <w:sz w:val="26"/>
                <w:szCs w:val="26"/>
                <w:cs/>
              </w:rPr>
              <w:t>25</w:t>
            </w:r>
            <w:r w:rsidRPr="00823F3B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84" w:type="dxa"/>
          </w:tcPr>
          <w:p w:rsidR="00BD75D7" w:rsidRPr="00823F3B" w:rsidRDefault="00BD75D7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:rsidR="00BD75D7" w:rsidRPr="00823F3B" w:rsidRDefault="00BD75D7" w:rsidP="00B37DF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23F3B">
              <w:rPr>
                <w:rFonts w:ascii="Angsana New" w:hAnsi="Angsana New" w:hint="cs"/>
                <w:sz w:val="26"/>
                <w:szCs w:val="26"/>
                <w:cs/>
              </w:rPr>
              <w:t>11</w:t>
            </w:r>
            <w:r w:rsidRPr="00823F3B">
              <w:rPr>
                <w:rFonts w:ascii="Angsana New" w:hAnsi="Angsana New"/>
                <w:sz w:val="26"/>
                <w:szCs w:val="26"/>
              </w:rPr>
              <w:t>,</w:t>
            </w:r>
            <w:r w:rsidRPr="00823F3B">
              <w:rPr>
                <w:rFonts w:ascii="Angsana New" w:hAnsi="Angsana New" w:hint="cs"/>
                <w:sz w:val="26"/>
                <w:szCs w:val="26"/>
                <w:cs/>
              </w:rPr>
              <w:t>742</w:t>
            </w:r>
          </w:p>
        </w:tc>
        <w:tc>
          <w:tcPr>
            <w:tcW w:w="284" w:type="dxa"/>
          </w:tcPr>
          <w:p w:rsidR="00BD75D7" w:rsidRPr="00823F3B" w:rsidRDefault="00BD75D7" w:rsidP="00EA779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:rsidR="00BD75D7" w:rsidRPr="00823F3B" w:rsidRDefault="00BD75D7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23F3B">
              <w:rPr>
                <w:rFonts w:ascii="Angsana New" w:hAnsi="Angsana New"/>
                <w:sz w:val="26"/>
                <w:szCs w:val="26"/>
              </w:rPr>
              <w:t>34,000</w:t>
            </w:r>
          </w:p>
        </w:tc>
      </w:tr>
      <w:tr w:rsidR="00BD75D7" w:rsidRPr="007174A0" w:rsidTr="00BD75D7">
        <w:trPr>
          <w:cantSplit/>
        </w:trPr>
        <w:tc>
          <w:tcPr>
            <w:tcW w:w="4111" w:type="dxa"/>
          </w:tcPr>
          <w:p w:rsidR="00BD75D7" w:rsidRPr="00823F3B" w:rsidRDefault="00BD75D7" w:rsidP="00B37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823F3B">
              <w:rPr>
                <w:rFonts w:ascii="Angsana New" w:hAnsi="Angsana New" w:hint="cs"/>
                <w:sz w:val="26"/>
                <w:szCs w:val="26"/>
                <w:cs/>
              </w:rPr>
              <w:t>ปรับปรุง</w:t>
            </w:r>
          </w:p>
        </w:tc>
        <w:tc>
          <w:tcPr>
            <w:tcW w:w="1276" w:type="dxa"/>
          </w:tcPr>
          <w:p w:rsidR="00BD75D7" w:rsidRPr="00823F3B" w:rsidRDefault="00BD75D7" w:rsidP="00B37DF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23F3B">
              <w:rPr>
                <w:rFonts w:ascii="Angsana New" w:hAnsi="Angsana New" w:hint="cs"/>
                <w:sz w:val="26"/>
                <w:szCs w:val="26"/>
                <w:cs/>
              </w:rPr>
              <w:t>5</w:t>
            </w:r>
            <w:r w:rsidRPr="00823F3B">
              <w:rPr>
                <w:rFonts w:ascii="Angsana New" w:hAnsi="Angsana New"/>
                <w:sz w:val="26"/>
                <w:szCs w:val="26"/>
              </w:rPr>
              <w:t>,</w:t>
            </w:r>
            <w:r w:rsidRPr="00823F3B">
              <w:rPr>
                <w:rFonts w:ascii="Angsana New" w:hAnsi="Angsana New" w:hint="cs"/>
                <w:sz w:val="26"/>
                <w:szCs w:val="26"/>
                <w:cs/>
              </w:rPr>
              <w:t>135</w:t>
            </w:r>
          </w:p>
        </w:tc>
        <w:tc>
          <w:tcPr>
            <w:tcW w:w="270" w:type="dxa"/>
          </w:tcPr>
          <w:p w:rsidR="00BD75D7" w:rsidRPr="00823F3B" w:rsidRDefault="00BD75D7" w:rsidP="00B37DF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:rsidR="00BD75D7" w:rsidRPr="00823F3B" w:rsidRDefault="00BD75D7" w:rsidP="00B37DF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3F3B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84" w:type="dxa"/>
          </w:tcPr>
          <w:p w:rsidR="00BD75D7" w:rsidRPr="00823F3B" w:rsidRDefault="00BD75D7" w:rsidP="00B37DF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:rsidR="00BD75D7" w:rsidRPr="00823F3B" w:rsidRDefault="00BD75D7" w:rsidP="00B37DF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3F3B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84" w:type="dxa"/>
          </w:tcPr>
          <w:p w:rsidR="00BD75D7" w:rsidRPr="00823F3B" w:rsidRDefault="00BD75D7" w:rsidP="00B37DF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:rsidR="00BD75D7" w:rsidRPr="00823F3B" w:rsidRDefault="00BD75D7" w:rsidP="00B37DF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23F3B">
              <w:rPr>
                <w:rFonts w:ascii="Angsana New" w:hAnsi="Angsana New" w:hint="cs"/>
                <w:sz w:val="26"/>
                <w:szCs w:val="26"/>
                <w:cs/>
              </w:rPr>
              <w:t>5</w:t>
            </w:r>
            <w:r w:rsidRPr="00823F3B">
              <w:rPr>
                <w:rFonts w:ascii="Angsana New" w:hAnsi="Angsana New"/>
                <w:sz w:val="26"/>
                <w:szCs w:val="26"/>
              </w:rPr>
              <w:t>,</w:t>
            </w:r>
            <w:r w:rsidRPr="00823F3B">
              <w:rPr>
                <w:rFonts w:ascii="Angsana New" w:hAnsi="Angsana New" w:hint="cs"/>
                <w:sz w:val="26"/>
                <w:szCs w:val="26"/>
                <w:cs/>
              </w:rPr>
              <w:t>135</w:t>
            </w:r>
          </w:p>
        </w:tc>
      </w:tr>
      <w:tr w:rsidR="00BD75D7" w:rsidRPr="007174A0" w:rsidTr="00BD75D7">
        <w:trPr>
          <w:cantSplit/>
        </w:trPr>
        <w:tc>
          <w:tcPr>
            <w:tcW w:w="4111" w:type="dxa"/>
          </w:tcPr>
          <w:p w:rsidR="00BD75D7" w:rsidRPr="00823F3B" w:rsidRDefault="00BD75D7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823F3B">
              <w:rPr>
                <w:rFonts w:ascii="Angsana New" w:hAnsi="Angsana New" w:hint="cs"/>
                <w:sz w:val="26"/>
                <w:szCs w:val="26"/>
                <w:cs/>
              </w:rPr>
              <w:t xml:space="preserve">ยอดคงเหลือ </w:t>
            </w:r>
            <w:r w:rsidRPr="00823F3B">
              <w:rPr>
                <w:rFonts w:ascii="Angsana New" w:hAnsi="Angsana New"/>
                <w:sz w:val="26"/>
                <w:szCs w:val="26"/>
                <w:cs/>
              </w:rPr>
              <w:t xml:space="preserve">ณ วันที่ 31 </w:t>
            </w:r>
            <w:r w:rsidRPr="00823F3B">
              <w:rPr>
                <w:rFonts w:ascii="Angsana New" w:hAnsi="Angsana New" w:hint="cs"/>
                <w:sz w:val="26"/>
                <w:szCs w:val="26"/>
                <w:cs/>
              </w:rPr>
              <w:t>ธันว</w:t>
            </w:r>
            <w:r w:rsidRPr="00823F3B">
              <w:rPr>
                <w:rFonts w:ascii="Angsana New" w:hAnsi="Angsana New"/>
                <w:sz w:val="26"/>
                <w:szCs w:val="26"/>
                <w:cs/>
              </w:rPr>
              <w:t>าคม</w:t>
            </w:r>
            <w:r w:rsidRPr="00823F3B">
              <w:rPr>
                <w:rFonts w:ascii="Angsana New" w:hAnsi="Angsana New" w:hint="cs"/>
                <w:sz w:val="26"/>
                <w:szCs w:val="26"/>
                <w:cs/>
              </w:rPr>
              <w:t xml:space="preserve"> 2563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BD75D7" w:rsidRPr="00823F3B" w:rsidRDefault="00BD75D7" w:rsidP="00B37DF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23F3B">
              <w:rPr>
                <w:rFonts w:ascii="Angsana New" w:hAnsi="Angsana New" w:hint="cs"/>
                <w:sz w:val="26"/>
                <w:szCs w:val="26"/>
                <w:cs/>
              </w:rPr>
              <w:t>21</w:t>
            </w:r>
            <w:r w:rsidRPr="00823F3B">
              <w:rPr>
                <w:rFonts w:ascii="Angsana New" w:hAnsi="Angsana New"/>
                <w:sz w:val="26"/>
                <w:szCs w:val="26"/>
              </w:rPr>
              <w:t>,</w:t>
            </w:r>
            <w:r w:rsidRPr="00823F3B">
              <w:rPr>
                <w:rFonts w:ascii="Angsana New" w:hAnsi="Angsana New" w:hint="cs"/>
                <w:sz w:val="26"/>
                <w:szCs w:val="26"/>
                <w:cs/>
              </w:rPr>
              <w:t>956</w:t>
            </w:r>
          </w:p>
        </w:tc>
        <w:tc>
          <w:tcPr>
            <w:tcW w:w="270" w:type="dxa"/>
          </w:tcPr>
          <w:p w:rsidR="00BD75D7" w:rsidRPr="00823F3B" w:rsidRDefault="00BD75D7" w:rsidP="00EA7793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BD75D7" w:rsidRPr="00823F3B" w:rsidRDefault="00BD75D7" w:rsidP="00B37DF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23F3B">
              <w:rPr>
                <w:rFonts w:ascii="Angsana New" w:hAnsi="Angsana New" w:hint="cs"/>
                <w:sz w:val="26"/>
                <w:szCs w:val="26"/>
                <w:cs/>
              </w:rPr>
              <w:t>22</w:t>
            </w:r>
            <w:r w:rsidRPr="00823F3B">
              <w:rPr>
                <w:rFonts w:ascii="Angsana New" w:hAnsi="Angsana New"/>
                <w:sz w:val="26"/>
                <w:szCs w:val="26"/>
              </w:rPr>
              <w:t>,</w:t>
            </w:r>
            <w:r w:rsidRPr="00823F3B">
              <w:rPr>
                <w:rFonts w:ascii="Angsana New" w:hAnsi="Angsana New" w:hint="cs"/>
                <w:sz w:val="26"/>
                <w:szCs w:val="26"/>
                <w:cs/>
              </w:rPr>
              <w:t>25</w:t>
            </w:r>
            <w:r w:rsidRPr="00823F3B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84" w:type="dxa"/>
          </w:tcPr>
          <w:p w:rsidR="00BD75D7" w:rsidRPr="00823F3B" w:rsidRDefault="00BD75D7" w:rsidP="00B37DF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BD75D7" w:rsidRPr="00823F3B" w:rsidRDefault="00BD75D7" w:rsidP="00B37DF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23F3B">
              <w:rPr>
                <w:rFonts w:ascii="Angsana New" w:hAnsi="Angsana New" w:hint="cs"/>
                <w:sz w:val="26"/>
                <w:szCs w:val="26"/>
                <w:cs/>
              </w:rPr>
              <w:t>50</w:t>
            </w:r>
            <w:r w:rsidRPr="00823F3B">
              <w:rPr>
                <w:rFonts w:ascii="Angsana New" w:hAnsi="Angsana New"/>
                <w:sz w:val="26"/>
                <w:szCs w:val="26"/>
              </w:rPr>
              <w:t>,</w:t>
            </w:r>
            <w:r w:rsidRPr="00823F3B">
              <w:rPr>
                <w:rFonts w:ascii="Angsana New" w:hAnsi="Angsana New" w:hint="cs"/>
                <w:sz w:val="26"/>
                <w:szCs w:val="26"/>
                <w:cs/>
              </w:rPr>
              <w:t>387</w:t>
            </w:r>
          </w:p>
        </w:tc>
        <w:tc>
          <w:tcPr>
            <w:tcW w:w="284" w:type="dxa"/>
          </w:tcPr>
          <w:p w:rsidR="00BD75D7" w:rsidRPr="00823F3B" w:rsidRDefault="00BD75D7" w:rsidP="00EA7793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BD75D7" w:rsidRPr="00823F3B" w:rsidRDefault="00BD75D7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23F3B">
              <w:rPr>
                <w:rFonts w:ascii="Angsana New" w:hAnsi="Angsana New" w:hint="cs"/>
                <w:sz w:val="26"/>
                <w:szCs w:val="26"/>
                <w:cs/>
              </w:rPr>
              <w:t>94</w:t>
            </w:r>
            <w:r w:rsidRPr="00823F3B">
              <w:rPr>
                <w:rFonts w:ascii="Angsana New" w:hAnsi="Angsana New"/>
                <w:sz w:val="26"/>
                <w:szCs w:val="26"/>
              </w:rPr>
              <w:t>,</w:t>
            </w:r>
            <w:r w:rsidRPr="00823F3B">
              <w:rPr>
                <w:rFonts w:ascii="Angsana New" w:hAnsi="Angsana New" w:hint="cs"/>
                <w:sz w:val="26"/>
                <w:szCs w:val="26"/>
                <w:cs/>
              </w:rPr>
              <w:t>60</w:t>
            </w:r>
            <w:r w:rsidRPr="00823F3B"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BD75D7" w:rsidRPr="007B2B5F" w:rsidTr="00BD75D7">
        <w:trPr>
          <w:cantSplit/>
        </w:trPr>
        <w:tc>
          <w:tcPr>
            <w:tcW w:w="4111" w:type="dxa"/>
          </w:tcPr>
          <w:p w:rsidR="00BD75D7" w:rsidRPr="00823F3B" w:rsidRDefault="00BD75D7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823F3B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76" w:type="dxa"/>
          </w:tcPr>
          <w:p w:rsidR="00BD75D7" w:rsidRPr="00823F3B" w:rsidRDefault="00BD75D7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3F3B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70" w:type="dxa"/>
          </w:tcPr>
          <w:p w:rsidR="00BD75D7" w:rsidRPr="00823F3B" w:rsidRDefault="00BD75D7" w:rsidP="00FF5FB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134" w:type="dxa"/>
          </w:tcPr>
          <w:p w:rsidR="00BD75D7" w:rsidRPr="00823F3B" w:rsidRDefault="00BD75D7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23F3B">
              <w:rPr>
                <w:rFonts w:ascii="Angsana New" w:hAnsi="Angsana New" w:hint="cs"/>
                <w:sz w:val="26"/>
                <w:szCs w:val="26"/>
                <w:cs/>
              </w:rPr>
              <w:t>14</w:t>
            </w:r>
            <w:r w:rsidRPr="00823F3B">
              <w:rPr>
                <w:rFonts w:ascii="Angsana New" w:hAnsi="Angsana New"/>
                <w:sz w:val="26"/>
                <w:szCs w:val="26"/>
              </w:rPr>
              <w:t>,</w:t>
            </w:r>
            <w:r w:rsidRPr="00823F3B">
              <w:rPr>
                <w:rFonts w:ascii="Angsana New" w:hAnsi="Angsana New" w:hint="cs"/>
                <w:sz w:val="26"/>
                <w:szCs w:val="26"/>
                <w:cs/>
              </w:rPr>
              <w:t>331</w:t>
            </w:r>
          </w:p>
        </w:tc>
        <w:tc>
          <w:tcPr>
            <w:tcW w:w="284" w:type="dxa"/>
          </w:tcPr>
          <w:p w:rsidR="00BD75D7" w:rsidRPr="00823F3B" w:rsidRDefault="00BD75D7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134" w:type="dxa"/>
          </w:tcPr>
          <w:p w:rsidR="00BD75D7" w:rsidRPr="00823F3B" w:rsidRDefault="00BD75D7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23F3B">
              <w:rPr>
                <w:rFonts w:ascii="Angsana New" w:hAnsi="Angsana New" w:hint="cs"/>
                <w:sz w:val="26"/>
                <w:szCs w:val="26"/>
                <w:cs/>
              </w:rPr>
              <w:t>857</w:t>
            </w:r>
          </w:p>
        </w:tc>
        <w:tc>
          <w:tcPr>
            <w:tcW w:w="284" w:type="dxa"/>
          </w:tcPr>
          <w:p w:rsidR="00BD75D7" w:rsidRPr="00823F3B" w:rsidRDefault="00BD75D7" w:rsidP="00FF5FB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134" w:type="dxa"/>
          </w:tcPr>
          <w:p w:rsidR="00BD75D7" w:rsidRPr="00823F3B" w:rsidRDefault="00BD75D7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23F3B">
              <w:rPr>
                <w:rFonts w:ascii="Angsana New" w:hAnsi="Angsana New"/>
                <w:sz w:val="26"/>
                <w:szCs w:val="26"/>
              </w:rPr>
              <w:t>15,188</w:t>
            </w:r>
          </w:p>
        </w:tc>
      </w:tr>
      <w:tr w:rsidR="00BD75D7" w:rsidRPr="007B2B5F" w:rsidTr="00BD75D7">
        <w:trPr>
          <w:cantSplit/>
        </w:trPr>
        <w:tc>
          <w:tcPr>
            <w:tcW w:w="4111" w:type="dxa"/>
          </w:tcPr>
          <w:p w:rsidR="00BD75D7" w:rsidRPr="00823F3B" w:rsidRDefault="00BD75D7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823F3B">
              <w:rPr>
                <w:rFonts w:ascii="Angsana New" w:hAnsi="Angsana New" w:hint="cs"/>
                <w:sz w:val="26"/>
                <w:szCs w:val="26"/>
                <w:cs/>
              </w:rPr>
              <w:t>โอน</w:t>
            </w:r>
          </w:p>
        </w:tc>
        <w:tc>
          <w:tcPr>
            <w:tcW w:w="1276" w:type="dxa"/>
          </w:tcPr>
          <w:p w:rsidR="00BD75D7" w:rsidRPr="00823F3B" w:rsidRDefault="00BD75D7" w:rsidP="00BB2CB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3F3B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70" w:type="dxa"/>
          </w:tcPr>
          <w:p w:rsidR="00BD75D7" w:rsidRPr="00823F3B" w:rsidRDefault="00BD75D7" w:rsidP="00FF5FB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134" w:type="dxa"/>
          </w:tcPr>
          <w:p w:rsidR="00BD75D7" w:rsidRPr="00823F3B" w:rsidRDefault="00BD75D7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3F3B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84" w:type="dxa"/>
          </w:tcPr>
          <w:p w:rsidR="00BD75D7" w:rsidRPr="00823F3B" w:rsidRDefault="00BD75D7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134" w:type="dxa"/>
          </w:tcPr>
          <w:p w:rsidR="00BD75D7" w:rsidRPr="00823F3B" w:rsidRDefault="00BD75D7" w:rsidP="00BB2CB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23F3B">
              <w:rPr>
                <w:rFonts w:ascii="Angsana New" w:hAnsi="Angsana New"/>
                <w:sz w:val="26"/>
                <w:szCs w:val="26"/>
              </w:rPr>
              <w:t xml:space="preserve"> (38,645)</w:t>
            </w:r>
          </w:p>
        </w:tc>
        <w:tc>
          <w:tcPr>
            <w:tcW w:w="284" w:type="dxa"/>
          </w:tcPr>
          <w:p w:rsidR="00BD75D7" w:rsidRPr="00823F3B" w:rsidRDefault="00BD75D7" w:rsidP="00FF5FB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134" w:type="dxa"/>
          </w:tcPr>
          <w:p w:rsidR="00BD75D7" w:rsidRPr="00823F3B" w:rsidRDefault="00BD75D7" w:rsidP="00BB2CB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23F3B">
              <w:rPr>
                <w:rFonts w:ascii="Angsana New" w:hAnsi="Angsana New"/>
                <w:sz w:val="26"/>
                <w:szCs w:val="26"/>
              </w:rPr>
              <w:t xml:space="preserve"> (38,645)</w:t>
            </w:r>
          </w:p>
        </w:tc>
      </w:tr>
      <w:tr w:rsidR="00BD75D7" w:rsidRPr="007B2B5F" w:rsidTr="00BD75D7">
        <w:trPr>
          <w:cantSplit/>
        </w:trPr>
        <w:tc>
          <w:tcPr>
            <w:tcW w:w="4111" w:type="dxa"/>
          </w:tcPr>
          <w:p w:rsidR="00BD75D7" w:rsidRPr="00823F3B" w:rsidRDefault="00BD75D7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823F3B">
              <w:rPr>
                <w:rFonts w:ascii="Angsana New" w:hAnsi="Angsana New" w:hint="cs"/>
                <w:sz w:val="26"/>
                <w:szCs w:val="26"/>
                <w:cs/>
              </w:rPr>
              <w:t xml:space="preserve">ยอดคงเหลือ </w:t>
            </w:r>
            <w:r w:rsidRPr="00823F3B">
              <w:rPr>
                <w:rFonts w:ascii="Angsana New" w:hAnsi="Angsana New"/>
                <w:sz w:val="26"/>
                <w:szCs w:val="26"/>
                <w:cs/>
              </w:rPr>
              <w:t xml:space="preserve">ณ วันที่ 31 </w:t>
            </w:r>
            <w:r w:rsidRPr="00823F3B">
              <w:rPr>
                <w:rFonts w:ascii="Angsana New" w:hAnsi="Angsana New" w:hint="cs"/>
                <w:sz w:val="26"/>
                <w:szCs w:val="26"/>
                <w:cs/>
              </w:rPr>
              <w:t>ธันว</w:t>
            </w:r>
            <w:r w:rsidRPr="00823F3B">
              <w:rPr>
                <w:rFonts w:ascii="Angsana New" w:hAnsi="Angsana New"/>
                <w:sz w:val="26"/>
                <w:szCs w:val="26"/>
                <w:cs/>
              </w:rPr>
              <w:t>าคม</w:t>
            </w:r>
            <w:r w:rsidRPr="00823F3B">
              <w:rPr>
                <w:rFonts w:ascii="Angsana New" w:hAnsi="Angsana New" w:hint="cs"/>
                <w:sz w:val="26"/>
                <w:szCs w:val="26"/>
                <w:cs/>
              </w:rPr>
              <w:t xml:space="preserve"> 2564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BD75D7" w:rsidRPr="00823F3B" w:rsidRDefault="00BD75D7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23F3B">
              <w:rPr>
                <w:rFonts w:ascii="Angsana New" w:hAnsi="Angsana New" w:hint="cs"/>
                <w:sz w:val="26"/>
                <w:szCs w:val="26"/>
                <w:cs/>
              </w:rPr>
              <w:t>21</w:t>
            </w:r>
            <w:r w:rsidRPr="00823F3B">
              <w:rPr>
                <w:rFonts w:ascii="Angsana New" w:hAnsi="Angsana New"/>
                <w:sz w:val="26"/>
                <w:szCs w:val="26"/>
              </w:rPr>
              <w:t>,</w:t>
            </w:r>
            <w:r w:rsidRPr="00823F3B">
              <w:rPr>
                <w:rFonts w:ascii="Angsana New" w:hAnsi="Angsana New" w:hint="cs"/>
                <w:sz w:val="26"/>
                <w:szCs w:val="26"/>
                <w:cs/>
              </w:rPr>
              <w:t>956</w:t>
            </w:r>
          </w:p>
        </w:tc>
        <w:tc>
          <w:tcPr>
            <w:tcW w:w="270" w:type="dxa"/>
          </w:tcPr>
          <w:p w:rsidR="00BD75D7" w:rsidRPr="00823F3B" w:rsidRDefault="00BD75D7" w:rsidP="00FF5FB6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26"/>
                <w:szCs w:val="26"/>
                <w:highlight w:val="yellow"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D75D7" w:rsidRPr="00823F3B" w:rsidRDefault="00BD75D7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23F3B">
              <w:rPr>
                <w:rFonts w:ascii="Angsana New" w:hAnsi="Angsana New" w:hint="cs"/>
                <w:sz w:val="26"/>
                <w:szCs w:val="26"/>
                <w:cs/>
              </w:rPr>
              <w:t>36</w:t>
            </w:r>
            <w:r w:rsidRPr="00823F3B">
              <w:rPr>
                <w:rFonts w:ascii="Angsana New" w:hAnsi="Angsana New"/>
                <w:sz w:val="26"/>
                <w:szCs w:val="26"/>
              </w:rPr>
              <w:t>,</w:t>
            </w:r>
            <w:r w:rsidRPr="00823F3B">
              <w:rPr>
                <w:rFonts w:ascii="Angsana New" w:hAnsi="Angsana New" w:hint="cs"/>
                <w:sz w:val="26"/>
                <w:szCs w:val="26"/>
                <w:cs/>
              </w:rPr>
              <w:t>589</w:t>
            </w:r>
          </w:p>
        </w:tc>
        <w:tc>
          <w:tcPr>
            <w:tcW w:w="284" w:type="dxa"/>
          </w:tcPr>
          <w:p w:rsidR="00BD75D7" w:rsidRPr="00823F3B" w:rsidRDefault="00BD75D7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D75D7" w:rsidRPr="00823F3B" w:rsidRDefault="00BD75D7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23F3B">
              <w:rPr>
                <w:rFonts w:ascii="Angsana New" w:hAnsi="Angsana New" w:hint="cs"/>
                <w:sz w:val="26"/>
                <w:szCs w:val="26"/>
                <w:cs/>
              </w:rPr>
              <w:t>12</w:t>
            </w:r>
            <w:r w:rsidRPr="00823F3B">
              <w:rPr>
                <w:rFonts w:ascii="Angsana New" w:hAnsi="Angsana New"/>
                <w:sz w:val="26"/>
                <w:szCs w:val="26"/>
              </w:rPr>
              <w:t>,</w:t>
            </w:r>
            <w:r w:rsidRPr="00823F3B">
              <w:rPr>
                <w:rFonts w:ascii="Angsana New" w:hAnsi="Angsana New" w:hint="cs"/>
                <w:sz w:val="26"/>
                <w:szCs w:val="26"/>
                <w:cs/>
              </w:rPr>
              <w:t>599</w:t>
            </w:r>
          </w:p>
        </w:tc>
        <w:tc>
          <w:tcPr>
            <w:tcW w:w="284" w:type="dxa"/>
          </w:tcPr>
          <w:p w:rsidR="00BD75D7" w:rsidRPr="00823F3B" w:rsidRDefault="00BD75D7" w:rsidP="00FF5FB6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26"/>
                <w:szCs w:val="26"/>
                <w:highlight w:val="yellow"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D75D7" w:rsidRPr="00823F3B" w:rsidRDefault="00BD75D7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23F3B">
              <w:rPr>
                <w:rFonts w:ascii="Angsana New" w:hAnsi="Angsana New" w:hint="cs"/>
                <w:sz w:val="26"/>
                <w:szCs w:val="26"/>
                <w:cs/>
              </w:rPr>
              <w:t>71</w:t>
            </w:r>
            <w:r w:rsidRPr="00823F3B">
              <w:rPr>
                <w:rFonts w:ascii="Angsana New" w:hAnsi="Angsana New"/>
                <w:sz w:val="26"/>
                <w:szCs w:val="26"/>
              </w:rPr>
              <w:t>,</w:t>
            </w:r>
            <w:r w:rsidRPr="00823F3B">
              <w:rPr>
                <w:rFonts w:ascii="Angsana New" w:hAnsi="Angsana New" w:hint="cs"/>
                <w:sz w:val="26"/>
                <w:szCs w:val="26"/>
                <w:cs/>
              </w:rPr>
              <w:t>144</w:t>
            </w:r>
          </w:p>
        </w:tc>
      </w:tr>
      <w:tr w:rsidR="00BD75D7" w:rsidRPr="007B2B5F" w:rsidTr="00BD75D7">
        <w:trPr>
          <w:cantSplit/>
        </w:trPr>
        <w:tc>
          <w:tcPr>
            <w:tcW w:w="4111" w:type="dxa"/>
          </w:tcPr>
          <w:p w:rsidR="00BD75D7" w:rsidRPr="007B2B5F" w:rsidRDefault="00BD75D7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BD75D7" w:rsidRPr="007B2B5F" w:rsidRDefault="00BD75D7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70" w:type="dxa"/>
          </w:tcPr>
          <w:p w:rsidR="00BD75D7" w:rsidRPr="007B2B5F" w:rsidRDefault="00BD75D7" w:rsidP="00EA779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BD75D7" w:rsidRPr="007B2B5F" w:rsidRDefault="00BD75D7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:rsidR="00BD75D7" w:rsidRPr="007B2B5F" w:rsidRDefault="00BD75D7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BD75D7" w:rsidRPr="007B2B5F" w:rsidRDefault="00BD75D7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:rsidR="00BD75D7" w:rsidRPr="007B2B5F" w:rsidRDefault="00BD75D7" w:rsidP="00EA779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BD75D7" w:rsidRPr="007B2B5F" w:rsidRDefault="00BD75D7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</w:tr>
      <w:tr w:rsidR="00BD75D7" w:rsidRPr="007B2B5F" w:rsidTr="00BD75D7">
        <w:trPr>
          <w:cantSplit/>
        </w:trPr>
        <w:tc>
          <w:tcPr>
            <w:tcW w:w="4111" w:type="dxa"/>
          </w:tcPr>
          <w:p w:rsidR="00BD75D7" w:rsidRPr="00823F3B" w:rsidRDefault="00BD75D7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23F3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ค่า</w:t>
            </w:r>
            <w:r w:rsidRPr="00823F3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เสื่อมราคา</w:t>
            </w:r>
            <w:r w:rsidRPr="00823F3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สะสม</w:t>
            </w:r>
          </w:p>
        </w:tc>
        <w:tc>
          <w:tcPr>
            <w:tcW w:w="1276" w:type="dxa"/>
          </w:tcPr>
          <w:p w:rsidR="00BD75D7" w:rsidRPr="00823F3B" w:rsidRDefault="00BD75D7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</w:tcPr>
          <w:p w:rsidR="00BD75D7" w:rsidRPr="00823F3B" w:rsidRDefault="00BD75D7" w:rsidP="00EA779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:rsidR="00BD75D7" w:rsidRPr="00823F3B" w:rsidRDefault="00BD75D7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84" w:type="dxa"/>
          </w:tcPr>
          <w:p w:rsidR="00BD75D7" w:rsidRPr="00823F3B" w:rsidRDefault="00BD75D7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134" w:type="dxa"/>
          </w:tcPr>
          <w:p w:rsidR="00BD75D7" w:rsidRPr="00823F3B" w:rsidRDefault="00BD75D7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84" w:type="dxa"/>
          </w:tcPr>
          <w:p w:rsidR="00BD75D7" w:rsidRPr="00823F3B" w:rsidRDefault="00BD75D7" w:rsidP="00EA779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:rsidR="00BD75D7" w:rsidRPr="00823F3B" w:rsidRDefault="00BD75D7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</w:tr>
      <w:tr w:rsidR="00BD75D7" w:rsidRPr="007B2B5F" w:rsidTr="00BD75D7">
        <w:trPr>
          <w:cantSplit/>
        </w:trPr>
        <w:tc>
          <w:tcPr>
            <w:tcW w:w="4111" w:type="dxa"/>
          </w:tcPr>
          <w:p w:rsidR="00BD75D7" w:rsidRPr="00823F3B" w:rsidRDefault="00BD75D7" w:rsidP="00020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823F3B">
              <w:rPr>
                <w:rFonts w:ascii="Angsana New" w:hAnsi="Angsana New" w:hint="cs"/>
                <w:sz w:val="26"/>
                <w:szCs w:val="26"/>
                <w:cs/>
              </w:rPr>
              <w:t xml:space="preserve">ยอดคงเหลือ </w:t>
            </w:r>
            <w:r w:rsidRPr="00823F3B">
              <w:rPr>
                <w:rFonts w:ascii="Angsana New" w:hAnsi="Angsana New"/>
                <w:sz w:val="26"/>
                <w:szCs w:val="26"/>
                <w:cs/>
              </w:rPr>
              <w:t xml:space="preserve">ณ วันที่ 1 </w:t>
            </w:r>
            <w:r w:rsidRPr="00823F3B">
              <w:rPr>
                <w:rFonts w:ascii="Angsana New" w:hAnsi="Angsana New" w:hint="cs"/>
                <w:sz w:val="26"/>
                <w:szCs w:val="26"/>
                <w:cs/>
              </w:rPr>
              <w:t>มกราคม</w:t>
            </w:r>
            <w:r w:rsidRPr="00823F3B">
              <w:rPr>
                <w:rFonts w:ascii="Angsana New" w:hAnsi="Angsana New"/>
                <w:sz w:val="26"/>
                <w:szCs w:val="26"/>
              </w:rPr>
              <w:t xml:space="preserve"> 256</w:t>
            </w:r>
            <w:r w:rsidRPr="00823F3B">
              <w:rPr>
                <w:rFonts w:ascii="Angsana New" w:hAnsi="Angsana New" w:hint="cs"/>
                <w:sz w:val="26"/>
                <w:szCs w:val="26"/>
                <w:cs/>
              </w:rPr>
              <w:t>3</w:t>
            </w:r>
          </w:p>
        </w:tc>
        <w:tc>
          <w:tcPr>
            <w:tcW w:w="1276" w:type="dxa"/>
          </w:tcPr>
          <w:p w:rsidR="00BD75D7" w:rsidRPr="00823F3B" w:rsidRDefault="00BD75D7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3F3B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70" w:type="dxa"/>
          </w:tcPr>
          <w:p w:rsidR="00BD75D7" w:rsidRPr="00823F3B" w:rsidRDefault="00BD75D7" w:rsidP="00FF5FB6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26"/>
                <w:szCs w:val="26"/>
                <w:highlight w:val="yellow"/>
                <w:cs/>
                <w:lang w:val="en-US"/>
              </w:rPr>
            </w:pPr>
          </w:p>
        </w:tc>
        <w:tc>
          <w:tcPr>
            <w:tcW w:w="1134" w:type="dxa"/>
          </w:tcPr>
          <w:p w:rsidR="00BD75D7" w:rsidRPr="00823F3B" w:rsidRDefault="00BD75D7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3F3B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84" w:type="dxa"/>
          </w:tcPr>
          <w:p w:rsidR="00BD75D7" w:rsidRPr="00823F3B" w:rsidRDefault="00BD75D7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:rsidR="00BD75D7" w:rsidRPr="00823F3B" w:rsidRDefault="00BD75D7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3F3B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84" w:type="dxa"/>
          </w:tcPr>
          <w:p w:rsidR="00BD75D7" w:rsidRPr="00823F3B" w:rsidRDefault="00BD75D7" w:rsidP="00FF5FB6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26"/>
                <w:szCs w:val="26"/>
                <w:highlight w:val="yellow"/>
                <w:cs/>
                <w:lang w:val="en-US"/>
              </w:rPr>
            </w:pPr>
          </w:p>
        </w:tc>
        <w:tc>
          <w:tcPr>
            <w:tcW w:w="1134" w:type="dxa"/>
          </w:tcPr>
          <w:p w:rsidR="00BD75D7" w:rsidRPr="00823F3B" w:rsidRDefault="00BD75D7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3F3B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</w:tr>
      <w:tr w:rsidR="00BD75D7" w:rsidRPr="007B2B5F" w:rsidTr="00BD75D7">
        <w:trPr>
          <w:cantSplit/>
        </w:trPr>
        <w:tc>
          <w:tcPr>
            <w:tcW w:w="4111" w:type="dxa"/>
          </w:tcPr>
          <w:p w:rsidR="00BD75D7" w:rsidRPr="00823F3B" w:rsidRDefault="00BD75D7" w:rsidP="00020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823F3B">
              <w:rPr>
                <w:rFonts w:ascii="Angsana New" w:hAnsi="Angsana New" w:hint="cs"/>
                <w:sz w:val="26"/>
                <w:szCs w:val="26"/>
                <w:cs/>
              </w:rPr>
              <w:t xml:space="preserve">สินทรัพย์สิทธิการใช้ภายใต้สัญญาเช่าการเงิน </w:t>
            </w:r>
          </w:p>
        </w:tc>
        <w:tc>
          <w:tcPr>
            <w:tcW w:w="1276" w:type="dxa"/>
          </w:tcPr>
          <w:p w:rsidR="00BD75D7" w:rsidRPr="00823F3B" w:rsidRDefault="00BD75D7" w:rsidP="00B37DF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BD75D7" w:rsidRPr="00823F3B" w:rsidRDefault="00BD75D7" w:rsidP="00EA779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</w:tcPr>
          <w:p w:rsidR="00BD75D7" w:rsidRPr="00823F3B" w:rsidRDefault="00BD75D7" w:rsidP="00B37DF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</w:tcPr>
          <w:p w:rsidR="00BD75D7" w:rsidRPr="00823F3B" w:rsidRDefault="00BD75D7" w:rsidP="00B37DF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:rsidR="00BD75D7" w:rsidRPr="00823F3B" w:rsidRDefault="00BD75D7" w:rsidP="00B37DF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</w:tcPr>
          <w:p w:rsidR="00BD75D7" w:rsidRPr="00823F3B" w:rsidRDefault="00BD75D7" w:rsidP="00EA779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</w:tcPr>
          <w:p w:rsidR="00BD75D7" w:rsidRPr="00823F3B" w:rsidRDefault="00BD75D7" w:rsidP="00B37DF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D75D7" w:rsidRPr="007B2B5F" w:rsidTr="00BD75D7">
        <w:trPr>
          <w:cantSplit/>
        </w:trPr>
        <w:tc>
          <w:tcPr>
            <w:tcW w:w="4111" w:type="dxa"/>
          </w:tcPr>
          <w:p w:rsidR="00BD75D7" w:rsidRPr="00823F3B" w:rsidRDefault="00BD75D7" w:rsidP="00020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823F3B">
              <w:rPr>
                <w:rFonts w:ascii="Angsana New" w:hAnsi="Angsana New" w:hint="cs"/>
                <w:sz w:val="26"/>
                <w:szCs w:val="26"/>
                <w:cs/>
              </w:rPr>
              <w:t xml:space="preserve">   ณ วันที่ 1 มกราคม 2563 รับโอนจากที่ดิน</w:t>
            </w:r>
          </w:p>
        </w:tc>
        <w:tc>
          <w:tcPr>
            <w:tcW w:w="1276" w:type="dxa"/>
          </w:tcPr>
          <w:p w:rsidR="00BD75D7" w:rsidRPr="00823F3B" w:rsidRDefault="00BD75D7" w:rsidP="00B37DF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BD75D7" w:rsidRPr="00823F3B" w:rsidRDefault="00BD75D7" w:rsidP="00EA779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</w:tcPr>
          <w:p w:rsidR="00BD75D7" w:rsidRPr="00823F3B" w:rsidRDefault="00BD75D7" w:rsidP="00B37DF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</w:tcPr>
          <w:p w:rsidR="00BD75D7" w:rsidRPr="00823F3B" w:rsidRDefault="00BD75D7" w:rsidP="00B37DF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:rsidR="00BD75D7" w:rsidRPr="00823F3B" w:rsidRDefault="00BD75D7" w:rsidP="00B37DF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</w:tcPr>
          <w:p w:rsidR="00BD75D7" w:rsidRPr="00823F3B" w:rsidRDefault="00BD75D7" w:rsidP="00EA779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</w:tcPr>
          <w:p w:rsidR="00BD75D7" w:rsidRPr="00823F3B" w:rsidRDefault="00BD75D7" w:rsidP="00B37DF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D75D7" w:rsidRPr="007B2B5F" w:rsidTr="00BD75D7">
        <w:trPr>
          <w:cantSplit/>
        </w:trPr>
        <w:tc>
          <w:tcPr>
            <w:tcW w:w="4111" w:type="dxa"/>
          </w:tcPr>
          <w:p w:rsidR="00BD75D7" w:rsidRPr="00823F3B" w:rsidRDefault="00BD75D7" w:rsidP="00020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823F3B">
              <w:rPr>
                <w:rFonts w:ascii="Angsana New" w:hAnsi="Angsana New" w:hint="cs"/>
                <w:sz w:val="26"/>
                <w:szCs w:val="26"/>
                <w:cs/>
              </w:rPr>
              <w:t xml:space="preserve">   อาคารและอุปกรณ์</w:t>
            </w:r>
          </w:p>
        </w:tc>
        <w:tc>
          <w:tcPr>
            <w:tcW w:w="1276" w:type="dxa"/>
            <w:shd w:val="clear" w:color="auto" w:fill="auto"/>
          </w:tcPr>
          <w:p w:rsidR="00BD75D7" w:rsidRPr="00823F3B" w:rsidRDefault="00BD75D7" w:rsidP="00B37DF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3F3B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70" w:type="dxa"/>
            <w:shd w:val="clear" w:color="auto" w:fill="auto"/>
          </w:tcPr>
          <w:p w:rsidR="00BD75D7" w:rsidRPr="00823F3B" w:rsidRDefault="00BD75D7" w:rsidP="00B37DF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:rsidR="00BD75D7" w:rsidRPr="00823F3B" w:rsidRDefault="00BD75D7" w:rsidP="00B37DF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3F3B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84" w:type="dxa"/>
            <w:shd w:val="clear" w:color="auto" w:fill="auto"/>
          </w:tcPr>
          <w:p w:rsidR="00BD75D7" w:rsidRPr="00823F3B" w:rsidRDefault="00BD75D7" w:rsidP="00B37DF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:rsidR="00BD75D7" w:rsidRPr="00823F3B" w:rsidRDefault="00BD75D7" w:rsidP="00B37DF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23F3B">
              <w:rPr>
                <w:rFonts w:ascii="Angsana New" w:hAnsi="Angsana New"/>
                <w:sz w:val="26"/>
                <w:szCs w:val="26"/>
              </w:rPr>
              <w:t>11,082</w:t>
            </w:r>
          </w:p>
        </w:tc>
        <w:tc>
          <w:tcPr>
            <w:tcW w:w="284" w:type="dxa"/>
            <w:shd w:val="clear" w:color="auto" w:fill="auto"/>
          </w:tcPr>
          <w:p w:rsidR="00BD75D7" w:rsidRPr="00823F3B" w:rsidRDefault="00BD75D7" w:rsidP="00B37DF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BD75D7" w:rsidRPr="00823F3B" w:rsidRDefault="00BD75D7" w:rsidP="00B37DF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23F3B">
              <w:rPr>
                <w:rFonts w:ascii="Angsana New" w:hAnsi="Angsana New"/>
                <w:sz w:val="26"/>
                <w:szCs w:val="26"/>
              </w:rPr>
              <w:t>11,082</w:t>
            </w:r>
          </w:p>
        </w:tc>
      </w:tr>
      <w:tr w:rsidR="00BD75D7" w:rsidRPr="007B2B5F" w:rsidTr="00BD75D7">
        <w:trPr>
          <w:cantSplit/>
        </w:trPr>
        <w:tc>
          <w:tcPr>
            <w:tcW w:w="4111" w:type="dxa"/>
          </w:tcPr>
          <w:p w:rsidR="00BD75D7" w:rsidRPr="00823F3B" w:rsidRDefault="00BD75D7" w:rsidP="00EA7793">
            <w:pPr>
              <w:rPr>
                <w:rFonts w:ascii="Angsana New" w:hAnsi="Angsana New"/>
                <w:sz w:val="26"/>
                <w:szCs w:val="26"/>
              </w:rPr>
            </w:pPr>
            <w:r w:rsidRPr="00823F3B">
              <w:rPr>
                <w:rFonts w:ascii="Angsana New" w:hAnsi="Angsana New"/>
                <w:sz w:val="26"/>
                <w:szCs w:val="26"/>
                <w:cs/>
              </w:rPr>
              <w:t>ค่า</w:t>
            </w:r>
            <w:r w:rsidRPr="00823F3B">
              <w:rPr>
                <w:rFonts w:ascii="Angsana New" w:hAnsi="Angsana New" w:hint="cs"/>
                <w:sz w:val="26"/>
                <w:szCs w:val="26"/>
                <w:cs/>
              </w:rPr>
              <w:t>เสื่อมราคา</w:t>
            </w:r>
            <w:r w:rsidRPr="00823F3B">
              <w:rPr>
                <w:rFonts w:ascii="Angsana New" w:hAnsi="Angsana New"/>
                <w:sz w:val="26"/>
                <w:szCs w:val="26"/>
                <w:cs/>
              </w:rPr>
              <w:t>สำหรับปี</w:t>
            </w:r>
          </w:p>
        </w:tc>
        <w:tc>
          <w:tcPr>
            <w:tcW w:w="1276" w:type="dxa"/>
            <w:shd w:val="clear" w:color="auto" w:fill="auto"/>
          </w:tcPr>
          <w:p w:rsidR="00BD75D7" w:rsidRPr="00823F3B" w:rsidRDefault="00BD75D7" w:rsidP="00B37DF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23F3B">
              <w:rPr>
                <w:rFonts w:ascii="Angsana New" w:hAnsi="Angsana New"/>
                <w:sz w:val="26"/>
                <w:szCs w:val="26"/>
              </w:rPr>
              <w:t>1,475</w:t>
            </w:r>
          </w:p>
        </w:tc>
        <w:tc>
          <w:tcPr>
            <w:tcW w:w="270" w:type="dxa"/>
            <w:shd w:val="clear" w:color="auto" w:fill="auto"/>
          </w:tcPr>
          <w:p w:rsidR="00BD75D7" w:rsidRPr="00823F3B" w:rsidRDefault="00BD75D7" w:rsidP="00EA7793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:rsidR="00BD75D7" w:rsidRPr="00823F3B" w:rsidRDefault="00BD75D7" w:rsidP="00B37DF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23F3B">
              <w:rPr>
                <w:rFonts w:ascii="Angsana New" w:hAnsi="Angsana New"/>
                <w:sz w:val="26"/>
                <w:szCs w:val="26"/>
              </w:rPr>
              <w:t>1,113</w:t>
            </w:r>
          </w:p>
        </w:tc>
        <w:tc>
          <w:tcPr>
            <w:tcW w:w="284" w:type="dxa"/>
            <w:shd w:val="clear" w:color="auto" w:fill="auto"/>
          </w:tcPr>
          <w:p w:rsidR="00BD75D7" w:rsidRPr="00823F3B" w:rsidRDefault="00BD75D7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:rsidR="00BD75D7" w:rsidRPr="00823F3B" w:rsidRDefault="00BD75D7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23F3B">
              <w:rPr>
                <w:rFonts w:ascii="Angsana New" w:hAnsi="Angsana New"/>
                <w:sz w:val="26"/>
                <w:szCs w:val="26"/>
              </w:rPr>
              <w:t>3,441</w:t>
            </w:r>
          </w:p>
        </w:tc>
        <w:tc>
          <w:tcPr>
            <w:tcW w:w="284" w:type="dxa"/>
            <w:shd w:val="clear" w:color="auto" w:fill="auto"/>
          </w:tcPr>
          <w:p w:rsidR="00BD75D7" w:rsidRPr="00823F3B" w:rsidRDefault="00BD75D7" w:rsidP="00EA7793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:rsidR="00BD75D7" w:rsidRPr="00823F3B" w:rsidRDefault="00BD75D7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23F3B">
              <w:rPr>
                <w:rFonts w:ascii="Angsana New" w:hAnsi="Angsana New"/>
                <w:sz w:val="26"/>
                <w:szCs w:val="26"/>
              </w:rPr>
              <w:t>6,029</w:t>
            </w:r>
          </w:p>
        </w:tc>
      </w:tr>
      <w:tr w:rsidR="00BD75D7" w:rsidRPr="007B2B5F" w:rsidTr="00BD75D7">
        <w:trPr>
          <w:cantSplit/>
        </w:trPr>
        <w:tc>
          <w:tcPr>
            <w:tcW w:w="4111" w:type="dxa"/>
          </w:tcPr>
          <w:p w:rsidR="00BD75D7" w:rsidRPr="00823F3B" w:rsidRDefault="00BD75D7" w:rsidP="00EA7793">
            <w:pPr>
              <w:rPr>
                <w:rFonts w:ascii="Angsana New" w:hAnsi="Angsana New"/>
                <w:sz w:val="26"/>
                <w:szCs w:val="26"/>
              </w:rPr>
            </w:pPr>
            <w:r w:rsidRPr="00823F3B">
              <w:rPr>
                <w:rFonts w:ascii="Angsana New" w:hAnsi="Angsana New" w:hint="cs"/>
                <w:sz w:val="26"/>
                <w:szCs w:val="26"/>
                <w:cs/>
              </w:rPr>
              <w:t xml:space="preserve">ยอดคงเหลือ </w:t>
            </w:r>
            <w:r w:rsidRPr="00823F3B">
              <w:rPr>
                <w:rFonts w:ascii="Angsana New" w:hAnsi="Angsana New"/>
                <w:sz w:val="26"/>
                <w:szCs w:val="26"/>
                <w:cs/>
              </w:rPr>
              <w:t>ณ วันที่ 31 ธันวาคม</w:t>
            </w:r>
            <w:r w:rsidRPr="00823F3B">
              <w:rPr>
                <w:rFonts w:ascii="Angsana New" w:hAnsi="Angsana New"/>
                <w:sz w:val="26"/>
                <w:szCs w:val="26"/>
              </w:rPr>
              <w:t xml:space="preserve"> 256</w:t>
            </w:r>
            <w:r w:rsidRPr="00823F3B">
              <w:rPr>
                <w:rFonts w:ascii="Angsana New" w:hAnsi="Angsana New" w:hint="cs"/>
                <w:sz w:val="26"/>
                <w:szCs w:val="26"/>
                <w:cs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BD75D7" w:rsidRPr="00823F3B" w:rsidRDefault="00BD75D7" w:rsidP="00B37DF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23F3B">
              <w:rPr>
                <w:rFonts w:ascii="Angsana New" w:hAnsi="Angsana New"/>
                <w:sz w:val="26"/>
                <w:szCs w:val="26"/>
              </w:rPr>
              <w:t>1,475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:rsidR="00BD75D7" w:rsidRPr="00823F3B" w:rsidRDefault="00BD75D7" w:rsidP="00EA7793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BD75D7" w:rsidRPr="00823F3B" w:rsidRDefault="00BD75D7" w:rsidP="00B37DF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23F3B">
              <w:rPr>
                <w:rFonts w:ascii="Angsana New" w:hAnsi="Angsana New"/>
                <w:sz w:val="26"/>
                <w:szCs w:val="26"/>
              </w:rPr>
              <w:t>1,113</w:t>
            </w:r>
          </w:p>
        </w:tc>
        <w:tc>
          <w:tcPr>
            <w:tcW w:w="284" w:type="dxa"/>
            <w:shd w:val="clear" w:color="auto" w:fill="auto"/>
          </w:tcPr>
          <w:p w:rsidR="00BD75D7" w:rsidRPr="00823F3B" w:rsidRDefault="00BD75D7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BD75D7" w:rsidRPr="00823F3B" w:rsidRDefault="00BD75D7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23F3B">
              <w:rPr>
                <w:rFonts w:ascii="Angsana New" w:hAnsi="Angsana New"/>
                <w:sz w:val="26"/>
                <w:szCs w:val="26"/>
              </w:rPr>
              <w:t>1</w:t>
            </w:r>
            <w:r w:rsidRPr="00823F3B">
              <w:rPr>
                <w:rFonts w:ascii="Angsana New" w:hAnsi="Angsana New" w:hint="cs"/>
                <w:sz w:val="26"/>
                <w:szCs w:val="26"/>
                <w:cs/>
              </w:rPr>
              <w:t>4</w:t>
            </w:r>
            <w:r w:rsidRPr="00823F3B">
              <w:rPr>
                <w:rFonts w:ascii="Angsana New" w:hAnsi="Angsana New"/>
                <w:sz w:val="26"/>
                <w:szCs w:val="26"/>
              </w:rPr>
              <w:t>,</w:t>
            </w:r>
            <w:r w:rsidRPr="00823F3B">
              <w:rPr>
                <w:rFonts w:ascii="Angsana New" w:hAnsi="Angsana New" w:hint="cs"/>
                <w:sz w:val="26"/>
                <w:szCs w:val="26"/>
                <w:cs/>
              </w:rPr>
              <w:t>523</w:t>
            </w:r>
          </w:p>
        </w:tc>
        <w:tc>
          <w:tcPr>
            <w:tcW w:w="284" w:type="dxa"/>
            <w:shd w:val="clear" w:color="auto" w:fill="auto"/>
          </w:tcPr>
          <w:p w:rsidR="00BD75D7" w:rsidRPr="00823F3B" w:rsidRDefault="00BD75D7" w:rsidP="00EA7793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BD75D7" w:rsidRPr="00823F3B" w:rsidRDefault="00BD75D7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23F3B">
              <w:rPr>
                <w:rFonts w:ascii="Angsana New" w:hAnsi="Angsana New"/>
                <w:sz w:val="26"/>
                <w:szCs w:val="26"/>
              </w:rPr>
              <w:t>17,</w:t>
            </w:r>
            <w:r w:rsidRPr="00823F3B">
              <w:rPr>
                <w:rFonts w:ascii="Angsana New" w:hAnsi="Angsana New" w:hint="cs"/>
                <w:sz w:val="26"/>
                <w:szCs w:val="26"/>
                <w:cs/>
              </w:rPr>
              <w:t>111</w:t>
            </w:r>
          </w:p>
        </w:tc>
      </w:tr>
      <w:tr w:rsidR="00BD75D7" w:rsidRPr="007B2B5F" w:rsidTr="00BD75D7">
        <w:trPr>
          <w:cantSplit/>
        </w:trPr>
        <w:tc>
          <w:tcPr>
            <w:tcW w:w="4111" w:type="dxa"/>
          </w:tcPr>
          <w:p w:rsidR="00BD75D7" w:rsidRPr="00823F3B" w:rsidRDefault="00BD75D7" w:rsidP="00FF5FB6">
            <w:pPr>
              <w:rPr>
                <w:rFonts w:ascii="Angsana New" w:hAnsi="Angsana New"/>
                <w:sz w:val="26"/>
                <w:szCs w:val="26"/>
              </w:rPr>
            </w:pPr>
            <w:r w:rsidRPr="00823F3B">
              <w:rPr>
                <w:rFonts w:ascii="Angsana New" w:hAnsi="Angsana New"/>
                <w:sz w:val="26"/>
                <w:szCs w:val="26"/>
                <w:cs/>
              </w:rPr>
              <w:t>ค่า</w:t>
            </w:r>
            <w:r w:rsidRPr="00823F3B">
              <w:rPr>
                <w:rFonts w:ascii="Angsana New" w:hAnsi="Angsana New" w:hint="cs"/>
                <w:sz w:val="26"/>
                <w:szCs w:val="26"/>
                <w:cs/>
              </w:rPr>
              <w:t>เสื่อมราคา</w:t>
            </w:r>
            <w:r w:rsidRPr="00823F3B">
              <w:rPr>
                <w:rFonts w:ascii="Angsana New" w:hAnsi="Angsana New"/>
                <w:sz w:val="26"/>
                <w:szCs w:val="26"/>
                <w:cs/>
              </w:rPr>
              <w:t>สำหรับปี</w:t>
            </w:r>
          </w:p>
        </w:tc>
        <w:tc>
          <w:tcPr>
            <w:tcW w:w="1276" w:type="dxa"/>
            <w:shd w:val="clear" w:color="auto" w:fill="auto"/>
          </w:tcPr>
          <w:p w:rsidR="00BD75D7" w:rsidRPr="00823F3B" w:rsidRDefault="00BD75D7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23F3B">
              <w:rPr>
                <w:rFonts w:ascii="Angsana New" w:hAnsi="Angsana New"/>
                <w:sz w:val="26"/>
                <w:szCs w:val="26"/>
              </w:rPr>
              <w:t>1,475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:rsidR="00BD75D7" w:rsidRPr="00823F3B" w:rsidRDefault="00BD75D7" w:rsidP="00FF5FB6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26"/>
                <w:szCs w:val="26"/>
                <w:highlight w:val="yellow"/>
                <w:cs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:rsidR="00BD75D7" w:rsidRPr="00823F3B" w:rsidRDefault="00BD75D7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23F3B">
              <w:rPr>
                <w:rFonts w:ascii="Angsana New" w:hAnsi="Angsana New"/>
                <w:sz w:val="26"/>
                <w:szCs w:val="26"/>
              </w:rPr>
              <w:t>1,353</w:t>
            </w:r>
          </w:p>
        </w:tc>
        <w:tc>
          <w:tcPr>
            <w:tcW w:w="284" w:type="dxa"/>
            <w:shd w:val="clear" w:color="auto" w:fill="auto"/>
          </w:tcPr>
          <w:p w:rsidR="00BD75D7" w:rsidRPr="00823F3B" w:rsidRDefault="00BD75D7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134" w:type="dxa"/>
            <w:shd w:val="clear" w:color="auto" w:fill="auto"/>
          </w:tcPr>
          <w:p w:rsidR="00BD75D7" w:rsidRPr="00823F3B" w:rsidRDefault="00BD75D7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23F3B">
              <w:rPr>
                <w:rFonts w:ascii="Angsana New" w:hAnsi="Angsana New"/>
                <w:sz w:val="26"/>
                <w:szCs w:val="26"/>
              </w:rPr>
              <w:t>4,070</w:t>
            </w:r>
          </w:p>
        </w:tc>
        <w:tc>
          <w:tcPr>
            <w:tcW w:w="284" w:type="dxa"/>
            <w:shd w:val="clear" w:color="auto" w:fill="auto"/>
          </w:tcPr>
          <w:p w:rsidR="00BD75D7" w:rsidRPr="00823F3B" w:rsidRDefault="00BD75D7" w:rsidP="00FF5FB6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26"/>
                <w:szCs w:val="26"/>
                <w:highlight w:val="yellow"/>
                <w:cs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:rsidR="00BD75D7" w:rsidRPr="00823F3B" w:rsidRDefault="00BD75D7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23F3B">
              <w:rPr>
                <w:rFonts w:ascii="Angsana New" w:hAnsi="Angsana New"/>
                <w:sz w:val="26"/>
                <w:szCs w:val="26"/>
              </w:rPr>
              <w:t>6,898</w:t>
            </w:r>
          </w:p>
        </w:tc>
      </w:tr>
      <w:tr w:rsidR="00BD75D7" w:rsidRPr="007B2B5F" w:rsidTr="00BD75D7">
        <w:trPr>
          <w:cantSplit/>
        </w:trPr>
        <w:tc>
          <w:tcPr>
            <w:tcW w:w="4111" w:type="dxa"/>
          </w:tcPr>
          <w:p w:rsidR="00BD75D7" w:rsidRPr="00823F3B" w:rsidRDefault="00BD75D7" w:rsidP="00BB2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823F3B">
              <w:rPr>
                <w:rFonts w:ascii="Angsana New" w:hAnsi="Angsana New" w:hint="cs"/>
                <w:sz w:val="26"/>
                <w:szCs w:val="26"/>
                <w:cs/>
              </w:rPr>
              <w:t>โอน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BD75D7" w:rsidRPr="00823F3B" w:rsidRDefault="00BD75D7" w:rsidP="00BB2CB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3F3B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70" w:type="dxa"/>
            <w:tcBorders>
              <w:left w:val="nil"/>
            </w:tcBorders>
          </w:tcPr>
          <w:p w:rsidR="00BD75D7" w:rsidRPr="00823F3B" w:rsidRDefault="00BD75D7" w:rsidP="00FF5FB6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26"/>
                <w:szCs w:val="26"/>
                <w:highlight w:val="yellow"/>
                <w:cs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BD75D7" w:rsidRPr="00823F3B" w:rsidRDefault="00BD75D7" w:rsidP="00BB2CB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3F3B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84" w:type="dxa"/>
          </w:tcPr>
          <w:p w:rsidR="00BD75D7" w:rsidRPr="00823F3B" w:rsidRDefault="00BD75D7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BD75D7" w:rsidRPr="00823F3B" w:rsidRDefault="00BD75D7" w:rsidP="00BB2CB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23F3B">
              <w:rPr>
                <w:rFonts w:ascii="Angsana New" w:hAnsi="Angsana New"/>
                <w:sz w:val="26"/>
                <w:szCs w:val="26"/>
              </w:rPr>
              <w:t xml:space="preserve"> (15,902)</w:t>
            </w:r>
          </w:p>
        </w:tc>
        <w:tc>
          <w:tcPr>
            <w:tcW w:w="284" w:type="dxa"/>
          </w:tcPr>
          <w:p w:rsidR="00BD75D7" w:rsidRPr="00823F3B" w:rsidRDefault="00BD75D7" w:rsidP="00FF5FB6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26"/>
                <w:szCs w:val="26"/>
                <w:highlight w:val="yellow"/>
                <w:cs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BD75D7" w:rsidRPr="00823F3B" w:rsidRDefault="00BD75D7" w:rsidP="00BB2CB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23F3B">
              <w:rPr>
                <w:rFonts w:ascii="Angsana New" w:hAnsi="Angsana New"/>
                <w:sz w:val="26"/>
                <w:szCs w:val="26"/>
              </w:rPr>
              <w:t xml:space="preserve"> (15,902)</w:t>
            </w:r>
          </w:p>
        </w:tc>
      </w:tr>
      <w:tr w:rsidR="00BD75D7" w:rsidRPr="007B2B5F" w:rsidTr="00BD75D7">
        <w:trPr>
          <w:cantSplit/>
        </w:trPr>
        <w:tc>
          <w:tcPr>
            <w:tcW w:w="4111" w:type="dxa"/>
          </w:tcPr>
          <w:p w:rsidR="00BD75D7" w:rsidRPr="00823F3B" w:rsidRDefault="00BD75D7" w:rsidP="00FF5FB6">
            <w:pPr>
              <w:rPr>
                <w:rFonts w:ascii="Angsana New" w:hAnsi="Angsana New"/>
                <w:sz w:val="26"/>
                <w:szCs w:val="26"/>
              </w:rPr>
            </w:pPr>
            <w:r w:rsidRPr="00823F3B">
              <w:rPr>
                <w:rFonts w:ascii="Angsana New" w:hAnsi="Angsana New" w:hint="cs"/>
                <w:sz w:val="26"/>
                <w:szCs w:val="26"/>
                <w:cs/>
              </w:rPr>
              <w:t xml:space="preserve">ยอดคงเหลือ </w:t>
            </w:r>
            <w:r w:rsidRPr="00823F3B">
              <w:rPr>
                <w:rFonts w:ascii="Angsana New" w:hAnsi="Angsana New"/>
                <w:sz w:val="26"/>
                <w:szCs w:val="26"/>
                <w:cs/>
              </w:rPr>
              <w:t>ณ วันที่ 31 ธันวาคม</w:t>
            </w:r>
            <w:r w:rsidRPr="00823F3B">
              <w:rPr>
                <w:rFonts w:ascii="Angsana New" w:hAnsi="Angsana New"/>
                <w:sz w:val="26"/>
                <w:szCs w:val="26"/>
              </w:rPr>
              <w:t xml:space="preserve"> 256</w:t>
            </w:r>
            <w:r w:rsidRPr="00823F3B">
              <w:rPr>
                <w:rFonts w:ascii="Angsana New" w:hAnsi="Angsana New" w:hint="cs"/>
                <w:sz w:val="26"/>
                <w:szCs w:val="26"/>
                <w:cs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D75D7" w:rsidRPr="00823F3B" w:rsidRDefault="00BD75D7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23F3B">
              <w:rPr>
                <w:rFonts w:ascii="Angsana New" w:hAnsi="Angsana New"/>
                <w:sz w:val="26"/>
                <w:szCs w:val="26"/>
              </w:rPr>
              <w:t>2,950</w:t>
            </w:r>
          </w:p>
        </w:tc>
        <w:tc>
          <w:tcPr>
            <w:tcW w:w="270" w:type="dxa"/>
            <w:tcBorders>
              <w:left w:val="nil"/>
            </w:tcBorders>
          </w:tcPr>
          <w:p w:rsidR="00BD75D7" w:rsidRPr="00823F3B" w:rsidRDefault="00BD75D7" w:rsidP="00FF5FB6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26"/>
                <w:szCs w:val="26"/>
                <w:highlight w:val="yellow"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D75D7" w:rsidRPr="00823F3B" w:rsidRDefault="00BD75D7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23F3B">
              <w:rPr>
                <w:rFonts w:ascii="Angsana New" w:hAnsi="Angsana New"/>
                <w:sz w:val="26"/>
                <w:szCs w:val="26"/>
              </w:rPr>
              <w:t>2,466</w:t>
            </w:r>
          </w:p>
        </w:tc>
        <w:tc>
          <w:tcPr>
            <w:tcW w:w="284" w:type="dxa"/>
          </w:tcPr>
          <w:p w:rsidR="00BD75D7" w:rsidRPr="00823F3B" w:rsidRDefault="00BD75D7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D75D7" w:rsidRPr="00823F3B" w:rsidRDefault="00BD75D7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23F3B">
              <w:rPr>
                <w:rFonts w:ascii="Angsana New" w:hAnsi="Angsana New"/>
                <w:sz w:val="26"/>
                <w:szCs w:val="26"/>
              </w:rPr>
              <w:t>2,</w:t>
            </w:r>
            <w:r w:rsidRPr="00823F3B">
              <w:rPr>
                <w:rFonts w:ascii="Angsana New" w:hAnsi="Angsana New" w:hint="cs"/>
                <w:sz w:val="26"/>
                <w:szCs w:val="26"/>
                <w:cs/>
              </w:rPr>
              <w:t>691</w:t>
            </w:r>
          </w:p>
        </w:tc>
        <w:tc>
          <w:tcPr>
            <w:tcW w:w="284" w:type="dxa"/>
          </w:tcPr>
          <w:p w:rsidR="00BD75D7" w:rsidRPr="00823F3B" w:rsidRDefault="00BD75D7" w:rsidP="00FF5FB6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26"/>
                <w:szCs w:val="26"/>
                <w:highlight w:val="yellow"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D75D7" w:rsidRPr="00823F3B" w:rsidRDefault="00BD75D7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23F3B">
              <w:rPr>
                <w:rFonts w:ascii="Angsana New" w:hAnsi="Angsana New"/>
                <w:sz w:val="26"/>
                <w:szCs w:val="26"/>
              </w:rPr>
              <w:t>8,</w:t>
            </w:r>
            <w:r w:rsidRPr="00823F3B">
              <w:rPr>
                <w:rFonts w:ascii="Angsana New" w:hAnsi="Angsana New" w:hint="cs"/>
                <w:sz w:val="26"/>
                <w:szCs w:val="26"/>
                <w:cs/>
              </w:rPr>
              <w:t>107</w:t>
            </w:r>
          </w:p>
        </w:tc>
      </w:tr>
      <w:tr w:rsidR="00BD75D7" w:rsidRPr="007B2B5F" w:rsidTr="00BD75D7">
        <w:trPr>
          <w:cantSplit/>
        </w:trPr>
        <w:tc>
          <w:tcPr>
            <w:tcW w:w="4111" w:type="dxa"/>
          </w:tcPr>
          <w:p w:rsidR="00BD75D7" w:rsidRPr="007B2B5F" w:rsidRDefault="00BD75D7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BD75D7" w:rsidRPr="007B2B5F" w:rsidRDefault="00BD75D7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:rsidR="00BD75D7" w:rsidRPr="007B2B5F" w:rsidRDefault="00BD75D7" w:rsidP="00EA779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BD75D7" w:rsidRPr="007B2B5F" w:rsidRDefault="00BD75D7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84" w:type="dxa"/>
          </w:tcPr>
          <w:p w:rsidR="00BD75D7" w:rsidRPr="007B2B5F" w:rsidRDefault="00BD75D7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BD75D7" w:rsidRPr="007B2B5F" w:rsidRDefault="00BD75D7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84" w:type="dxa"/>
          </w:tcPr>
          <w:p w:rsidR="00BD75D7" w:rsidRPr="007B2B5F" w:rsidRDefault="00BD75D7" w:rsidP="00EA779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BD75D7" w:rsidRPr="007B2B5F" w:rsidRDefault="00BD75D7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</w:tr>
      <w:tr w:rsidR="00BD75D7" w:rsidRPr="007B2B5F" w:rsidTr="00BD75D7">
        <w:trPr>
          <w:cantSplit/>
        </w:trPr>
        <w:tc>
          <w:tcPr>
            <w:tcW w:w="4111" w:type="dxa"/>
          </w:tcPr>
          <w:p w:rsidR="00BD75D7" w:rsidRPr="007B2B5F" w:rsidRDefault="00BD75D7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B2B5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มูลค่าสุทธิ</w:t>
            </w:r>
            <w:r w:rsidRPr="007B2B5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ตาม</w:t>
            </w:r>
            <w:r w:rsidRPr="007B2B5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บัญชี</w:t>
            </w:r>
          </w:p>
        </w:tc>
        <w:tc>
          <w:tcPr>
            <w:tcW w:w="1276" w:type="dxa"/>
          </w:tcPr>
          <w:p w:rsidR="00BD75D7" w:rsidRPr="007B2B5F" w:rsidRDefault="00BD75D7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:rsidR="00BD75D7" w:rsidRPr="007B2B5F" w:rsidRDefault="00BD75D7" w:rsidP="00EA779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:rsidR="00BD75D7" w:rsidRPr="007B2B5F" w:rsidRDefault="00BD75D7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84" w:type="dxa"/>
          </w:tcPr>
          <w:p w:rsidR="00BD75D7" w:rsidRPr="007B2B5F" w:rsidRDefault="00BD75D7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134" w:type="dxa"/>
          </w:tcPr>
          <w:p w:rsidR="00BD75D7" w:rsidRPr="007B2B5F" w:rsidRDefault="00BD75D7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84" w:type="dxa"/>
          </w:tcPr>
          <w:p w:rsidR="00BD75D7" w:rsidRPr="007B2B5F" w:rsidRDefault="00BD75D7" w:rsidP="00EA779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:rsidR="00BD75D7" w:rsidRPr="007B2B5F" w:rsidRDefault="00BD75D7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</w:tr>
      <w:tr w:rsidR="00BD75D7" w:rsidRPr="007B2B5F" w:rsidTr="00BD75D7">
        <w:trPr>
          <w:cantSplit/>
        </w:trPr>
        <w:tc>
          <w:tcPr>
            <w:tcW w:w="4111" w:type="dxa"/>
          </w:tcPr>
          <w:p w:rsidR="00BD75D7" w:rsidRPr="007B2B5F" w:rsidRDefault="00BD75D7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B2B5F">
              <w:rPr>
                <w:rFonts w:ascii="Angsana New" w:hAnsi="Angsana New"/>
                <w:sz w:val="26"/>
                <w:szCs w:val="26"/>
                <w:cs/>
              </w:rPr>
              <w:t>ณ วันที่ 31 ธันวาคม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2563</w:t>
            </w:r>
          </w:p>
        </w:tc>
        <w:tc>
          <w:tcPr>
            <w:tcW w:w="1276" w:type="dxa"/>
          </w:tcPr>
          <w:p w:rsidR="00BD75D7" w:rsidRPr="00164933" w:rsidRDefault="00BD75D7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164933">
              <w:rPr>
                <w:rFonts w:ascii="Angsana New" w:hAnsi="Angsana New"/>
                <w:bCs/>
                <w:sz w:val="26"/>
                <w:szCs w:val="26"/>
              </w:rPr>
              <w:t>20,481</w:t>
            </w:r>
          </w:p>
        </w:tc>
        <w:tc>
          <w:tcPr>
            <w:tcW w:w="270" w:type="dxa"/>
          </w:tcPr>
          <w:p w:rsidR="00BD75D7" w:rsidRPr="00164933" w:rsidRDefault="00BD75D7" w:rsidP="00EA779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:rsidR="00BD75D7" w:rsidRPr="00164933" w:rsidRDefault="00BD75D7" w:rsidP="00B37DF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64933">
              <w:rPr>
                <w:rFonts w:ascii="Angsana New" w:hAnsi="Angsana New" w:hint="cs"/>
                <w:sz w:val="26"/>
                <w:szCs w:val="26"/>
                <w:cs/>
              </w:rPr>
              <w:t>2</w:t>
            </w:r>
            <w:r w:rsidRPr="00164933">
              <w:rPr>
                <w:rFonts w:ascii="Angsana New" w:hAnsi="Angsana New"/>
                <w:sz w:val="26"/>
                <w:szCs w:val="26"/>
              </w:rPr>
              <w:t>1,145</w:t>
            </w:r>
          </w:p>
        </w:tc>
        <w:tc>
          <w:tcPr>
            <w:tcW w:w="284" w:type="dxa"/>
          </w:tcPr>
          <w:p w:rsidR="00BD75D7" w:rsidRPr="00164933" w:rsidRDefault="00BD75D7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:rsidR="00BD75D7" w:rsidRPr="00164933" w:rsidRDefault="00BD75D7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64933">
              <w:rPr>
                <w:rFonts w:ascii="Angsana New" w:hAnsi="Angsana New"/>
                <w:sz w:val="26"/>
                <w:szCs w:val="26"/>
              </w:rPr>
              <w:t>35,864</w:t>
            </w:r>
          </w:p>
        </w:tc>
        <w:tc>
          <w:tcPr>
            <w:tcW w:w="284" w:type="dxa"/>
          </w:tcPr>
          <w:p w:rsidR="00BD75D7" w:rsidRPr="00164933" w:rsidRDefault="00BD75D7" w:rsidP="00EA779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:rsidR="00BD75D7" w:rsidRPr="00164933" w:rsidRDefault="00BD75D7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64933">
              <w:rPr>
                <w:rFonts w:ascii="Angsana New" w:hAnsi="Angsana New"/>
                <w:sz w:val="26"/>
                <w:szCs w:val="26"/>
              </w:rPr>
              <w:t>77,490</w:t>
            </w:r>
          </w:p>
        </w:tc>
      </w:tr>
      <w:tr w:rsidR="00BD75D7" w:rsidRPr="00164933" w:rsidTr="00BD75D7">
        <w:trPr>
          <w:cantSplit/>
        </w:trPr>
        <w:tc>
          <w:tcPr>
            <w:tcW w:w="4111" w:type="dxa"/>
          </w:tcPr>
          <w:p w:rsidR="00BD75D7" w:rsidRPr="007B2B5F" w:rsidRDefault="00BD75D7" w:rsidP="00D97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B2B5F">
              <w:rPr>
                <w:rFonts w:ascii="Angsana New" w:hAnsi="Angsana New"/>
                <w:sz w:val="26"/>
                <w:szCs w:val="26"/>
                <w:cs/>
              </w:rPr>
              <w:t>ณ วันที่ 31 ธันวาคม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2564</w:t>
            </w:r>
          </w:p>
        </w:tc>
        <w:tc>
          <w:tcPr>
            <w:tcW w:w="1276" w:type="dxa"/>
            <w:tcBorders>
              <w:bottom w:val="nil"/>
            </w:tcBorders>
          </w:tcPr>
          <w:p w:rsidR="00BD75D7" w:rsidRPr="00A4034D" w:rsidRDefault="00BD75D7" w:rsidP="00D97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19,006</w:t>
            </w:r>
          </w:p>
        </w:tc>
        <w:tc>
          <w:tcPr>
            <w:tcW w:w="270" w:type="dxa"/>
            <w:tcBorders>
              <w:bottom w:val="nil"/>
            </w:tcBorders>
          </w:tcPr>
          <w:p w:rsidR="00BD75D7" w:rsidRPr="00A4034D" w:rsidRDefault="00BD75D7" w:rsidP="00D9751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:rsidR="00BD75D7" w:rsidRPr="00A4034D" w:rsidRDefault="00BD75D7" w:rsidP="00D9751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34</w:t>
            </w:r>
            <w:r>
              <w:rPr>
                <w:rFonts w:ascii="Angsana New" w:hAnsi="Angsana New"/>
                <w:sz w:val="26"/>
                <w:szCs w:val="26"/>
              </w:rPr>
              <w:t>,123</w:t>
            </w:r>
          </w:p>
        </w:tc>
        <w:tc>
          <w:tcPr>
            <w:tcW w:w="284" w:type="dxa"/>
            <w:tcBorders>
              <w:bottom w:val="nil"/>
            </w:tcBorders>
          </w:tcPr>
          <w:p w:rsidR="00BD75D7" w:rsidRPr="00A4034D" w:rsidRDefault="00BD75D7" w:rsidP="00D9751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</w:tcPr>
          <w:p w:rsidR="00BD75D7" w:rsidRPr="00A4034D" w:rsidRDefault="00BD75D7" w:rsidP="00D9751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9,908</w:t>
            </w:r>
          </w:p>
        </w:tc>
        <w:tc>
          <w:tcPr>
            <w:tcW w:w="284" w:type="dxa"/>
            <w:tcBorders>
              <w:bottom w:val="nil"/>
            </w:tcBorders>
          </w:tcPr>
          <w:p w:rsidR="00BD75D7" w:rsidRPr="00A4034D" w:rsidRDefault="00BD75D7" w:rsidP="00D9751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:rsidR="00BD75D7" w:rsidRPr="00A4034D" w:rsidRDefault="00BD75D7" w:rsidP="00D9751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63,037</w:t>
            </w:r>
          </w:p>
        </w:tc>
      </w:tr>
    </w:tbl>
    <w:p w:rsidR="00E42BC3" w:rsidRPr="007B2B5F" w:rsidRDefault="00E42BC3" w:rsidP="00A945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:rsidR="001259C9" w:rsidRDefault="001259C9" w:rsidP="00A945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tbl>
      <w:tblPr>
        <w:tblW w:w="10207" w:type="dxa"/>
        <w:tblInd w:w="-34" w:type="dxa"/>
        <w:tblLayout w:type="fixed"/>
        <w:tblLook w:val="0000"/>
      </w:tblPr>
      <w:tblGrid>
        <w:gridCol w:w="3261"/>
        <w:gridCol w:w="1275"/>
        <w:gridCol w:w="270"/>
        <w:gridCol w:w="1148"/>
        <w:gridCol w:w="283"/>
        <w:gridCol w:w="1134"/>
        <w:gridCol w:w="284"/>
        <w:gridCol w:w="1134"/>
        <w:gridCol w:w="284"/>
        <w:gridCol w:w="1134"/>
      </w:tblGrid>
      <w:tr w:rsidR="00823F3B" w:rsidRPr="00823F3B" w:rsidTr="00823F3B">
        <w:trPr>
          <w:cantSplit/>
        </w:trPr>
        <w:tc>
          <w:tcPr>
            <w:tcW w:w="3261" w:type="dxa"/>
          </w:tcPr>
          <w:p w:rsidR="00823F3B" w:rsidRPr="00823F3B" w:rsidRDefault="00823F3B" w:rsidP="00B37DFA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 w:firstLine="72"/>
              <w:rPr>
                <w:rFonts w:ascii="Angsana New" w:hAnsi="Angsana New"/>
                <w:sz w:val="26"/>
                <w:szCs w:val="26"/>
                <w:cs/>
              </w:rPr>
            </w:pPr>
            <w:r w:rsidRPr="00823F3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lastRenderedPageBreak/>
              <w:br w:type="page"/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</w:tcBorders>
          </w:tcPr>
          <w:p w:rsidR="00823F3B" w:rsidRPr="00823F3B" w:rsidRDefault="00823F3B" w:rsidP="00B37DFA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823F3B">
              <w:rPr>
                <w:rFonts w:ascii="Angsana New" w:hAnsi="Angsana New"/>
                <w:sz w:val="26"/>
                <w:szCs w:val="26"/>
                <w:cs/>
              </w:rPr>
              <w:t>งบการเงิน</w:t>
            </w:r>
            <w:r w:rsidRPr="00823F3B">
              <w:rPr>
                <w:rFonts w:ascii="Angsana New" w:hAnsi="Angsana New" w:hint="cs"/>
                <w:sz w:val="26"/>
                <w:szCs w:val="26"/>
                <w:cs/>
              </w:rPr>
              <w:t>เฉพาะกิจการ</w:t>
            </w:r>
            <w:r w:rsidRPr="00823F3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(พันบาท)</w:t>
            </w:r>
          </w:p>
        </w:tc>
      </w:tr>
      <w:tr w:rsidR="00353321" w:rsidRPr="00823F3B" w:rsidTr="00823F3B">
        <w:trPr>
          <w:cantSplit/>
        </w:trPr>
        <w:tc>
          <w:tcPr>
            <w:tcW w:w="3261" w:type="dxa"/>
          </w:tcPr>
          <w:p w:rsidR="00353321" w:rsidRPr="00823F3B" w:rsidRDefault="00353321" w:rsidP="00B37DFA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353321" w:rsidRPr="007B2B5F" w:rsidRDefault="00353321" w:rsidP="00AE20F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B2B5F">
              <w:rPr>
                <w:rFonts w:ascii="Angsana New" w:hAnsi="Angsana New" w:hint="cs"/>
                <w:sz w:val="26"/>
                <w:szCs w:val="26"/>
                <w:cs/>
              </w:rPr>
              <w:t>ที่ดินและ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353321" w:rsidRPr="007B2B5F" w:rsidRDefault="00353321" w:rsidP="00AE20F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</w:tcPr>
          <w:p w:rsidR="00353321" w:rsidRPr="007B2B5F" w:rsidRDefault="00353321" w:rsidP="00AE20F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353321" w:rsidRPr="007B2B5F" w:rsidRDefault="00353321" w:rsidP="00AE20F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353321" w:rsidRPr="007B2B5F" w:rsidRDefault="00353321" w:rsidP="00AE20F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B2B5F">
              <w:rPr>
                <w:rFonts w:ascii="Angsana New" w:hAnsi="Angsana New" w:hint="cs"/>
                <w:sz w:val="26"/>
                <w:szCs w:val="26"/>
                <w:cs/>
              </w:rPr>
              <w:t>เครื่องจักร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353321" w:rsidRPr="007B2B5F" w:rsidRDefault="00353321" w:rsidP="00AE20F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353321" w:rsidRPr="007B2B5F" w:rsidRDefault="00353321" w:rsidP="00AE20F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353321" w:rsidRPr="007B2B5F" w:rsidRDefault="00353321" w:rsidP="00AE20F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353321" w:rsidRPr="007B2B5F" w:rsidRDefault="00353321" w:rsidP="00AE20F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53321" w:rsidRPr="00823F3B" w:rsidTr="00353321">
        <w:trPr>
          <w:cantSplit/>
        </w:trPr>
        <w:tc>
          <w:tcPr>
            <w:tcW w:w="3261" w:type="dxa"/>
          </w:tcPr>
          <w:p w:rsidR="00353321" w:rsidRPr="00823F3B" w:rsidRDefault="00353321" w:rsidP="00B37DFA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5" w:type="dxa"/>
          </w:tcPr>
          <w:p w:rsidR="00353321" w:rsidRPr="007B2B5F" w:rsidRDefault="00353321" w:rsidP="00AE20FD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B2B5F">
              <w:rPr>
                <w:rFonts w:ascii="Angsana New" w:hAnsi="Angsana New" w:hint="cs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270" w:type="dxa"/>
          </w:tcPr>
          <w:p w:rsidR="00353321" w:rsidRPr="007B2B5F" w:rsidRDefault="00353321" w:rsidP="00AE20F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</w:tcPr>
          <w:p w:rsidR="00353321" w:rsidRPr="007B2B5F" w:rsidRDefault="00353321" w:rsidP="00AE20FD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B2B5F">
              <w:rPr>
                <w:rFonts w:ascii="Angsana New" w:hAnsi="Angsana New" w:hint="cs"/>
                <w:sz w:val="26"/>
                <w:szCs w:val="26"/>
                <w:cs/>
              </w:rPr>
              <w:t>อาคารและ</w:t>
            </w:r>
          </w:p>
        </w:tc>
        <w:tc>
          <w:tcPr>
            <w:tcW w:w="283" w:type="dxa"/>
          </w:tcPr>
          <w:p w:rsidR="00353321" w:rsidRPr="007B2B5F" w:rsidRDefault="00353321" w:rsidP="00AE20F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:rsidR="00353321" w:rsidRPr="007B2B5F" w:rsidRDefault="00353321" w:rsidP="00AE20FD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B2B5F">
              <w:rPr>
                <w:rFonts w:ascii="Angsana New" w:hAnsi="Angsana New" w:hint="cs"/>
                <w:sz w:val="26"/>
                <w:szCs w:val="26"/>
                <w:cs/>
              </w:rPr>
              <w:t>และ</w:t>
            </w:r>
          </w:p>
        </w:tc>
        <w:tc>
          <w:tcPr>
            <w:tcW w:w="284" w:type="dxa"/>
          </w:tcPr>
          <w:p w:rsidR="00353321" w:rsidRPr="007B2B5F" w:rsidRDefault="00353321" w:rsidP="00AE20FD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:rsidR="00353321" w:rsidRPr="007B2B5F" w:rsidRDefault="00353321" w:rsidP="00AE20FD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4" w:type="dxa"/>
          </w:tcPr>
          <w:p w:rsidR="00353321" w:rsidRPr="007B2B5F" w:rsidRDefault="00353321" w:rsidP="00AE20F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:rsidR="00353321" w:rsidRPr="007B2B5F" w:rsidRDefault="00353321" w:rsidP="00AE20FD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353321" w:rsidRPr="00823F3B" w:rsidTr="00823F3B">
        <w:trPr>
          <w:cantSplit/>
        </w:trPr>
        <w:tc>
          <w:tcPr>
            <w:tcW w:w="3261" w:type="dxa"/>
          </w:tcPr>
          <w:p w:rsidR="00353321" w:rsidRPr="00823F3B" w:rsidRDefault="00353321" w:rsidP="00B37DFA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353321" w:rsidRPr="007B2B5F" w:rsidRDefault="00353321" w:rsidP="00AE20FD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B2B5F">
              <w:rPr>
                <w:rFonts w:ascii="Angsana New" w:hAnsi="Angsana New" w:hint="cs"/>
                <w:sz w:val="26"/>
                <w:szCs w:val="26"/>
                <w:cs/>
              </w:rPr>
              <w:t>ที่ดิน</w:t>
            </w:r>
          </w:p>
        </w:tc>
        <w:tc>
          <w:tcPr>
            <w:tcW w:w="270" w:type="dxa"/>
          </w:tcPr>
          <w:p w:rsidR="00353321" w:rsidRPr="007B2B5F" w:rsidRDefault="00353321" w:rsidP="00AE20F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:rsidR="00353321" w:rsidRPr="007B2B5F" w:rsidRDefault="00353321" w:rsidP="00AE20F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B2B5F">
              <w:rPr>
                <w:rFonts w:ascii="Angsana New" w:hAnsi="Angsana New" w:hint="cs"/>
                <w:sz w:val="26"/>
                <w:szCs w:val="26"/>
                <w:cs/>
              </w:rPr>
              <w:t>สิ่งปลูกสร้าง</w:t>
            </w:r>
          </w:p>
        </w:tc>
        <w:tc>
          <w:tcPr>
            <w:tcW w:w="283" w:type="dxa"/>
          </w:tcPr>
          <w:p w:rsidR="00353321" w:rsidRPr="007B2B5F" w:rsidRDefault="00353321" w:rsidP="00AE20F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353321" w:rsidRPr="007B2B5F" w:rsidRDefault="00353321" w:rsidP="00AE20FD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B2B5F">
              <w:rPr>
                <w:rFonts w:ascii="Angsana New" w:hAnsi="Angsana New" w:hint="cs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284" w:type="dxa"/>
          </w:tcPr>
          <w:p w:rsidR="00353321" w:rsidRPr="007B2B5F" w:rsidRDefault="00353321" w:rsidP="00AE20FD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353321" w:rsidRPr="007B2B5F" w:rsidRDefault="00353321" w:rsidP="00AE20F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B2B5F">
              <w:rPr>
                <w:rFonts w:ascii="Angsana New" w:hAnsi="Angsana New" w:hint="cs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84" w:type="dxa"/>
          </w:tcPr>
          <w:p w:rsidR="00353321" w:rsidRPr="007B2B5F" w:rsidRDefault="00353321" w:rsidP="00AE20F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353321" w:rsidRPr="007B2B5F" w:rsidRDefault="00353321" w:rsidP="00AE20F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B2B5F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823F3B" w:rsidRPr="00823F3B" w:rsidTr="00823F3B">
        <w:trPr>
          <w:cantSplit/>
        </w:trPr>
        <w:tc>
          <w:tcPr>
            <w:tcW w:w="3261" w:type="dxa"/>
          </w:tcPr>
          <w:p w:rsidR="00823F3B" w:rsidRPr="00823F3B" w:rsidRDefault="00823F3B" w:rsidP="00B37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23F3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823F3B" w:rsidRPr="00823F3B" w:rsidRDefault="00823F3B" w:rsidP="00B37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</w:tcPr>
          <w:p w:rsidR="00823F3B" w:rsidRPr="00823F3B" w:rsidRDefault="00823F3B" w:rsidP="00B37DF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6"/>
                <w:szCs w:val="26"/>
                <w:cs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</w:tcPr>
          <w:p w:rsidR="00823F3B" w:rsidRPr="00823F3B" w:rsidRDefault="00823F3B" w:rsidP="00B37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83" w:type="dxa"/>
          </w:tcPr>
          <w:p w:rsidR="00823F3B" w:rsidRPr="00823F3B" w:rsidRDefault="00823F3B" w:rsidP="00B37DF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823F3B" w:rsidRPr="00823F3B" w:rsidRDefault="00823F3B" w:rsidP="00B37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284" w:type="dxa"/>
          </w:tcPr>
          <w:p w:rsidR="00823F3B" w:rsidRPr="00823F3B" w:rsidRDefault="00823F3B" w:rsidP="00B37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823F3B" w:rsidRPr="00823F3B" w:rsidRDefault="00823F3B" w:rsidP="00B37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284" w:type="dxa"/>
          </w:tcPr>
          <w:p w:rsidR="00823F3B" w:rsidRPr="00823F3B" w:rsidRDefault="00823F3B" w:rsidP="00B37DF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823F3B" w:rsidRPr="00823F3B" w:rsidRDefault="00823F3B" w:rsidP="00B37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</w:tr>
      <w:tr w:rsidR="00823F3B" w:rsidRPr="00823F3B" w:rsidTr="00823F3B">
        <w:trPr>
          <w:cantSplit/>
        </w:trPr>
        <w:tc>
          <w:tcPr>
            <w:tcW w:w="3261" w:type="dxa"/>
          </w:tcPr>
          <w:p w:rsidR="00823F3B" w:rsidRPr="00823F3B" w:rsidRDefault="00823F3B" w:rsidP="00B37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823F3B">
              <w:rPr>
                <w:rFonts w:ascii="Angsana New" w:hAnsi="Angsana New" w:hint="cs"/>
                <w:sz w:val="26"/>
                <w:szCs w:val="26"/>
                <w:cs/>
              </w:rPr>
              <w:t xml:space="preserve">ยอดคงเหลือ </w:t>
            </w:r>
            <w:r w:rsidRPr="00823F3B">
              <w:rPr>
                <w:rFonts w:ascii="Angsana New" w:hAnsi="Angsana New"/>
                <w:sz w:val="26"/>
                <w:szCs w:val="26"/>
                <w:cs/>
              </w:rPr>
              <w:t xml:space="preserve">ณ วันที่ 1 </w:t>
            </w:r>
            <w:r w:rsidRPr="00823F3B">
              <w:rPr>
                <w:rFonts w:ascii="Angsana New" w:hAnsi="Angsana New" w:hint="cs"/>
                <w:sz w:val="26"/>
                <w:szCs w:val="26"/>
                <w:cs/>
              </w:rPr>
              <w:t>มกราคม</w:t>
            </w:r>
            <w:r w:rsidRPr="00823F3B">
              <w:rPr>
                <w:rFonts w:ascii="Angsana New" w:hAnsi="Angsana New"/>
                <w:sz w:val="26"/>
                <w:szCs w:val="26"/>
              </w:rPr>
              <w:t xml:space="preserve"> 256</w:t>
            </w:r>
            <w:r w:rsidRPr="00823F3B">
              <w:rPr>
                <w:rFonts w:ascii="Angsana New" w:hAnsi="Angsana New" w:hint="cs"/>
                <w:sz w:val="26"/>
                <w:szCs w:val="26"/>
                <w:cs/>
              </w:rPr>
              <w:t>3</w:t>
            </w:r>
          </w:p>
        </w:tc>
        <w:tc>
          <w:tcPr>
            <w:tcW w:w="1275" w:type="dxa"/>
          </w:tcPr>
          <w:p w:rsidR="00823F3B" w:rsidRPr="00823F3B" w:rsidRDefault="00823F3B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3F3B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70" w:type="dxa"/>
          </w:tcPr>
          <w:p w:rsidR="00823F3B" w:rsidRPr="00823F3B" w:rsidRDefault="00823F3B" w:rsidP="00FF5FB6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26"/>
                <w:szCs w:val="26"/>
                <w:highlight w:val="yellow"/>
                <w:cs/>
                <w:lang w:val="en-US"/>
              </w:rPr>
            </w:pPr>
          </w:p>
        </w:tc>
        <w:tc>
          <w:tcPr>
            <w:tcW w:w="1148" w:type="dxa"/>
          </w:tcPr>
          <w:p w:rsidR="00823F3B" w:rsidRPr="00823F3B" w:rsidRDefault="00823F3B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3F3B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83" w:type="dxa"/>
          </w:tcPr>
          <w:p w:rsidR="00823F3B" w:rsidRPr="00823F3B" w:rsidRDefault="00823F3B" w:rsidP="00FF5FB6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26"/>
                <w:szCs w:val="26"/>
                <w:highlight w:val="yellow"/>
                <w:cs/>
                <w:lang w:val="en-US"/>
              </w:rPr>
            </w:pPr>
          </w:p>
        </w:tc>
        <w:tc>
          <w:tcPr>
            <w:tcW w:w="1134" w:type="dxa"/>
          </w:tcPr>
          <w:p w:rsidR="00823F3B" w:rsidRPr="00823F3B" w:rsidRDefault="00823F3B" w:rsidP="00BB2CB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3F3B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84" w:type="dxa"/>
          </w:tcPr>
          <w:p w:rsidR="00823F3B" w:rsidRPr="00823F3B" w:rsidRDefault="00823F3B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:rsidR="00823F3B" w:rsidRPr="00823F3B" w:rsidRDefault="00823F3B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3F3B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84" w:type="dxa"/>
          </w:tcPr>
          <w:p w:rsidR="00823F3B" w:rsidRPr="00823F3B" w:rsidRDefault="00823F3B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:rsidR="00823F3B" w:rsidRPr="00823F3B" w:rsidRDefault="00823F3B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3F3B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</w:tr>
      <w:tr w:rsidR="00823F3B" w:rsidRPr="00823F3B" w:rsidTr="00823F3B">
        <w:trPr>
          <w:cantSplit/>
        </w:trPr>
        <w:tc>
          <w:tcPr>
            <w:tcW w:w="3261" w:type="dxa"/>
          </w:tcPr>
          <w:p w:rsidR="00823F3B" w:rsidRPr="00823F3B" w:rsidRDefault="00823F3B" w:rsidP="00020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823F3B">
              <w:rPr>
                <w:rFonts w:ascii="Angsana New" w:hAnsi="Angsana New" w:hint="cs"/>
                <w:sz w:val="26"/>
                <w:szCs w:val="26"/>
                <w:cs/>
              </w:rPr>
              <w:t xml:space="preserve">สินทรัพย์สิทธิการใช้ภายใต้สัญญาเช่าการเงิน </w:t>
            </w:r>
          </w:p>
        </w:tc>
        <w:tc>
          <w:tcPr>
            <w:tcW w:w="1275" w:type="dxa"/>
          </w:tcPr>
          <w:p w:rsidR="00823F3B" w:rsidRPr="00823F3B" w:rsidRDefault="00823F3B" w:rsidP="00B37DF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823F3B" w:rsidRPr="00823F3B" w:rsidRDefault="00823F3B" w:rsidP="00B37DF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6"/>
                <w:szCs w:val="26"/>
                <w:cs/>
              </w:rPr>
            </w:pPr>
          </w:p>
        </w:tc>
        <w:tc>
          <w:tcPr>
            <w:tcW w:w="1148" w:type="dxa"/>
          </w:tcPr>
          <w:p w:rsidR="00823F3B" w:rsidRPr="00823F3B" w:rsidRDefault="00823F3B" w:rsidP="00B37DF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</w:tcPr>
          <w:p w:rsidR="00823F3B" w:rsidRPr="00823F3B" w:rsidRDefault="00823F3B" w:rsidP="00B37DF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:rsidR="00823F3B" w:rsidRPr="00823F3B" w:rsidRDefault="00823F3B" w:rsidP="00B37DF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</w:tcPr>
          <w:p w:rsidR="00823F3B" w:rsidRPr="00823F3B" w:rsidRDefault="00823F3B" w:rsidP="00B37DF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:rsidR="00823F3B" w:rsidRPr="00823F3B" w:rsidRDefault="00823F3B" w:rsidP="00B37DF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</w:tcPr>
          <w:p w:rsidR="00823F3B" w:rsidRPr="00823F3B" w:rsidRDefault="00823F3B" w:rsidP="00B37DF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:rsidR="00823F3B" w:rsidRPr="00823F3B" w:rsidRDefault="00823F3B" w:rsidP="00B37DF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23F3B" w:rsidRPr="00823F3B" w:rsidTr="00823F3B">
        <w:trPr>
          <w:cantSplit/>
        </w:trPr>
        <w:tc>
          <w:tcPr>
            <w:tcW w:w="3261" w:type="dxa"/>
          </w:tcPr>
          <w:p w:rsidR="00823F3B" w:rsidRPr="00823F3B" w:rsidRDefault="00823F3B" w:rsidP="00020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823F3B">
              <w:rPr>
                <w:rFonts w:ascii="Angsana New" w:hAnsi="Angsana New" w:hint="cs"/>
                <w:sz w:val="26"/>
                <w:szCs w:val="26"/>
                <w:cs/>
              </w:rPr>
              <w:t xml:space="preserve">   ณ วันที่ 1 มกราคม 2563 รับโอนจากที่ดิน</w:t>
            </w:r>
          </w:p>
        </w:tc>
        <w:tc>
          <w:tcPr>
            <w:tcW w:w="1275" w:type="dxa"/>
          </w:tcPr>
          <w:p w:rsidR="00823F3B" w:rsidRPr="00823F3B" w:rsidRDefault="00823F3B" w:rsidP="00B37DF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823F3B" w:rsidRPr="00823F3B" w:rsidRDefault="00823F3B" w:rsidP="00B37DF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6"/>
                <w:szCs w:val="26"/>
                <w:cs/>
              </w:rPr>
            </w:pPr>
          </w:p>
        </w:tc>
        <w:tc>
          <w:tcPr>
            <w:tcW w:w="1148" w:type="dxa"/>
          </w:tcPr>
          <w:p w:rsidR="00823F3B" w:rsidRPr="00823F3B" w:rsidRDefault="00823F3B" w:rsidP="00B37DF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</w:tcPr>
          <w:p w:rsidR="00823F3B" w:rsidRPr="00823F3B" w:rsidRDefault="00823F3B" w:rsidP="00B37DF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:rsidR="00823F3B" w:rsidRPr="00823F3B" w:rsidRDefault="00823F3B" w:rsidP="00B37DF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</w:tcPr>
          <w:p w:rsidR="00823F3B" w:rsidRPr="00823F3B" w:rsidRDefault="00823F3B" w:rsidP="00B37DF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:rsidR="00823F3B" w:rsidRPr="00823F3B" w:rsidRDefault="00823F3B" w:rsidP="00B37DF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</w:tcPr>
          <w:p w:rsidR="00823F3B" w:rsidRPr="00823F3B" w:rsidRDefault="00823F3B" w:rsidP="00B37DF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:rsidR="00823F3B" w:rsidRPr="00823F3B" w:rsidRDefault="00823F3B" w:rsidP="00B37DF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23F3B" w:rsidRPr="00823F3B" w:rsidTr="00823F3B">
        <w:trPr>
          <w:cantSplit/>
        </w:trPr>
        <w:tc>
          <w:tcPr>
            <w:tcW w:w="3261" w:type="dxa"/>
          </w:tcPr>
          <w:p w:rsidR="00823F3B" w:rsidRPr="00823F3B" w:rsidRDefault="00823F3B" w:rsidP="00020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823F3B">
              <w:rPr>
                <w:rFonts w:ascii="Angsana New" w:hAnsi="Angsana New" w:hint="cs"/>
                <w:sz w:val="26"/>
                <w:szCs w:val="26"/>
                <w:cs/>
              </w:rPr>
              <w:t xml:space="preserve">   อาคารและอุปกรณ์</w:t>
            </w:r>
          </w:p>
        </w:tc>
        <w:tc>
          <w:tcPr>
            <w:tcW w:w="1275" w:type="dxa"/>
          </w:tcPr>
          <w:p w:rsidR="00823F3B" w:rsidRPr="00823F3B" w:rsidRDefault="00823F3B" w:rsidP="00B37DF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3F3B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70" w:type="dxa"/>
          </w:tcPr>
          <w:p w:rsidR="00823F3B" w:rsidRPr="00823F3B" w:rsidRDefault="00823F3B" w:rsidP="00B37DF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6"/>
                <w:szCs w:val="26"/>
                <w:cs/>
              </w:rPr>
            </w:pPr>
          </w:p>
        </w:tc>
        <w:tc>
          <w:tcPr>
            <w:tcW w:w="1148" w:type="dxa"/>
          </w:tcPr>
          <w:p w:rsidR="00823F3B" w:rsidRPr="00823F3B" w:rsidRDefault="00823F3B" w:rsidP="00B37DF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3F3B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83" w:type="dxa"/>
          </w:tcPr>
          <w:p w:rsidR="00823F3B" w:rsidRPr="00823F3B" w:rsidRDefault="00823F3B" w:rsidP="00B37DF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:rsidR="00823F3B" w:rsidRPr="00823F3B" w:rsidRDefault="00823F3B" w:rsidP="00BB2CB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3F3B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84" w:type="dxa"/>
          </w:tcPr>
          <w:p w:rsidR="00823F3B" w:rsidRPr="00823F3B" w:rsidRDefault="00823F3B" w:rsidP="00B37DF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:rsidR="00823F3B" w:rsidRPr="00823F3B" w:rsidRDefault="00823F3B" w:rsidP="00B37DF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23F3B">
              <w:rPr>
                <w:rFonts w:ascii="Angsana New" w:hAnsi="Angsana New"/>
                <w:sz w:val="26"/>
                <w:szCs w:val="26"/>
              </w:rPr>
              <w:t>38,645</w:t>
            </w:r>
          </w:p>
        </w:tc>
        <w:tc>
          <w:tcPr>
            <w:tcW w:w="284" w:type="dxa"/>
          </w:tcPr>
          <w:p w:rsidR="00823F3B" w:rsidRPr="00823F3B" w:rsidRDefault="00823F3B" w:rsidP="00B37DF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:rsidR="00823F3B" w:rsidRPr="00823F3B" w:rsidRDefault="00823F3B" w:rsidP="00B37DF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23F3B">
              <w:rPr>
                <w:rFonts w:ascii="Angsana New" w:hAnsi="Angsana New"/>
                <w:sz w:val="26"/>
                <w:szCs w:val="26"/>
              </w:rPr>
              <w:t>38,645</w:t>
            </w:r>
          </w:p>
        </w:tc>
      </w:tr>
      <w:tr w:rsidR="00823F3B" w:rsidRPr="00823F3B" w:rsidTr="00823F3B">
        <w:trPr>
          <w:cantSplit/>
        </w:trPr>
        <w:tc>
          <w:tcPr>
            <w:tcW w:w="3261" w:type="dxa"/>
          </w:tcPr>
          <w:p w:rsidR="00823F3B" w:rsidRPr="00823F3B" w:rsidRDefault="00823F3B" w:rsidP="00967579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823F3B">
              <w:rPr>
                <w:rFonts w:ascii="Angsana New" w:hAnsi="Angsana New" w:hint="cs"/>
                <w:sz w:val="26"/>
                <w:szCs w:val="26"/>
                <w:cs/>
              </w:rPr>
              <w:t>ผลกระทบจากการนำมาตรฐานการรายงาน</w:t>
            </w:r>
          </w:p>
        </w:tc>
        <w:tc>
          <w:tcPr>
            <w:tcW w:w="1275" w:type="dxa"/>
          </w:tcPr>
          <w:p w:rsidR="00823F3B" w:rsidRPr="00823F3B" w:rsidRDefault="00823F3B" w:rsidP="00B37DF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823F3B" w:rsidRPr="00823F3B" w:rsidRDefault="00823F3B" w:rsidP="00B37DF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6"/>
                <w:szCs w:val="26"/>
                <w:cs/>
              </w:rPr>
            </w:pPr>
          </w:p>
        </w:tc>
        <w:tc>
          <w:tcPr>
            <w:tcW w:w="1148" w:type="dxa"/>
          </w:tcPr>
          <w:p w:rsidR="00823F3B" w:rsidRPr="00823F3B" w:rsidRDefault="00823F3B" w:rsidP="00B37DF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</w:tcPr>
          <w:p w:rsidR="00823F3B" w:rsidRPr="00823F3B" w:rsidRDefault="00823F3B" w:rsidP="00B37DF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:rsidR="00823F3B" w:rsidRPr="00823F3B" w:rsidRDefault="00823F3B" w:rsidP="00B37DF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</w:tcPr>
          <w:p w:rsidR="00823F3B" w:rsidRPr="00823F3B" w:rsidRDefault="00823F3B" w:rsidP="00B37DF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:rsidR="00823F3B" w:rsidRPr="00823F3B" w:rsidRDefault="00823F3B" w:rsidP="00B37DF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</w:tcPr>
          <w:p w:rsidR="00823F3B" w:rsidRPr="00823F3B" w:rsidRDefault="00823F3B" w:rsidP="00B37DF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:rsidR="00823F3B" w:rsidRPr="00823F3B" w:rsidRDefault="00823F3B" w:rsidP="00B37DF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23F3B" w:rsidRPr="00823F3B" w:rsidTr="00823F3B">
        <w:trPr>
          <w:cantSplit/>
        </w:trPr>
        <w:tc>
          <w:tcPr>
            <w:tcW w:w="3261" w:type="dxa"/>
          </w:tcPr>
          <w:p w:rsidR="00823F3B" w:rsidRPr="00823F3B" w:rsidRDefault="00823F3B" w:rsidP="00967579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823F3B">
              <w:rPr>
                <w:rFonts w:ascii="Angsana New" w:hAnsi="Angsana New" w:hint="cs"/>
                <w:sz w:val="26"/>
                <w:szCs w:val="26"/>
                <w:cs/>
              </w:rPr>
              <w:t xml:space="preserve">   ทางการเงินฉบับที่ 16 มาถือปฏิบัติครั้งแรก</w:t>
            </w:r>
          </w:p>
        </w:tc>
        <w:tc>
          <w:tcPr>
            <w:tcW w:w="1275" w:type="dxa"/>
          </w:tcPr>
          <w:p w:rsidR="00823F3B" w:rsidRPr="00823F3B" w:rsidRDefault="00823F3B" w:rsidP="00B6600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23F3B">
              <w:rPr>
                <w:rFonts w:ascii="Angsana New" w:hAnsi="Angsana New"/>
                <w:sz w:val="26"/>
                <w:szCs w:val="26"/>
              </w:rPr>
              <w:t>46,211</w:t>
            </w:r>
          </w:p>
        </w:tc>
        <w:tc>
          <w:tcPr>
            <w:tcW w:w="270" w:type="dxa"/>
          </w:tcPr>
          <w:p w:rsidR="00823F3B" w:rsidRPr="00823F3B" w:rsidRDefault="00823F3B" w:rsidP="00B6600E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6"/>
                <w:szCs w:val="26"/>
                <w:cs/>
              </w:rPr>
            </w:pPr>
          </w:p>
        </w:tc>
        <w:tc>
          <w:tcPr>
            <w:tcW w:w="1148" w:type="dxa"/>
          </w:tcPr>
          <w:p w:rsidR="00823F3B" w:rsidRPr="00823F3B" w:rsidRDefault="00823F3B" w:rsidP="00B6600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23F3B">
              <w:rPr>
                <w:rFonts w:ascii="Angsana New" w:hAnsi="Angsana New"/>
                <w:sz w:val="26"/>
                <w:szCs w:val="26"/>
              </w:rPr>
              <w:t>17,57</w:t>
            </w:r>
            <w:r w:rsidRPr="00823F3B">
              <w:rPr>
                <w:rFonts w:ascii="Angsana New" w:hAnsi="Angsana New" w:hint="cs"/>
                <w:sz w:val="26"/>
                <w:szCs w:val="26"/>
                <w:cs/>
              </w:rPr>
              <w:t>0</w:t>
            </w:r>
          </w:p>
        </w:tc>
        <w:tc>
          <w:tcPr>
            <w:tcW w:w="283" w:type="dxa"/>
          </w:tcPr>
          <w:p w:rsidR="00823F3B" w:rsidRPr="00823F3B" w:rsidRDefault="00823F3B" w:rsidP="00B6600E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:rsidR="00823F3B" w:rsidRPr="00823F3B" w:rsidRDefault="00823F3B" w:rsidP="00BB2CB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3F3B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84" w:type="dxa"/>
          </w:tcPr>
          <w:p w:rsidR="00823F3B" w:rsidRPr="00823F3B" w:rsidRDefault="00823F3B" w:rsidP="00B6600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:rsidR="00823F3B" w:rsidRPr="00823F3B" w:rsidRDefault="00823F3B" w:rsidP="00B6600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3F3B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84" w:type="dxa"/>
          </w:tcPr>
          <w:p w:rsidR="00823F3B" w:rsidRPr="00823F3B" w:rsidRDefault="00823F3B" w:rsidP="00B6600E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:rsidR="00823F3B" w:rsidRPr="00823F3B" w:rsidRDefault="00823F3B" w:rsidP="00B6600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23F3B">
              <w:rPr>
                <w:rFonts w:ascii="Angsana New" w:hAnsi="Angsana New"/>
                <w:sz w:val="26"/>
                <w:szCs w:val="26"/>
              </w:rPr>
              <w:t>63,78</w:t>
            </w:r>
            <w:r w:rsidRPr="00823F3B">
              <w:rPr>
                <w:rFonts w:ascii="Angsana New" w:hAnsi="Angsana New" w:hint="cs"/>
                <w:sz w:val="26"/>
                <w:szCs w:val="26"/>
                <w:cs/>
              </w:rPr>
              <w:t>1</w:t>
            </w:r>
          </w:p>
        </w:tc>
      </w:tr>
      <w:tr w:rsidR="00823F3B" w:rsidRPr="00823F3B" w:rsidTr="00823F3B">
        <w:trPr>
          <w:cantSplit/>
        </w:trPr>
        <w:tc>
          <w:tcPr>
            <w:tcW w:w="3261" w:type="dxa"/>
          </w:tcPr>
          <w:p w:rsidR="00823F3B" w:rsidRPr="00823F3B" w:rsidRDefault="00823F3B" w:rsidP="00B37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823F3B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75" w:type="dxa"/>
          </w:tcPr>
          <w:p w:rsidR="00823F3B" w:rsidRPr="00823F3B" w:rsidRDefault="00823F3B" w:rsidP="00B37DF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23F3B">
              <w:rPr>
                <w:rFonts w:ascii="Angsana New" w:hAnsi="Angsana New"/>
                <w:sz w:val="26"/>
                <w:szCs w:val="26"/>
              </w:rPr>
              <w:t>28,046</w:t>
            </w:r>
          </w:p>
        </w:tc>
        <w:tc>
          <w:tcPr>
            <w:tcW w:w="270" w:type="dxa"/>
          </w:tcPr>
          <w:p w:rsidR="00823F3B" w:rsidRPr="00823F3B" w:rsidRDefault="00823F3B" w:rsidP="00B37DF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6"/>
                <w:szCs w:val="26"/>
                <w:cs/>
              </w:rPr>
            </w:pPr>
          </w:p>
        </w:tc>
        <w:tc>
          <w:tcPr>
            <w:tcW w:w="1148" w:type="dxa"/>
          </w:tcPr>
          <w:p w:rsidR="00823F3B" w:rsidRPr="00823F3B" w:rsidRDefault="00823F3B" w:rsidP="00B37DF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3F3B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83" w:type="dxa"/>
          </w:tcPr>
          <w:p w:rsidR="00823F3B" w:rsidRPr="00823F3B" w:rsidRDefault="00823F3B" w:rsidP="00B37DF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:rsidR="00823F3B" w:rsidRPr="00823F3B" w:rsidRDefault="00823F3B" w:rsidP="00BB2CB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3F3B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84" w:type="dxa"/>
          </w:tcPr>
          <w:p w:rsidR="00823F3B" w:rsidRPr="00823F3B" w:rsidRDefault="00823F3B" w:rsidP="00B37DF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:rsidR="00823F3B" w:rsidRPr="00823F3B" w:rsidRDefault="00823F3B" w:rsidP="00B37DF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3F3B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84" w:type="dxa"/>
          </w:tcPr>
          <w:p w:rsidR="00823F3B" w:rsidRPr="00823F3B" w:rsidRDefault="00823F3B" w:rsidP="00B37DF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:rsidR="00823F3B" w:rsidRPr="00823F3B" w:rsidRDefault="00823F3B" w:rsidP="00B37DF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23F3B">
              <w:rPr>
                <w:rFonts w:ascii="Angsana New" w:hAnsi="Angsana New"/>
                <w:sz w:val="26"/>
                <w:szCs w:val="26"/>
              </w:rPr>
              <w:t>28,046</w:t>
            </w:r>
          </w:p>
        </w:tc>
      </w:tr>
      <w:tr w:rsidR="00823F3B" w:rsidRPr="00823F3B" w:rsidTr="00823F3B">
        <w:trPr>
          <w:cantSplit/>
        </w:trPr>
        <w:tc>
          <w:tcPr>
            <w:tcW w:w="3261" w:type="dxa"/>
          </w:tcPr>
          <w:p w:rsidR="00823F3B" w:rsidRPr="00823F3B" w:rsidRDefault="00823F3B" w:rsidP="00B37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823F3B">
              <w:rPr>
                <w:rFonts w:ascii="Angsana New" w:hAnsi="Angsana New" w:hint="cs"/>
                <w:sz w:val="26"/>
                <w:szCs w:val="26"/>
                <w:cs/>
              </w:rPr>
              <w:t>ปรับปรุง</w:t>
            </w:r>
          </w:p>
        </w:tc>
        <w:tc>
          <w:tcPr>
            <w:tcW w:w="1275" w:type="dxa"/>
          </w:tcPr>
          <w:p w:rsidR="00823F3B" w:rsidRPr="00823F3B" w:rsidRDefault="00823F3B" w:rsidP="00B37DF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23F3B">
              <w:rPr>
                <w:rFonts w:ascii="Angsana New" w:hAnsi="Angsana New" w:hint="cs"/>
                <w:sz w:val="26"/>
                <w:szCs w:val="26"/>
                <w:cs/>
              </w:rPr>
              <w:t>5</w:t>
            </w:r>
            <w:r w:rsidRPr="00823F3B">
              <w:rPr>
                <w:rFonts w:ascii="Angsana New" w:hAnsi="Angsana New"/>
                <w:sz w:val="26"/>
                <w:szCs w:val="26"/>
              </w:rPr>
              <w:t>,2</w:t>
            </w:r>
            <w:r w:rsidRPr="00823F3B">
              <w:rPr>
                <w:rFonts w:ascii="Angsana New" w:hAnsi="Angsana New" w:hint="cs"/>
                <w:sz w:val="26"/>
                <w:szCs w:val="26"/>
                <w:cs/>
              </w:rPr>
              <w:t>79</w:t>
            </w:r>
          </w:p>
        </w:tc>
        <w:tc>
          <w:tcPr>
            <w:tcW w:w="270" w:type="dxa"/>
          </w:tcPr>
          <w:p w:rsidR="00823F3B" w:rsidRPr="00823F3B" w:rsidRDefault="00823F3B" w:rsidP="00B37DF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6"/>
                <w:szCs w:val="26"/>
                <w:cs/>
              </w:rPr>
            </w:pPr>
          </w:p>
        </w:tc>
        <w:tc>
          <w:tcPr>
            <w:tcW w:w="1148" w:type="dxa"/>
          </w:tcPr>
          <w:p w:rsidR="00823F3B" w:rsidRPr="00823F3B" w:rsidRDefault="00823F3B" w:rsidP="00B37DF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23F3B">
              <w:rPr>
                <w:rFonts w:ascii="Angsana New" w:hAnsi="Angsana New" w:hint="cs"/>
                <w:sz w:val="26"/>
                <w:szCs w:val="26"/>
                <w:cs/>
              </w:rPr>
              <w:t>2</w:t>
            </w:r>
            <w:r w:rsidRPr="00823F3B">
              <w:rPr>
                <w:rFonts w:ascii="Angsana New" w:hAnsi="Angsana New"/>
                <w:sz w:val="26"/>
                <w:szCs w:val="26"/>
              </w:rPr>
              <w:t>,2</w:t>
            </w:r>
            <w:r w:rsidRPr="00823F3B">
              <w:rPr>
                <w:rFonts w:ascii="Angsana New" w:hAnsi="Angsana New" w:hint="cs"/>
                <w:sz w:val="26"/>
                <w:szCs w:val="26"/>
                <w:cs/>
              </w:rPr>
              <w:t>87</w:t>
            </w:r>
          </w:p>
        </w:tc>
        <w:tc>
          <w:tcPr>
            <w:tcW w:w="283" w:type="dxa"/>
          </w:tcPr>
          <w:p w:rsidR="00823F3B" w:rsidRPr="00823F3B" w:rsidRDefault="00823F3B" w:rsidP="00B37DF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:rsidR="00823F3B" w:rsidRPr="00823F3B" w:rsidRDefault="00823F3B" w:rsidP="00BB2CB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3F3B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84" w:type="dxa"/>
          </w:tcPr>
          <w:p w:rsidR="00823F3B" w:rsidRPr="00823F3B" w:rsidRDefault="00823F3B" w:rsidP="00B37DF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:rsidR="00823F3B" w:rsidRPr="00823F3B" w:rsidRDefault="00823F3B" w:rsidP="00B37DF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3F3B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84" w:type="dxa"/>
          </w:tcPr>
          <w:p w:rsidR="00823F3B" w:rsidRPr="00823F3B" w:rsidRDefault="00823F3B" w:rsidP="00B37DF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:rsidR="00823F3B" w:rsidRPr="00823F3B" w:rsidRDefault="00823F3B" w:rsidP="00B37DF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23F3B">
              <w:rPr>
                <w:rFonts w:ascii="Angsana New" w:hAnsi="Angsana New" w:hint="cs"/>
                <w:sz w:val="26"/>
                <w:szCs w:val="26"/>
                <w:cs/>
              </w:rPr>
              <w:t>7</w:t>
            </w:r>
            <w:r w:rsidRPr="00823F3B">
              <w:rPr>
                <w:rFonts w:ascii="Angsana New" w:hAnsi="Angsana New"/>
                <w:sz w:val="26"/>
                <w:szCs w:val="26"/>
              </w:rPr>
              <w:t>,</w:t>
            </w:r>
            <w:r w:rsidRPr="00823F3B">
              <w:rPr>
                <w:rFonts w:ascii="Angsana New" w:hAnsi="Angsana New" w:hint="cs"/>
                <w:sz w:val="26"/>
                <w:szCs w:val="26"/>
                <w:cs/>
              </w:rPr>
              <w:t>566</w:t>
            </w:r>
          </w:p>
        </w:tc>
      </w:tr>
      <w:tr w:rsidR="00823F3B" w:rsidRPr="00823F3B" w:rsidTr="00823F3B">
        <w:trPr>
          <w:cantSplit/>
        </w:trPr>
        <w:tc>
          <w:tcPr>
            <w:tcW w:w="3261" w:type="dxa"/>
          </w:tcPr>
          <w:p w:rsidR="00823F3B" w:rsidRPr="00823F3B" w:rsidRDefault="00823F3B" w:rsidP="00B37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823F3B">
              <w:rPr>
                <w:rFonts w:ascii="Angsana New" w:hAnsi="Angsana New" w:hint="cs"/>
                <w:sz w:val="26"/>
                <w:szCs w:val="26"/>
                <w:cs/>
              </w:rPr>
              <w:t>ยกเลิกสัญญา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823F3B" w:rsidRPr="00823F3B" w:rsidRDefault="00823F3B" w:rsidP="00B37DF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23F3B">
              <w:rPr>
                <w:rFonts w:ascii="Angsana New" w:hAnsi="Angsana New"/>
                <w:sz w:val="26"/>
                <w:szCs w:val="26"/>
              </w:rPr>
              <w:t xml:space="preserve"> (28,046)</w:t>
            </w:r>
          </w:p>
        </w:tc>
        <w:tc>
          <w:tcPr>
            <w:tcW w:w="270" w:type="dxa"/>
          </w:tcPr>
          <w:p w:rsidR="00823F3B" w:rsidRPr="00823F3B" w:rsidRDefault="00823F3B" w:rsidP="00B37DF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6"/>
                <w:szCs w:val="26"/>
                <w:cs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:rsidR="00823F3B" w:rsidRPr="00823F3B" w:rsidRDefault="00823F3B" w:rsidP="00B37DF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3F3B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83" w:type="dxa"/>
          </w:tcPr>
          <w:p w:rsidR="00823F3B" w:rsidRPr="00823F3B" w:rsidRDefault="00823F3B" w:rsidP="00B37DF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23F3B" w:rsidRPr="00823F3B" w:rsidRDefault="00823F3B" w:rsidP="00BB2CB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3F3B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84" w:type="dxa"/>
          </w:tcPr>
          <w:p w:rsidR="00823F3B" w:rsidRPr="00823F3B" w:rsidRDefault="00823F3B" w:rsidP="00B37DF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23F3B" w:rsidRPr="00823F3B" w:rsidRDefault="00823F3B" w:rsidP="00B37DF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3F3B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84" w:type="dxa"/>
          </w:tcPr>
          <w:p w:rsidR="00823F3B" w:rsidRPr="00823F3B" w:rsidRDefault="00823F3B" w:rsidP="00B37DF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23F3B" w:rsidRPr="00823F3B" w:rsidRDefault="00823F3B" w:rsidP="0002097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23F3B">
              <w:rPr>
                <w:rFonts w:ascii="Angsana New" w:hAnsi="Angsana New"/>
                <w:sz w:val="26"/>
                <w:szCs w:val="26"/>
              </w:rPr>
              <w:t xml:space="preserve"> (28,046)</w:t>
            </w:r>
          </w:p>
        </w:tc>
      </w:tr>
      <w:tr w:rsidR="00823F3B" w:rsidRPr="00823F3B" w:rsidTr="00823F3B">
        <w:trPr>
          <w:cantSplit/>
        </w:trPr>
        <w:tc>
          <w:tcPr>
            <w:tcW w:w="3261" w:type="dxa"/>
          </w:tcPr>
          <w:p w:rsidR="00823F3B" w:rsidRPr="00823F3B" w:rsidRDefault="00823F3B" w:rsidP="00B37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823F3B">
              <w:rPr>
                <w:rFonts w:ascii="Angsana New" w:hAnsi="Angsana New" w:hint="cs"/>
                <w:sz w:val="26"/>
                <w:szCs w:val="26"/>
                <w:cs/>
              </w:rPr>
              <w:t xml:space="preserve">ยอดคงเหลือ </w:t>
            </w:r>
            <w:r w:rsidRPr="00823F3B">
              <w:rPr>
                <w:rFonts w:ascii="Angsana New" w:hAnsi="Angsana New"/>
                <w:sz w:val="26"/>
                <w:szCs w:val="26"/>
                <w:cs/>
              </w:rPr>
              <w:t xml:space="preserve">ณ วันที่ 31 </w:t>
            </w:r>
            <w:r w:rsidRPr="00823F3B">
              <w:rPr>
                <w:rFonts w:ascii="Angsana New" w:hAnsi="Angsana New" w:hint="cs"/>
                <w:sz w:val="26"/>
                <w:szCs w:val="26"/>
                <w:cs/>
              </w:rPr>
              <w:t>ธันว</w:t>
            </w:r>
            <w:r w:rsidRPr="00823F3B">
              <w:rPr>
                <w:rFonts w:ascii="Angsana New" w:hAnsi="Angsana New"/>
                <w:sz w:val="26"/>
                <w:szCs w:val="26"/>
                <w:cs/>
              </w:rPr>
              <w:t>าคม</w:t>
            </w:r>
            <w:r w:rsidRPr="00823F3B">
              <w:rPr>
                <w:rFonts w:ascii="Angsana New" w:hAnsi="Angsana New" w:hint="cs"/>
                <w:sz w:val="26"/>
                <w:szCs w:val="26"/>
                <w:cs/>
              </w:rPr>
              <w:t xml:space="preserve"> 2563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823F3B" w:rsidRPr="00823F3B" w:rsidRDefault="00823F3B" w:rsidP="00B37DF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23F3B">
              <w:rPr>
                <w:rFonts w:ascii="Angsana New" w:hAnsi="Angsana New" w:hint="cs"/>
                <w:sz w:val="26"/>
                <w:szCs w:val="26"/>
                <w:cs/>
              </w:rPr>
              <w:t>51</w:t>
            </w:r>
            <w:r w:rsidRPr="00823F3B">
              <w:rPr>
                <w:rFonts w:ascii="Angsana New" w:hAnsi="Angsana New"/>
                <w:sz w:val="26"/>
                <w:szCs w:val="26"/>
              </w:rPr>
              <w:t>,</w:t>
            </w:r>
            <w:r w:rsidRPr="00823F3B">
              <w:rPr>
                <w:rFonts w:ascii="Angsana New" w:hAnsi="Angsana New" w:hint="cs"/>
                <w:sz w:val="26"/>
                <w:szCs w:val="26"/>
                <w:cs/>
              </w:rPr>
              <w:t>490</w:t>
            </w:r>
          </w:p>
        </w:tc>
        <w:tc>
          <w:tcPr>
            <w:tcW w:w="270" w:type="dxa"/>
          </w:tcPr>
          <w:p w:rsidR="00823F3B" w:rsidRPr="00823F3B" w:rsidRDefault="00823F3B" w:rsidP="00B37DFA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</w:tcPr>
          <w:p w:rsidR="00823F3B" w:rsidRPr="00823F3B" w:rsidRDefault="00823F3B" w:rsidP="00B37DF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23F3B">
              <w:rPr>
                <w:rFonts w:ascii="Angsana New" w:hAnsi="Angsana New" w:hint="cs"/>
                <w:sz w:val="26"/>
                <w:szCs w:val="26"/>
                <w:cs/>
              </w:rPr>
              <w:t>19</w:t>
            </w:r>
            <w:r w:rsidRPr="00823F3B">
              <w:rPr>
                <w:rFonts w:ascii="Angsana New" w:hAnsi="Angsana New"/>
                <w:sz w:val="26"/>
                <w:szCs w:val="26"/>
              </w:rPr>
              <w:t>,</w:t>
            </w:r>
            <w:r w:rsidRPr="00823F3B">
              <w:rPr>
                <w:rFonts w:ascii="Angsana New" w:hAnsi="Angsana New" w:hint="cs"/>
                <w:sz w:val="26"/>
                <w:szCs w:val="26"/>
                <w:cs/>
              </w:rPr>
              <w:t>857</w:t>
            </w:r>
          </w:p>
        </w:tc>
        <w:tc>
          <w:tcPr>
            <w:tcW w:w="283" w:type="dxa"/>
          </w:tcPr>
          <w:p w:rsidR="00823F3B" w:rsidRPr="00823F3B" w:rsidRDefault="00823F3B" w:rsidP="00B37DFA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823F3B" w:rsidRPr="00823F3B" w:rsidRDefault="00823F3B" w:rsidP="00BB2CB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3F3B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84" w:type="dxa"/>
          </w:tcPr>
          <w:p w:rsidR="00823F3B" w:rsidRPr="00823F3B" w:rsidRDefault="00823F3B" w:rsidP="00B37DF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823F3B" w:rsidRPr="00823F3B" w:rsidRDefault="00823F3B" w:rsidP="00B37DF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23F3B">
              <w:rPr>
                <w:rFonts w:ascii="Angsana New" w:hAnsi="Angsana New"/>
                <w:sz w:val="26"/>
                <w:szCs w:val="26"/>
              </w:rPr>
              <w:t>38,645</w:t>
            </w:r>
          </w:p>
        </w:tc>
        <w:tc>
          <w:tcPr>
            <w:tcW w:w="284" w:type="dxa"/>
          </w:tcPr>
          <w:p w:rsidR="00823F3B" w:rsidRPr="00823F3B" w:rsidRDefault="00823F3B" w:rsidP="00B37DFA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823F3B" w:rsidRPr="00823F3B" w:rsidRDefault="00823F3B" w:rsidP="00B37DF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23F3B">
              <w:rPr>
                <w:rFonts w:ascii="Angsana New" w:hAnsi="Angsana New"/>
                <w:sz w:val="26"/>
                <w:szCs w:val="26"/>
              </w:rPr>
              <w:t>1</w:t>
            </w:r>
            <w:r w:rsidRPr="00823F3B">
              <w:rPr>
                <w:rFonts w:ascii="Angsana New" w:hAnsi="Angsana New" w:hint="cs"/>
                <w:sz w:val="26"/>
                <w:szCs w:val="26"/>
                <w:cs/>
              </w:rPr>
              <w:t>0</w:t>
            </w:r>
            <w:r w:rsidRPr="00823F3B">
              <w:rPr>
                <w:rFonts w:ascii="Angsana New" w:hAnsi="Angsana New"/>
                <w:sz w:val="26"/>
                <w:szCs w:val="26"/>
              </w:rPr>
              <w:t>9,</w:t>
            </w:r>
            <w:r w:rsidRPr="00823F3B">
              <w:rPr>
                <w:rFonts w:ascii="Angsana New" w:hAnsi="Angsana New" w:hint="cs"/>
                <w:sz w:val="26"/>
                <w:szCs w:val="26"/>
                <w:cs/>
              </w:rPr>
              <w:t>992</w:t>
            </w:r>
          </w:p>
        </w:tc>
      </w:tr>
      <w:tr w:rsidR="00823F3B" w:rsidRPr="00823F3B" w:rsidTr="00823F3B">
        <w:trPr>
          <w:cantSplit/>
        </w:trPr>
        <w:tc>
          <w:tcPr>
            <w:tcW w:w="3261" w:type="dxa"/>
          </w:tcPr>
          <w:p w:rsidR="00823F3B" w:rsidRPr="00823F3B" w:rsidRDefault="00823F3B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823F3B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75" w:type="dxa"/>
          </w:tcPr>
          <w:p w:rsidR="00823F3B" w:rsidRPr="00823F3B" w:rsidRDefault="00823F3B" w:rsidP="00BB2CB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3F3B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70" w:type="dxa"/>
          </w:tcPr>
          <w:p w:rsidR="00823F3B" w:rsidRPr="00823F3B" w:rsidRDefault="00823F3B" w:rsidP="00FF5FB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148" w:type="dxa"/>
          </w:tcPr>
          <w:p w:rsidR="00823F3B" w:rsidRPr="00823F3B" w:rsidRDefault="00823F3B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3F3B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83" w:type="dxa"/>
          </w:tcPr>
          <w:p w:rsidR="00823F3B" w:rsidRPr="00823F3B" w:rsidRDefault="00823F3B" w:rsidP="00FF5FB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134" w:type="dxa"/>
          </w:tcPr>
          <w:p w:rsidR="00823F3B" w:rsidRPr="00823F3B" w:rsidRDefault="00823F3B" w:rsidP="00BB2CB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9</w:t>
            </w:r>
            <w:r w:rsidRPr="00823F3B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814</w:t>
            </w:r>
          </w:p>
        </w:tc>
        <w:tc>
          <w:tcPr>
            <w:tcW w:w="284" w:type="dxa"/>
          </w:tcPr>
          <w:p w:rsidR="00823F3B" w:rsidRPr="00823F3B" w:rsidRDefault="00823F3B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:rsidR="00823F3B" w:rsidRPr="00823F3B" w:rsidRDefault="00823F3B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3F3B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84" w:type="dxa"/>
          </w:tcPr>
          <w:p w:rsidR="00823F3B" w:rsidRPr="00823F3B" w:rsidRDefault="00823F3B" w:rsidP="00FF5FB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134" w:type="dxa"/>
          </w:tcPr>
          <w:p w:rsidR="00823F3B" w:rsidRPr="00823F3B" w:rsidRDefault="00823F3B" w:rsidP="00BB2CB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9</w:t>
            </w:r>
            <w:r w:rsidRPr="00823F3B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814</w:t>
            </w:r>
          </w:p>
        </w:tc>
      </w:tr>
      <w:tr w:rsidR="00823F3B" w:rsidRPr="00823F3B" w:rsidTr="00823F3B">
        <w:trPr>
          <w:cantSplit/>
        </w:trPr>
        <w:tc>
          <w:tcPr>
            <w:tcW w:w="3261" w:type="dxa"/>
          </w:tcPr>
          <w:p w:rsidR="00823F3B" w:rsidRPr="00823F3B" w:rsidRDefault="00823F3B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823F3B">
              <w:rPr>
                <w:rFonts w:ascii="Angsana New" w:hAnsi="Angsana New" w:hint="cs"/>
                <w:sz w:val="26"/>
                <w:szCs w:val="26"/>
                <w:cs/>
              </w:rPr>
              <w:t>โอน</w:t>
            </w:r>
          </w:p>
        </w:tc>
        <w:tc>
          <w:tcPr>
            <w:tcW w:w="1275" w:type="dxa"/>
          </w:tcPr>
          <w:p w:rsidR="00823F3B" w:rsidRPr="00823F3B" w:rsidRDefault="00823F3B" w:rsidP="00BB2CB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3F3B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70" w:type="dxa"/>
          </w:tcPr>
          <w:p w:rsidR="00823F3B" w:rsidRPr="00823F3B" w:rsidRDefault="00823F3B" w:rsidP="00FF5FB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148" w:type="dxa"/>
          </w:tcPr>
          <w:p w:rsidR="00823F3B" w:rsidRPr="00823F3B" w:rsidRDefault="00823F3B" w:rsidP="00BB2CB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3F3B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83" w:type="dxa"/>
          </w:tcPr>
          <w:p w:rsidR="00823F3B" w:rsidRPr="00823F3B" w:rsidRDefault="00823F3B" w:rsidP="00FF5FB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134" w:type="dxa"/>
          </w:tcPr>
          <w:p w:rsidR="00823F3B" w:rsidRPr="00823F3B" w:rsidRDefault="00823F3B" w:rsidP="00BB2CB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3F3B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84" w:type="dxa"/>
          </w:tcPr>
          <w:p w:rsidR="00823F3B" w:rsidRPr="00823F3B" w:rsidRDefault="00823F3B" w:rsidP="00BB2CB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:rsidR="00823F3B" w:rsidRPr="00823F3B" w:rsidRDefault="00823F3B" w:rsidP="00BB2CB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23F3B">
              <w:rPr>
                <w:rFonts w:ascii="Angsana New" w:hAnsi="Angsana New"/>
                <w:sz w:val="26"/>
                <w:szCs w:val="26"/>
              </w:rPr>
              <w:t xml:space="preserve"> (38,645)</w:t>
            </w:r>
          </w:p>
        </w:tc>
        <w:tc>
          <w:tcPr>
            <w:tcW w:w="284" w:type="dxa"/>
          </w:tcPr>
          <w:p w:rsidR="00823F3B" w:rsidRPr="00823F3B" w:rsidRDefault="00823F3B" w:rsidP="00FF5FB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134" w:type="dxa"/>
          </w:tcPr>
          <w:p w:rsidR="00823F3B" w:rsidRPr="00823F3B" w:rsidRDefault="00823F3B" w:rsidP="00BB2CB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23F3B">
              <w:rPr>
                <w:rFonts w:ascii="Angsana New" w:hAnsi="Angsana New"/>
                <w:sz w:val="26"/>
                <w:szCs w:val="26"/>
              </w:rPr>
              <w:t xml:space="preserve"> (38,645)</w:t>
            </w:r>
          </w:p>
        </w:tc>
      </w:tr>
      <w:tr w:rsidR="00823F3B" w:rsidRPr="00823F3B" w:rsidTr="00823F3B">
        <w:trPr>
          <w:cantSplit/>
        </w:trPr>
        <w:tc>
          <w:tcPr>
            <w:tcW w:w="3261" w:type="dxa"/>
          </w:tcPr>
          <w:p w:rsidR="00823F3B" w:rsidRPr="00823F3B" w:rsidRDefault="00823F3B" w:rsidP="00BB2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823F3B">
              <w:rPr>
                <w:rFonts w:ascii="Angsana New" w:hAnsi="Angsana New" w:hint="cs"/>
                <w:sz w:val="26"/>
                <w:szCs w:val="26"/>
                <w:cs/>
              </w:rPr>
              <w:t>ปรับปรุง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823F3B" w:rsidRPr="00823F3B" w:rsidRDefault="00823F3B" w:rsidP="00BB2CB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3F3B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70" w:type="dxa"/>
          </w:tcPr>
          <w:p w:rsidR="00823F3B" w:rsidRPr="00823F3B" w:rsidRDefault="00823F3B" w:rsidP="00FF5FB6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26"/>
                <w:szCs w:val="26"/>
                <w:highlight w:val="yellow"/>
                <w:cs/>
                <w:lang w:val="en-US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:rsidR="00823F3B" w:rsidRPr="00823F3B" w:rsidRDefault="00823F3B" w:rsidP="00BB2CB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23F3B">
              <w:rPr>
                <w:rFonts w:ascii="Angsana New" w:hAnsi="Angsana New" w:hint="cs"/>
                <w:sz w:val="26"/>
                <w:szCs w:val="26"/>
                <w:cs/>
              </w:rPr>
              <w:t>39</w:t>
            </w:r>
          </w:p>
        </w:tc>
        <w:tc>
          <w:tcPr>
            <w:tcW w:w="283" w:type="dxa"/>
          </w:tcPr>
          <w:p w:rsidR="00823F3B" w:rsidRPr="00823F3B" w:rsidRDefault="00823F3B" w:rsidP="00FF5FB6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26"/>
                <w:szCs w:val="26"/>
                <w:highlight w:val="yellow"/>
                <w:cs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23F3B" w:rsidRPr="00823F3B" w:rsidRDefault="00823F3B" w:rsidP="00BB2CB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3F3B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84" w:type="dxa"/>
          </w:tcPr>
          <w:p w:rsidR="00823F3B" w:rsidRPr="00823F3B" w:rsidRDefault="00823F3B" w:rsidP="00BB2CB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23F3B" w:rsidRPr="00823F3B" w:rsidRDefault="00823F3B" w:rsidP="00BB2CB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3F3B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84" w:type="dxa"/>
          </w:tcPr>
          <w:p w:rsidR="00823F3B" w:rsidRPr="00823F3B" w:rsidRDefault="00823F3B" w:rsidP="00FF5FB6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26"/>
                <w:szCs w:val="26"/>
                <w:highlight w:val="yellow"/>
                <w:cs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23F3B" w:rsidRPr="00823F3B" w:rsidRDefault="00823F3B" w:rsidP="00BB2CB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23F3B">
              <w:rPr>
                <w:rFonts w:ascii="Angsana New" w:hAnsi="Angsana New" w:hint="cs"/>
                <w:sz w:val="26"/>
                <w:szCs w:val="26"/>
                <w:cs/>
              </w:rPr>
              <w:t>39</w:t>
            </w:r>
          </w:p>
        </w:tc>
      </w:tr>
      <w:tr w:rsidR="00823F3B" w:rsidRPr="00823F3B" w:rsidTr="00823F3B">
        <w:trPr>
          <w:cantSplit/>
        </w:trPr>
        <w:tc>
          <w:tcPr>
            <w:tcW w:w="3261" w:type="dxa"/>
          </w:tcPr>
          <w:p w:rsidR="00823F3B" w:rsidRPr="00823F3B" w:rsidRDefault="00823F3B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823F3B">
              <w:rPr>
                <w:rFonts w:ascii="Angsana New" w:hAnsi="Angsana New" w:hint="cs"/>
                <w:sz w:val="26"/>
                <w:szCs w:val="26"/>
                <w:cs/>
              </w:rPr>
              <w:t xml:space="preserve">ยอดคงเหลือ </w:t>
            </w:r>
            <w:r w:rsidRPr="00823F3B">
              <w:rPr>
                <w:rFonts w:ascii="Angsana New" w:hAnsi="Angsana New"/>
                <w:sz w:val="26"/>
                <w:szCs w:val="26"/>
                <w:cs/>
              </w:rPr>
              <w:t xml:space="preserve">ณ วันที่ 31 </w:t>
            </w:r>
            <w:r w:rsidRPr="00823F3B">
              <w:rPr>
                <w:rFonts w:ascii="Angsana New" w:hAnsi="Angsana New" w:hint="cs"/>
                <w:sz w:val="26"/>
                <w:szCs w:val="26"/>
                <w:cs/>
              </w:rPr>
              <w:t>ธันว</w:t>
            </w:r>
            <w:r w:rsidRPr="00823F3B">
              <w:rPr>
                <w:rFonts w:ascii="Angsana New" w:hAnsi="Angsana New"/>
                <w:sz w:val="26"/>
                <w:szCs w:val="26"/>
                <w:cs/>
              </w:rPr>
              <w:t>าคม</w:t>
            </w:r>
            <w:r w:rsidRPr="00823F3B">
              <w:rPr>
                <w:rFonts w:ascii="Angsana New" w:hAnsi="Angsana New" w:hint="cs"/>
                <w:sz w:val="26"/>
                <w:szCs w:val="26"/>
                <w:cs/>
              </w:rPr>
              <w:t xml:space="preserve"> 2564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823F3B" w:rsidRPr="00823F3B" w:rsidRDefault="00823F3B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23F3B">
              <w:rPr>
                <w:rFonts w:ascii="Angsana New" w:hAnsi="Angsana New" w:hint="cs"/>
                <w:sz w:val="26"/>
                <w:szCs w:val="26"/>
                <w:cs/>
              </w:rPr>
              <w:t>51</w:t>
            </w:r>
            <w:r w:rsidRPr="00823F3B">
              <w:rPr>
                <w:rFonts w:ascii="Angsana New" w:hAnsi="Angsana New"/>
                <w:sz w:val="26"/>
                <w:szCs w:val="26"/>
              </w:rPr>
              <w:t>,</w:t>
            </w:r>
            <w:r w:rsidRPr="00823F3B">
              <w:rPr>
                <w:rFonts w:ascii="Angsana New" w:hAnsi="Angsana New" w:hint="cs"/>
                <w:sz w:val="26"/>
                <w:szCs w:val="26"/>
                <w:cs/>
              </w:rPr>
              <w:t>490</w:t>
            </w:r>
          </w:p>
        </w:tc>
        <w:tc>
          <w:tcPr>
            <w:tcW w:w="270" w:type="dxa"/>
          </w:tcPr>
          <w:p w:rsidR="00823F3B" w:rsidRPr="00823F3B" w:rsidRDefault="00823F3B" w:rsidP="00FF5FB6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26"/>
                <w:szCs w:val="26"/>
                <w:highlight w:val="yellow"/>
                <w:cs/>
                <w:lang w:val="en-US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823F3B" w:rsidRPr="00823F3B" w:rsidRDefault="00823F3B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23F3B">
              <w:rPr>
                <w:rFonts w:ascii="Angsana New" w:hAnsi="Angsana New" w:hint="cs"/>
                <w:sz w:val="26"/>
                <w:szCs w:val="26"/>
                <w:cs/>
              </w:rPr>
              <w:t>19</w:t>
            </w:r>
            <w:r w:rsidRPr="00823F3B">
              <w:rPr>
                <w:rFonts w:ascii="Angsana New" w:hAnsi="Angsana New"/>
                <w:sz w:val="26"/>
                <w:szCs w:val="26"/>
              </w:rPr>
              <w:t>,</w:t>
            </w:r>
            <w:r w:rsidRPr="00823F3B">
              <w:rPr>
                <w:rFonts w:ascii="Angsana New" w:hAnsi="Angsana New" w:hint="cs"/>
                <w:sz w:val="26"/>
                <w:szCs w:val="26"/>
                <w:cs/>
              </w:rPr>
              <w:t>896</w:t>
            </w:r>
          </w:p>
        </w:tc>
        <w:tc>
          <w:tcPr>
            <w:tcW w:w="283" w:type="dxa"/>
          </w:tcPr>
          <w:p w:rsidR="00823F3B" w:rsidRPr="00823F3B" w:rsidRDefault="00823F3B" w:rsidP="00FF5FB6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26"/>
                <w:szCs w:val="26"/>
                <w:highlight w:val="yellow"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23F3B" w:rsidRPr="00823F3B" w:rsidRDefault="00823F3B" w:rsidP="00BB2CB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9</w:t>
            </w:r>
            <w:r w:rsidRPr="00823F3B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814</w:t>
            </w:r>
          </w:p>
        </w:tc>
        <w:tc>
          <w:tcPr>
            <w:tcW w:w="284" w:type="dxa"/>
          </w:tcPr>
          <w:p w:rsidR="00823F3B" w:rsidRPr="00823F3B" w:rsidRDefault="00823F3B" w:rsidP="00BB2CB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23F3B" w:rsidRPr="00823F3B" w:rsidRDefault="00823F3B" w:rsidP="00BB2CB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3F3B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84" w:type="dxa"/>
          </w:tcPr>
          <w:p w:rsidR="00823F3B" w:rsidRPr="00823F3B" w:rsidRDefault="00823F3B" w:rsidP="00FF5FB6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26"/>
                <w:szCs w:val="26"/>
                <w:highlight w:val="yellow"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23F3B" w:rsidRPr="00823F3B" w:rsidRDefault="00823F3B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81</w:t>
            </w:r>
            <w:r w:rsidRPr="00823F3B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200</w:t>
            </w:r>
          </w:p>
        </w:tc>
      </w:tr>
      <w:tr w:rsidR="00823F3B" w:rsidRPr="00823F3B" w:rsidTr="00823F3B">
        <w:trPr>
          <w:cantSplit/>
        </w:trPr>
        <w:tc>
          <w:tcPr>
            <w:tcW w:w="3261" w:type="dxa"/>
          </w:tcPr>
          <w:p w:rsidR="00823F3B" w:rsidRPr="00823F3B" w:rsidRDefault="00823F3B" w:rsidP="00B37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823F3B" w:rsidRPr="00823F3B" w:rsidRDefault="00823F3B" w:rsidP="00B37DF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</w:tcPr>
          <w:p w:rsidR="00823F3B" w:rsidRPr="00823F3B" w:rsidRDefault="00823F3B" w:rsidP="00B37DF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6"/>
                <w:szCs w:val="26"/>
                <w:cs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</w:tcPr>
          <w:p w:rsidR="00823F3B" w:rsidRPr="00823F3B" w:rsidRDefault="00823F3B" w:rsidP="00B37DF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83" w:type="dxa"/>
          </w:tcPr>
          <w:p w:rsidR="00823F3B" w:rsidRPr="00823F3B" w:rsidRDefault="00823F3B" w:rsidP="00B37DF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823F3B" w:rsidRPr="00823F3B" w:rsidRDefault="00823F3B" w:rsidP="00B37DF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84" w:type="dxa"/>
          </w:tcPr>
          <w:p w:rsidR="00823F3B" w:rsidRPr="00823F3B" w:rsidRDefault="00823F3B" w:rsidP="00B37DF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823F3B" w:rsidRPr="00823F3B" w:rsidRDefault="00823F3B" w:rsidP="00B37DF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84" w:type="dxa"/>
          </w:tcPr>
          <w:p w:rsidR="00823F3B" w:rsidRPr="00823F3B" w:rsidRDefault="00823F3B" w:rsidP="00B37DF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823F3B" w:rsidRPr="00823F3B" w:rsidRDefault="00823F3B" w:rsidP="00B37DF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</w:tr>
      <w:tr w:rsidR="00823F3B" w:rsidRPr="00823F3B" w:rsidTr="00823F3B">
        <w:trPr>
          <w:cantSplit/>
        </w:trPr>
        <w:tc>
          <w:tcPr>
            <w:tcW w:w="3261" w:type="dxa"/>
          </w:tcPr>
          <w:p w:rsidR="00823F3B" w:rsidRPr="00823F3B" w:rsidRDefault="00823F3B" w:rsidP="00B37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23F3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ค่า</w:t>
            </w:r>
            <w:r w:rsidRPr="00823F3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เสื่อมราคา</w:t>
            </w:r>
            <w:r w:rsidRPr="00823F3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สะสม</w:t>
            </w:r>
          </w:p>
        </w:tc>
        <w:tc>
          <w:tcPr>
            <w:tcW w:w="1275" w:type="dxa"/>
          </w:tcPr>
          <w:p w:rsidR="00823F3B" w:rsidRPr="00823F3B" w:rsidRDefault="00823F3B" w:rsidP="00B37DF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</w:tcPr>
          <w:p w:rsidR="00823F3B" w:rsidRPr="00823F3B" w:rsidRDefault="00823F3B" w:rsidP="00B37DF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6"/>
                <w:szCs w:val="26"/>
                <w:cs/>
              </w:rPr>
            </w:pPr>
          </w:p>
        </w:tc>
        <w:tc>
          <w:tcPr>
            <w:tcW w:w="1148" w:type="dxa"/>
          </w:tcPr>
          <w:p w:rsidR="00823F3B" w:rsidRPr="00823F3B" w:rsidRDefault="00823F3B" w:rsidP="00B37DF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83" w:type="dxa"/>
          </w:tcPr>
          <w:p w:rsidR="00823F3B" w:rsidRPr="00823F3B" w:rsidRDefault="00823F3B" w:rsidP="00B37DF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:rsidR="00823F3B" w:rsidRPr="00823F3B" w:rsidRDefault="00823F3B" w:rsidP="00B37DF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84" w:type="dxa"/>
          </w:tcPr>
          <w:p w:rsidR="00823F3B" w:rsidRPr="00823F3B" w:rsidRDefault="00823F3B" w:rsidP="00B37DF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134" w:type="dxa"/>
          </w:tcPr>
          <w:p w:rsidR="00823F3B" w:rsidRPr="00823F3B" w:rsidRDefault="00823F3B" w:rsidP="00B37DF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84" w:type="dxa"/>
          </w:tcPr>
          <w:p w:rsidR="00823F3B" w:rsidRPr="00823F3B" w:rsidRDefault="00823F3B" w:rsidP="00B37DF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:rsidR="00823F3B" w:rsidRPr="00823F3B" w:rsidRDefault="00823F3B" w:rsidP="00B37DF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</w:tr>
      <w:tr w:rsidR="00823F3B" w:rsidRPr="00823F3B" w:rsidTr="00823F3B">
        <w:trPr>
          <w:cantSplit/>
        </w:trPr>
        <w:tc>
          <w:tcPr>
            <w:tcW w:w="3261" w:type="dxa"/>
          </w:tcPr>
          <w:p w:rsidR="00823F3B" w:rsidRPr="00823F3B" w:rsidRDefault="00823F3B" w:rsidP="00B37DFA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823F3B">
              <w:rPr>
                <w:rFonts w:ascii="Angsana New" w:hAnsi="Angsana New" w:hint="cs"/>
                <w:sz w:val="26"/>
                <w:szCs w:val="26"/>
                <w:cs/>
              </w:rPr>
              <w:t xml:space="preserve">ยอดคงเหลือ </w:t>
            </w:r>
            <w:r w:rsidRPr="00823F3B">
              <w:rPr>
                <w:rFonts w:ascii="Angsana New" w:hAnsi="Angsana New"/>
                <w:sz w:val="26"/>
                <w:szCs w:val="26"/>
                <w:cs/>
              </w:rPr>
              <w:t>ณ วันที่ 1 มกราคม</w:t>
            </w:r>
            <w:r w:rsidRPr="00823F3B">
              <w:rPr>
                <w:rFonts w:ascii="Angsana New" w:hAnsi="Angsana New" w:hint="cs"/>
                <w:sz w:val="26"/>
                <w:szCs w:val="26"/>
                <w:cs/>
              </w:rPr>
              <w:t xml:space="preserve"> 2563</w:t>
            </w:r>
          </w:p>
        </w:tc>
        <w:tc>
          <w:tcPr>
            <w:tcW w:w="1275" w:type="dxa"/>
          </w:tcPr>
          <w:p w:rsidR="00823F3B" w:rsidRPr="00823F3B" w:rsidRDefault="00823F3B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3F3B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70" w:type="dxa"/>
          </w:tcPr>
          <w:p w:rsidR="00823F3B" w:rsidRPr="00823F3B" w:rsidRDefault="00823F3B" w:rsidP="00FF5FB6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26"/>
                <w:szCs w:val="26"/>
                <w:highlight w:val="yellow"/>
                <w:cs/>
                <w:lang w:val="en-US"/>
              </w:rPr>
            </w:pPr>
          </w:p>
        </w:tc>
        <w:tc>
          <w:tcPr>
            <w:tcW w:w="1148" w:type="dxa"/>
          </w:tcPr>
          <w:p w:rsidR="00823F3B" w:rsidRPr="00823F3B" w:rsidRDefault="00823F3B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3F3B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83" w:type="dxa"/>
          </w:tcPr>
          <w:p w:rsidR="00823F3B" w:rsidRPr="00823F3B" w:rsidRDefault="00823F3B" w:rsidP="00FF5FB6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26"/>
                <w:szCs w:val="26"/>
                <w:highlight w:val="yellow"/>
                <w:cs/>
                <w:lang w:val="en-US"/>
              </w:rPr>
            </w:pPr>
          </w:p>
        </w:tc>
        <w:tc>
          <w:tcPr>
            <w:tcW w:w="1134" w:type="dxa"/>
          </w:tcPr>
          <w:p w:rsidR="00823F3B" w:rsidRPr="00823F3B" w:rsidRDefault="00823F3B" w:rsidP="00BB2CB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3F3B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84" w:type="dxa"/>
          </w:tcPr>
          <w:p w:rsidR="00823F3B" w:rsidRPr="00823F3B" w:rsidRDefault="00823F3B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:rsidR="00823F3B" w:rsidRPr="00823F3B" w:rsidRDefault="00823F3B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3F3B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84" w:type="dxa"/>
          </w:tcPr>
          <w:p w:rsidR="00823F3B" w:rsidRPr="00823F3B" w:rsidRDefault="00823F3B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:rsidR="00823F3B" w:rsidRPr="00823F3B" w:rsidRDefault="00823F3B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3F3B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</w:tr>
      <w:tr w:rsidR="00823F3B" w:rsidRPr="00823F3B" w:rsidTr="00823F3B">
        <w:trPr>
          <w:cantSplit/>
        </w:trPr>
        <w:tc>
          <w:tcPr>
            <w:tcW w:w="3261" w:type="dxa"/>
          </w:tcPr>
          <w:p w:rsidR="00823F3B" w:rsidRPr="00823F3B" w:rsidRDefault="00823F3B" w:rsidP="00020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823F3B">
              <w:rPr>
                <w:rFonts w:ascii="Angsana New" w:hAnsi="Angsana New" w:hint="cs"/>
                <w:sz w:val="26"/>
                <w:szCs w:val="26"/>
                <w:cs/>
              </w:rPr>
              <w:t xml:space="preserve">สินทรัพย์สิทธิการใช้ภายใต้สัญญาเช่าการเงิน </w:t>
            </w:r>
          </w:p>
        </w:tc>
        <w:tc>
          <w:tcPr>
            <w:tcW w:w="1275" w:type="dxa"/>
          </w:tcPr>
          <w:p w:rsidR="00823F3B" w:rsidRPr="00823F3B" w:rsidRDefault="00823F3B" w:rsidP="0096757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823F3B" w:rsidRPr="00823F3B" w:rsidRDefault="00823F3B" w:rsidP="0096757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148" w:type="dxa"/>
          </w:tcPr>
          <w:p w:rsidR="00823F3B" w:rsidRPr="00823F3B" w:rsidRDefault="00823F3B" w:rsidP="0096757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</w:tcPr>
          <w:p w:rsidR="00823F3B" w:rsidRPr="00823F3B" w:rsidRDefault="00823F3B" w:rsidP="0096757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</w:tcPr>
          <w:p w:rsidR="00823F3B" w:rsidRPr="00823F3B" w:rsidRDefault="00823F3B" w:rsidP="0096757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</w:tcPr>
          <w:p w:rsidR="00823F3B" w:rsidRPr="00823F3B" w:rsidRDefault="00823F3B" w:rsidP="0096757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:rsidR="00823F3B" w:rsidRPr="00823F3B" w:rsidRDefault="00823F3B" w:rsidP="0096757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</w:tcPr>
          <w:p w:rsidR="00823F3B" w:rsidRPr="00823F3B" w:rsidRDefault="00823F3B" w:rsidP="0096757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</w:tcPr>
          <w:p w:rsidR="00823F3B" w:rsidRPr="00823F3B" w:rsidRDefault="00823F3B" w:rsidP="0096757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23F3B" w:rsidRPr="00823F3B" w:rsidTr="00823F3B">
        <w:trPr>
          <w:cantSplit/>
        </w:trPr>
        <w:tc>
          <w:tcPr>
            <w:tcW w:w="3261" w:type="dxa"/>
          </w:tcPr>
          <w:p w:rsidR="00823F3B" w:rsidRPr="00823F3B" w:rsidRDefault="00823F3B" w:rsidP="00302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823F3B">
              <w:rPr>
                <w:rFonts w:ascii="Angsana New" w:hAnsi="Angsana New" w:hint="cs"/>
                <w:sz w:val="26"/>
                <w:szCs w:val="26"/>
                <w:cs/>
              </w:rPr>
              <w:t xml:space="preserve">   ณ วันที่ 1 มกราคม 2563 รับโอนจากที่ดิน</w:t>
            </w:r>
          </w:p>
        </w:tc>
        <w:tc>
          <w:tcPr>
            <w:tcW w:w="1275" w:type="dxa"/>
          </w:tcPr>
          <w:p w:rsidR="00823F3B" w:rsidRPr="00823F3B" w:rsidRDefault="00823F3B" w:rsidP="0096757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</w:tcPr>
          <w:p w:rsidR="00823F3B" w:rsidRPr="00823F3B" w:rsidRDefault="00823F3B" w:rsidP="0096757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sz w:val="26"/>
                <w:szCs w:val="26"/>
                <w:highlight w:val="yellow"/>
                <w:cs/>
                <w:lang w:val="en-US"/>
              </w:rPr>
            </w:pPr>
          </w:p>
        </w:tc>
        <w:tc>
          <w:tcPr>
            <w:tcW w:w="1148" w:type="dxa"/>
          </w:tcPr>
          <w:p w:rsidR="00823F3B" w:rsidRPr="00823F3B" w:rsidRDefault="00823F3B" w:rsidP="0096757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83" w:type="dxa"/>
          </w:tcPr>
          <w:p w:rsidR="00823F3B" w:rsidRPr="00823F3B" w:rsidRDefault="00823F3B" w:rsidP="0096757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sz w:val="26"/>
                <w:szCs w:val="26"/>
                <w:highlight w:val="yellow"/>
                <w:cs/>
                <w:lang w:val="en-US"/>
              </w:rPr>
            </w:pPr>
          </w:p>
        </w:tc>
        <w:tc>
          <w:tcPr>
            <w:tcW w:w="1134" w:type="dxa"/>
          </w:tcPr>
          <w:p w:rsidR="00823F3B" w:rsidRPr="00823F3B" w:rsidRDefault="00823F3B" w:rsidP="0096757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84" w:type="dxa"/>
          </w:tcPr>
          <w:p w:rsidR="00823F3B" w:rsidRPr="00823F3B" w:rsidRDefault="00823F3B" w:rsidP="0096757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134" w:type="dxa"/>
          </w:tcPr>
          <w:p w:rsidR="00823F3B" w:rsidRPr="00823F3B" w:rsidRDefault="00823F3B" w:rsidP="0096757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84" w:type="dxa"/>
          </w:tcPr>
          <w:p w:rsidR="00823F3B" w:rsidRPr="00823F3B" w:rsidRDefault="00823F3B" w:rsidP="0096757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sz w:val="26"/>
                <w:szCs w:val="26"/>
                <w:highlight w:val="yellow"/>
                <w:cs/>
                <w:lang w:val="en-US"/>
              </w:rPr>
            </w:pPr>
          </w:p>
        </w:tc>
        <w:tc>
          <w:tcPr>
            <w:tcW w:w="1134" w:type="dxa"/>
          </w:tcPr>
          <w:p w:rsidR="00823F3B" w:rsidRPr="00823F3B" w:rsidRDefault="00823F3B" w:rsidP="0096757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</w:tr>
      <w:tr w:rsidR="00823F3B" w:rsidRPr="00823F3B" w:rsidTr="00823F3B">
        <w:trPr>
          <w:cantSplit/>
        </w:trPr>
        <w:tc>
          <w:tcPr>
            <w:tcW w:w="3261" w:type="dxa"/>
            <w:shd w:val="clear" w:color="auto" w:fill="auto"/>
          </w:tcPr>
          <w:p w:rsidR="00823F3B" w:rsidRPr="00823F3B" w:rsidRDefault="00823F3B" w:rsidP="00020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823F3B">
              <w:rPr>
                <w:rFonts w:ascii="Angsana New" w:hAnsi="Angsana New" w:hint="cs"/>
                <w:sz w:val="26"/>
                <w:szCs w:val="26"/>
                <w:cs/>
              </w:rPr>
              <w:t xml:space="preserve">   อาคารและอุปกรณ์</w:t>
            </w:r>
          </w:p>
        </w:tc>
        <w:tc>
          <w:tcPr>
            <w:tcW w:w="1275" w:type="dxa"/>
            <w:shd w:val="clear" w:color="auto" w:fill="auto"/>
          </w:tcPr>
          <w:p w:rsidR="00823F3B" w:rsidRPr="00823F3B" w:rsidRDefault="00823F3B" w:rsidP="0096757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3F3B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70" w:type="dxa"/>
            <w:shd w:val="clear" w:color="auto" w:fill="auto"/>
          </w:tcPr>
          <w:p w:rsidR="00823F3B" w:rsidRPr="00823F3B" w:rsidRDefault="00823F3B" w:rsidP="0096757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148" w:type="dxa"/>
            <w:shd w:val="clear" w:color="auto" w:fill="auto"/>
          </w:tcPr>
          <w:p w:rsidR="00823F3B" w:rsidRPr="00823F3B" w:rsidRDefault="00823F3B" w:rsidP="0096757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3F3B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83" w:type="dxa"/>
            <w:shd w:val="clear" w:color="auto" w:fill="auto"/>
          </w:tcPr>
          <w:p w:rsidR="00823F3B" w:rsidRPr="00823F3B" w:rsidRDefault="00823F3B" w:rsidP="0096757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</w:tcPr>
          <w:p w:rsidR="00823F3B" w:rsidRPr="00823F3B" w:rsidRDefault="00823F3B" w:rsidP="00BB2CB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3F3B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84" w:type="dxa"/>
          </w:tcPr>
          <w:p w:rsidR="00823F3B" w:rsidRPr="00823F3B" w:rsidRDefault="00823F3B" w:rsidP="0096757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:rsidR="00823F3B" w:rsidRPr="00823F3B" w:rsidRDefault="00823F3B" w:rsidP="0096757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23F3B">
              <w:rPr>
                <w:rFonts w:ascii="Angsana New" w:hAnsi="Angsana New"/>
                <w:sz w:val="26"/>
                <w:szCs w:val="26"/>
              </w:rPr>
              <w:t>11,082</w:t>
            </w:r>
          </w:p>
        </w:tc>
        <w:tc>
          <w:tcPr>
            <w:tcW w:w="284" w:type="dxa"/>
            <w:shd w:val="clear" w:color="auto" w:fill="auto"/>
          </w:tcPr>
          <w:p w:rsidR="00823F3B" w:rsidRPr="00823F3B" w:rsidRDefault="00823F3B" w:rsidP="0096757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:rsidR="00823F3B" w:rsidRPr="00823F3B" w:rsidRDefault="00823F3B" w:rsidP="0096757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23F3B">
              <w:rPr>
                <w:rFonts w:ascii="Angsana New" w:hAnsi="Angsana New"/>
                <w:sz w:val="26"/>
                <w:szCs w:val="26"/>
              </w:rPr>
              <w:t>11,082</w:t>
            </w:r>
          </w:p>
        </w:tc>
      </w:tr>
      <w:tr w:rsidR="00823F3B" w:rsidRPr="00823F3B" w:rsidTr="00823F3B">
        <w:trPr>
          <w:cantSplit/>
        </w:trPr>
        <w:tc>
          <w:tcPr>
            <w:tcW w:w="3261" w:type="dxa"/>
            <w:shd w:val="clear" w:color="auto" w:fill="auto"/>
          </w:tcPr>
          <w:p w:rsidR="00823F3B" w:rsidRPr="00823F3B" w:rsidRDefault="00823F3B" w:rsidP="00B37DFA">
            <w:pPr>
              <w:rPr>
                <w:rFonts w:ascii="Angsana New" w:hAnsi="Angsana New"/>
                <w:sz w:val="26"/>
                <w:szCs w:val="26"/>
              </w:rPr>
            </w:pPr>
            <w:r w:rsidRPr="00823F3B">
              <w:rPr>
                <w:rFonts w:ascii="Angsana New" w:hAnsi="Angsana New"/>
                <w:sz w:val="26"/>
                <w:szCs w:val="26"/>
                <w:cs/>
              </w:rPr>
              <w:t>ค่า</w:t>
            </w:r>
            <w:r w:rsidRPr="00823F3B">
              <w:rPr>
                <w:rFonts w:ascii="Angsana New" w:hAnsi="Angsana New" w:hint="cs"/>
                <w:sz w:val="26"/>
                <w:szCs w:val="26"/>
                <w:cs/>
              </w:rPr>
              <w:t>เสื่อมราคา</w:t>
            </w:r>
            <w:r w:rsidRPr="00823F3B">
              <w:rPr>
                <w:rFonts w:ascii="Angsana New" w:hAnsi="Angsana New"/>
                <w:sz w:val="26"/>
                <w:szCs w:val="26"/>
                <w:cs/>
              </w:rPr>
              <w:t>สำหรับปี</w:t>
            </w:r>
          </w:p>
        </w:tc>
        <w:tc>
          <w:tcPr>
            <w:tcW w:w="1275" w:type="dxa"/>
            <w:shd w:val="clear" w:color="auto" w:fill="auto"/>
          </w:tcPr>
          <w:p w:rsidR="00823F3B" w:rsidRPr="00823F3B" w:rsidRDefault="00823F3B" w:rsidP="00B37DF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23F3B">
              <w:rPr>
                <w:rFonts w:ascii="Angsana New" w:hAnsi="Angsana New"/>
                <w:sz w:val="26"/>
                <w:szCs w:val="26"/>
              </w:rPr>
              <w:t>6,084</w:t>
            </w:r>
          </w:p>
        </w:tc>
        <w:tc>
          <w:tcPr>
            <w:tcW w:w="270" w:type="dxa"/>
            <w:shd w:val="clear" w:color="auto" w:fill="auto"/>
          </w:tcPr>
          <w:p w:rsidR="00823F3B" w:rsidRPr="00823F3B" w:rsidRDefault="00823F3B" w:rsidP="00B37DFA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148" w:type="dxa"/>
            <w:shd w:val="clear" w:color="auto" w:fill="auto"/>
          </w:tcPr>
          <w:p w:rsidR="00823F3B" w:rsidRPr="00823F3B" w:rsidRDefault="00823F3B" w:rsidP="00B37DF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23F3B">
              <w:rPr>
                <w:rFonts w:ascii="Angsana New" w:hAnsi="Angsana New"/>
                <w:sz w:val="26"/>
                <w:szCs w:val="26"/>
              </w:rPr>
              <w:t>1,16</w:t>
            </w:r>
            <w:r w:rsidRPr="00823F3B">
              <w:rPr>
                <w:rFonts w:ascii="Angsana New" w:hAnsi="Angsana New" w:hint="cs"/>
                <w:sz w:val="26"/>
                <w:szCs w:val="26"/>
                <w:cs/>
              </w:rPr>
              <w:t>7</w:t>
            </w:r>
          </w:p>
        </w:tc>
        <w:tc>
          <w:tcPr>
            <w:tcW w:w="283" w:type="dxa"/>
            <w:shd w:val="clear" w:color="auto" w:fill="auto"/>
          </w:tcPr>
          <w:p w:rsidR="00823F3B" w:rsidRPr="00823F3B" w:rsidRDefault="00823F3B" w:rsidP="00B37DFA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</w:tcPr>
          <w:p w:rsidR="00823F3B" w:rsidRPr="00823F3B" w:rsidRDefault="00823F3B" w:rsidP="00BB2CB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3F3B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84" w:type="dxa"/>
          </w:tcPr>
          <w:p w:rsidR="00823F3B" w:rsidRPr="00823F3B" w:rsidRDefault="00823F3B" w:rsidP="00B37DF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:rsidR="00823F3B" w:rsidRPr="00823F3B" w:rsidRDefault="00823F3B" w:rsidP="00B37DF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23F3B">
              <w:rPr>
                <w:rFonts w:ascii="Angsana New" w:hAnsi="Angsana New"/>
                <w:sz w:val="26"/>
                <w:szCs w:val="26"/>
              </w:rPr>
              <w:t>3,215</w:t>
            </w:r>
          </w:p>
        </w:tc>
        <w:tc>
          <w:tcPr>
            <w:tcW w:w="284" w:type="dxa"/>
            <w:shd w:val="clear" w:color="auto" w:fill="auto"/>
          </w:tcPr>
          <w:p w:rsidR="00823F3B" w:rsidRPr="00823F3B" w:rsidRDefault="00823F3B" w:rsidP="00B37DFA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:rsidR="00823F3B" w:rsidRPr="00823F3B" w:rsidRDefault="00823F3B" w:rsidP="00B37DF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23F3B">
              <w:rPr>
                <w:rFonts w:ascii="Angsana New" w:hAnsi="Angsana New"/>
                <w:sz w:val="26"/>
                <w:szCs w:val="26"/>
              </w:rPr>
              <w:t>10,46</w:t>
            </w:r>
            <w:r w:rsidRPr="00823F3B"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</w:p>
        </w:tc>
      </w:tr>
      <w:tr w:rsidR="00823F3B" w:rsidRPr="00823F3B" w:rsidTr="00823F3B">
        <w:trPr>
          <w:cantSplit/>
        </w:trPr>
        <w:tc>
          <w:tcPr>
            <w:tcW w:w="3261" w:type="dxa"/>
            <w:shd w:val="clear" w:color="auto" w:fill="auto"/>
          </w:tcPr>
          <w:p w:rsidR="00823F3B" w:rsidRPr="00823F3B" w:rsidRDefault="00823F3B" w:rsidP="00B37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823F3B">
              <w:rPr>
                <w:rFonts w:ascii="Angsana New" w:hAnsi="Angsana New" w:hint="cs"/>
                <w:sz w:val="26"/>
                <w:szCs w:val="26"/>
                <w:cs/>
              </w:rPr>
              <w:t>ยกเลิกสัญญา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823F3B" w:rsidRPr="00823F3B" w:rsidRDefault="00823F3B" w:rsidP="00B37DF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23F3B">
              <w:rPr>
                <w:rFonts w:ascii="Angsana New" w:hAnsi="Angsana New"/>
                <w:sz w:val="26"/>
                <w:szCs w:val="26"/>
              </w:rPr>
              <w:t xml:space="preserve"> (2,805)</w:t>
            </w:r>
          </w:p>
        </w:tc>
        <w:tc>
          <w:tcPr>
            <w:tcW w:w="270" w:type="dxa"/>
            <w:shd w:val="clear" w:color="auto" w:fill="auto"/>
          </w:tcPr>
          <w:p w:rsidR="00823F3B" w:rsidRPr="00823F3B" w:rsidRDefault="00823F3B" w:rsidP="00B37DFA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  <w:shd w:val="clear" w:color="auto" w:fill="auto"/>
          </w:tcPr>
          <w:p w:rsidR="00823F3B" w:rsidRPr="00823F3B" w:rsidRDefault="00823F3B" w:rsidP="00B37DF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3F3B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83" w:type="dxa"/>
            <w:shd w:val="clear" w:color="auto" w:fill="auto"/>
          </w:tcPr>
          <w:p w:rsidR="00823F3B" w:rsidRPr="00823F3B" w:rsidRDefault="00823F3B" w:rsidP="00B37DFA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23F3B" w:rsidRPr="00823F3B" w:rsidRDefault="00823F3B" w:rsidP="00BB2CB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3F3B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84" w:type="dxa"/>
          </w:tcPr>
          <w:p w:rsidR="00823F3B" w:rsidRPr="00823F3B" w:rsidRDefault="00823F3B" w:rsidP="00B37DF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823F3B" w:rsidRPr="00823F3B" w:rsidRDefault="00823F3B" w:rsidP="00B37DF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3F3B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84" w:type="dxa"/>
            <w:shd w:val="clear" w:color="auto" w:fill="auto"/>
          </w:tcPr>
          <w:p w:rsidR="00823F3B" w:rsidRPr="00823F3B" w:rsidRDefault="00823F3B" w:rsidP="00B37DFA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823F3B" w:rsidRPr="00823F3B" w:rsidRDefault="00823F3B" w:rsidP="00B37DF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23F3B">
              <w:rPr>
                <w:rFonts w:ascii="Angsana New" w:hAnsi="Angsana New"/>
                <w:sz w:val="26"/>
                <w:szCs w:val="26"/>
              </w:rPr>
              <w:t xml:space="preserve"> (2,805)</w:t>
            </w:r>
          </w:p>
        </w:tc>
      </w:tr>
      <w:tr w:rsidR="00823F3B" w:rsidRPr="00823F3B" w:rsidTr="00823F3B">
        <w:trPr>
          <w:cantSplit/>
        </w:trPr>
        <w:tc>
          <w:tcPr>
            <w:tcW w:w="3261" w:type="dxa"/>
            <w:shd w:val="clear" w:color="auto" w:fill="auto"/>
          </w:tcPr>
          <w:p w:rsidR="00823F3B" w:rsidRPr="00823F3B" w:rsidRDefault="00823F3B" w:rsidP="00B37DFA">
            <w:pPr>
              <w:rPr>
                <w:rFonts w:ascii="Angsana New" w:hAnsi="Angsana New"/>
                <w:sz w:val="26"/>
                <w:szCs w:val="26"/>
              </w:rPr>
            </w:pPr>
            <w:r w:rsidRPr="00823F3B">
              <w:rPr>
                <w:rFonts w:ascii="Angsana New" w:hAnsi="Angsana New" w:hint="cs"/>
                <w:sz w:val="26"/>
                <w:szCs w:val="26"/>
                <w:cs/>
              </w:rPr>
              <w:t xml:space="preserve">ยอดคงเหลือ </w:t>
            </w:r>
            <w:r w:rsidRPr="00823F3B">
              <w:rPr>
                <w:rFonts w:ascii="Angsana New" w:hAnsi="Angsana New"/>
                <w:sz w:val="26"/>
                <w:szCs w:val="26"/>
                <w:cs/>
              </w:rPr>
              <w:t>ณ วันที่ 31 ธันวาคม</w:t>
            </w:r>
            <w:r w:rsidRPr="00823F3B">
              <w:rPr>
                <w:rFonts w:ascii="Angsana New" w:hAnsi="Angsana New"/>
                <w:sz w:val="26"/>
                <w:szCs w:val="26"/>
              </w:rPr>
              <w:t xml:space="preserve"> 256</w:t>
            </w:r>
            <w:r w:rsidRPr="00823F3B">
              <w:rPr>
                <w:rFonts w:ascii="Angsana New" w:hAnsi="Angsana New" w:hint="cs"/>
                <w:sz w:val="26"/>
                <w:szCs w:val="26"/>
                <w:cs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:rsidR="00823F3B" w:rsidRPr="00823F3B" w:rsidRDefault="00823F3B" w:rsidP="00B37DF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23F3B">
              <w:rPr>
                <w:rFonts w:ascii="Angsana New" w:hAnsi="Angsana New" w:hint="cs"/>
                <w:sz w:val="26"/>
                <w:szCs w:val="26"/>
                <w:cs/>
              </w:rPr>
              <w:t>3</w:t>
            </w:r>
            <w:r w:rsidRPr="00823F3B">
              <w:rPr>
                <w:rFonts w:ascii="Angsana New" w:hAnsi="Angsana New"/>
                <w:sz w:val="26"/>
                <w:szCs w:val="26"/>
              </w:rPr>
              <w:t>,</w:t>
            </w:r>
            <w:r w:rsidRPr="00823F3B">
              <w:rPr>
                <w:rFonts w:ascii="Angsana New" w:hAnsi="Angsana New" w:hint="cs"/>
                <w:sz w:val="26"/>
                <w:szCs w:val="26"/>
                <w:cs/>
              </w:rPr>
              <w:t>279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:rsidR="00823F3B" w:rsidRPr="00823F3B" w:rsidRDefault="00823F3B" w:rsidP="00B37DFA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  <w:shd w:val="clear" w:color="auto" w:fill="auto"/>
          </w:tcPr>
          <w:p w:rsidR="00823F3B" w:rsidRPr="00823F3B" w:rsidRDefault="00823F3B" w:rsidP="00B37DF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23F3B">
              <w:rPr>
                <w:rFonts w:ascii="Angsana New" w:hAnsi="Angsana New"/>
                <w:sz w:val="26"/>
                <w:szCs w:val="26"/>
              </w:rPr>
              <w:t>1,16</w:t>
            </w:r>
            <w:r w:rsidRPr="00823F3B">
              <w:rPr>
                <w:rFonts w:ascii="Angsana New" w:hAnsi="Angsana New" w:hint="cs"/>
                <w:sz w:val="26"/>
                <w:szCs w:val="26"/>
                <w:cs/>
              </w:rPr>
              <w:t>7</w:t>
            </w:r>
          </w:p>
        </w:tc>
        <w:tc>
          <w:tcPr>
            <w:tcW w:w="283" w:type="dxa"/>
            <w:shd w:val="clear" w:color="auto" w:fill="auto"/>
          </w:tcPr>
          <w:p w:rsidR="00823F3B" w:rsidRPr="00823F3B" w:rsidRDefault="00823F3B" w:rsidP="00B37DFA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823F3B" w:rsidRPr="00823F3B" w:rsidRDefault="00823F3B" w:rsidP="00BB2CB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3F3B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84" w:type="dxa"/>
          </w:tcPr>
          <w:p w:rsidR="00823F3B" w:rsidRPr="00823F3B" w:rsidRDefault="00823F3B" w:rsidP="00B37DF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823F3B" w:rsidRPr="00823F3B" w:rsidRDefault="00823F3B" w:rsidP="00B37DF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23F3B">
              <w:rPr>
                <w:rFonts w:ascii="Angsana New" w:hAnsi="Angsana New"/>
                <w:sz w:val="26"/>
                <w:szCs w:val="26"/>
              </w:rPr>
              <w:t>1</w:t>
            </w:r>
            <w:r w:rsidRPr="00823F3B">
              <w:rPr>
                <w:rFonts w:ascii="Angsana New" w:hAnsi="Angsana New" w:hint="cs"/>
                <w:sz w:val="26"/>
                <w:szCs w:val="26"/>
                <w:cs/>
              </w:rPr>
              <w:t>4</w:t>
            </w:r>
            <w:r w:rsidRPr="00823F3B">
              <w:rPr>
                <w:rFonts w:ascii="Angsana New" w:hAnsi="Angsana New"/>
                <w:sz w:val="26"/>
                <w:szCs w:val="26"/>
              </w:rPr>
              <w:t>,</w:t>
            </w:r>
            <w:r w:rsidRPr="00823F3B">
              <w:rPr>
                <w:rFonts w:ascii="Angsana New" w:hAnsi="Angsana New" w:hint="cs"/>
                <w:sz w:val="26"/>
                <w:szCs w:val="26"/>
                <w:cs/>
              </w:rPr>
              <w:t>297</w:t>
            </w:r>
          </w:p>
        </w:tc>
        <w:tc>
          <w:tcPr>
            <w:tcW w:w="284" w:type="dxa"/>
            <w:shd w:val="clear" w:color="auto" w:fill="auto"/>
          </w:tcPr>
          <w:p w:rsidR="00823F3B" w:rsidRPr="00823F3B" w:rsidRDefault="00823F3B" w:rsidP="00B37DFA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823F3B" w:rsidRPr="00823F3B" w:rsidRDefault="00823F3B" w:rsidP="00B37DF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23F3B">
              <w:rPr>
                <w:rFonts w:ascii="Angsana New" w:hAnsi="Angsana New"/>
                <w:sz w:val="26"/>
                <w:szCs w:val="26"/>
              </w:rPr>
              <w:t>1</w:t>
            </w:r>
            <w:r w:rsidRPr="00823F3B">
              <w:rPr>
                <w:rFonts w:ascii="Angsana New" w:hAnsi="Angsana New" w:hint="cs"/>
                <w:sz w:val="26"/>
                <w:szCs w:val="26"/>
                <w:cs/>
              </w:rPr>
              <w:t>8</w:t>
            </w:r>
            <w:r w:rsidRPr="00823F3B">
              <w:rPr>
                <w:rFonts w:ascii="Angsana New" w:hAnsi="Angsana New"/>
                <w:sz w:val="26"/>
                <w:szCs w:val="26"/>
              </w:rPr>
              <w:t>,</w:t>
            </w:r>
            <w:r w:rsidRPr="00823F3B">
              <w:rPr>
                <w:rFonts w:ascii="Angsana New" w:hAnsi="Angsana New" w:hint="cs"/>
                <w:sz w:val="26"/>
                <w:szCs w:val="26"/>
                <w:cs/>
              </w:rPr>
              <w:t>743</w:t>
            </w:r>
          </w:p>
        </w:tc>
      </w:tr>
      <w:tr w:rsidR="00963249" w:rsidRPr="00823F3B" w:rsidTr="00823F3B">
        <w:trPr>
          <w:cantSplit/>
        </w:trPr>
        <w:tc>
          <w:tcPr>
            <w:tcW w:w="3261" w:type="dxa"/>
            <w:shd w:val="clear" w:color="auto" w:fill="auto"/>
          </w:tcPr>
          <w:p w:rsidR="00963249" w:rsidRPr="00823F3B" w:rsidRDefault="00963249" w:rsidP="00FF5FB6">
            <w:pPr>
              <w:rPr>
                <w:rFonts w:ascii="Angsana New" w:hAnsi="Angsana New"/>
                <w:sz w:val="26"/>
                <w:szCs w:val="26"/>
              </w:rPr>
            </w:pPr>
            <w:r w:rsidRPr="00823F3B">
              <w:rPr>
                <w:rFonts w:ascii="Angsana New" w:hAnsi="Angsana New"/>
                <w:sz w:val="26"/>
                <w:szCs w:val="26"/>
                <w:cs/>
              </w:rPr>
              <w:t>ค่า</w:t>
            </w:r>
            <w:r w:rsidRPr="00823F3B">
              <w:rPr>
                <w:rFonts w:ascii="Angsana New" w:hAnsi="Angsana New" w:hint="cs"/>
                <w:sz w:val="26"/>
                <w:szCs w:val="26"/>
                <w:cs/>
              </w:rPr>
              <w:t>เสื่อมราคา</w:t>
            </w:r>
            <w:r w:rsidRPr="00823F3B">
              <w:rPr>
                <w:rFonts w:ascii="Angsana New" w:hAnsi="Angsana New"/>
                <w:sz w:val="26"/>
                <w:szCs w:val="26"/>
                <w:cs/>
              </w:rPr>
              <w:t>สำหรับปี</w:t>
            </w:r>
          </w:p>
        </w:tc>
        <w:tc>
          <w:tcPr>
            <w:tcW w:w="1275" w:type="dxa"/>
            <w:shd w:val="clear" w:color="auto" w:fill="auto"/>
          </w:tcPr>
          <w:p w:rsidR="00963249" w:rsidRPr="00823F3B" w:rsidRDefault="00963249" w:rsidP="00BB2CB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23F3B">
              <w:rPr>
                <w:rFonts w:ascii="Angsana New" w:hAnsi="Angsana New" w:hint="cs"/>
                <w:sz w:val="26"/>
                <w:szCs w:val="26"/>
                <w:cs/>
              </w:rPr>
              <w:t>3</w:t>
            </w:r>
            <w:r w:rsidRPr="00823F3B">
              <w:rPr>
                <w:rFonts w:ascii="Angsana New" w:hAnsi="Angsana New"/>
                <w:sz w:val="26"/>
                <w:szCs w:val="26"/>
              </w:rPr>
              <w:t>,</w:t>
            </w:r>
            <w:r w:rsidRPr="00823F3B">
              <w:rPr>
                <w:rFonts w:ascii="Angsana New" w:hAnsi="Angsana New" w:hint="cs"/>
                <w:sz w:val="26"/>
                <w:szCs w:val="26"/>
                <w:cs/>
              </w:rPr>
              <w:t>279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:rsidR="00963249" w:rsidRPr="00823F3B" w:rsidRDefault="00963249" w:rsidP="00FF5FB6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26"/>
                <w:szCs w:val="26"/>
                <w:highlight w:val="yellow"/>
                <w:cs/>
                <w:lang w:val="en-US"/>
              </w:rPr>
            </w:pPr>
          </w:p>
        </w:tc>
        <w:tc>
          <w:tcPr>
            <w:tcW w:w="1148" w:type="dxa"/>
            <w:shd w:val="clear" w:color="auto" w:fill="auto"/>
          </w:tcPr>
          <w:p w:rsidR="00963249" w:rsidRPr="00963249" w:rsidRDefault="00963249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63249">
              <w:rPr>
                <w:rFonts w:ascii="Angsana New" w:hAnsi="Angsana New"/>
                <w:sz w:val="26"/>
                <w:szCs w:val="26"/>
              </w:rPr>
              <w:t>1,1</w:t>
            </w:r>
            <w:r>
              <w:rPr>
                <w:rFonts w:ascii="Angsana New" w:hAnsi="Angsana New"/>
                <w:sz w:val="26"/>
                <w:szCs w:val="26"/>
              </w:rPr>
              <w:t>70</w:t>
            </w:r>
          </w:p>
        </w:tc>
        <w:tc>
          <w:tcPr>
            <w:tcW w:w="283" w:type="dxa"/>
            <w:shd w:val="clear" w:color="auto" w:fill="auto"/>
          </w:tcPr>
          <w:p w:rsidR="00963249" w:rsidRPr="00823F3B" w:rsidRDefault="00963249" w:rsidP="00FF5FB6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26"/>
                <w:szCs w:val="26"/>
                <w:highlight w:val="yellow"/>
                <w:cs/>
                <w:lang w:val="en-US"/>
              </w:rPr>
            </w:pPr>
          </w:p>
        </w:tc>
        <w:tc>
          <w:tcPr>
            <w:tcW w:w="1134" w:type="dxa"/>
          </w:tcPr>
          <w:p w:rsidR="00963249" w:rsidRPr="00963249" w:rsidRDefault="00963249" w:rsidP="00BB2CB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164</w:t>
            </w:r>
          </w:p>
        </w:tc>
        <w:tc>
          <w:tcPr>
            <w:tcW w:w="284" w:type="dxa"/>
          </w:tcPr>
          <w:p w:rsidR="00963249" w:rsidRPr="00823F3B" w:rsidRDefault="00963249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134" w:type="dxa"/>
            <w:shd w:val="clear" w:color="auto" w:fill="auto"/>
          </w:tcPr>
          <w:p w:rsidR="00963249" w:rsidRPr="00963249" w:rsidRDefault="00963249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1,605</w:t>
            </w:r>
          </w:p>
        </w:tc>
        <w:tc>
          <w:tcPr>
            <w:tcW w:w="284" w:type="dxa"/>
            <w:shd w:val="clear" w:color="auto" w:fill="auto"/>
          </w:tcPr>
          <w:p w:rsidR="00963249" w:rsidRPr="00823F3B" w:rsidRDefault="00963249" w:rsidP="00FF5FB6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26"/>
                <w:szCs w:val="26"/>
                <w:highlight w:val="yellow"/>
                <w:cs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:rsidR="00963249" w:rsidRPr="00963249" w:rsidRDefault="00963249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</w:t>
            </w:r>
            <w:r w:rsidRPr="00963249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218</w:t>
            </w:r>
          </w:p>
        </w:tc>
      </w:tr>
      <w:tr w:rsidR="00823F3B" w:rsidRPr="00823F3B" w:rsidTr="00823F3B">
        <w:trPr>
          <w:cantSplit/>
        </w:trPr>
        <w:tc>
          <w:tcPr>
            <w:tcW w:w="3261" w:type="dxa"/>
            <w:shd w:val="clear" w:color="auto" w:fill="auto"/>
          </w:tcPr>
          <w:p w:rsidR="00823F3B" w:rsidRPr="00823F3B" w:rsidRDefault="00823F3B" w:rsidP="00BB2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823F3B">
              <w:rPr>
                <w:rFonts w:ascii="Angsana New" w:hAnsi="Angsana New" w:hint="cs"/>
                <w:sz w:val="26"/>
                <w:szCs w:val="26"/>
                <w:cs/>
              </w:rPr>
              <w:t>โอน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823F3B" w:rsidRPr="00823F3B" w:rsidRDefault="00823F3B" w:rsidP="00BB2CB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3F3B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:rsidR="00823F3B" w:rsidRPr="00823F3B" w:rsidRDefault="00823F3B" w:rsidP="00BB2CBE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26"/>
                <w:szCs w:val="26"/>
                <w:highlight w:val="yellow"/>
                <w:cs/>
                <w:lang w:val="en-US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  <w:shd w:val="clear" w:color="auto" w:fill="auto"/>
          </w:tcPr>
          <w:p w:rsidR="00823F3B" w:rsidRPr="00963249" w:rsidRDefault="00823F3B" w:rsidP="00BB2CB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63249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83" w:type="dxa"/>
            <w:shd w:val="clear" w:color="auto" w:fill="auto"/>
          </w:tcPr>
          <w:p w:rsidR="00823F3B" w:rsidRPr="00823F3B" w:rsidRDefault="00823F3B" w:rsidP="00BB2CBE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26"/>
                <w:szCs w:val="26"/>
                <w:highlight w:val="yellow"/>
                <w:cs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23F3B" w:rsidRPr="00823F3B" w:rsidRDefault="00823F3B" w:rsidP="00BB2CB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3F3B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84" w:type="dxa"/>
          </w:tcPr>
          <w:p w:rsidR="00823F3B" w:rsidRPr="00823F3B" w:rsidRDefault="00823F3B" w:rsidP="00BB2CB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823F3B" w:rsidRPr="00963249" w:rsidRDefault="00823F3B" w:rsidP="00BB2CB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63249">
              <w:rPr>
                <w:rFonts w:ascii="Angsana New" w:hAnsi="Angsana New"/>
                <w:sz w:val="26"/>
                <w:szCs w:val="26"/>
              </w:rPr>
              <w:t xml:space="preserve"> (15,902)</w:t>
            </w:r>
          </w:p>
        </w:tc>
        <w:tc>
          <w:tcPr>
            <w:tcW w:w="284" w:type="dxa"/>
            <w:shd w:val="clear" w:color="auto" w:fill="auto"/>
          </w:tcPr>
          <w:p w:rsidR="00823F3B" w:rsidRPr="00823F3B" w:rsidRDefault="00823F3B" w:rsidP="00BB2CBE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26"/>
                <w:szCs w:val="26"/>
                <w:highlight w:val="yellow"/>
                <w:cs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823F3B" w:rsidRPr="00963249" w:rsidRDefault="00823F3B" w:rsidP="00BB2CB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63249">
              <w:rPr>
                <w:rFonts w:ascii="Angsana New" w:hAnsi="Angsana New"/>
                <w:sz w:val="26"/>
                <w:szCs w:val="26"/>
              </w:rPr>
              <w:t xml:space="preserve"> (15,902)</w:t>
            </w:r>
          </w:p>
        </w:tc>
      </w:tr>
      <w:tr w:rsidR="00963249" w:rsidRPr="00823F3B" w:rsidTr="00823F3B">
        <w:trPr>
          <w:cantSplit/>
        </w:trPr>
        <w:tc>
          <w:tcPr>
            <w:tcW w:w="3261" w:type="dxa"/>
            <w:shd w:val="clear" w:color="auto" w:fill="auto"/>
          </w:tcPr>
          <w:p w:rsidR="00963249" w:rsidRPr="00823F3B" w:rsidRDefault="00963249" w:rsidP="00FF5FB6">
            <w:pPr>
              <w:rPr>
                <w:rFonts w:ascii="Angsana New" w:hAnsi="Angsana New"/>
                <w:sz w:val="26"/>
                <w:szCs w:val="26"/>
              </w:rPr>
            </w:pPr>
            <w:r w:rsidRPr="00823F3B">
              <w:rPr>
                <w:rFonts w:ascii="Angsana New" w:hAnsi="Angsana New" w:hint="cs"/>
                <w:sz w:val="26"/>
                <w:szCs w:val="26"/>
                <w:cs/>
              </w:rPr>
              <w:t xml:space="preserve">ยอดคงเหลือ </w:t>
            </w:r>
            <w:r w:rsidRPr="00823F3B">
              <w:rPr>
                <w:rFonts w:ascii="Angsana New" w:hAnsi="Angsana New"/>
                <w:sz w:val="26"/>
                <w:szCs w:val="26"/>
                <w:cs/>
              </w:rPr>
              <w:t>ณ วันที่ 31 ธันวาคม</w:t>
            </w:r>
            <w:r w:rsidRPr="00823F3B">
              <w:rPr>
                <w:rFonts w:ascii="Angsana New" w:hAnsi="Angsana New"/>
                <w:sz w:val="26"/>
                <w:szCs w:val="26"/>
              </w:rPr>
              <w:t xml:space="preserve"> 256</w:t>
            </w:r>
            <w:r w:rsidRPr="00823F3B">
              <w:rPr>
                <w:rFonts w:ascii="Angsana New" w:hAnsi="Angsana New" w:hint="cs"/>
                <w:sz w:val="26"/>
                <w:szCs w:val="26"/>
                <w:cs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63249" w:rsidRPr="00963249" w:rsidRDefault="00963249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  <w:r w:rsidRPr="00963249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558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:rsidR="00963249" w:rsidRPr="00823F3B" w:rsidRDefault="00963249" w:rsidP="00FF5FB6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26"/>
                <w:szCs w:val="26"/>
                <w:highlight w:val="yellow"/>
                <w:cs/>
                <w:lang w:val="en-US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63249" w:rsidRPr="00963249" w:rsidRDefault="00963249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  <w:r w:rsidRPr="00963249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337</w:t>
            </w:r>
          </w:p>
        </w:tc>
        <w:tc>
          <w:tcPr>
            <w:tcW w:w="283" w:type="dxa"/>
            <w:shd w:val="clear" w:color="auto" w:fill="auto"/>
          </w:tcPr>
          <w:p w:rsidR="00963249" w:rsidRPr="00823F3B" w:rsidRDefault="00963249" w:rsidP="00FF5FB6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26"/>
                <w:szCs w:val="26"/>
                <w:highlight w:val="yellow"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63249" w:rsidRPr="00963249" w:rsidRDefault="00963249" w:rsidP="00BB2CB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164</w:t>
            </w:r>
          </w:p>
        </w:tc>
        <w:tc>
          <w:tcPr>
            <w:tcW w:w="284" w:type="dxa"/>
          </w:tcPr>
          <w:p w:rsidR="00963249" w:rsidRPr="00823F3B" w:rsidRDefault="00963249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63249" w:rsidRPr="00823F3B" w:rsidRDefault="00963249" w:rsidP="00BB2CB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3F3B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84" w:type="dxa"/>
            <w:shd w:val="clear" w:color="auto" w:fill="auto"/>
          </w:tcPr>
          <w:p w:rsidR="00963249" w:rsidRPr="00823F3B" w:rsidRDefault="00963249" w:rsidP="00FF5FB6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26"/>
                <w:szCs w:val="26"/>
                <w:highlight w:val="yellow"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63249" w:rsidRPr="00963249" w:rsidRDefault="00963249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</w:t>
            </w:r>
            <w:r w:rsidRPr="00963249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059</w:t>
            </w:r>
          </w:p>
        </w:tc>
      </w:tr>
      <w:tr w:rsidR="00823F3B" w:rsidRPr="00823F3B" w:rsidTr="00823F3B">
        <w:trPr>
          <w:cantSplit/>
        </w:trPr>
        <w:tc>
          <w:tcPr>
            <w:tcW w:w="3261" w:type="dxa"/>
          </w:tcPr>
          <w:p w:rsidR="00823F3B" w:rsidRPr="00823F3B" w:rsidRDefault="00823F3B" w:rsidP="00B37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823F3B" w:rsidRPr="00823F3B" w:rsidRDefault="00823F3B" w:rsidP="00B37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:rsidR="00823F3B" w:rsidRPr="00823F3B" w:rsidRDefault="00823F3B" w:rsidP="00B37DF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</w:tcPr>
          <w:p w:rsidR="00823F3B" w:rsidRPr="00823F3B" w:rsidRDefault="00823F3B" w:rsidP="00B37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83" w:type="dxa"/>
          </w:tcPr>
          <w:p w:rsidR="00823F3B" w:rsidRPr="00823F3B" w:rsidRDefault="00823F3B" w:rsidP="00B37DF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823F3B" w:rsidRPr="00823F3B" w:rsidRDefault="00823F3B" w:rsidP="00B37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84" w:type="dxa"/>
          </w:tcPr>
          <w:p w:rsidR="00823F3B" w:rsidRPr="00823F3B" w:rsidRDefault="00823F3B" w:rsidP="00B37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823F3B" w:rsidRPr="00823F3B" w:rsidRDefault="00823F3B" w:rsidP="00B37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84" w:type="dxa"/>
          </w:tcPr>
          <w:p w:rsidR="00823F3B" w:rsidRPr="00823F3B" w:rsidRDefault="00823F3B" w:rsidP="00B37DF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823F3B" w:rsidRPr="00823F3B" w:rsidRDefault="00823F3B" w:rsidP="00B37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</w:tr>
      <w:tr w:rsidR="00823F3B" w:rsidRPr="00823F3B" w:rsidTr="00823F3B">
        <w:trPr>
          <w:cantSplit/>
        </w:trPr>
        <w:tc>
          <w:tcPr>
            <w:tcW w:w="3261" w:type="dxa"/>
          </w:tcPr>
          <w:p w:rsidR="00823F3B" w:rsidRPr="00823F3B" w:rsidRDefault="00823F3B" w:rsidP="00B37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23F3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มูลค่าสุทธิ</w:t>
            </w:r>
            <w:r w:rsidRPr="00823F3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ตาม</w:t>
            </w:r>
            <w:r w:rsidRPr="00823F3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บัญชี</w:t>
            </w:r>
          </w:p>
        </w:tc>
        <w:tc>
          <w:tcPr>
            <w:tcW w:w="1275" w:type="dxa"/>
          </w:tcPr>
          <w:p w:rsidR="00823F3B" w:rsidRPr="00823F3B" w:rsidRDefault="00823F3B" w:rsidP="00B37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:rsidR="00823F3B" w:rsidRPr="00823F3B" w:rsidRDefault="00823F3B" w:rsidP="00B37DF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148" w:type="dxa"/>
          </w:tcPr>
          <w:p w:rsidR="00823F3B" w:rsidRPr="00823F3B" w:rsidRDefault="00823F3B" w:rsidP="00B37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283" w:type="dxa"/>
          </w:tcPr>
          <w:p w:rsidR="00823F3B" w:rsidRPr="00823F3B" w:rsidRDefault="00823F3B" w:rsidP="00B37DF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134" w:type="dxa"/>
          </w:tcPr>
          <w:p w:rsidR="00823F3B" w:rsidRPr="00823F3B" w:rsidRDefault="00823F3B" w:rsidP="00B37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284" w:type="dxa"/>
          </w:tcPr>
          <w:p w:rsidR="00823F3B" w:rsidRPr="00823F3B" w:rsidRDefault="00823F3B" w:rsidP="00B37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134" w:type="dxa"/>
          </w:tcPr>
          <w:p w:rsidR="00823F3B" w:rsidRPr="00823F3B" w:rsidRDefault="00823F3B" w:rsidP="00B37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284" w:type="dxa"/>
          </w:tcPr>
          <w:p w:rsidR="00823F3B" w:rsidRPr="00823F3B" w:rsidRDefault="00823F3B" w:rsidP="00B37DF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134" w:type="dxa"/>
          </w:tcPr>
          <w:p w:rsidR="00823F3B" w:rsidRPr="00823F3B" w:rsidRDefault="00823F3B" w:rsidP="00B37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6"/>
                <w:szCs w:val="26"/>
                <w:highlight w:val="yellow"/>
              </w:rPr>
            </w:pPr>
          </w:p>
        </w:tc>
      </w:tr>
      <w:tr w:rsidR="00823F3B" w:rsidRPr="00823F3B" w:rsidTr="00823F3B">
        <w:trPr>
          <w:cantSplit/>
        </w:trPr>
        <w:tc>
          <w:tcPr>
            <w:tcW w:w="3261" w:type="dxa"/>
          </w:tcPr>
          <w:p w:rsidR="00823F3B" w:rsidRPr="00823F3B" w:rsidRDefault="00823F3B" w:rsidP="00B37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823F3B">
              <w:rPr>
                <w:rFonts w:ascii="Angsana New" w:hAnsi="Angsana New"/>
                <w:sz w:val="26"/>
                <w:szCs w:val="26"/>
                <w:cs/>
              </w:rPr>
              <w:t>ณ วันที่ 31 ธันวาคม</w:t>
            </w:r>
            <w:r w:rsidRPr="00823F3B">
              <w:rPr>
                <w:rFonts w:ascii="Angsana New" w:hAnsi="Angsana New" w:hint="cs"/>
                <w:sz w:val="26"/>
                <w:szCs w:val="26"/>
                <w:cs/>
              </w:rPr>
              <w:t xml:space="preserve"> 2563</w:t>
            </w:r>
          </w:p>
        </w:tc>
        <w:tc>
          <w:tcPr>
            <w:tcW w:w="1275" w:type="dxa"/>
          </w:tcPr>
          <w:p w:rsidR="00823F3B" w:rsidRPr="00823F3B" w:rsidRDefault="00823F3B" w:rsidP="00B37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823F3B">
              <w:rPr>
                <w:rFonts w:ascii="Angsana New" w:hAnsi="Angsana New"/>
                <w:bCs/>
                <w:sz w:val="26"/>
                <w:szCs w:val="26"/>
              </w:rPr>
              <w:t>48,211</w:t>
            </w:r>
          </w:p>
        </w:tc>
        <w:tc>
          <w:tcPr>
            <w:tcW w:w="270" w:type="dxa"/>
          </w:tcPr>
          <w:p w:rsidR="00823F3B" w:rsidRPr="00823F3B" w:rsidRDefault="00823F3B" w:rsidP="00B37DF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6"/>
                <w:szCs w:val="26"/>
                <w:cs/>
              </w:rPr>
            </w:pPr>
          </w:p>
        </w:tc>
        <w:tc>
          <w:tcPr>
            <w:tcW w:w="1148" w:type="dxa"/>
          </w:tcPr>
          <w:p w:rsidR="00823F3B" w:rsidRPr="00823F3B" w:rsidRDefault="00823F3B" w:rsidP="00B37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823F3B">
              <w:rPr>
                <w:rFonts w:ascii="Angsana New" w:hAnsi="Angsana New"/>
                <w:bCs/>
                <w:sz w:val="26"/>
                <w:szCs w:val="26"/>
              </w:rPr>
              <w:t>18,690</w:t>
            </w:r>
          </w:p>
        </w:tc>
        <w:tc>
          <w:tcPr>
            <w:tcW w:w="283" w:type="dxa"/>
          </w:tcPr>
          <w:p w:rsidR="00823F3B" w:rsidRPr="00823F3B" w:rsidRDefault="00823F3B" w:rsidP="00B37DF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:rsidR="00823F3B" w:rsidRPr="00823F3B" w:rsidRDefault="00823F3B" w:rsidP="00BB2CB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3F3B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84" w:type="dxa"/>
          </w:tcPr>
          <w:p w:rsidR="00823F3B" w:rsidRPr="00823F3B" w:rsidRDefault="00823F3B" w:rsidP="00B37DF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:rsidR="00823F3B" w:rsidRPr="00823F3B" w:rsidRDefault="00823F3B" w:rsidP="00B37DF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23F3B">
              <w:rPr>
                <w:rFonts w:ascii="Angsana New" w:hAnsi="Angsana New"/>
                <w:sz w:val="26"/>
                <w:szCs w:val="26"/>
              </w:rPr>
              <w:t>24,348</w:t>
            </w:r>
          </w:p>
        </w:tc>
        <w:tc>
          <w:tcPr>
            <w:tcW w:w="284" w:type="dxa"/>
          </w:tcPr>
          <w:p w:rsidR="00823F3B" w:rsidRPr="00823F3B" w:rsidRDefault="00823F3B" w:rsidP="00B37DF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:rsidR="00823F3B" w:rsidRPr="00823F3B" w:rsidRDefault="00823F3B" w:rsidP="00B37DF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23F3B">
              <w:rPr>
                <w:rFonts w:ascii="Angsana New" w:hAnsi="Angsana New"/>
                <w:sz w:val="26"/>
                <w:szCs w:val="26"/>
              </w:rPr>
              <w:t>91,249</w:t>
            </w:r>
          </w:p>
        </w:tc>
      </w:tr>
      <w:tr w:rsidR="00963249" w:rsidRPr="00823F3B" w:rsidTr="00823F3B">
        <w:trPr>
          <w:cantSplit/>
        </w:trPr>
        <w:tc>
          <w:tcPr>
            <w:tcW w:w="3261" w:type="dxa"/>
          </w:tcPr>
          <w:p w:rsidR="00963249" w:rsidRPr="00823F3B" w:rsidRDefault="00963249" w:rsidP="00D97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823F3B">
              <w:rPr>
                <w:rFonts w:ascii="Angsana New" w:hAnsi="Angsana New"/>
                <w:sz w:val="26"/>
                <w:szCs w:val="26"/>
                <w:cs/>
              </w:rPr>
              <w:t>ณ วันที่ 31 ธันวาคม</w:t>
            </w:r>
            <w:r w:rsidRPr="00823F3B">
              <w:rPr>
                <w:rFonts w:ascii="Angsana New" w:hAnsi="Angsana New" w:hint="cs"/>
                <w:sz w:val="26"/>
                <w:szCs w:val="26"/>
                <w:cs/>
              </w:rPr>
              <w:t xml:space="preserve"> 2564</w:t>
            </w:r>
          </w:p>
        </w:tc>
        <w:tc>
          <w:tcPr>
            <w:tcW w:w="1275" w:type="dxa"/>
            <w:tcBorders>
              <w:bottom w:val="nil"/>
            </w:tcBorders>
          </w:tcPr>
          <w:p w:rsidR="00963249" w:rsidRPr="00963249" w:rsidRDefault="00963249" w:rsidP="00D97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44,932</w:t>
            </w:r>
          </w:p>
        </w:tc>
        <w:tc>
          <w:tcPr>
            <w:tcW w:w="270" w:type="dxa"/>
            <w:tcBorders>
              <w:bottom w:val="nil"/>
            </w:tcBorders>
          </w:tcPr>
          <w:p w:rsidR="00963249" w:rsidRPr="00963249" w:rsidRDefault="00963249" w:rsidP="00D9751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6"/>
                <w:szCs w:val="26"/>
                <w:cs/>
              </w:rPr>
            </w:pPr>
          </w:p>
        </w:tc>
        <w:tc>
          <w:tcPr>
            <w:tcW w:w="1148" w:type="dxa"/>
            <w:tcBorders>
              <w:bottom w:val="nil"/>
            </w:tcBorders>
          </w:tcPr>
          <w:p w:rsidR="00963249" w:rsidRPr="00963249" w:rsidRDefault="00963249" w:rsidP="00D97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17,559</w:t>
            </w:r>
          </w:p>
        </w:tc>
        <w:tc>
          <w:tcPr>
            <w:tcW w:w="283" w:type="dxa"/>
            <w:tcBorders>
              <w:bottom w:val="nil"/>
            </w:tcBorders>
          </w:tcPr>
          <w:p w:rsidR="00963249" w:rsidRPr="00963249" w:rsidRDefault="00963249" w:rsidP="00D9751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:rsidR="00963249" w:rsidRPr="00963249" w:rsidRDefault="00963249" w:rsidP="00BB2CB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9,650</w:t>
            </w:r>
          </w:p>
        </w:tc>
        <w:tc>
          <w:tcPr>
            <w:tcW w:w="284" w:type="dxa"/>
            <w:tcBorders>
              <w:bottom w:val="nil"/>
            </w:tcBorders>
          </w:tcPr>
          <w:p w:rsidR="00963249" w:rsidRPr="00963249" w:rsidRDefault="00963249" w:rsidP="00D9751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</w:tcPr>
          <w:p w:rsidR="00963249" w:rsidRPr="00963249" w:rsidRDefault="00963249" w:rsidP="00BB2CB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63249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84" w:type="dxa"/>
            <w:tcBorders>
              <w:bottom w:val="nil"/>
            </w:tcBorders>
          </w:tcPr>
          <w:p w:rsidR="00963249" w:rsidRPr="00963249" w:rsidRDefault="00963249" w:rsidP="00D9751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:rsidR="00963249" w:rsidRPr="00963249" w:rsidRDefault="00963249" w:rsidP="00D9751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72,141</w:t>
            </w:r>
          </w:p>
        </w:tc>
      </w:tr>
    </w:tbl>
    <w:p w:rsidR="001259C9" w:rsidRDefault="001259C9" w:rsidP="00A945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  <w:sectPr w:rsidR="001259C9" w:rsidSect="00AA63B4">
          <w:footerReference w:type="default" r:id="rId16"/>
          <w:footerReference w:type="first" r:id="rId17"/>
          <w:pgSz w:w="11909" w:h="16834" w:code="9"/>
          <w:pgMar w:top="261" w:right="1134" w:bottom="1134" w:left="1361" w:header="476" w:footer="590" w:gutter="0"/>
          <w:cols w:space="720"/>
          <w:docGrid w:linePitch="245"/>
        </w:sectPr>
      </w:pPr>
    </w:p>
    <w:p w:rsidR="00A9455D" w:rsidRPr="00A9455D" w:rsidRDefault="00164933" w:rsidP="00A945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EE6469">
        <w:rPr>
          <w:rFonts w:ascii="Angsana New" w:hAnsi="Angsana New" w:hint="cs"/>
          <w:b/>
          <w:bCs/>
          <w:sz w:val="30"/>
          <w:szCs w:val="30"/>
          <w:cs/>
        </w:rPr>
        <w:t>4</w:t>
      </w:r>
      <w:r w:rsidR="00A9455D" w:rsidRPr="00161CAE">
        <w:rPr>
          <w:rFonts w:ascii="Angsana New" w:hAnsi="Angsana New"/>
          <w:b/>
          <w:bCs/>
          <w:sz w:val="30"/>
          <w:szCs w:val="30"/>
        </w:rPr>
        <w:t>.</w:t>
      </w:r>
      <w:r w:rsidR="00A9455D" w:rsidRPr="00161CAE">
        <w:rPr>
          <w:rFonts w:ascii="Angsana New" w:hAnsi="Angsana New"/>
          <w:b/>
          <w:bCs/>
          <w:sz w:val="30"/>
          <w:szCs w:val="30"/>
        </w:rPr>
        <w:tab/>
      </w:r>
      <w:r w:rsidR="00A9455D">
        <w:rPr>
          <w:rFonts w:ascii="Angsana New" w:hAnsi="Angsana New" w:hint="cs"/>
          <w:b/>
          <w:bCs/>
          <w:sz w:val="30"/>
          <w:szCs w:val="30"/>
          <w:cs/>
        </w:rPr>
        <w:t>สินทรัพย์ไม่มีตัวตนอื่น (โปรแกรมคอมพิวเตอร์) - สุทธิ</w:t>
      </w:r>
    </w:p>
    <w:p w:rsidR="00A9455D" w:rsidRPr="005F061A" w:rsidRDefault="00A9455D" w:rsidP="00A945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16"/>
          <w:szCs w:val="16"/>
          <w:cs/>
        </w:rPr>
      </w:pPr>
    </w:p>
    <w:tbl>
      <w:tblPr>
        <w:tblW w:w="9677" w:type="dxa"/>
        <w:tblInd w:w="-72" w:type="dxa"/>
        <w:tblLayout w:type="fixed"/>
        <w:tblLook w:val="0000"/>
      </w:tblPr>
      <w:tblGrid>
        <w:gridCol w:w="3724"/>
        <w:gridCol w:w="1275"/>
        <w:gridCol w:w="270"/>
        <w:gridCol w:w="1290"/>
        <w:gridCol w:w="283"/>
        <w:gridCol w:w="1276"/>
        <w:gridCol w:w="284"/>
        <w:gridCol w:w="1275"/>
      </w:tblGrid>
      <w:tr w:rsidR="00A9455D" w:rsidRPr="004F07C8" w:rsidTr="00DB160C">
        <w:trPr>
          <w:cantSplit/>
        </w:trPr>
        <w:tc>
          <w:tcPr>
            <w:tcW w:w="3724" w:type="dxa"/>
          </w:tcPr>
          <w:p w:rsidR="00A9455D" w:rsidRPr="004F07C8" w:rsidRDefault="00A9455D" w:rsidP="00DB160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53" w:type="dxa"/>
            <w:gridSpan w:val="7"/>
            <w:tcBorders>
              <w:bottom w:val="single" w:sz="4" w:space="0" w:color="auto"/>
            </w:tcBorders>
          </w:tcPr>
          <w:p w:rsidR="00A9455D" w:rsidRPr="004F07C8" w:rsidRDefault="00A9455D" w:rsidP="00DB160C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F07C8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A9455D" w:rsidRPr="004F07C8" w:rsidTr="00DB160C">
        <w:trPr>
          <w:cantSplit/>
        </w:trPr>
        <w:tc>
          <w:tcPr>
            <w:tcW w:w="3724" w:type="dxa"/>
          </w:tcPr>
          <w:p w:rsidR="00A9455D" w:rsidRPr="004F07C8" w:rsidRDefault="00A9455D" w:rsidP="00DB160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 w:firstLine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9455D" w:rsidRPr="004F07C8" w:rsidRDefault="00A9455D" w:rsidP="00DB160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:rsidR="00A9455D" w:rsidRPr="004F07C8" w:rsidRDefault="00A9455D" w:rsidP="00DB160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9455D" w:rsidRPr="004F07C8" w:rsidRDefault="00A9455D" w:rsidP="00DB160C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4F07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A9455D" w:rsidRPr="00F51F88" w:rsidTr="00DB160C">
        <w:trPr>
          <w:cantSplit/>
        </w:trPr>
        <w:tc>
          <w:tcPr>
            <w:tcW w:w="3724" w:type="dxa"/>
          </w:tcPr>
          <w:p w:rsidR="00A9455D" w:rsidRPr="00F51F88" w:rsidRDefault="00A9455D" w:rsidP="00DB160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A9455D" w:rsidRPr="00EA0007" w:rsidRDefault="00A9455D" w:rsidP="00A9455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164933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270" w:type="dxa"/>
          </w:tcPr>
          <w:p w:rsidR="00A9455D" w:rsidRPr="00EA0007" w:rsidRDefault="00A9455D" w:rsidP="00DB160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tcBorders>
              <w:bottom w:val="single" w:sz="4" w:space="0" w:color="auto"/>
            </w:tcBorders>
          </w:tcPr>
          <w:p w:rsidR="00A9455D" w:rsidRPr="00EA0007" w:rsidRDefault="00A9455D" w:rsidP="00A9455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164933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283" w:type="dxa"/>
          </w:tcPr>
          <w:p w:rsidR="00A9455D" w:rsidRDefault="00A9455D" w:rsidP="00DB160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A9455D" w:rsidRPr="00EA0007" w:rsidRDefault="00A9455D" w:rsidP="00DB160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164933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284" w:type="dxa"/>
          </w:tcPr>
          <w:p w:rsidR="00A9455D" w:rsidRPr="00EA0007" w:rsidRDefault="00A9455D" w:rsidP="00DB160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A9455D" w:rsidRPr="00EA0007" w:rsidRDefault="00A9455D" w:rsidP="00DB160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164933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</w:tr>
      <w:tr w:rsidR="00A9455D" w:rsidRPr="00E24209" w:rsidTr="00DB160C">
        <w:trPr>
          <w:cantSplit/>
        </w:trPr>
        <w:tc>
          <w:tcPr>
            <w:tcW w:w="3724" w:type="dxa"/>
          </w:tcPr>
          <w:p w:rsidR="00A9455D" w:rsidRPr="0037181F" w:rsidRDefault="00A9455D" w:rsidP="00DB1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7181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A9455D" w:rsidRPr="00807175" w:rsidRDefault="00A9455D" w:rsidP="00DB1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:rsidR="00A9455D" w:rsidRPr="00D40D00" w:rsidRDefault="00A9455D" w:rsidP="00DB160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</w:tcPr>
          <w:p w:rsidR="00A9455D" w:rsidRPr="00D40D00" w:rsidRDefault="00A9455D" w:rsidP="00DB1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:rsidR="00A9455D" w:rsidRPr="000233DF" w:rsidRDefault="00A9455D" w:rsidP="00DB160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A9455D" w:rsidRPr="00807175" w:rsidRDefault="00A9455D" w:rsidP="00DB1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A9455D" w:rsidRPr="000233DF" w:rsidRDefault="00A9455D" w:rsidP="00DB160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A9455D" w:rsidRPr="000233DF" w:rsidRDefault="00A9455D" w:rsidP="00DB1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8B33C8" w:rsidRPr="00E24209" w:rsidTr="00DB160C">
        <w:trPr>
          <w:cantSplit/>
        </w:trPr>
        <w:tc>
          <w:tcPr>
            <w:tcW w:w="3724" w:type="dxa"/>
          </w:tcPr>
          <w:p w:rsidR="008B33C8" w:rsidRPr="00843905" w:rsidRDefault="008B33C8" w:rsidP="00DB1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843905">
              <w:rPr>
                <w:rFonts w:ascii="Angsana New" w:hAnsi="Angsana New" w:hint="cs"/>
                <w:sz w:val="30"/>
                <w:szCs w:val="30"/>
                <w:cs/>
              </w:rPr>
              <w:t xml:space="preserve">ยอดคงเหลือ </w:t>
            </w:r>
            <w:r w:rsidRPr="00843905">
              <w:rPr>
                <w:rFonts w:ascii="Angsana New" w:hAnsi="Angsana New"/>
                <w:sz w:val="30"/>
                <w:szCs w:val="30"/>
                <w:cs/>
              </w:rPr>
              <w:t xml:space="preserve">ณ วันที่ 1 </w:t>
            </w:r>
            <w:r w:rsidRPr="00843905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275" w:type="dxa"/>
          </w:tcPr>
          <w:p w:rsidR="008B33C8" w:rsidRPr="002F365B" w:rsidRDefault="008B33C8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F365B">
              <w:rPr>
                <w:rFonts w:ascii="Angsana New" w:hAnsi="Angsana New"/>
                <w:sz w:val="30"/>
                <w:szCs w:val="30"/>
              </w:rPr>
              <w:t>49,</w:t>
            </w:r>
            <w:r>
              <w:rPr>
                <w:rFonts w:ascii="Angsana New" w:hAnsi="Angsana New"/>
                <w:sz w:val="30"/>
                <w:szCs w:val="30"/>
              </w:rPr>
              <w:t>542</w:t>
            </w:r>
          </w:p>
        </w:tc>
        <w:tc>
          <w:tcPr>
            <w:tcW w:w="270" w:type="dxa"/>
          </w:tcPr>
          <w:p w:rsidR="008B33C8" w:rsidRPr="0059276C" w:rsidRDefault="008B33C8" w:rsidP="00DB160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90" w:type="dxa"/>
          </w:tcPr>
          <w:p w:rsidR="008B33C8" w:rsidRPr="00E6490D" w:rsidRDefault="008B33C8" w:rsidP="00D9751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49,366</w:t>
            </w:r>
          </w:p>
        </w:tc>
        <w:tc>
          <w:tcPr>
            <w:tcW w:w="283" w:type="dxa"/>
          </w:tcPr>
          <w:p w:rsidR="008B33C8" w:rsidRPr="0059276C" w:rsidRDefault="008B33C8" w:rsidP="00DB160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8B33C8" w:rsidRPr="002F365B" w:rsidRDefault="008B33C8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F365B">
              <w:rPr>
                <w:rFonts w:ascii="Angsana New" w:hAnsi="Angsana New"/>
                <w:sz w:val="30"/>
                <w:szCs w:val="30"/>
              </w:rPr>
              <w:t>19,</w:t>
            </w:r>
            <w:r>
              <w:rPr>
                <w:rFonts w:ascii="Angsana New" w:hAnsi="Angsana New"/>
                <w:sz w:val="30"/>
                <w:szCs w:val="30"/>
              </w:rPr>
              <w:t>569</w:t>
            </w:r>
          </w:p>
        </w:tc>
        <w:tc>
          <w:tcPr>
            <w:tcW w:w="284" w:type="dxa"/>
          </w:tcPr>
          <w:p w:rsidR="008B33C8" w:rsidRPr="000233DF" w:rsidRDefault="008B33C8" w:rsidP="00DB160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:rsidR="008B33C8" w:rsidRPr="00E6490D" w:rsidRDefault="008B33C8" w:rsidP="00D9751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19,467</w:t>
            </w:r>
          </w:p>
        </w:tc>
      </w:tr>
      <w:tr w:rsidR="00164933" w:rsidRPr="00E24209" w:rsidTr="00DB160C">
        <w:trPr>
          <w:cantSplit/>
        </w:trPr>
        <w:tc>
          <w:tcPr>
            <w:tcW w:w="3724" w:type="dxa"/>
          </w:tcPr>
          <w:p w:rsidR="00164933" w:rsidRPr="00843905" w:rsidRDefault="00164933" w:rsidP="00DB1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43905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75" w:type="dxa"/>
          </w:tcPr>
          <w:p w:rsidR="00164933" w:rsidRPr="00E110ED" w:rsidRDefault="00E110ED" w:rsidP="00DB160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292</w:t>
            </w:r>
          </w:p>
        </w:tc>
        <w:tc>
          <w:tcPr>
            <w:tcW w:w="270" w:type="dxa"/>
          </w:tcPr>
          <w:p w:rsidR="00164933" w:rsidRPr="0059276C" w:rsidRDefault="00164933" w:rsidP="00DB160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90" w:type="dxa"/>
          </w:tcPr>
          <w:p w:rsidR="00164933" w:rsidRPr="002F365B" w:rsidRDefault="00164933" w:rsidP="00D9751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F365B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76</w:t>
            </w:r>
          </w:p>
        </w:tc>
        <w:tc>
          <w:tcPr>
            <w:tcW w:w="283" w:type="dxa"/>
          </w:tcPr>
          <w:p w:rsidR="00164933" w:rsidRPr="0059276C" w:rsidRDefault="00164933" w:rsidP="00DB160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164933" w:rsidRPr="00E110ED" w:rsidRDefault="00E110ED" w:rsidP="00DB160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262</w:t>
            </w:r>
          </w:p>
        </w:tc>
        <w:tc>
          <w:tcPr>
            <w:tcW w:w="284" w:type="dxa"/>
          </w:tcPr>
          <w:p w:rsidR="00164933" w:rsidRPr="000233DF" w:rsidRDefault="00164933" w:rsidP="00DB160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:rsidR="00164933" w:rsidRPr="002F365B" w:rsidRDefault="00164933" w:rsidP="00D9751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102</w:t>
            </w:r>
          </w:p>
        </w:tc>
      </w:tr>
      <w:tr w:rsidR="00164933" w:rsidRPr="00E24209" w:rsidTr="00DB160C">
        <w:trPr>
          <w:cantSplit/>
        </w:trPr>
        <w:tc>
          <w:tcPr>
            <w:tcW w:w="3724" w:type="dxa"/>
          </w:tcPr>
          <w:p w:rsidR="00164933" w:rsidRPr="00843905" w:rsidRDefault="00164933" w:rsidP="00DB1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164933" w:rsidRPr="00E110ED" w:rsidRDefault="00164933" w:rsidP="00DB160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110ED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70" w:type="dxa"/>
          </w:tcPr>
          <w:p w:rsidR="00164933" w:rsidRPr="0059276C" w:rsidRDefault="00164933" w:rsidP="00DB160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90" w:type="dxa"/>
            <w:tcBorders>
              <w:bottom w:val="single" w:sz="4" w:space="0" w:color="auto"/>
            </w:tcBorders>
          </w:tcPr>
          <w:p w:rsidR="00164933" w:rsidRPr="002F365B" w:rsidRDefault="00164933" w:rsidP="00D9751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F365B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83" w:type="dxa"/>
          </w:tcPr>
          <w:p w:rsidR="00164933" w:rsidRPr="0059276C" w:rsidRDefault="00164933" w:rsidP="00DB160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164933" w:rsidRPr="00E110ED" w:rsidRDefault="00164933" w:rsidP="00DB160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110ED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84" w:type="dxa"/>
          </w:tcPr>
          <w:p w:rsidR="00164933" w:rsidRPr="000233DF" w:rsidRDefault="00164933" w:rsidP="00DB160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164933" w:rsidRPr="002F365B" w:rsidRDefault="00164933" w:rsidP="00D9751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F365B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</w:tr>
      <w:tr w:rsidR="00164933" w:rsidRPr="00E24209" w:rsidTr="00DB160C">
        <w:trPr>
          <w:cantSplit/>
        </w:trPr>
        <w:tc>
          <w:tcPr>
            <w:tcW w:w="3724" w:type="dxa"/>
          </w:tcPr>
          <w:p w:rsidR="00164933" w:rsidRPr="00843905" w:rsidRDefault="00164933" w:rsidP="00DB1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843905">
              <w:rPr>
                <w:rFonts w:ascii="Angsana New" w:hAnsi="Angsana New" w:hint="cs"/>
                <w:sz w:val="30"/>
                <w:szCs w:val="30"/>
                <w:cs/>
              </w:rPr>
              <w:t xml:space="preserve">ยอดคงเหลือ </w:t>
            </w:r>
            <w:r w:rsidRPr="00843905">
              <w:rPr>
                <w:rFonts w:ascii="Angsana New" w:hAnsi="Angsana New"/>
                <w:sz w:val="30"/>
                <w:szCs w:val="30"/>
                <w:cs/>
              </w:rPr>
              <w:t xml:space="preserve">ณ วันที่ 31 </w:t>
            </w:r>
            <w:r w:rsidRPr="00843905">
              <w:rPr>
                <w:rFonts w:ascii="Angsana New" w:hAnsi="Angsana New" w:hint="cs"/>
                <w:sz w:val="30"/>
                <w:szCs w:val="30"/>
                <w:cs/>
              </w:rPr>
              <w:t>ธันว</w:t>
            </w:r>
            <w:r w:rsidRPr="00843905">
              <w:rPr>
                <w:rFonts w:ascii="Angsana New" w:hAnsi="Angsana New"/>
                <w:sz w:val="30"/>
                <w:szCs w:val="30"/>
                <w:cs/>
              </w:rPr>
              <w:t xml:space="preserve">าคม 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164933" w:rsidRPr="00E110ED" w:rsidRDefault="00E110ED" w:rsidP="00DB160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49,834</w:t>
            </w:r>
          </w:p>
        </w:tc>
        <w:tc>
          <w:tcPr>
            <w:tcW w:w="270" w:type="dxa"/>
          </w:tcPr>
          <w:p w:rsidR="00164933" w:rsidRPr="0059276C" w:rsidRDefault="00164933" w:rsidP="00DB160C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</w:tcPr>
          <w:p w:rsidR="00164933" w:rsidRPr="002F365B" w:rsidRDefault="00164933" w:rsidP="00D9751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F365B">
              <w:rPr>
                <w:rFonts w:ascii="Angsana New" w:hAnsi="Angsana New"/>
                <w:sz w:val="30"/>
                <w:szCs w:val="30"/>
              </w:rPr>
              <w:t>49,</w:t>
            </w:r>
            <w:r>
              <w:rPr>
                <w:rFonts w:ascii="Angsana New" w:hAnsi="Angsana New"/>
                <w:sz w:val="30"/>
                <w:szCs w:val="30"/>
              </w:rPr>
              <w:t>542</w:t>
            </w:r>
          </w:p>
        </w:tc>
        <w:tc>
          <w:tcPr>
            <w:tcW w:w="283" w:type="dxa"/>
          </w:tcPr>
          <w:p w:rsidR="00164933" w:rsidRPr="0059276C" w:rsidRDefault="00164933" w:rsidP="00DB160C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164933" w:rsidRPr="00E110ED" w:rsidRDefault="00E110ED" w:rsidP="00DB160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19,831</w:t>
            </w:r>
          </w:p>
        </w:tc>
        <w:tc>
          <w:tcPr>
            <w:tcW w:w="284" w:type="dxa"/>
          </w:tcPr>
          <w:p w:rsidR="00164933" w:rsidRPr="002C6935" w:rsidRDefault="00164933" w:rsidP="00DB160C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164933" w:rsidRPr="002F365B" w:rsidRDefault="00164933" w:rsidP="00D9751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F365B">
              <w:rPr>
                <w:rFonts w:ascii="Angsana New" w:hAnsi="Angsana New"/>
                <w:sz w:val="30"/>
                <w:szCs w:val="30"/>
              </w:rPr>
              <w:t>19,</w:t>
            </w:r>
            <w:r>
              <w:rPr>
                <w:rFonts w:ascii="Angsana New" w:hAnsi="Angsana New"/>
                <w:sz w:val="30"/>
                <w:szCs w:val="30"/>
              </w:rPr>
              <w:t>569</w:t>
            </w:r>
          </w:p>
        </w:tc>
      </w:tr>
      <w:tr w:rsidR="00164933" w:rsidRPr="00370BB9" w:rsidTr="00DB160C">
        <w:trPr>
          <w:cantSplit/>
        </w:trPr>
        <w:tc>
          <w:tcPr>
            <w:tcW w:w="3724" w:type="dxa"/>
          </w:tcPr>
          <w:p w:rsidR="00164933" w:rsidRPr="00370BB9" w:rsidRDefault="00164933" w:rsidP="00DB1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164933" w:rsidRPr="00164933" w:rsidRDefault="00164933" w:rsidP="00DB160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70" w:type="dxa"/>
          </w:tcPr>
          <w:p w:rsidR="00164933" w:rsidRPr="00370BB9" w:rsidRDefault="00164933" w:rsidP="00DB160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</w:tcPr>
          <w:p w:rsidR="00164933" w:rsidRPr="00A9455D" w:rsidRDefault="00164933" w:rsidP="00D9751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83" w:type="dxa"/>
          </w:tcPr>
          <w:p w:rsidR="00164933" w:rsidRPr="00370BB9" w:rsidRDefault="00164933" w:rsidP="00DB160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164933" w:rsidRPr="00164933" w:rsidRDefault="00164933" w:rsidP="00DB160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:rsidR="00164933" w:rsidRPr="00370BB9" w:rsidRDefault="00164933" w:rsidP="00DB160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164933" w:rsidRPr="00A9455D" w:rsidRDefault="00164933" w:rsidP="00D9751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</w:tr>
      <w:tr w:rsidR="00164933" w:rsidRPr="00E24209" w:rsidTr="00DB160C">
        <w:trPr>
          <w:cantSplit/>
        </w:trPr>
        <w:tc>
          <w:tcPr>
            <w:tcW w:w="3724" w:type="dxa"/>
          </w:tcPr>
          <w:p w:rsidR="00164933" w:rsidRPr="0037181F" w:rsidRDefault="00164933" w:rsidP="00DB1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7181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ค่าตัดจำหน่ายสะสม</w:t>
            </w:r>
          </w:p>
        </w:tc>
        <w:tc>
          <w:tcPr>
            <w:tcW w:w="1275" w:type="dxa"/>
          </w:tcPr>
          <w:p w:rsidR="00164933" w:rsidRPr="00164933" w:rsidRDefault="00164933" w:rsidP="00DB160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:rsidR="00164933" w:rsidRPr="00D40D00" w:rsidRDefault="00164933" w:rsidP="00DB160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90" w:type="dxa"/>
          </w:tcPr>
          <w:p w:rsidR="00164933" w:rsidRPr="00A9455D" w:rsidRDefault="00164933" w:rsidP="00D9751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</w:tcPr>
          <w:p w:rsidR="00164933" w:rsidRPr="000233DF" w:rsidRDefault="00164933" w:rsidP="00DB160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164933" w:rsidRPr="00164933" w:rsidRDefault="00164933" w:rsidP="00DB160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164933" w:rsidRPr="000233DF" w:rsidRDefault="00164933" w:rsidP="00DB160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:rsidR="00164933" w:rsidRPr="00A9455D" w:rsidRDefault="00164933" w:rsidP="00D9751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8B33C8" w:rsidRPr="00E24209" w:rsidTr="00DB160C">
        <w:trPr>
          <w:cantSplit/>
        </w:trPr>
        <w:tc>
          <w:tcPr>
            <w:tcW w:w="3724" w:type="dxa"/>
          </w:tcPr>
          <w:p w:rsidR="008B33C8" w:rsidRPr="00472784" w:rsidRDefault="008B33C8" w:rsidP="00DB160C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ยอดคงเหลือ </w:t>
            </w:r>
            <w:r w:rsidRPr="00472784">
              <w:rPr>
                <w:rFonts w:ascii="Angsana New" w:hAnsi="Angsana New"/>
                <w:sz w:val="30"/>
                <w:szCs w:val="30"/>
                <w:cs/>
              </w:rPr>
              <w:t xml:space="preserve">ณ วันที่ 1 มกราคม </w:t>
            </w:r>
          </w:p>
        </w:tc>
        <w:tc>
          <w:tcPr>
            <w:tcW w:w="1275" w:type="dxa"/>
          </w:tcPr>
          <w:p w:rsidR="008B33C8" w:rsidRPr="002F365B" w:rsidRDefault="008B33C8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</w:t>
            </w:r>
            <w:r w:rsidRPr="002F365B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761</w:t>
            </w:r>
          </w:p>
        </w:tc>
        <w:tc>
          <w:tcPr>
            <w:tcW w:w="270" w:type="dxa"/>
          </w:tcPr>
          <w:p w:rsidR="008B33C8" w:rsidRPr="0059276C" w:rsidRDefault="008B33C8" w:rsidP="00DB160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90" w:type="dxa"/>
          </w:tcPr>
          <w:p w:rsidR="008B33C8" w:rsidRPr="00E6490D" w:rsidRDefault="008B33C8" w:rsidP="00D9751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45,836</w:t>
            </w:r>
          </w:p>
        </w:tc>
        <w:tc>
          <w:tcPr>
            <w:tcW w:w="283" w:type="dxa"/>
          </w:tcPr>
          <w:p w:rsidR="008B33C8" w:rsidRPr="0059276C" w:rsidRDefault="008B33C8" w:rsidP="00DB160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</w:tcPr>
          <w:p w:rsidR="008B33C8" w:rsidRPr="002F365B" w:rsidRDefault="008B33C8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</w:t>
            </w:r>
            <w:r w:rsidRPr="002F365B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179</w:t>
            </w:r>
          </w:p>
        </w:tc>
        <w:tc>
          <w:tcPr>
            <w:tcW w:w="284" w:type="dxa"/>
          </w:tcPr>
          <w:p w:rsidR="008B33C8" w:rsidRPr="0016145D" w:rsidRDefault="008B33C8" w:rsidP="00DB160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</w:tcPr>
          <w:p w:rsidR="008B33C8" w:rsidRPr="00E6490D" w:rsidRDefault="008B33C8" w:rsidP="00D9751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17,873</w:t>
            </w:r>
          </w:p>
        </w:tc>
      </w:tr>
      <w:tr w:rsidR="00164933" w:rsidRPr="00E24209" w:rsidTr="00DB160C">
        <w:trPr>
          <w:cantSplit/>
        </w:trPr>
        <w:tc>
          <w:tcPr>
            <w:tcW w:w="3724" w:type="dxa"/>
          </w:tcPr>
          <w:p w:rsidR="00164933" w:rsidRPr="00472784" w:rsidRDefault="00164933" w:rsidP="00DB160C">
            <w:pPr>
              <w:rPr>
                <w:rFonts w:ascii="Angsana New" w:hAnsi="Angsana New"/>
                <w:sz w:val="30"/>
                <w:szCs w:val="30"/>
              </w:rPr>
            </w:pPr>
            <w:r w:rsidRPr="00472784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275" w:type="dxa"/>
          </w:tcPr>
          <w:p w:rsidR="00164933" w:rsidRPr="00E110ED" w:rsidRDefault="00E110ED" w:rsidP="00DB160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736</w:t>
            </w:r>
          </w:p>
        </w:tc>
        <w:tc>
          <w:tcPr>
            <w:tcW w:w="270" w:type="dxa"/>
          </w:tcPr>
          <w:p w:rsidR="00164933" w:rsidRPr="0059276C" w:rsidRDefault="00164933" w:rsidP="00DB160C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90" w:type="dxa"/>
          </w:tcPr>
          <w:p w:rsidR="00164933" w:rsidRPr="002F365B" w:rsidRDefault="00164933" w:rsidP="00D9751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925</w:t>
            </w:r>
          </w:p>
        </w:tc>
        <w:tc>
          <w:tcPr>
            <w:tcW w:w="283" w:type="dxa"/>
          </w:tcPr>
          <w:p w:rsidR="00164933" w:rsidRPr="0059276C" w:rsidRDefault="00164933" w:rsidP="00DB160C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</w:tcPr>
          <w:p w:rsidR="00164933" w:rsidRPr="00E110ED" w:rsidRDefault="00E110ED" w:rsidP="00DB160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198</w:t>
            </w:r>
          </w:p>
        </w:tc>
        <w:tc>
          <w:tcPr>
            <w:tcW w:w="284" w:type="dxa"/>
          </w:tcPr>
          <w:p w:rsidR="00164933" w:rsidRPr="0016145D" w:rsidRDefault="00164933" w:rsidP="00DB160C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</w:tcPr>
          <w:p w:rsidR="00164933" w:rsidRPr="002F365B" w:rsidRDefault="00164933" w:rsidP="00D9751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306</w:t>
            </w:r>
          </w:p>
        </w:tc>
      </w:tr>
      <w:tr w:rsidR="00164933" w:rsidRPr="00E24209" w:rsidTr="00DB160C">
        <w:trPr>
          <w:cantSplit/>
        </w:trPr>
        <w:tc>
          <w:tcPr>
            <w:tcW w:w="3724" w:type="dxa"/>
          </w:tcPr>
          <w:p w:rsidR="00164933" w:rsidRDefault="00164933" w:rsidP="00DB160C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164933" w:rsidRPr="00E110ED" w:rsidRDefault="00164933" w:rsidP="00DB160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110ED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70" w:type="dxa"/>
          </w:tcPr>
          <w:p w:rsidR="00164933" w:rsidRPr="0059276C" w:rsidRDefault="00164933" w:rsidP="00DB160C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90" w:type="dxa"/>
            <w:tcBorders>
              <w:bottom w:val="single" w:sz="4" w:space="0" w:color="auto"/>
            </w:tcBorders>
          </w:tcPr>
          <w:p w:rsidR="00164933" w:rsidRPr="002F365B" w:rsidRDefault="00164933" w:rsidP="00D9751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F365B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83" w:type="dxa"/>
          </w:tcPr>
          <w:p w:rsidR="00164933" w:rsidRPr="0059276C" w:rsidRDefault="00164933" w:rsidP="00DB160C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164933" w:rsidRPr="00E110ED" w:rsidRDefault="00164933" w:rsidP="00DB160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110ED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84" w:type="dxa"/>
          </w:tcPr>
          <w:p w:rsidR="00164933" w:rsidRPr="0016145D" w:rsidRDefault="00164933" w:rsidP="00DB160C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164933" w:rsidRPr="002F365B" w:rsidRDefault="00164933" w:rsidP="00D9751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F365B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</w:tr>
      <w:tr w:rsidR="00164933" w:rsidRPr="00E24209" w:rsidTr="00DB160C">
        <w:trPr>
          <w:cantSplit/>
        </w:trPr>
        <w:tc>
          <w:tcPr>
            <w:tcW w:w="3724" w:type="dxa"/>
          </w:tcPr>
          <w:p w:rsidR="00164933" w:rsidRPr="00472784" w:rsidRDefault="00164933" w:rsidP="00DB160C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ยอดคงเหลือ </w:t>
            </w:r>
            <w:r w:rsidRPr="00472784">
              <w:rPr>
                <w:rFonts w:ascii="Angsana New" w:hAnsi="Angsana New"/>
                <w:sz w:val="30"/>
                <w:szCs w:val="30"/>
                <w:cs/>
              </w:rPr>
              <w:t>ณ วันที่ 31 ธันวาคม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64933" w:rsidRPr="00E110ED" w:rsidRDefault="00E110ED" w:rsidP="00DB160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47,497</w:t>
            </w:r>
          </w:p>
        </w:tc>
        <w:tc>
          <w:tcPr>
            <w:tcW w:w="270" w:type="dxa"/>
            <w:tcBorders>
              <w:left w:val="nil"/>
            </w:tcBorders>
          </w:tcPr>
          <w:p w:rsidR="00164933" w:rsidRPr="0059276C" w:rsidRDefault="00164933" w:rsidP="00DB160C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</w:tcPr>
          <w:p w:rsidR="00164933" w:rsidRPr="002F365B" w:rsidRDefault="00164933" w:rsidP="00D9751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</w:t>
            </w:r>
            <w:r w:rsidRPr="002F365B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761</w:t>
            </w:r>
          </w:p>
        </w:tc>
        <w:tc>
          <w:tcPr>
            <w:tcW w:w="283" w:type="dxa"/>
          </w:tcPr>
          <w:p w:rsidR="00164933" w:rsidRPr="0059276C" w:rsidRDefault="00164933" w:rsidP="00DB160C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164933" w:rsidRPr="00E110ED" w:rsidRDefault="00E110ED" w:rsidP="00DB160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18,377</w:t>
            </w:r>
          </w:p>
        </w:tc>
        <w:tc>
          <w:tcPr>
            <w:tcW w:w="284" w:type="dxa"/>
          </w:tcPr>
          <w:p w:rsidR="00164933" w:rsidRPr="0016145D" w:rsidRDefault="00164933" w:rsidP="00DB160C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164933" w:rsidRPr="002F365B" w:rsidRDefault="00164933" w:rsidP="00D9751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</w:t>
            </w:r>
            <w:r w:rsidRPr="002F365B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179</w:t>
            </w:r>
          </w:p>
        </w:tc>
      </w:tr>
      <w:tr w:rsidR="00164933" w:rsidRPr="00067688" w:rsidTr="00DB160C">
        <w:trPr>
          <w:cantSplit/>
        </w:trPr>
        <w:tc>
          <w:tcPr>
            <w:tcW w:w="3724" w:type="dxa"/>
          </w:tcPr>
          <w:p w:rsidR="00164933" w:rsidRPr="00067688" w:rsidRDefault="00164933" w:rsidP="00DB1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164933" w:rsidRPr="00164933" w:rsidRDefault="00164933" w:rsidP="00DB1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:rsidR="00164933" w:rsidRPr="0059276C" w:rsidRDefault="00164933" w:rsidP="00DB160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</w:tcPr>
          <w:p w:rsidR="00164933" w:rsidRPr="00A9455D" w:rsidRDefault="00164933" w:rsidP="00D97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83" w:type="dxa"/>
          </w:tcPr>
          <w:p w:rsidR="00164933" w:rsidRPr="0059276C" w:rsidRDefault="00164933" w:rsidP="00DB160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164933" w:rsidRPr="00164933" w:rsidRDefault="00164933" w:rsidP="00DB1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:rsidR="00164933" w:rsidRPr="00067688" w:rsidRDefault="00164933" w:rsidP="00DB160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164933" w:rsidRPr="00A9455D" w:rsidRDefault="00164933" w:rsidP="00D97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</w:tr>
      <w:tr w:rsidR="00164933" w:rsidRPr="00E24209" w:rsidTr="00DB160C">
        <w:trPr>
          <w:cantSplit/>
        </w:trPr>
        <w:tc>
          <w:tcPr>
            <w:tcW w:w="3724" w:type="dxa"/>
          </w:tcPr>
          <w:p w:rsidR="00164933" w:rsidRPr="0037181F" w:rsidRDefault="00164933" w:rsidP="00DB1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มูลค่าสุทธิ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ตาม</w:t>
            </w:r>
            <w:r w:rsidRPr="0037181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บัญชี</w:t>
            </w:r>
          </w:p>
        </w:tc>
        <w:tc>
          <w:tcPr>
            <w:tcW w:w="1275" w:type="dxa"/>
          </w:tcPr>
          <w:p w:rsidR="00164933" w:rsidRPr="00164933" w:rsidRDefault="00164933" w:rsidP="00DB1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:rsidR="00164933" w:rsidRPr="0059276C" w:rsidRDefault="00164933" w:rsidP="00DB160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90" w:type="dxa"/>
          </w:tcPr>
          <w:p w:rsidR="00164933" w:rsidRPr="00A9455D" w:rsidRDefault="00164933" w:rsidP="00D97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</w:tcPr>
          <w:p w:rsidR="00164933" w:rsidRPr="0059276C" w:rsidRDefault="00164933" w:rsidP="00DB160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164933" w:rsidRPr="00164933" w:rsidRDefault="00164933" w:rsidP="00DB1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164933" w:rsidRPr="000233DF" w:rsidRDefault="00164933" w:rsidP="00DB160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:rsidR="00164933" w:rsidRPr="00A9455D" w:rsidRDefault="00164933" w:rsidP="00D97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</w:tr>
      <w:tr w:rsidR="00164933" w:rsidRPr="00E24209" w:rsidTr="00DB160C">
        <w:trPr>
          <w:cantSplit/>
        </w:trPr>
        <w:tc>
          <w:tcPr>
            <w:tcW w:w="3724" w:type="dxa"/>
          </w:tcPr>
          <w:p w:rsidR="00164933" w:rsidRPr="00472784" w:rsidRDefault="00164933" w:rsidP="00DB1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ณ วันที่ 31 ธันวาคม</w:t>
            </w: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:rsidR="00164933" w:rsidRPr="00E110ED" w:rsidRDefault="00E110ED" w:rsidP="00DB1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2,337</w:t>
            </w:r>
          </w:p>
        </w:tc>
        <w:tc>
          <w:tcPr>
            <w:tcW w:w="270" w:type="dxa"/>
          </w:tcPr>
          <w:p w:rsidR="00164933" w:rsidRPr="0059276C" w:rsidRDefault="00164933" w:rsidP="00DB160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90" w:type="dxa"/>
            <w:tcBorders>
              <w:bottom w:val="double" w:sz="4" w:space="0" w:color="auto"/>
            </w:tcBorders>
          </w:tcPr>
          <w:p w:rsidR="00164933" w:rsidRPr="002F365B" w:rsidRDefault="00164933" w:rsidP="00D97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</w:t>
            </w:r>
            <w:r w:rsidRPr="002F365B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781</w:t>
            </w:r>
          </w:p>
        </w:tc>
        <w:tc>
          <w:tcPr>
            <w:tcW w:w="283" w:type="dxa"/>
          </w:tcPr>
          <w:p w:rsidR="00164933" w:rsidRPr="0059276C" w:rsidRDefault="00164933" w:rsidP="00DB160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</w:tcPr>
          <w:p w:rsidR="00164933" w:rsidRPr="00E110ED" w:rsidRDefault="00E110ED" w:rsidP="00DB160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1,454</w:t>
            </w:r>
          </w:p>
        </w:tc>
        <w:tc>
          <w:tcPr>
            <w:tcW w:w="284" w:type="dxa"/>
          </w:tcPr>
          <w:p w:rsidR="00164933" w:rsidRPr="000233DF" w:rsidRDefault="00164933" w:rsidP="00DB160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:rsidR="00164933" w:rsidRPr="002F365B" w:rsidRDefault="00164933" w:rsidP="00D9751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F365B">
              <w:rPr>
                <w:rFonts w:ascii="Angsana New" w:hAnsi="Angsana New"/>
                <w:sz w:val="30"/>
                <w:szCs w:val="30"/>
              </w:rPr>
              <w:t>1,</w:t>
            </w:r>
            <w:r>
              <w:rPr>
                <w:rFonts w:ascii="Angsana New" w:hAnsi="Angsana New"/>
                <w:sz w:val="30"/>
                <w:szCs w:val="30"/>
              </w:rPr>
              <w:t>390</w:t>
            </w:r>
          </w:p>
        </w:tc>
      </w:tr>
    </w:tbl>
    <w:p w:rsidR="00A9455D" w:rsidRDefault="00A9455D" w:rsidP="000415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A9455D" w:rsidRDefault="00A9455D" w:rsidP="000415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FF5FB6" w:rsidRDefault="00A9455D" w:rsidP="000415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:rsidR="00FF5FB6" w:rsidRPr="009158A0" w:rsidRDefault="00FF5FB6" w:rsidP="00FF5F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2A275C">
        <w:rPr>
          <w:rFonts w:ascii="Angsana New" w:hAnsi="Angsana New" w:hint="cs"/>
          <w:b/>
          <w:bCs/>
          <w:sz w:val="30"/>
          <w:szCs w:val="30"/>
          <w:cs/>
        </w:rPr>
        <w:lastRenderedPageBreak/>
        <w:t>15.</w:t>
      </w:r>
      <w:r w:rsidRPr="002A275C">
        <w:rPr>
          <w:rFonts w:ascii="Angsana New" w:hAnsi="Angsana New" w:hint="cs"/>
          <w:b/>
          <w:bCs/>
          <w:sz w:val="30"/>
          <w:szCs w:val="30"/>
          <w:cs/>
        </w:rPr>
        <w:tab/>
        <w:t>สินทร</w:t>
      </w:r>
      <w:r w:rsidR="0048052D" w:rsidRPr="002A275C">
        <w:rPr>
          <w:rFonts w:ascii="Angsana New" w:hAnsi="Angsana New" w:hint="cs"/>
          <w:b/>
          <w:bCs/>
          <w:sz w:val="30"/>
          <w:szCs w:val="30"/>
          <w:cs/>
        </w:rPr>
        <w:t xml:space="preserve">ัพย์ภาษีเงินได้รอการตัดบัญชี </w:t>
      </w:r>
      <w:r w:rsidRPr="002A275C">
        <w:rPr>
          <w:rFonts w:ascii="Angsana New" w:hAnsi="Angsana New" w:hint="cs"/>
          <w:b/>
          <w:bCs/>
          <w:sz w:val="30"/>
          <w:szCs w:val="30"/>
          <w:cs/>
        </w:rPr>
        <w:t xml:space="preserve">หนี้สินภาษีเงินได้รอการตัดบัญชี </w:t>
      </w:r>
      <w:r w:rsidR="009158A0" w:rsidRPr="009158A0">
        <w:rPr>
          <w:rFonts w:ascii="Angsana New" w:hAnsi="Angsana New" w:hint="cs"/>
          <w:b/>
          <w:bCs/>
          <w:sz w:val="30"/>
          <w:szCs w:val="30"/>
          <w:cs/>
        </w:rPr>
        <w:t>และ</w:t>
      </w:r>
      <w:r w:rsidR="009158A0">
        <w:rPr>
          <w:rFonts w:ascii="Angsana New" w:hAnsi="Angsana New" w:hint="cs"/>
          <w:b/>
          <w:bCs/>
          <w:sz w:val="30"/>
          <w:szCs w:val="30"/>
          <w:cs/>
        </w:rPr>
        <w:t>ค่าใช้จ่ายภาษีเงินได้</w:t>
      </w:r>
    </w:p>
    <w:p w:rsidR="00FF5FB6" w:rsidRPr="00E75163" w:rsidRDefault="00FF5FB6" w:rsidP="00FF5F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16"/>
          <w:szCs w:val="16"/>
        </w:rPr>
      </w:pPr>
    </w:p>
    <w:p w:rsidR="009158A0" w:rsidRPr="009158A0" w:rsidRDefault="009158A0" w:rsidP="00FF5F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i/>
          <w:iCs/>
          <w:sz w:val="30"/>
          <w:szCs w:val="30"/>
        </w:rPr>
      </w:pPr>
      <w:r w:rsidRPr="009158A0">
        <w:rPr>
          <w:rFonts w:ascii="Angsana New" w:hAnsi="Angsana New"/>
          <w:i/>
          <w:iCs/>
          <w:sz w:val="30"/>
          <w:szCs w:val="30"/>
          <w:cs/>
        </w:rPr>
        <w:t>สินทรัพย์</w:t>
      </w:r>
      <w:r w:rsidRPr="009158A0">
        <w:rPr>
          <w:rFonts w:ascii="Angsana New" w:hAnsi="Angsana New" w:hint="cs"/>
          <w:i/>
          <w:iCs/>
          <w:sz w:val="30"/>
          <w:szCs w:val="30"/>
          <w:cs/>
        </w:rPr>
        <w:t>และหนี้สิน</w:t>
      </w:r>
      <w:r w:rsidRPr="009158A0">
        <w:rPr>
          <w:rFonts w:ascii="Angsana New" w:hAnsi="Angsana New"/>
          <w:i/>
          <w:iCs/>
          <w:sz w:val="30"/>
          <w:szCs w:val="30"/>
          <w:cs/>
        </w:rPr>
        <w:t>ภาษีเงินได้รอการตัดบัญชี</w:t>
      </w:r>
    </w:p>
    <w:p w:rsidR="009158A0" w:rsidRPr="009158A0" w:rsidRDefault="009158A0" w:rsidP="00FF5F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16"/>
          <w:szCs w:val="16"/>
        </w:rPr>
      </w:pPr>
    </w:p>
    <w:p w:rsidR="00FF5FB6" w:rsidRDefault="00FF5FB6" w:rsidP="00FF5F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  <w:r w:rsidRPr="008D6154">
        <w:rPr>
          <w:rFonts w:ascii="Angsana New" w:hAnsi="Angsana New"/>
          <w:sz w:val="30"/>
          <w:szCs w:val="30"/>
          <w:cs/>
        </w:rPr>
        <w:t>สินทรัพย์</w:t>
      </w:r>
      <w:r>
        <w:rPr>
          <w:rFonts w:ascii="Angsana New" w:hAnsi="Angsana New" w:hint="cs"/>
          <w:sz w:val="30"/>
          <w:szCs w:val="30"/>
          <w:cs/>
        </w:rPr>
        <w:t>และหนี้สิน</w:t>
      </w:r>
      <w:r w:rsidRPr="008D6154">
        <w:rPr>
          <w:rFonts w:ascii="Angsana New" w:hAnsi="Angsana New"/>
          <w:sz w:val="30"/>
          <w:szCs w:val="30"/>
          <w:cs/>
        </w:rPr>
        <w:t>ภาษีเงินได้รอการตัดบัญชีที่แสดงในงบแสดงฐานะการเงิน ณ วันที่</w:t>
      </w:r>
      <w:r w:rsidRPr="008D6154">
        <w:rPr>
          <w:rFonts w:ascii="Angsana New" w:hAnsi="Angsana New"/>
          <w:sz w:val="30"/>
          <w:szCs w:val="30"/>
        </w:rPr>
        <w:t xml:space="preserve"> 31 </w:t>
      </w:r>
      <w:r w:rsidRPr="008D6154">
        <w:rPr>
          <w:rFonts w:ascii="Angsana New" w:hAnsi="Angsana New"/>
          <w:sz w:val="30"/>
          <w:szCs w:val="30"/>
          <w:cs/>
        </w:rPr>
        <w:t xml:space="preserve">ธันวาคม </w:t>
      </w:r>
      <w:r>
        <w:rPr>
          <w:rFonts w:ascii="Angsana New" w:hAnsi="Angsana New"/>
          <w:sz w:val="30"/>
          <w:szCs w:val="30"/>
        </w:rPr>
        <w:t xml:space="preserve">2564 </w:t>
      </w:r>
      <w:r w:rsidRPr="008D6154">
        <w:rPr>
          <w:rFonts w:ascii="Angsana New" w:hAnsi="Angsana New"/>
          <w:sz w:val="30"/>
          <w:szCs w:val="30"/>
          <w:cs/>
        </w:rPr>
        <w:t xml:space="preserve">และ </w:t>
      </w:r>
      <w:r>
        <w:rPr>
          <w:rFonts w:ascii="Angsana New" w:hAnsi="Angsana New"/>
          <w:sz w:val="30"/>
          <w:szCs w:val="30"/>
        </w:rPr>
        <w:t>2563</w:t>
      </w:r>
      <w:r w:rsidRPr="008D6154">
        <w:rPr>
          <w:rFonts w:ascii="Angsana New" w:hAnsi="Angsana New"/>
          <w:sz w:val="30"/>
          <w:szCs w:val="30"/>
          <w:cs/>
        </w:rPr>
        <w:t>ประกอบด้วยรายการดังต่อไปนี้</w:t>
      </w:r>
    </w:p>
    <w:p w:rsidR="00FF5FB6" w:rsidRPr="000B2A2C" w:rsidRDefault="00FF5FB6" w:rsidP="00FF5F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16"/>
          <w:szCs w:val="16"/>
        </w:rPr>
      </w:pPr>
    </w:p>
    <w:tbl>
      <w:tblPr>
        <w:tblW w:w="10206" w:type="dxa"/>
        <w:tblInd w:w="-34" w:type="dxa"/>
        <w:tblBorders>
          <w:bottom w:val="double" w:sz="4" w:space="0" w:color="auto"/>
        </w:tblBorders>
        <w:tblLayout w:type="fixed"/>
        <w:tblLook w:val="0000"/>
      </w:tblPr>
      <w:tblGrid>
        <w:gridCol w:w="4253"/>
        <w:gridCol w:w="1276"/>
        <w:gridCol w:w="269"/>
        <w:gridCol w:w="1290"/>
        <w:gridCol w:w="283"/>
        <w:gridCol w:w="1276"/>
        <w:gridCol w:w="270"/>
        <w:gridCol w:w="1289"/>
      </w:tblGrid>
      <w:tr w:rsidR="00FF5FB6" w:rsidRPr="004F07C8" w:rsidTr="00FF5FB6">
        <w:trPr>
          <w:cantSplit/>
        </w:trPr>
        <w:tc>
          <w:tcPr>
            <w:tcW w:w="4253" w:type="dxa"/>
          </w:tcPr>
          <w:p w:rsidR="00FF5FB6" w:rsidRPr="008D6154" w:rsidRDefault="00FF5FB6" w:rsidP="00FF5FB6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64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53" w:type="dxa"/>
            <w:gridSpan w:val="7"/>
          </w:tcPr>
          <w:p w:rsidR="00FF5FB6" w:rsidRPr="004F07C8" w:rsidRDefault="00FF5FB6" w:rsidP="00FF5FB6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พันบาท</w:t>
            </w:r>
          </w:p>
        </w:tc>
      </w:tr>
      <w:tr w:rsidR="00FF5FB6" w:rsidRPr="004F07C8" w:rsidTr="00FF5FB6">
        <w:trPr>
          <w:cantSplit/>
        </w:trPr>
        <w:tc>
          <w:tcPr>
            <w:tcW w:w="4253" w:type="dxa"/>
          </w:tcPr>
          <w:p w:rsidR="00FF5FB6" w:rsidRPr="008D6154" w:rsidRDefault="00FF5FB6" w:rsidP="00FF5FB6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6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right w:val="nil"/>
            </w:tcBorders>
          </w:tcPr>
          <w:p w:rsidR="00FF5FB6" w:rsidRPr="004F07C8" w:rsidRDefault="00FF5FB6" w:rsidP="00FF5FB6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</w:tcBorders>
          </w:tcPr>
          <w:p w:rsidR="00FF5FB6" w:rsidRPr="004F07C8" w:rsidRDefault="00FF5FB6" w:rsidP="00FF5FB6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</w:tcBorders>
          </w:tcPr>
          <w:p w:rsidR="00FF5FB6" w:rsidRPr="004F07C8" w:rsidRDefault="00FF5FB6" w:rsidP="00FF5FB6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4F07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FF5FB6" w:rsidRPr="00F51F88" w:rsidTr="00FF5FB6">
        <w:trPr>
          <w:cantSplit/>
        </w:trPr>
        <w:tc>
          <w:tcPr>
            <w:tcW w:w="4253" w:type="dxa"/>
          </w:tcPr>
          <w:p w:rsidR="00FF5FB6" w:rsidRPr="00F51F88" w:rsidRDefault="00FF5FB6" w:rsidP="00FF5FB6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FF5FB6" w:rsidRPr="00836535" w:rsidRDefault="00FF5FB6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:rsidR="00FF5FB6" w:rsidRPr="00F51F88" w:rsidRDefault="00FF5FB6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F5FB6" w:rsidRPr="00836535" w:rsidRDefault="00FF5FB6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83" w:type="dxa"/>
            <w:tcBorders>
              <w:left w:val="nil"/>
            </w:tcBorders>
          </w:tcPr>
          <w:p w:rsidR="00FF5FB6" w:rsidRPr="00F51F88" w:rsidRDefault="00FF5FB6" w:rsidP="00FF5FB6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FF5FB6" w:rsidRPr="00836535" w:rsidRDefault="00FF5FB6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FF5FB6" w:rsidRPr="00F51F88" w:rsidRDefault="00FF5FB6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9" w:type="dxa"/>
            <w:tcBorders>
              <w:top w:val="single" w:sz="4" w:space="0" w:color="auto"/>
              <w:bottom w:val="single" w:sz="4" w:space="0" w:color="auto"/>
            </w:tcBorders>
          </w:tcPr>
          <w:p w:rsidR="00FF5FB6" w:rsidRPr="00836535" w:rsidRDefault="00FF5FB6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FF5FB6" w:rsidRPr="00E34444" w:rsidTr="00FF5FB6">
        <w:trPr>
          <w:cantSplit/>
        </w:trPr>
        <w:tc>
          <w:tcPr>
            <w:tcW w:w="4253" w:type="dxa"/>
          </w:tcPr>
          <w:p w:rsidR="00FF5FB6" w:rsidRPr="00A41C4C" w:rsidRDefault="00FF5FB6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A41C4C">
              <w:rPr>
                <w:rFonts w:ascii="Angsana New" w:hAnsi="Angsana New" w:hint="cs"/>
                <w:b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76" w:type="dxa"/>
          </w:tcPr>
          <w:p w:rsidR="00FF5FB6" w:rsidRDefault="00FF5FB6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:rsidR="00FF5FB6" w:rsidRPr="00E34444" w:rsidRDefault="00FF5FB6" w:rsidP="00FF5FB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90" w:type="dxa"/>
          </w:tcPr>
          <w:p w:rsidR="00FF5FB6" w:rsidRDefault="00FF5FB6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:rsidR="00FF5FB6" w:rsidRPr="00E34444" w:rsidRDefault="00FF5FB6" w:rsidP="00FF5FB6">
            <w:pPr>
              <w:ind w:right="176"/>
              <w:jc w:val="right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276" w:type="dxa"/>
          </w:tcPr>
          <w:p w:rsidR="00FF5FB6" w:rsidRDefault="00FF5FB6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FF5FB6" w:rsidRPr="00E34444" w:rsidRDefault="00FF5FB6" w:rsidP="00FF5FB6">
            <w:pPr>
              <w:pStyle w:val="acctfourfigures"/>
              <w:tabs>
                <w:tab w:val="clear" w:pos="765"/>
                <w:tab w:val="left" w:pos="0"/>
                <w:tab w:val="left" w:pos="558"/>
                <w:tab w:val="decimal" w:pos="792"/>
              </w:tabs>
              <w:spacing w:line="240" w:lineRule="atLeast"/>
              <w:ind w:left="-108" w:right="94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89" w:type="dxa"/>
          </w:tcPr>
          <w:p w:rsidR="00FF5FB6" w:rsidRDefault="00FF5FB6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8C3FBB" w:rsidRPr="00E34444" w:rsidTr="00FF5FB6">
        <w:trPr>
          <w:cantSplit/>
        </w:trPr>
        <w:tc>
          <w:tcPr>
            <w:tcW w:w="4253" w:type="dxa"/>
          </w:tcPr>
          <w:p w:rsidR="008C3FBB" w:rsidRPr="008C3FBB" w:rsidRDefault="008C3FBB" w:rsidP="00057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8C3FBB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ผลกระทบของรายการที่ยังไม่สามารถถือเป็น</w:t>
            </w:r>
          </w:p>
        </w:tc>
        <w:tc>
          <w:tcPr>
            <w:tcW w:w="1276" w:type="dxa"/>
          </w:tcPr>
          <w:p w:rsidR="008C3FBB" w:rsidRPr="008C3FBB" w:rsidRDefault="008C3FBB" w:rsidP="00057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:rsidR="008C3FBB" w:rsidRPr="00E34444" w:rsidRDefault="008C3FBB" w:rsidP="0005757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90" w:type="dxa"/>
          </w:tcPr>
          <w:p w:rsidR="008C3FBB" w:rsidRDefault="008C3FBB" w:rsidP="00057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:rsidR="008C3FBB" w:rsidRPr="00E34444" w:rsidRDefault="008C3FBB" w:rsidP="00057577">
            <w:pPr>
              <w:ind w:right="176"/>
              <w:jc w:val="right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276" w:type="dxa"/>
          </w:tcPr>
          <w:p w:rsidR="008C3FBB" w:rsidRDefault="008C3FBB" w:rsidP="00057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8C3FBB" w:rsidRPr="00E34444" w:rsidRDefault="008C3FBB" w:rsidP="00057577">
            <w:pPr>
              <w:pStyle w:val="acctfourfigures"/>
              <w:tabs>
                <w:tab w:val="clear" w:pos="765"/>
                <w:tab w:val="left" w:pos="0"/>
                <w:tab w:val="left" w:pos="558"/>
                <w:tab w:val="decimal" w:pos="792"/>
              </w:tabs>
              <w:spacing w:line="240" w:lineRule="atLeast"/>
              <w:ind w:left="-108" w:right="34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89" w:type="dxa"/>
          </w:tcPr>
          <w:p w:rsidR="008C3FBB" w:rsidRDefault="008C3FBB" w:rsidP="00057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8C3FBB" w:rsidRPr="00E34444" w:rsidTr="00FF5FB6">
        <w:trPr>
          <w:cantSplit/>
        </w:trPr>
        <w:tc>
          <w:tcPr>
            <w:tcW w:w="4253" w:type="dxa"/>
          </w:tcPr>
          <w:p w:rsidR="008C3FBB" w:rsidRPr="008C3FBB" w:rsidRDefault="008C3FBB" w:rsidP="00057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8C3FBB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 xml:space="preserve">   รายจ่ายทางภาษี</w:t>
            </w:r>
          </w:p>
        </w:tc>
        <w:tc>
          <w:tcPr>
            <w:tcW w:w="1276" w:type="dxa"/>
          </w:tcPr>
          <w:p w:rsidR="008C3FBB" w:rsidRPr="008C3FBB" w:rsidRDefault="008C3FBB" w:rsidP="00057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:rsidR="008C3FBB" w:rsidRPr="00E34444" w:rsidRDefault="008C3FBB" w:rsidP="0005757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90" w:type="dxa"/>
          </w:tcPr>
          <w:p w:rsidR="008C3FBB" w:rsidRDefault="008C3FBB" w:rsidP="00057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:rsidR="008C3FBB" w:rsidRPr="00E34444" w:rsidRDefault="008C3FBB" w:rsidP="00057577">
            <w:pPr>
              <w:ind w:right="176"/>
              <w:jc w:val="right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276" w:type="dxa"/>
          </w:tcPr>
          <w:p w:rsidR="008C3FBB" w:rsidRDefault="008C3FBB" w:rsidP="00057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8C3FBB" w:rsidRPr="00E34444" w:rsidRDefault="008C3FBB" w:rsidP="00057577">
            <w:pPr>
              <w:pStyle w:val="acctfourfigures"/>
              <w:tabs>
                <w:tab w:val="clear" w:pos="765"/>
                <w:tab w:val="left" w:pos="0"/>
                <w:tab w:val="left" w:pos="558"/>
                <w:tab w:val="decimal" w:pos="792"/>
              </w:tabs>
              <w:spacing w:line="240" w:lineRule="atLeast"/>
              <w:ind w:left="-108" w:right="34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89" w:type="dxa"/>
          </w:tcPr>
          <w:p w:rsidR="008C3FBB" w:rsidRDefault="008C3FBB" w:rsidP="00057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FF5FB6" w:rsidRPr="00E34444" w:rsidTr="00FF5FB6">
        <w:trPr>
          <w:cantSplit/>
        </w:trPr>
        <w:tc>
          <w:tcPr>
            <w:tcW w:w="4253" w:type="dxa"/>
          </w:tcPr>
          <w:p w:rsidR="00FF5FB6" w:rsidRPr="000F4DC4" w:rsidRDefault="00FF5FB6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ค่าเผื่อการด้อยค่าของผลขาดทุนด้านเครดิต</w:t>
            </w:r>
          </w:p>
        </w:tc>
        <w:tc>
          <w:tcPr>
            <w:tcW w:w="1276" w:type="dxa"/>
          </w:tcPr>
          <w:p w:rsidR="00FF5FB6" w:rsidRPr="008C3FBB" w:rsidRDefault="00FF5FB6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:rsidR="00FF5FB6" w:rsidRPr="00E34444" w:rsidRDefault="00FF5FB6" w:rsidP="00FF5FB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90" w:type="dxa"/>
          </w:tcPr>
          <w:p w:rsidR="00FF5FB6" w:rsidRDefault="00FF5FB6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:rsidR="00FF5FB6" w:rsidRPr="00E34444" w:rsidRDefault="00FF5FB6" w:rsidP="00FF5FB6">
            <w:pPr>
              <w:ind w:right="176"/>
              <w:jc w:val="right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276" w:type="dxa"/>
          </w:tcPr>
          <w:p w:rsidR="00FF5FB6" w:rsidRPr="00057577" w:rsidRDefault="00FF5FB6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FF5FB6" w:rsidRPr="00E34444" w:rsidRDefault="00FF5FB6" w:rsidP="00FF5FB6">
            <w:pPr>
              <w:pStyle w:val="acctfourfigures"/>
              <w:tabs>
                <w:tab w:val="clear" w:pos="765"/>
                <w:tab w:val="left" w:pos="0"/>
                <w:tab w:val="left" w:pos="558"/>
                <w:tab w:val="decimal" w:pos="792"/>
              </w:tabs>
              <w:spacing w:line="240" w:lineRule="atLeast"/>
              <w:ind w:left="-108" w:right="94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89" w:type="dxa"/>
          </w:tcPr>
          <w:p w:rsidR="00FF5FB6" w:rsidRPr="00421978" w:rsidRDefault="00FF5FB6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FF5FB6" w:rsidRPr="00E34444" w:rsidTr="00FF5FB6">
        <w:trPr>
          <w:cantSplit/>
        </w:trPr>
        <w:tc>
          <w:tcPr>
            <w:tcW w:w="4253" w:type="dxa"/>
          </w:tcPr>
          <w:p w:rsidR="00FF5FB6" w:rsidRPr="009D5681" w:rsidRDefault="00FF5FB6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  ที่คาดว่าจะเกิดขึ้น</w:t>
            </w:r>
          </w:p>
        </w:tc>
        <w:tc>
          <w:tcPr>
            <w:tcW w:w="1276" w:type="dxa"/>
          </w:tcPr>
          <w:p w:rsidR="00FF5FB6" w:rsidRPr="008C3FBB" w:rsidRDefault="00FF5FB6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C3FBB">
              <w:rPr>
                <w:rFonts w:ascii="Angsana New" w:hAnsi="Angsana New"/>
                <w:bCs/>
                <w:sz w:val="30"/>
                <w:szCs w:val="30"/>
              </w:rPr>
              <w:t>12,</w:t>
            </w:r>
            <w:r w:rsidR="006C1B0F" w:rsidRPr="008C3FBB">
              <w:rPr>
                <w:rFonts w:ascii="Angsana New" w:hAnsi="Angsana New"/>
                <w:bCs/>
                <w:sz w:val="30"/>
                <w:szCs w:val="30"/>
              </w:rPr>
              <w:t>358</w:t>
            </w:r>
          </w:p>
        </w:tc>
        <w:tc>
          <w:tcPr>
            <w:tcW w:w="269" w:type="dxa"/>
          </w:tcPr>
          <w:p w:rsidR="00FF5FB6" w:rsidRPr="00E34444" w:rsidRDefault="00FF5FB6" w:rsidP="00FF5FB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90" w:type="dxa"/>
          </w:tcPr>
          <w:p w:rsidR="00FF5FB6" w:rsidRPr="00421978" w:rsidRDefault="00FF5FB6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12,922</w:t>
            </w:r>
          </w:p>
        </w:tc>
        <w:tc>
          <w:tcPr>
            <w:tcW w:w="283" w:type="dxa"/>
          </w:tcPr>
          <w:p w:rsidR="00FF5FB6" w:rsidRPr="00E34444" w:rsidRDefault="00FF5FB6" w:rsidP="00FF5FB6">
            <w:pPr>
              <w:ind w:right="176"/>
              <w:jc w:val="right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276" w:type="dxa"/>
          </w:tcPr>
          <w:p w:rsidR="00FF5FB6" w:rsidRPr="00057577" w:rsidRDefault="00057577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="00FF5FB6" w:rsidRPr="00057577">
              <w:rPr>
                <w:rFonts w:ascii="Angsana New" w:hAnsi="Angsana New"/>
                <w:bCs/>
                <w:sz w:val="30"/>
                <w:szCs w:val="30"/>
              </w:rPr>
              <w:t>,9</w:t>
            </w:r>
            <w:r>
              <w:rPr>
                <w:rFonts w:ascii="Angsana New" w:hAnsi="Angsana New"/>
                <w:bCs/>
                <w:sz w:val="30"/>
                <w:szCs w:val="30"/>
              </w:rPr>
              <w:t>19</w:t>
            </w:r>
          </w:p>
        </w:tc>
        <w:tc>
          <w:tcPr>
            <w:tcW w:w="270" w:type="dxa"/>
          </w:tcPr>
          <w:p w:rsidR="00FF5FB6" w:rsidRPr="00E34444" w:rsidRDefault="00FF5FB6" w:rsidP="00FF5FB6">
            <w:pPr>
              <w:pStyle w:val="acctfourfigures"/>
              <w:tabs>
                <w:tab w:val="clear" w:pos="765"/>
                <w:tab w:val="left" w:pos="0"/>
                <w:tab w:val="left" w:pos="558"/>
                <w:tab w:val="decimal" w:pos="792"/>
              </w:tabs>
              <w:spacing w:line="240" w:lineRule="atLeast"/>
              <w:ind w:left="-108" w:right="94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89" w:type="dxa"/>
          </w:tcPr>
          <w:p w:rsidR="00FF5FB6" w:rsidRPr="00421978" w:rsidRDefault="00FF5FB6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421978">
              <w:rPr>
                <w:rFonts w:ascii="Angsana New" w:hAnsi="Angsana New"/>
                <w:bCs/>
                <w:sz w:val="30"/>
                <w:szCs w:val="30"/>
              </w:rPr>
              <w:t>2,</w:t>
            </w:r>
            <w:r>
              <w:rPr>
                <w:rFonts w:ascii="Angsana New" w:hAnsi="Angsana New"/>
                <w:bCs/>
                <w:sz w:val="30"/>
                <w:szCs w:val="30"/>
              </w:rPr>
              <w:t>973</w:t>
            </w:r>
          </w:p>
        </w:tc>
      </w:tr>
      <w:tr w:rsidR="008C3FBB" w:rsidRPr="00E34444" w:rsidTr="00FF5FB6">
        <w:trPr>
          <w:cantSplit/>
        </w:trPr>
        <w:tc>
          <w:tcPr>
            <w:tcW w:w="4253" w:type="dxa"/>
          </w:tcPr>
          <w:p w:rsidR="008C3FBB" w:rsidRDefault="008C3FBB" w:rsidP="00CE4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หนี้สิน</w:t>
            </w:r>
            <w:r w:rsidRPr="006C5087">
              <w:rPr>
                <w:rFonts w:ascii="Angsana New" w:hAnsi="Angsana New"/>
                <w:b/>
                <w:sz w:val="30"/>
                <w:szCs w:val="30"/>
                <w:cs/>
              </w:rPr>
              <w:t>ผลประโยชน์ของพนักงาน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หลังออกจากงาน</w:t>
            </w:r>
          </w:p>
        </w:tc>
        <w:tc>
          <w:tcPr>
            <w:tcW w:w="1276" w:type="dxa"/>
          </w:tcPr>
          <w:p w:rsidR="008C3FBB" w:rsidRPr="008C3FBB" w:rsidRDefault="008C3FBB" w:rsidP="00CE4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C3FBB">
              <w:rPr>
                <w:rFonts w:ascii="Angsana New" w:hAnsi="Angsana New"/>
                <w:bCs/>
                <w:sz w:val="30"/>
                <w:szCs w:val="30"/>
              </w:rPr>
              <w:t>12,044</w:t>
            </w:r>
          </w:p>
        </w:tc>
        <w:tc>
          <w:tcPr>
            <w:tcW w:w="269" w:type="dxa"/>
          </w:tcPr>
          <w:p w:rsidR="008C3FBB" w:rsidRPr="00E34444" w:rsidRDefault="008C3FBB" w:rsidP="00CE4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90" w:type="dxa"/>
          </w:tcPr>
          <w:p w:rsidR="008C3FBB" w:rsidRPr="00421978" w:rsidRDefault="008C3FBB" w:rsidP="00CE4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13,311</w:t>
            </w:r>
          </w:p>
        </w:tc>
        <w:tc>
          <w:tcPr>
            <w:tcW w:w="283" w:type="dxa"/>
          </w:tcPr>
          <w:p w:rsidR="008C3FBB" w:rsidRPr="00E34444" w:rsidRDefault="008C3FBB" w:rsidP="00CE43A0">
            <w:pPr>
              <w:ind w:right="176"/>
              <w:jc w:val="right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276" w:type="dxa"/>
          </w:tcPr>
          <w:p w:rsidR="008C3FBB" w:rsidRPr="00057577" w:rsidRDefault="008C3FBB" w:rsidP="00CE4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8</w:t>
            </w:r>
            <w:r w:rsidRPr="00057577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958</w:t>
            </w:r>
          </w:p>
        </w:tc>
        <w:tc>
          <w:tcPr>
            <w:tcW w:w="270" w:type="dxa"/>
          </w:tcPr>
          <w:p w:rsidR="008C3FBB" w:rsidRPr="00E34444" w:rsidRDefault="008C3FBB" w:rsidP="00CE4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89" w:type="dxa"/>
          </w:tcPr>
          <w:p w:rsidR="008C3FBB" w:rsidRPr="00421978" w:rsidRDefault="008C3FBB" w:rsidP="00CE4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10</w:t>
            </w:r>
            <w:r w:rsidRPr="00421978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150</w:t>
            </w:r>
          </w:p>
        </w:tc>
      </w:tr>
      <w:tr w:rsidR="008C3FBB" w:rsidRPr="00E34444" w:rsidTr="00FF5FB6">
        <w:trPr>
          <w:cantSplit/>
        </w:trPr>
        <w:tc>
          <w:tcPr>
            <w:tcW w:w="4253" w:type="dxa"/>
          </w:tcPr>
          <w:p w:rsidR="008C3FBB" w:rsidRPr="003D50F9" w:rsidRDefault="008C3FBB" w:rsidP="00CE4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ผลขาดทุนสุทธิทางภาษียกมา</w:t>
            </w:r>
          </w:p>
        </w:tc>
        <w:tc>
          <w:tcPr>
            <w:tcW w:w="1276" w:type="dxa"/>
          </w:tcPr>
          <w:p w:rsidR="008C3FBB" w:rsidRPr="008C3FBB" w:rsidRDefault="008C3FBB" w:rsidP="00CE4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C3FBB">
              <w:rPr>
                <w:rFonts w:ascii="Angsana New" w:hAnsi="Angsana New"/>
                <w:bCs/>
                <w:sz w:val="30"/>
                <w:szCs w:val="30"/>
              </w:rPr>
              <w:t>6,175</w:t>
            </w:r>
          </w:p>
        </w:tc>
        <w:tc>
          <w:tcPr>
            <w:tcW w:w="269" w:type="dxa"/>
          </w:tcPr>
          <w:p w:rsidR="008C3FBB" w:rsidRPr="00E34444" w:rsidRDefault="008C3FBB" w:rsidP="00CE43A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90" w:type="dxa"/>
          </w:tcPr>
          <w:p w:rsidR="008C3FBB" w:rsidRPr="00421978" w:rsidRDefault="008C3FBB" w:rsidP="00CE4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9,779</w:t>
            </w:r>
          </w:p>
        </w:tc>
        <w:tc>
          <w:tcPr>
            <w:tcW w:w="283" w:type="dxa"/>
          </w:tcPr>
          <w:p w:rsidR="008C3FBB" w:rsidRPr="00E34444" w:rsidRDefault="008C3FBB" w:rsidP="00CE43A0">
            <w:pPr>
              <w:ind w:right="176"/>
              <w:jc w:val="right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276" w:type="dxa"/>
          </w:tcPr>
          <w:p w:rsidR="008C3FBB" w:rsidRPr="00057577" w:rsidRDefault="008C3FBB" w:rsidP="00CE4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4,897</w:t>
            </w:r>
          </w:p>
        </w:tc>
        <w:tc>
          <w:tcPr>
            <w:tcW w:w="270" w:type="dxa"/>
          </w:tcPr>
          <w:p w:rsidR="008C3FBB" w:rsidRPr="00E34444" w:rsidRDefault="008C3FBB" w:rsidP="00CE43A0">
            <w:pPr>
              <w:pStyle w:val="acctfourfigures"/>
              <w:tabs>
                <w:tab w:val="clear" w:pos="765"/>
                <w:tab w:val="left" w:pos="0"/>
                <w:tab w:val="left" w:pos="558"/>
                <w:tab w:val="decimal" w:pos="792"/>
              </w:tabs>
              <w:spacing w:line="240" w:lineRule="atLeast"/>
              <w:ind w:left="-108" w:right="34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89" w:type="dxa"/>
          </w:tcPr>
          <w:p w:rsidR="008C3FBB" w:rsidRPr="00421978" w:rsidRDefault="008C3FBB" w:rsidP="00CE4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1,153</w:t>
            </w:r>
          </w:p>
        </w:tc>
      </w:tr>
      <w:tr w:rsidR="008C3FBB" w:rsidRPr="00E34444" w:rsidTr="00FF5FB6">
        <w:trPr>
          <w:cantSplit/>
        </w:trPr>
        <w:tc>
          <w:tcPr>
            <w:tcW w:w="4253" w:type="dxa"/>
          </w:tcPr>
          <w:p w:rsidR="008C3FBB" w:rsidRPr="003D50F9" w:rsidRDefault="008C3FBB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อื่น ๆ</w:t>
            </w:r>
          </w:p>
        </w:tc>
        <w:tc>
          <w:tcPr>
            <w:tcW w:w="1276" w:type="dxa"/>
          </w:tcPr>
          <w:p w:rsidR="008C3FBB" w:rsidRPr="008C3FBB" w:rsidRDefault="008C3FBB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C3FBB">
              <w:rPr>
                <w:rFonts w:ascii="Angsana New" w:hAnsi="Angsana New"/>
                <w:bCs/>
                <w:sz w:val="30"/>
                <w:szCs w:val="30"/>
              </w:rPr>
              <w:t>7,856</w:t>
            </w:r>
          </w:p>
        </w:tc>
        <w:tc>
          <w:tcPr>
            <w:tcW w:w="269" w:type="dxa"/>
          </w:tcPr>
          <w:p w:rsidR="008C3FBB" w:rsidRPr="00E34444" w:rsidRDefault="008C3FBB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90" w:type="dxa"/>
          </w:tcPr>
          <w:p w:rsidR="008C3FBB" w:rsidRPr="00421978" w:rsidRDefault="008C3FBB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13,147</w:t>
            </w:r>
          </w:p>
        </w:tc>
        <w:tc>
          <w:tcPr>
            <w:tcW w:w="283" w:type="dxa"/>
          </w:tcPr>
          <w:p w:rsidR="008C3FBB" w:rsidRPr="00E34444" w:rsidRDefault="008C3FBB" w:rsidP="00FF5FB6">
            <w:pPr>
              <w:ind w:right="176"/>
              <w:jc w:val="right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276" w:type="dxa"/>
          </w:tcPr>
          <w:p w:rsidR="008C3FBB" w:rsidRPr="00057577" w:rsidRDefault="008C3FBB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</w:t>
            </w:r>
            <w:r w:rsidRPr="00057577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318</w:t>
            </w:r>
          </w:p>
        </w:tc>
        <w:tc>
          <w:tcPr>
            <w:tcW w:w="270" w:type="dxa"/>
          </w:tcPr>
          <w:p w:rsidR="008C3FBB" w:rsidRPr="00E34444" w:rsidRDefault="008C3FBB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89" w:type="dxa"/>
          </w:tcPr>
          <w:p w:rsidR="008C3FBB" w:rsidRPr="00421978" w:rsidRDefault="008C3FBB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1,611</w:t>
            </w:r>
          </w:p>
        </w:tc>
      </w:tr>
      <w:tr w:rsidR="008C3FBB" w:rsidRPr="00E34444" w:rsidTr="00FF5FB6">
        <w:trPr>
          <w:cantSplit/>
        </w:trPr>
        <w:tc>
          <w:tcPr>
            <w:tcW w:w="4253" w:type="dxa"/>
          </w:tcPr>
          <w:p w:rsidR="008C3FBB" w:rsidRPr="003D50F9" w:rsidRDefault="008C3FBB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8C3FBB" w:rsidRPr="008C3FBB" w:rsidRDefault="008C3FBB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C3FBB">
              <w:rPr>
                <w:rFonts w:ascii="Angsana New" w:hAnsi="Angsana New"/>
                <w:bCs/>
                <w:sz w:val="30"/>
                <w:szCs w:val="30"/>
              </w:rPr>
              <w:t xml:space="preserve">    38,433</w:t>
            </w:r>
          </w:p>
        </w:tc>
        <w:tc>
          <w:tcPr>
            <w:tcW w:w="269" w:type="dxa"/>
          </w:tcPr>
          <w:p w:rsidR="008C3FBB" w:rsidRPr="00E34444" w:rsidRDefault="008C3FBB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90" w:type="dxa"/>
            <w:tcBorders>
              <w:top w:val="single" w:sz="4" w:space="0" w:color="auto"/>
              <w:bottom w:val="double" w:sz="4" w:space="0" w:color="auto"/>
            </w:tcBorders>
          </w:tcPr>
          <w:p w:rsidR="008C3FBB" w:rsidRPr="00421978" w:rsidRDefault="008C3FBB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 xml:space="preserve">    49,159</w:t>
            </w:r>
          </w:p>
        </w:tc>
        <w:tc>
          <w:tcPr>
            <w:tcW w:w="283" w:type="dxa"/>
          </w:tcPr>
          <w:p w:rsidR="008C3FBB" w:rsidRPr="00E34444" w:rsidRDefault="008C3FBB" w:rsidP="00FF5FB6">
            <w:pPr>
              <w:ind w:right="176"/>
              <w:jc w:val="right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8C3FBB" w:rsidRPr="00057577" w:rsidRDefault="008C3FBB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18</w:t>
            </w:r>
            <w:r w:rsidRPr="00057577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092</w:t>
            </w:r>
          </w:p>
        </w:tc>
        <w:tc>
          <w:tcPr>
            <w:tcW w:w="270" w:type="dxa"/>
          </w:tcPr>
          <w:p w:rsidR="008C3FBB" w:rsidRPr="00E34444" w:rsidRDefault="008C3FBB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89" w:type="dxa"/>
            <w:tcBorders>
              <w:top w:val="single" w:sz="4" w:space="0" w:color="auto"/>
              <w:bottom w:val="double" w:sz="4" w:space="0" w:color="auto"/>
            </w:tcBorders>
          </w:tcPr>
          <w:p w:rsidR="008C3FBB" w:rsidRPr="00421978" w:rsidRDefault="008C3FBB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15</w:t>
            </w:r>
            <w:r w:rsidRPr="00421978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887</w:t>
            </w:r>
          </w:p>
        </w:tc>
      </w:tr>
      <w:tr w:rsidR="008C3FBB" w:rsidRPr="00F6185C" w:rsidTr="00FF5FB6">
        <w:trPr>
          <w:cantSplit/>
        </w:trPr>
        <w:tc>
          <w:tcPr>
            <w:tcW w:w="4253" w:type="dxa"/>
          </w:tcPr>
          <w:p w:rsidR="008C3FBB" w:rsidRPr="00F6185C" w:rsidRDefault="008C3FBB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nil"/>
            </w:tcBorders>
          </w:tcPr>
          <w:p w:rsidR="008C3FBB" w:rsidRPr="00A61806" w:rsidRDefault="008C3FBB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69" w:type="dxa"/>
            <w:tcBorders>
              <w:bottom w:val="nil"/>
            </w:tcBorders>
          </w:tcPr>
          <w:p w:rsidR="008C3FBB" w:rsidRPr="00F6185C" w:rsidRDefault="008C3FBB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1290" w:type="dxa"/>
            <w:tcBorders>
              <w:top w:val="double" w:sz="4" w:space="0" w:color="auto"/>
              <w:bottom w:val="nil"/>
            </w:tcBorders>
          </w:tcPr>
          <w:p w:rsidR="008C3FBB" w:rsidRPr="00E75163" w:rsidRDefault="008C3FBB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83" w:type="dxa"/>
            <w:tcBorders>
              <w:bottom w:val="nil"/>
            </w:tcBorders>
          </w:tcPr>
          <w:p w:rsidR="008C3FBB" w:rsidRPr="00F6185C" w:rsidRDefault="008C3FBB" w:rsidP="00FF5FB6">
            <w:pPr>
              <w:ind w:right="176"/>
              <w:jc w:val="right"/>
              <w:rPr>
                <w:rFonts w:ascii="Angsana New" w:hAnsi="Angsana New"/>
                <w:sz w:val="16"/>
                <w:szCs w:val="16"/>
                <w:rtl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nil"/>
            </w:tcBorders>
          </w:tcPr>
          <w:p w:rsidR="008C3FBB" w:rsidRPr="00A61806" w:rsidRDefault="008C3FBB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:rsidR="008C3FBB" w:rsidRPr="00F6185C" w:rsidRDefault="008C3FBB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1289" w:type="dxa"/>
            <w:tcBorders>
              <w:top w:val="double" w:sz="4" w:space="0" w:color="auto"/>
              <w:bottom w:val="nil"/>
            </w:tcBorders>
          </w:tcPr>
          <w:p w:rsidR="008C3FBB" w:rsidRPr="00F6185C" w:rsidRDefault="008C3FBB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</w:tr>
      <w:tr w:rsidR="008C3FBB" w:rsidRPr="00E34444" w:rsidTr="00FF5FB6">
        <w:trPr>
          <w:cantSplit/>
        </w:trPr>
        <w:tc>
          <w:tcPr>
            <w:tcW w:w="4253" w:type="dxa"/>
          </w:tcPr>
          <w:p w:rsidR="008C3FBB" w:rsidRPr="00A41C4C" w:rsidRDefault="008C3FBB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A41C4C">
              <w:rPr>
                <w:rFonts w:ascii="Angsana New" w:hAnsi="Angsana New" w:hint="cs"/>
                <w:b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8C3FBB" w:rsidRPr="00A61806" w:rsidRDefault="008C3FBB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:rsidR="008C3FBB" w:rsidRPr="00E34444" w:rsidRDefault="008C3FBB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90" w:type="dxa"/>
            <w:tcBorders>
              <w:top w:val="nil"/>
              <w:bottom w:val="nil"/>
            </w:tcBorders>
          </w:tcPr>
          <w:p w:rsidR="008C3FBB" w:rsidRPr="00E75163" w:rsidRDefault="008C3FBB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8C3FBB" w:rsidRPr="00E34444" w:rsidRDefault="008C3FBB" w:rsidP="00FF5FB6">
            <w:pPr>
              <w:ind w:right="176"/>
              <w:jc w:val="right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8C3FBB" w:rsidRPr="00A61806" w:rsidRDefault="008C3FBB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8C3FBB" w:rsidRPr="00E34444" w:rsidRDefault="008C3FBB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89" w:type="dxa"/>
            <w:tcBorders>
              <w:top w:val="nil"/>
              <w:bottom w:val="nil"/>
            </w:tcBorders>
          </w:tcPr>
          <w:p w:rsidR="008C3FBB" w:rsidRPr="007C5763" w:rsidRDefault="008C3FBB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8C3FBB" w:rsidRPr="00E34444" w:rsidTr="00FF5FB6">
        <w:trPr>
          <w:cantSplit/>
        </w:trPr>
        <w:tc>
          <w:tcPr>
            <w:tcW w:w="4253" w:type="dxa"/>
            <w:tcBorders>
              <w:bottom w:val="nil"/>
            </w:tcBorders>
          </w:tcPr>
          <w:p w:rsidR="008C3FBB" w:rsidRPr="00A41C4C" w:rsidRDefault="008C3FBB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A41C4C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ผลกระทบของรายการที่ยังไม่สามารถถือเป็น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8C3FBB" w:rsidRPr="00A61806" w:rsidRDefault="008C3FBB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:rsidR="008C3FBB" w:rsidRPr="00E34444" w:rsidRDefault="008C3FBB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90" w:type="dxa"/>
            <w:tcBorders>
              <w:top w:val="nil"/>
              <w:bottom w:val="nil"/>
            </w:tcBorders>
          </w:tcPr>
          <w:p w:rsidR="008C3FBB" w:rsidRPr="00E75163" w:rsidRDefault="008C3FBB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8C3FBB" w:rsidRPr="00E34444" w:rsidRDefault="008C3FBB" w:rsidP="00FF5FB6">
            <w:pPr>
              <w:ind w:right="176"/>
              <w:jc w:val="right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8C3FBB" w:rsidRPr="00A61806" w:rsidRDefault="008C3FBB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585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8C3FBB" w:rsidRPr="00E34444" w:rsidRDefault="008C3FBB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89" w:type="dxa"/>
            <w:tcBorders>
              <w:top w:val="nil"/>
              <w:bottom w:val="nil"/>
            </w:tcBorders>
            <w:vAlign w:val="center"/>
          </w:tcPr>
          <w:p w:rsidR="008C3FBB" w:rsidRPr="00E34444" w:rsidRDefault="008C3FBB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585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8C3FBB" w:rsidRPr="00E34444" w:rsidTr="00FF5FB6">
        <w:trPr>
          <w:cantSplit/>
        </w:trPr>
        <w:tc>
          <w:tcPr>
            <w:tcW w:w="4253" w:type="dxa"/>
            <w:tcBorders>
              <w:bottom w:val="nil"/>
            </w:tcBorders>
          </w:tcPr>
          <w:p w:rsidR="008C3FBB" w:rsidRPr="00A41C4C" w:rsidRDefault="008C3FBB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A41C4C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 xml:space="preserve">   รายได้ทางภาษี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8C3FBB" w:rsidRPr="00A61806" w:rsidRDefault="008C3FBB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:rsidR="008C3FBB" w:rsidRPr="00E34444" w:rsidRDefault="008C3FBB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90" w:type="dxa"/>
            <w:tcBorders>
              <w:top w:val="nil"/>
              <w:bottom w:val="nil"/>
            </w:tcBorders>
          </w:tcPr>
          <w:p w:rsidR="008C3FBB" w:rsidRPr="00E75163" w:rsidRDefault="008C3FBB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8C3FBB" w:rsidRPr="00E34444" w:rsidRDefault="008C3FBB" w:rsidP="00FF5FB6">
            <w:pPr>
              <w:ind w:right="176"/>
              <w:jc w:val="right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8C3FBB" w:rsidRPr="00A61806" w:rsidRDefault="008C3FBB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585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8C3FBB" w:rsidRPr="00E34444" w:rsidRDefault="008C3FBB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89" w:type="dxa"/>
            <w:tcBorders>
              <w:top w:val="nil"/>
              <w:bottom w:val="nil"/>
            </w:tcBorders>
            <w:vAlign w:val="center"/>
          </w:tcPr>
          <w:p w:rsidR="008C3FBB" w:rsidRPr="00E34444" w:rsidRDefault="008C3FBB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585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8C3FBB" w:rsidRPr="00E34444" w:rsidTr="00FF5FB6">
        <w:trPr>
          <w:cantSplit/>
        </w:trPr>
        <w:tc>
          <w:tcPr>
            <w:tcW w:w="4253" w:type="dxa"/>
            <w:tcBorders>
              <w:bottom w:val="nil"/>
            </w:tcBorders>
          </w:tcPr>
          <w:p w:rsidR="008C3FBB" w:rsidRPr="00F6185C" w:rsidRDefault="008C3FBB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EF6ECE">
              <w:rPr>
                <w:rFonts w:ascii="Angsana New" w:hAnsi="Angsana New"/>
                <w:b/>
                <w:sz w:val="30"/>
                <w:szCs w:val="30"/>
                <w:cs/>
              </w:rPr>
              <w:t>สินทรัพย์ที่เกิดจากสัญญาไม่หมุนเวียน</w:t>
            </w:r>
          </w:p>
        </w:tc>
        <w:tc>
          <w:tcPr>
            <w:tcW w:w="1276" w:type="dxa"/>
            <w:tcBorders>
              <w:top w:val="nil"/>
              <w:bottom w:val="double" w:sz="4" w:space="0" w:color="auto"/>
            </w:tcBorders>
          </w:tcPr>
          <w:p w:rsidR="008C3FBB" w:rsidRPr="00057577" w:rsidRDefault="008C3FBB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057577">
              <w:rPr>
                <w:rFonts w:ascii="Angsana New" w:hAnsi="Angsana New"/>
                <w:bCs/>
                <w:sz w:val="30"/>
                <w:szCs w:val="30"/>
              </w:rPr>
              <w:t>2,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590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:rsidR="008C3FBB" w:rsidRPr="00E34444" w:rsidRDefault="008C3FBB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90" w:type="dxa"/>
            <w:tcBorders>
              <w:top w:val="nil"/>
              <w:bottom w:val="double" w:sz="4" w:space="0" w:color="auto"/>
            </w:tcBorders>
          </w:tcPr>
          <w:p w:rsidR="008C3FBB" w:rsidRPr="00B26336" w:rsidRDefault="008C3FBB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2,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5</w:t>
            </w:r>
            <w:r w:rsidRPr="00421978">
              <w:rPr>
                <w:rFonts w:ascii="Angsana New" w:hAnsi="Angsana New"/>
                <w:bCs/>
                <w:sz w:val="30"/>
                <w:szCs w:val="30"/>
              </w:rPr>
              <w:t>55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8C3FBB" w:rsidRPr="00E34444" w:rsidRDefault="008C3FBB" w:rsidP="00FF5FB6">
            <w:pPr>
              <w:ind w:right="176"/>
              <w:jc w:val="right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276" w:type="dxa"/>
            <w:tcBorders>
              <w:top w:val="nil"/>
              <w:bottom w:val="double" w:sz="4" w:space="0" w:color="auto"/>
            </w:tcBorders>
            <w:vAlign w:val="center"/>
          </w:tcPr>
          <w:p w:rsidR="008C3FBB" w:rsidRPr="00057577" w:rsidRDefault="008C3FBB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585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57577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8C3FBB" w:rsidRPr="00E34444" w:rsidRDefault="008C3FBB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89" w:type="dxa"/>
            <w:tcBorders>
              <w:top w:val="nil"/>
              <w:bottom w:val="double" w:sz="4" w:space="0" w:color="auto"/>
            </w:tcBorders>
            <w:vAlign w:val="center"/>
          </w:tcPr>
          <w:p w:rsidR="008C3FBB" w:rsidRPr="00E34444" w:rsidRDefault="008C3FBB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585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34444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</w:tr>
    </w:tbl>
    <w:p w:rsidR="009B48F3" w:rsidRDefault="009B48F3" w:rsidP="00FF5F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67" w:right="29" w:hanging="567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447F0A" w:rsidRDefault="00447F0A" w:rsidP="00FF5F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67" w:right="29" w:hanging="567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447F0A" w:rsidRDefault="00447F0A" w:rsidP="00FF5F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67" w:right="29" w:hanging="567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447F0A" w:rsidRDefault="00447F0A" w:rsidP="00FF5F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67" w:right="29" w:hanging="567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447F0A" w:rsidRDefault="00447F0A" w:rsidP="00FF5F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67" w:right="29" w:hanging="567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447F0A" w:rsidRDefault="00447F0A" w:rsidP="00FF5F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67" w:right="29" w:hanging="567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447F0A" w:rsidRDefault="00447F0A" w:rsidP="00FF5F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67" w:right="29" w:hanging="567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84169F" w:rsidRDefault="0084169F" w:rsidP="00FF5F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67" w:right="29" w:hanging="567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9158A0" w:rsidRPr="009158A0" w:rsidRDefault="009158A0" w:rsidP="009B48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i/>
          <w:iCs/>
          <w:sz w:val="30"/>
          <w:szCs w:val="30"/>
        </w:rPr>
      </w:pPr>
      <w:r w:rsidRPr="009158A0">
        <w:rPr>
          <w:rFonts w:ascii="Angsana New" w:hAnsi="Angsana New" w:hint="cs"/>
          <w:i/>
          <w:iCs/>
          <w:sz w:val="30"/>
          <w:szCs w:val="30"/>
          <w:cs/>
        </w:rPr>
        <w:lastRenderedPageBreak/>
        <w:t>ค่าใช้จ่ายภาษีเงินได้</w:t>
      </w:r>
    </w:p>
    <w:p w:rsidR="009158A0" w:rsidRPr="009158A0" w:rsidRDefault="009158A0" w:rsidP="009B48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16"/>
          <w:szCs w:val="16"/>
        </w:rPr>
      </w:pPr>
    </w:p>
    <w:p w:rsidR="009B48F3" w:rsidRDefault="009B48F3" w:rsidP="009B48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ค่าใช้จ่าย (รายได้) ภาษีเงินได้ที่บันทึกในกำไรขาดทุนสำหรับปีสิ้นสุดวันที่ 31 ธันวาคม 2564 และ 2563 ประกอบด้วยรายการดังต่อไปนี้</w:t>
      </w:r>
    </w:p>
    <w:p w:rsidR="009B48F3" w:rsidRPr="00432322" w:rsidRDefault="009B48F3" w:rsidP="009B48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16"/>
          <w:szCs w:val="16"/>
        </w:rPr>
      </w:pPr>
    </w:p>
    <w:tbl>
      <w:tblPr>
        <w:tblW w:w="9907" w:type="dxa"/>
        <w:tblInd w:w="-18" w:type="dxa"/>
        <w:tblLook w:val="0000"/>
      </w:tblPr>
      <w:tblGrid>
        <w:gridCol w:w="3911"/>
        <w:gridCol w:w="1318"/>
        <w:gridCol w:w="279"/>
        <w:gridCol w:w="1288"/>
        <w:gridCol w:w="292"/>
        <w:gridCol w:w="1318"/>
        <w:gridCol w:w="242"/>
        <w:gridCol w:w="1259"/>
      </w:tblGrid>
      <w:tr w:rsidR="009B48F3" w:rsidRPr="007554FB" w:rsidTr="0073739E">
        <w:trPr>
          <w:tblHeader/>
        </w:trPr>
        <w:tc>
          <w:tcPr>
            <w:tcW w:w="3911" w:type="dxa"/>
            <w:tcBorders>
              <w:top w:val="nil"/>
              <w:left w:val="nil"/>
              <w:bottom w:val="nil"/>
              <w:right w:val="nil"/>
            </w:tcBorders>
          </w:tcPr>
          <w:p w:rsidR="009B48F3" w:rsidRPr="007554FB" w:rsidRDefault="009B48F3" w:rsidP="0073739E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9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48F3" w:rsidRPr="007554FB" w:rsidRDefault="009B48F3" w:rsidP="00737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554FB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9B48F3" w:rsidRPr="00885F84" w:rsidTr="0073739E">
        <w:trPr>
          <w:tblHeader/>
        </w:trPr>
        <w:tc>
          <w:tcPr>
            <w:tcW w:w="3911" w:type="dxa"/>
            <w:tcBorders>
              <w:top w:val="nil"/>
              <w:left w:val="nil"/>
              <w:bottom w:val="nil"/>
              <w:right w:val="nil"/>
            </w:tcBorders>
          </w:tcPr>
          <w:p w:rsidR="009B48F3" w:rsidRPr="007554FB" w:rsidRDefault="009B48F3" w:rsidP="0073739E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8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48F3" w:rsidRPr="004F07C8" w:rsidRDefault="009B48F3" w:rsidP="0073739E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2" w:type="dxa"/>
            <w:tcBorders>
              <w:top w:val="nil"/>
              <w:left w:val="nil"/>
              <w:right w:val="nil"/>
            </w:tcBorders>
          </w:tcPr>
          <w:p w:rsidR="009B48F3" w:rsidRPr="004F07C8" w:rsidRDefault="009B48F3" w:rsidP="0073739E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1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48F3" w:rsidRPr="006A4E57" w:rsidRDefault="009B48F3" w:rsidP="0073739E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6A4E57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9B48F3" w:rsidRPr="00885F84" w:rsidTr="0073739E">
        <w:trPr>
          <w:tblHeader/>
        </w:trPr>
        <w:tc>
          <w:tcPr>
            <w:tcW w:w="3911" w:type="dxa"/>
            <w:tcBorders>
              <w:top w:val="nil"/>
              <w:left w:val="nil"/>
              <w:bottom w:val="nil"/>
              <w:right w:val="nil"/>
            </w:tcBorders>
          </w:tcPr>
          <w:p w:rsidR="009B48F3" w:rsidRPr="007554FB" w:rsidRDefault="009B48F3" w:rsidP="0073739E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B48F3" w:rsidRPr="00885F84" w:rsidRDefault="009B48F3" w:rsidP="00737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9" w:type="dxa"/>
            <w:tcBorders>
              <w:top w:val="nil"/>
              <w:left w:val="nil"/>
              <w:right w:val="nil"/>
            </w:tcBorders>
            <w:vAlign w:val="bottom"/>
          </w:tcPr>
          <w:p w:rsidR="009B48F3" w:rsidRPr="00885F84" w:rsidRDefault="009B48F3" w:rsidP="0073739E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B48F3" w:rsidRPr="00885F84" w:rsidRDefault="009B48F3" w:rsidP="00737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92" w:type="dxa"/>
            <w:tcBorders>
              <w:top w:val="nil"/>
              <w:left w:val="nil"/>
              <w:right w:val="nil"/>
            </w:tcBorders>
          </w:tcPr>
          <w:p w:rsidR="009B48F3" w:rsidRDefault="009B48F3" w:rsidP="00737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B48F3" w:rsidRPr="00885F84" w:rsidRDefault="009B48F3" w:rsidP="00737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48F3" w:rsidRPr="00885F84" w:rsidRDefault="009B48F3" w:rsidP="0073739E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B48F3" w:rsidRPr="00885F84" w:rsidRDefault="009B48F3" w:rsidP="00737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43786A" w:rsidRPr="007554FB" w:rsidTr="00AE20FD">
        <w:tc>
          <w:tcPr>
            <w:tcW w:w="3911" w:type="dxa"/>
            <w:tcBorders>
              <w:top w:val="nil"/>
              <w:left w:val="nil"/>
              <w:bottom w:val="nil"/>
              <w:right w:val="nil"/>
            </w:tcBorders>
          </w:tcPr>
          <w:p w:rsidR="0043786A" w:rsidRPr="00432322" w:rsidRDefault="0043786A" w:rsidP="0073739E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64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ค่าใช้จ่ายภาษีเงินได้ของงวดปัจจุบัน</w:t>
            </w:r>
          </w:p>
        </w:tc>
        <w:tc>
          <w:tcPr>
            <w:tcW w:w="1318" w:type="dxa"/>
            <w:tcBorders>
              <w:top w:val="nil"/>
              <w:left w:val="nil"/>
              <w:right w:val="nil"/>
            </w:tcBorders>
            <w:vAlign w:val="bottom"/>
          </w:tcPr>
          <w:p w:rsidR="0043786A" w:rsidRPr="00CE43A0" w:rsidRDefault="0043786A" w:rsidP="00CE43A0">
            <w:pPr>
              <w:tabs>
                <w:tab w:val="clear" w:pos="907"/>
              </w:tabs>
              <w:ind w:right="1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Pr="00CE43A0">
              <w:rPr>
                <w:rFonts w:ascii="Angsana New" w:hAnsi="Angsana New"/>
                <w:sz w:val="30"/>
                <w:szCs w:val="30"/>
              </w:rPr>
              <w:t>,</w:t>
            </w:r>
            <w:r w:rsidR="002F0737">
              <w:rPr>
                <w:rFonts w:ascii="Angsana New" w:hAnsi="Angsana New"/>
                <w:sz w:val="30"/>
                <w:szCs w:val="30"/>
              </w:rPr>
              <w:t>775</w:t>
            </w:r>
          </w:p>
        </w:tc>
        <w:tc>
          <w:tcPr>
            <w:tcW w:w="279" w:type="dxa"/>
            <w:tcBorders>
              <w:top w:val="nil"/>
              <w:left w:val="nil"/>
              <w:right w:val="nil"/>
            </w:tcBorders>
            <w:vAlign w:val="bottom"/>
          </w:tcPr>
          <w:p w:rsidR="0043786A" w:rsidRPr="00CE43A0" w:rsidRDefault="0043786A" w:rsidP="0073739E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  <w:tcBorders>
              <w:top w:val="nil"/>
              <w:left w:val="nil"/>
              <w:right w:val="nil"/>
            </w:tcBorders>
            <w:vAlign w:val="bottom"/>
          </w:tcPr>
          <w:p w:rsidR="0043786A" w:rsidRPr="00CE43A0" w:rsidRDefault="009278DE" w:rsidP="009278DE">
            <w:pPr>
              <w:tabs>
                <w:tab w:val="clear" w:pos="907"/>
              </w:tabs>
              <w:ind w:right="1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  <w:r w:rsidR="0043786A" w:rsidRPr="00CE43A0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228</w:t>
            </w:r>
          </w:p>
        </w:tc>
        <w:tc>
          <w:tcPr>
            <w:tcW w:w="292" w:type="dxa"/>
            <w:tcBorders>
              <w:top w:val="nil"/>
              <w:left w:val="nil"/>
              <w:right w:val="nil"/>
            </w:tcBorders>
          </w:tcPr>
          <w:p w:rsidR="0043786A" w:rsidRPr="00CE43A0" w:rsidRDefault="0043786A" w:rsidP="0073739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8" w:type="dxa"/>
            <w:tcBorders>
              <w:top w:val="nil"/>
              <w:left w:val="nil"/>
              <w:right w:val="nil"/>
            </w:tcBorders>
          </w:tcPr>
          <w:p w:rsidR="0043786A" w:rsidRPr="00CE43A0" w:rsidRDefault="0043786A" w:rsidP="00AE20F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E43A0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42" w:type="dxa"/>
            <w:tcBorders>
              <w:top w:val="nil"/>
              <w:left w:val="nil"/>
              <w:right w:val="nil"/>
            </w:tcBorders>
            <w:vAlign w:val="bottom"/>
          </w:tcPr>
          <w:p w:rsidR="0043786A" w:rsidRPr="00CE43A0" w:rsidRDefault="0043786A" w:rsidP="0073739E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nil"/>
              <w:left w:val="nil"/>
              <w:right w:val="nil"/>
            </w:tcBorders>
          </w:tcPr>
          <w:p w:rsidR="0043786A" w:rsidRPr="00CE43A0" w:rsidRDefault="0043786A" w:rsidP="00AE20F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E43A0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</w:tr>
      <w:tr w:rsidR="00CE43A0" w:rsidRPr="00D72E17" w:rsidTr="0073739E">
        <w:tc>
          <w:tcPr>
            <w:tcW w:w="3911" w:type="dxa"/>
            <w:tcBorders>
              <w:top w:val="nil"/>
              <w:left w:val="nil"/>
              <w:bottom w:val="nil"/>
              <w:right w:val="nil"/>
            </w:tcBorders>
          </w:tcPr>
          <w:p w:rsidR="00CE43A0" w:rsidRDefault="00CE43A0" w:rsidP="00737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8"/>
                <w:tab w:val="left" w:pos="2160"/>
              </w:tabs>
              <w:ind w:left="18"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 (รายได้) ภาษีเงินได้รอการตัดบัญชี</w:t>
            </w:r>
          </w:p>
        </w:tc>
        <w:tc>
          <w:tcPr>
            <w:tcW w:w="1318" w:type="dxa"/>
            <w:tcBorders>
              <w:top w:val="nil"/>
              <w:left w:val="nil"/>
              <w:right w:val="nil"/>
            </w:tcBorders>
            <w:vAlign w:val="bottom"/>
          </w:tcPr>
          <w:p w:rsidR="00CE43A0" w:rsidRPr="00CE43A0" w:rsidRDefault="00CE43A0" w:rsidP="0073739E">
            <w:pPr>
              <w:tabs>
                <w:tab w:val="clear" w:pos="907"/>
              </w:tabs>
              <w:ind w:right="1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  <w:tcBorders>
              <w:top w:val="nil"/>
              <w:left w:val="nil"/>
              <w:right w:val="nil"/>
            </w:tcBorders>
            <w:vAlign w:val="bottom"/>
          </w:tcPr>
          <w:p w:rsidR="00CE43A0" w:rsidRPr="00CE43A0" w:rsidRDefault="00CE43A0" w:rsidP="0073739E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  <w:tcBorders>
              <w:top w:val="nil"/>
              <w:left w:val="nil"/>
              <w:right w:val="nil"/>
            </w:tcBorders>
            <w:vAlign w:val="bottom"/>
          </w:tcPr>
          <w:p w:rsidR="00CE43A0" w:rsidRPr="00CE43A0" w:rsidRDefault="00CE43A0" w:rsidP="00737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2" w:type="dxa"/>
            <w:tcBorders>
              <w:top w:val="nil"/>
              <w:left w:val="nil"/>
              <w:right w:val="nil"/>
            </w:tcBorders>
          </w:tcPr>
          <w:p w:rsidR="00CE43A0" w:rsidRPr="00CE43A0" w:rsidRDefault="00CE43A0" w:rsidP="0073739E">
            <w:pPr>
              <w:tabs>
                <w:tab w:val="clear" w:pos="907"/>
              </w:tabs>
              <w:ind w:right="1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CE43A0" w:rsidRPr="00CE43A0" w:rsidRDefault="00CE43A0" w:rsidP="00CE4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" w:type="dxa"/>
            <w:tcBorders>
              <w:top w:val="nil"/>
              <w:left w:val="nil"/>
              <w:right w:val="nil"/>
            </w:tcBorders>
            <w:vAlign w:val="bottom"/>
          </w:tcPr>
          <w:p w:rsidR="00CE43A0" w:rsidRPr="00CE43A0" w:rsidRDefault="00CE43A0" w:rsidP="0073739E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nil"/>
              <w:left w:val="nil"/>
              <w:right w:val="nil"/>
            </w:tcBorders>
            <w:vAlign w:val="bottom"/>
          </w:tcPr>
          <w:p w:rsidR="00CE43A0" w:rsidRPr="00CE43A0" w:rsidRDefault="00CE43A0" w:rsidP="00737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3786A" w:rsidRPr="00D72E17" w:rsidTr="0073739E">
        <w:tc>
          <w:tcPr>
            <w:tcW w:w="3911" w:type="dxa"/>
            <w:tcBorders>
              <w:top w:val="nil"/>
              <w:left w:val="nil"/>
              <w:bottom w:val="nil"/>
              <w:right w:val="nil"/>
            </w:tcBorders>
          </w:tcPr>
          <w:p w:rsidR="0043786A" w:rsidRPr="00AE109C" w:rsidRDefault="0043786A" w:rsidP="00737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8"/>
                <w:tab w:val="left" w:pos="2160"/>
              </w:tabs>
              <w:ind w:left="1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AE109C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AE109C"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การเปลี่ยนแปลงของผลแตกต่างชั่วคราว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3786A" w:rsidRPr="00CE43A0" w:rsidRDefault="0043786A" w:rsidP="0073739E">
            <w:pPr>
              <w:tabs>
                <w:tab w:val="clear" w:pos="907"/>
              </w:tabs>
              <w:ind w:right="1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  <w:r w:rsidRPr="00CE43A0">
              <w:rPr>
                <w:rFonts w:ascii="Angsana New" w:hAnsi="Angsana New"/>
                <w:sz w:val="30"/>
                <w:szCs w:val="30"/>
              </w:rPr>
              <w:t>,</w:t>
            </w:r>
            <w:r w:rsidR="002F0737">
              <w:rPr>
                <w:rFonts w:ascii="Angsana New" w:hAnsi="Angsana New"/>
                <w:sz w:val="30"/>
                <w:szCs w:val="30"/>
              </w:rPr>
              <w:t>428</w:t>
            </w:r>
          </w:p>
        </w:tc>
        <w:tc>
          <w:tcPr>
            <w:tcW w:w="279" w:type="dxa"/>
            <w:tcBorders>
              <w:top w:val="nil"/>
              <w:left w:val="nil"/>
              <w:right w:val="nil"/>
            </w:tcBorders>
            <w:vAlign w:val="bottom"/>
          </w:tcPr>
          <w:p w:rsidR="0043786A" w:rsidRPr="00CE43A0" w:rsidRDefault="0043786A" w:rsidP="0073739E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3786A" w:rsidRPr="00CE43A0" w:rsidRDefault="009278DE" w:rsidP="00737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(3,922</w:t>
            </w:r>
            <w:r w:rsidR="0043786A" w:rsidRPr="00CE43A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92" w:type="dxa"/>
            <w:tcBorders>
              <w:top w:val="nil"/>
              <w:left w:val="nil"/>
              <w:right w:val="nil"/>
            </w:tcBorders>
          </w:tcPr>
          <w:p w:rsidR="0043786A" w:rsidRPr="00CE43A0" w:rsidRDefault="0043786A" w:rsidP="0073739E">
            <w:pPr>
              <w:tabs>
                <w:tab w:val="clear" w:pos="907"/>
              </w:tabs>
              <w:ind w:right="1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3786A" w:rsidRPr="00CE43A0" w:rsidRDefault="0043786A" w:rsidP="00AE20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(2,710</w:t>
            </w:r>
            <w:r w:rsidRPr="00CE43A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42" w:type="dxa"/>
            <w:tcBorders>
              <w:top w:val="nil"/>
              <w:left w:val="nil"/>
              <w:right w:val="nil"/>
            </w:tcBorders>
            <w:vAlign w:val="bottom"/>
          </w:tcPr>
          <w:p w:rsidR="0043786A" w:rsidRPr="00CE43A0" w:rsidRDefault="0043786A" w:rsidP="0073739E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3786A" w:rsidRPr="00CE43A0" w:rsidRDefault="0043786A" w:rsidP="00AE20FD">
            <w:pPr>
              <w:tabs>
                <w:tab w:val="clear" w:pos="907"/>
              </w:tabs>
              <w:ind w:right="1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CE43A0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749</w:t>
            </w:r>
          </w:p>
        </w:tc>
      </w:tr>
      <w:tr w:rsidR="00CE43A0" w:rsidRPr="00D72E17" w:rsidTr="0073739E">
        <w:tc>
          <w:tcPr>
            <w:tcW w:w="3911" w:type="dxa"/>
            <w:tcBorders>
              <w:top w:val="nil"/>
              <w:left w:val="nil"/>
              <w:bottom w:val="nil"/>
              <w:right w:val="nil"/>
            </w:tcBorders>
          </w:tcPr>
          <w:p w:rsidR="00CE43A0" w:rsidRPr="007554FB" w:rsidRDefault="00CE43A0" w:rsidP="00737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8"/>
                <w:tab w:val="left" w:pos="2160"/>
              </w:tabs>
              <w:ind w:left="18"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รวมค่าใช้จ่าย (รายได้) ภาษีเงินได้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CE43A0" w:rsidRPr="00CE43A0" w:rsidRDefault="00CE43A0" w:rsidP="0073739E">
            <w:pPr>
              <w:tabs>
                <w:tab w:val="clear" w:pos="907"/>
              </w:tabs>
              <w:ind w:right="1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17</w:t>
            </w:r>
            <w:r w:rsidRPr="00CE43A0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203</w:t>
            </w:r>
          </w:p>
        </w:tc>
        <w:tc>
          <w:tcPr>
            <w:tcW w:w="279" w:type="dxa"/>
            <w:tcBorders>
              <w:left w:val="nil"/>
              <w:bottom w:val="nil"/>
              <w:right w:val="nil"/>
            </w:tcBorders>
            <w:vAlign w:val="bottom"/>
          </w:tcPr>
          <w:p w:rsidR="00CE43A0" w:rsidRPr="00CE43A0" w:rsidRDefault="00CE43A0" w:rsidP="0073739E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CE43A0" w:rsidRPr="00CE43A0" w:rsidRDefault="00CE43A0" w:rsidP="00CE43A0">
            <w:pPr>
              <w:tabs>
                <w:tab w:val="clear" w:pos="907"/>
              </w:tabs>
              <w:ind w:right="1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Pr="00CE43A0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306</w:t>
            </w:r>
          </w:p>
        </w:tc>
        <w:tc>
          <w:tcPr>
            <w:tcW w:w="292" w:type="dxa"/>
            <w:tcBorders>
              <w:left w:val="nil"/>
              <w:bottom w:val="nil"/>
              <w:right w:val="nil"/>
            </w:tcBorders>
          </w:tcPr>
          <w:p w:rsidR="00CE43A0" w:rsidRPr="00CE43A0" w:rsidRDefault="00CE43A0" w:rsidP="0073739E">
            <w:pPr>
              <w:tabs>
                <w:tab w:val="clear" w:pos="907"/>
              </w:tabs>
              <w:ind w:right="1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CE43A0" w:rsidRPr="00CE43A0" w:rsidRDefault="00CE43A0" w:rsidP="00CE4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(2,710</w:t>
            </w:r>
            <w:r w:rsidRPr="00CE43A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42" w:type="dxa"/>
            <w:tcBorders>
              <w:top w:val="nil"/>
              <w:left w:val="nil"/>
              <w:right w:val="nil"/>
            </w:tcBorders>
            <w:vAlign w:val="bottom"/>
          </w:tcPr>
          <w:p w:rsidR="00CE43A0" w:rsidRPr="00CE43A0" w:rsidRDefault="00CE43A0" w:rsidP="0073739E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CE43A0" w:rsidRPr="00CE43A0" w:rsidRDefault="00CE43A0" w:rsidP="00CE43A0">
            <w:pPr>
              <w:tabs>
                <w:tab w:val="clear" w:pos="907"/>
              </w:tabs>
              <w:ind w:right="1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CE43A0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749</w:t>
            </w:r>
          </w:p>
        </w:tc>
      </w:tr>
    </w:tbl>
    <w:p w:rsidR="009B48F3" w:rsidRDefault="009B48F3" w:rsidP="009B48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</w:p>
    <w:p w:rsidR="009B48F3" w:rsidRDefault="009B48F3" w:rsidP="001553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กระทบยอดค่าใช้จ่าย (รายได้) ภาษีเงินได้สำหรั</w:t>
      </w:r>
      <w:r w:rsidR="00C52C78">
        <w:rPr>
          <w:rFonts w:ascii="Angsana New" w:hAnsi="Angsana New" w:hint="cs"/>
          <w:sz w:val="30"/>
          <w:szCs w:val="30"/>
          <w:cs/>
        </w:rPr>
        <w:t>บปีสิ้นสุดวันที่ 31 ธันวาคม 256</w:t>
      </w:r>
      <w:r>
        <w:rPr>
          <w:rFonts w:ascii="Angsana New" w:hAnsi="Angsana New" w:hint="cs"/>
          <w:sz w:val="30"/>
          <w:szCs w:val="30"/>
          <w:cs/>
        </w:rPr>
        <w:t>4 และ 2563 ประกอบด้วยรายการดังต่อไปนี้</w:t>
      </w:r>
    </w:p>
    <w:p w:rsidR="009B48F3" w:rsidRDefault="009B48F3" w:rsidP="009B48F3">
      <w:pPr>
        <w:tabs>
          <w:tab w:val="left" w:pos="540"/>
          <w:tab w:val="left" w:pos="9356"/>
        </w:tabs>
        <w:rPr>
          <w:rFonts w:ascii="Angsana New" w:hAnsi="Angsana New"/>
          <w:b/>
          <w:sz w:val="16"/>
          <w:szCs w:val="16"/>
        </w:rPr>
      </w:pPr>
    </w:p>
    <w:tbl>
      <w:tblPr>
        <w:tblW w:w="10314" w:type="dxa"/>
        <w:tblLook w:val="01E0"/>
      </w:tblPr>
      <w:tblGrid>
        <w:gridCol w:w="5070"/>
        <w:gridCol w:w="1134"/>
        <w:gridCol w:w="260"/>
        <w:gridCol w:w="1064"/>
        <w:gridCol w:w="236"/>
        <w:gridCol w:w="1133"/>
        <w:gridCol w:w="249"/>
        <w:gridCol w:w="1168"/>
      </w:tblGrid>
      <w:tr w:rsidR="009B48F3" w:rsidRPr="00885F84" w:rsidTr="0073739E">
        <w:trPr>
          <w:tblHeader/>
        </w:trPr>
        <w:tc>
          <w:tcPr>
            <w:tcW w:w="5070" w:type="dxa"/>
            <w:vAlign w:val="bottom"/>
          </w:tcPr>
          <w:p w:rsidR="009B48F3" w:rsidRPr="002E4338" w:rsidRDefault="009B48F3" w:rsidP="00737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44" w:type="dxa"/>
            <w:gridSpan w:val="7"/>
            <w:tcBorders>
              <w:bottom w:val="single" w:sz="4" w:space="0" w:color="auto"/>
            </w:tcBorders>
          </w:tcPr>
          <w:p w:rsidR="009B48F3" w:rsidRPr="002E4338" w:rsidRDefault="009B48F3" w:rsidP="00737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E4338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9B48F3" w:rsidRPr="00885F84" w:rsidTr="0073739E">
        <w:trPr>
          <w:tblHeader/>
        </w:trPr>
        <w:tc>
          <w:tcPr>
            <w:tcW w:w="5070" w:type="dxa"/>
            <w:vAlign w:val="bottom"/>
          </w:tcPr>
          <w:p w:rsidR="009B48F3" w:rsidRPr="002E4338" w:rsidRDefault="009B48F3" w:rsidP="00737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5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B48F3" w:rsidRPr="004F07C8" w:rsidRDefault="009B48F3" w:rsidP="0073739E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9B48F3" w:rsidRPr="004F07C8" w:rsidRDefault="009B48F3" w:rsidP="0073739E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5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B48F3" w:rsidRPr="006A4E57" w:rsidRDefault="009B48F3" w:rsidP="0073739E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6A4E57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9B48F3" w:rsidRPr="00885F84" w:rsidTr="0073739E">
        <w:trPr>
          <w:tblHeader/>
        </w:trPr>
        <w:tc>
          <w:tcPr>
            <w:tcW w:w="5070" w:type="dxa"/>
            <w:vAlign w:val="bottom"/>
          </w:tcPr>
          <w:p w:rsidR="009B48F3" w:rsidRPr="002E4338" w:rsidRDefault="009B48F3" w:rsidP="00737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B48F3" w:rsidRPr="002E4338" w:rsidRDefault="009B48F3" w:rsidP="00737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4338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60" w:type="dxa"/>
            <w:tcBorders>
              <w:top w:val="single" w:sz="4" w:space="0" w:color="auto"/>
            </w:tcBorders>
            <w:vAlign w:val="bottom"/>
          </w:tcPr>
          <w:p w:rsidR="009B48F3" w:rsidRPr="002E4338" w:rsidRDefault="009B48F3" w:rsidP="0073739E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B48F3" w:rsidRPr="002E4338" w:rsidRDefault="009B48F3" w:rsidP="00737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4338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36" w:type="dxa"/>
          </w:tcPr>
          <w:p w:rsidR="009B48F3" w:rsidRPr="002E4338" w:rsidRDefault="009B48F3" w:rsidP="00737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vAlign w:val="bottom"/>
          </w:tcPr>
          <w:p w:rsidR="009B48F3" w:rsidRPr="002E4338" w:rsidRDefault="009B48F3" w:rsidP="00737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4338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49" w:type="dxa"/>
            <w:vAlign w:val="bottom"/>
          </w:tcPr>
          <w:p w:rsidR="009B48F3" w:rsidRPr="002E4338" w:rsidRDefault="009B48F3" w:rsidP="0073739E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vAlign w:val="bottom"/>
          </w:tcPr>
          <w:p w:rsidR="009B48F3" w:rsidRPr="002E4338" w:rsidRDefault="009B48F3" w:rsidP="00737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4338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9B48F3" w:rsidRPr="00885F84" w:rsidTr="0073739E">
        <w:tc>
          <w:tcPr>
            <w:tcW w:w="5070" w:type="dxa"/>
            <w:vAlign w:val="bottom"/>
          </w:tcPr>
          <w:p w:rsidR="009B48F3" w:rsidRPr="002E4338" w:rsidRDefault="009B48F3" w:rsidP="00737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9B48F3" w:rsidRPr="002E4338" w:rsidRDefault="009B48F3" w:rsidP="0073739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</w:p>
        </w:tc>
        <w:tc>
          <w:tcPr>
            <w:tcW w:w="260" w:type="dxa"/>
          </w:tcPr>
          <w:p w:rsidR="009B48F3" w:rsidRPr="002E4338" w:rsidRDefault="009B48F3" w:rsidP="0073739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</w:tcPr>
          <w:p w:rsidR="009B48F3" w:rsidRPr="002E4338" w:rsidRDefault="009B48F3" w:rsidP="0073739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</w:tcPr>
          <w:p w:rsidR="009B48F3" w:rsidRPr="002E4338" w:rsidRDefault="009B48F3" w:rsidP="0073739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B48F3" w:rsidRPr="002E4338" w:rsidRDefault="009B48F3" w:rsidP="0073739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</w:p>
        </w:tc>
        <w:tc>
          <w:tcPr>
            <w:tcW w:w="249" w:type="dxa"/>
            <w:vAlign w:val="bottom"/>
          </w:tcPr>
          <w:p w:rsidR="009B48F3" w:rsidRPr="002E4338" w:rsidRDefault="009B48F3" w:rsidP="00737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  <w:vAlign w:val="bottom"/>
          </w:tcPr>
          <w:p w:rsidR="009B48F3" w:rsidRPr="002E4338" w:rsidRDefault="009B48F3" w:rsidP="0073739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</w:p>
        </w:tc>
      </w:tr>
      <w:tr w:rsidR="009B48F3" w:rsidRPr="00885F84" w:rsidTr="0073739E">
        <w:tc>
          <w:tcPr>
            <w:tcW w:w="5070" w:type="dxa"/>
            <w:vAlign w:val="bottom"/>
          </w:tcPr>
          <w:p w:rsidR="009B48F3" w:rsidRPr="002E4338" w:rsidRDefault="009B48F3" w:rsidP="00737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E4338">
              <w:rPr>
                <w:rFonts w:ascii="Angsana New" w:hAnsi="Angsana New"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vAlign w:val="bottom"/>
          </w:tcPr>
          <w:p w:rsidR="009B48F3" w:rsidRPr="00CE43A0" w:rsidRDefault="00AE20FD" w:rsidP="0073739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zh-CN"/>
              </w:rPr>
              <w:t>52</w:t>
            </w:r>
            <w:r w:rsidR="009B48F3" w:rsidRPr="00CE43A0">
              <w:rPr>
                <w:rFonts w:ascii="Angsana New" w:hAnsi="Angsana New"/>
                <w:sz w:val="30"/>
                <w:szCs w:val="30"/>
                <w:lang w:eastAsia="zh-CN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zh-CN"/>
              </w:rPr>
              <w:t>601</w:t>
            </w:r>
          </w:p>
        </w:tc>
        <w:tc>
          <w:tcPr>
            <w:tcW w:w="260" w:type="dxa"/>
            <w:vAlign w:val="bottom"/>
          </w:tcPr>
          <w:p w:rsidR="009B48F3" w:rsidRPr="00447F0A" w:rsidRDefault="009B48F3" w:rsidP="00737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64" w:type="dxa"/>
            <w:tcBorders>
              <w:bottom w:val="double" w:sz="4" w:space="0" w:color="auto"/>
            </w:tcBorders>
            <w:vAlign w:val="bottom"/>
          </w:tcPr>
          <w:p w:rsidR="009B48F3" w:rsidRPr="00566901" w:rsidRDefault="00D33C61" w:rsidP="0073739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zh-CN"/>
              </w:rPr>
              <w:t>10</w:t>
            </w:r>
            <w:r w:rsidR="00566901">
              <w:rPr>
                <w:rFonts w:ascii="Angsana New" w:hAnsi="Angsana New" w:hint="cs"/>
                <w:sz w:val="30"/>
                <w:szCs w:val="30"/>
                <w:cs/>
                <w:lang w:eastAsia="zh-CN"/>
              </w:rPr>
              <w:t>2</w:t>
            </w:r>
            <w:r w:rsidR="009B48F3" w:rsidRPr="00566901">
              <w:rPr>
                <w:rFonts w:ascii="Angsana New" w:hAnsi="Angsana New"/>
                <w:sz w:val="30"/>
                <w:szCs w:val="30"/>
                <w:lang w:eastAsia="zh-CN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zh-CN"/>
              </w:rPr>
              <w:t>32</w:t>
            </w:r>
            <w:r w:rsidR="00566901">
              <w:rPr>
                <w:rFonts w:ascii="Angsana New" w:hAnsi="Angsana New" w:hint="cs"/>
                <w:sz w:val="30"/>
                <w:szCs w:val="30"/>
                <w:cs/>
                <w:lang w:eastAsia="zh-CN"/>
              </w:rPr>
              <w:t>2</w:t>
            </w:r>
          </w:p>
        </w:tc>
        <w:tc>
          <w:tcPr>
            <w:tcW w:w="236" w:type="dxa"/>
          </w:tcPr>
          <w:p w:rsidR="009B48F3" w:rsidRPr="00447F0A" w:rsidRDefault="009B48F3" w:rsidP="0073739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  <w:lang w:eastAsia="zh-CN"/>
              </w:rPr>
            </w:pPr>
          </w:p>
        </w:tc>
        <w:tc>
          <w:tcPr>
            <w:tcW w:w="113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9B48F3" w:rsidRPr="00CE43A0" w:rsidRDefault="00CE43A0" w:rsidP="0073739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zh-CN"/>
              </w:rPr>
              <w:t>30</w:t>
            </w:r>
            <w:r w:rsidR="009B48F3" w:rsidRPr="00CE43A0">
              <w:rPr>
                <w:rFonts w:ascii="Angsana New" w:hAnsi="Angsana New"/>
                <w:sz w:val="30"/>
                <w:szCs w:val="30"/>
                <w:lang w:eastAsia="zh-CN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zh-CN"/>
              </w:rPr>
              <w:t>030</w:t>
            </w:r>
          </w:p>
        </w:tc>
        <w:tc>
          <w:tcPr>
            <w:tcW w:w="249" w:type="dxa"/>
            <w:vAlign w:val="bottom"/>
          </w:tcPr>
          <w:p w:rsidR="009B48F3" w:rsidRPr="00447F0A" w:rsidRDefault="009B48F3" w:rsidP="00737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68" w:type="dxa"/>
            <w:tcBorders>
              <w:bottom w:val="double" w:sz="4" w:space="0" w:color="auto"/>
            </w:tcBorders>
            <w:vAlign w:val="bottom"/>
          </w:tcPr>
          <w:p w:rsidR="009B48F3" w:rsidRPr="00E55B2F" w:rsidRDefault="00E55B2F" w:rsidP="0073739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zh-CN"/>
              </w:rPr>
              <w:t>79</w:t>
            </w:r>
            <w:r w:rsidR="009B48F3" w:rsidRPr="00E55B2F">
              <w:rPr>
                <w:rFonts w:ascii="Angsana New" w:hAnsi="Angsana New"/>
                <w:sz w:val="30"/>
                <w:szCs w:val="30"/>
                <w:lang w:eastAsia="zh-CN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zh-CN"/>
              </w:rPr>
              <w:t>423</w:t>
            </w:r>
          </w:p>
        </w:tc>
      </w:tr>
      <w:tr w:rsidR="009B48F3" w:rsidRPr="002E4338" w:rsidTr="0073739E">
        <w:tc>
          <w:tcPr>
            <w:tcW w:w="5070" w:type="dxa"/>
            <w:vAlign w:val="bottom"/>
          </w:tcPr>
          <w:p w:rsidR="009B48F3" w:rsidRPr="002E4338" w:rsidRDefault="009B48F3" w:rsidP="00737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vAlign w:val="bottom"/>
          </w:tcPr>
          <w:p w:rsidR="009B48F3" w:rsidRPr="00CE43A0" w:rsidRDefault="009B48F3" w:rsidP="0073739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16"/>
                <w:szCs w:val="16"/>
                <w:lang w:eastAsia="zh-CN"/>
              </w:rPr>
            </w:pPr>
          </w:p>
        </w:tc>
        <w:tc>
          <w:tcPr>
            <w:tcW w:w="260" w:type="dxa"/>
            <w:vAlign w:val="bottom"/>
          </w:tcPr>
          <w:p w:rsidR="009B48F3" w:rsidRPr="00447F0A" w:rsidRDefault="009B48F3" w:rsidP="00737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064" w:type="dxa"/>
            <w:tcBorders>
              <w:top w:val="double" w:sz="4" w:space="0" w:color="auto"/>
            </w:tcBorders>
            <w:vAlign w:val="bottom"/>
          </w:tcPr>
          <w:p w:rsidR="009B48F3" w:rsidRPr="00566901" w:rsidRDefault="009B48F3" w:rsidP="0073739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16"/>
                <w:szCs w:val="16"/>
                <w:lang w:eastAsia="zh-CN"/>
              </w:rPr>
            </w:pPr>
          </w:p>
        </w:tc>
        <w:tc>
          <w:tcPr>
            <w:tcW w:w="236" w:type="dxa"/>
          </w:tcPr>
          <w:p w:rsidR="009B48F3" w:rsidRPr="00447F0A" w:rsidRDefault="009B48F3" w:rsidP="0073739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16"/>
                <w:szCs w:val="16"/>
                <w:highlight w:val="yellow"/>
                <w:lang w:eastAsia="zh-CN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:rsidR="009B48F3" w:rsidRPr="00CE43A0" w:rsidRDefault="009B48F3" w:rsidP="0073739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16"/>
                <w:szCs w:val="16"/>
                <w:lang w:eastAsia="zh-CN"/>
              </w:rPr>
            </w:pPr>
          </w:p>
        </w:tc>
        <w:tc>
          <w:tcPr>
            <w:tcW w:w="249" w:type="dxa"/>
            <w:vAlign w:val="bottom"/>
          </w:tcPr>
          <w:p w:rsidR="009B48F3" w:rsidRPr="00447F0A" w:rsidRDefault="009B48F3" w:rsidP="00737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168" w:type="dxa"/>
            <w:vAlign w:val="bottom"/>
          </w:tcPr>
          <w:p w:rsidR="009B48F3" w:rsidRPr="00E55B2F" w:rsidRDefault="009B48F3" w:rsidP="0073739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16"/>
                <w:szCs w:val="16"/>
                <w:lang w:eastAsia="zh-CN"/>
              </w:rPr>
            </w:pPr>
          </w:p>
        </w:tc>
      </w:tr>
      <w:tr w:rsidR="009B48F3" w:rsidRPr="00885F84" w:rsidTr="0073739E">
        <w:tc>
          <w:tcPr>
            <w:tcW w:w="5070" w:type="dxa"/>
            <w:vAlign w:val="bottom"/>
          </w:tcPr>
          <w:p w:rsidR="009B48F3" w:rsidRPr="002E4338" w:rsidRDefault="009B48F3" w:rsidP="00737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E4338">
              <w:rPr>
                <w:rFonts w:ascii="Angsana New" w:hAnsi="Angsana New"/>
                <w:sz w:val="30"/>
                <w:szCs w:val="30"/>
                <w:cs/>
              </w:rPr>
              <w:t xml:space="preserve">ภาษีเงินได้ที่คำนวณตามอัตราภาษีที่ประกาศใช้  </w:t>
            </w:r>
            <w:r w:rsidRPr="002E4338">
              <w:rPr>
                <w:rFonts w:ascii="Angsana New" w:hAnsi="Angsana New"/>
                <w:sz w:val="30"/>
                <w:szCs w:val="30"/>
              </w:rPr>
              <w:t>(</w:t>
            </w:r>
            <w:r w:rsidRPr="002E4338">
              <w:rPr>
                <w:rFonts w:ascii="Angsana New" w:hAnsi="Angsana New"/>
                <w:sz w:val="30"/>
                <w:szCs w:val="30"/>
                <w:cs/>
              </w:rPr>
              <w:t>ร้อยละ 20)</w:t>
            </w:r>
          </w:p>
        </w:tc>
        <w:tc>
          <w:tcPr>
            <w:tcW w:w="1134" w:type="dxa"/>
            <w:vAlign w:val="bottom"/>
          </w:tcPr>
          <w:p w:rsidR="009B48F3" w:rsidRPr="00CE43A0" w:rsidRDefault="00AE20FD" w:rsidP="0073739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/>
                <w:sz w:val="30"/>
                <w:szCs w:val="30"/>
                <w:lang w:eastAsia="zh-CN"/>
              </w:rPr>
              <w:t>10</w:t>
            </w:r>
            <w:r w:rsidR="009B48F3" w:rsidRPr="00CE43A0">
              <w:rPr>
                <w:rFonts w:ascii="Angsana New" w:hAnsi="Angsana New"/>
                <w:sz w:val="30"/>
                <w:szCs w:val="30"/>
                <w:lang w:eastAsia="zh-CN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zh-CN"/>
              </w:rPr>
              <w:t>520</w:t>
            </w:r>
          </w:p>
        </w:tc>
        <w:tc>
          <w:tcPr>
            <w:tcW w:w="260" w:type="dxa"/>
            <w:vAlign w:val="bottom"/>
          </w:tcPr>
          <w:p w:rsidR="009B48F3" w:rsidRPr="00447F0A" w:rsidRDefault="009B48F3" w:rsidP="00737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64" w:type="dxa"/>
            <w:vAlign w:val="bottom"/>
          </w:tcPr>
          <w:p w:rsidR="009B48F3" w:rsidRPr="00566901" w:rsidRDefault="00D33C61" w:rsidP="0073739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/>
                <w:sz w:val="30"/>
                <w:szCs w:val="30"/>
                <w:lang w:eastAsia="zh-CN"/>
              </w:rPr>
              <w:t>20</w:t>
            </w:r>
            <w:r w:rsidR="009B48F3" w:rsidRPr="00566901">
              <w:rPr>
                <w:rFonts w:ascii="Angsana New" w:hAnsi="Angsana New"/>
                <w:sz w:val="30"/>
                <w:szCs w:val="30"/>
                <w:lang w:eastAsia="zh-CN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zh-CN"/>
              </w:rPr>
              <w:t>464</w:t>
            </w:r>
          </w:p>
        </w:tc>
        <w:tc>
          <w:tcPr>
            <w:tcW w:w="236" w:type="dxa"/>
          </w:tcPr>
          <w:p w:rsidR="009B48F3" w:rsidRPr="00447F0A" w:rsidRDefault="009B48F3" w:rsidP="0073739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highlight w:val="yellow"/>
                <w:lang w:eastAsia="zh-CN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:rsidR="009B48F3" w:rsidRPr="00CE43A0" w:rsidRDefault="00CE43A0" w:rsidP="0073739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/>
                <w:sz w:val="30"/>
                <w:szCs w:val="30"/>
                <w:lang w:eastAsia="zh-CN"/>
              </w:rPr>
              <w:t>6</w:t>
            </w:r>
            <w:r w:rsidR="009B48F3" w:rsidRPr="00CE43A0">
              <w:rPr>
                <w:rFonts w:ascii="Angsana New" w:hAnsi="Angsana New"/>
                <w:sz w:val="30"/>
                <w:szCs w:val="30"/>
                <w:lang w:eastAsia="zh-CN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zh-CN"/>
              </w:rPr>
              <w:t>006</w:t>
            </w:r>
          </w:p>
        </w:tc>
        <w:tc>
          <w:tcPr>
            <w:tcW w:w="249" w:type="dxa"/>
            <w:vAlign w:val="bottom"/>
          </w:tcPr>
          <w:p w:rsidR="009B48F3" w:rsidRPr="00447F0A" w:rsidRDefault="009B48F3" w:rsidP="00737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68" w:type="dxa"/>
            <w:vAlign w:val="bottom"/>
          </w:tcPr>
          <w:p w:rsidR="009B48F3" w:rsidRPr="00E55B2F" w:rsidRDefault="00E55B2F" w:rsidP="0073739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/>
                <w:sz w:val="30"/>
                <w:szCs w:val="30"/>
                <w:lang w:eastAsia="zh-CN"/>
              </w:rPr>
              <w:t>15</w:t>
            </w:r>
            <w:r w:rsidR="009B48F3" w:rsidRPr="00E55B2F">
              <w:rPr>
                <w:rFonts w:ascii="Angsana New" w:hAnsi="Angsana New"/>
                <w:sz w:val="30"/>
                <w:szCs w:val="30"/>
                <w:lang w:eastAsia="zh-CN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zh-CN"/>
              </w:rPr>
              <w:t>884</w:t>
            </w:r>
          </w:p>
        </w:tc>
      </w:tr>
      <w:tr w:rsidR="00566901" w:rsidRPr="00885F84" w:rsidTr="0073739E">
        <w:tc>
          <w:tcPr>
            <w:tcW w:w="5070" w:type="dxa"/>
            <w:vAlign w:val="bottom"/>
          </w:tcPr>
          <w:p w:rsidR="00566901" w:rsidRPr="002E4338" w:rsidRDefault="00566901" w:rsidP="00737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2E4338">
              <w:rPr>
                <w:rFonts w:ascii="Angsana New" w:hAnsi="Angsana New"/>
                <w:sz w:val="30"/>
                <w:szCs w:val="30"/>
                <w:cs/>
              </w:rPr>
              <w:t>รายการที่ถือเป็นรายจ่ายทางภาษีไม่ได้</w:t>
            </w:r>
          </w:p>
        </w:tc>
        <w:tc>
          <w:tcPr>
            <w:tcW w:w="1134" w:type="dxa"/>
            <w:vAlign w:val="bottom"/>
          </w:tcPr>
          <w:p w:rsidR="00566901" w:rsidRPr="00CE43A0" w:rsidRDefault="00AE20FD" w:rsidP="0073739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="00566901" w:rsidRPr="00CE43A0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339</w:t>
            </w:r>
          </w:p>
        </w:tc>
        <w:tc>
          <w:tcPr>
            <w:tcW w:w="260" w:type="dxa"/>
            <w:vAlign w:val="bottom"/>
          </w:tcPr>
          <w:p w:rsidR="00566901" w:rsidRPr="00447F0A" w:rsidRDefault="00566901" w:rsidP="00737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64" w:type="dxa"/>
            <w:vAlign w:val="bottom"/>
          </w:tcPr>
          <w:p w:rsidR="00566901" w:rsidRPr="00CE43A0" w:rsidRDefault="00566901" w:rsidP="00E8229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Pr="00CE43A0">
              <w:rPr>
                <w:rFonts w:ascii="Angsana New" w:hAnsi="Angsana New"/>
                <w:sz w:val="30"/>
                <w:szCs w:val="30"/>
              </w:rPr>
              <w:t>,</w:t>
            </w:r>
            <w:r w:rsidR="00D33C61">
              <w:rPr>
                <w:rFonts w:ascii="Angsana New" w:hAnsi="Angsana New"/>
                <w:sz w:val="30"/>
                <w:szCs w:val="30"/>
              </w:rPr>
              <w:t>583</w:t>
            </w:r>
          </w:p>
        </w:tc>
        <w:tc>
          <w:tcPr>
            <w:tcW w:w="236" w:type="dxa"/>
          </w:tcPr>
          <w:p w:rsidR="00566901" w:rsidRPr="00447F0A" w:rsidRDefault="00566901" w:rsidP="0073739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:rsidR="00566901" w:rsidRPr="00CE43A0" w:rsidRDefault="00566901" w:rsidP="0073739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E43A0">
              <w:rPr>
                <w:rFonts w:ascii="Angsana New" w:hAnsi="Angsana New"/>
                <w:sz w:val="30"/>
                <w:szCs w:val="30"/>
              </w:rPr>
              <w:t>1,</w:t>
            </w:r>
            <w:r>
              <w:rPr>
                <w:rFonts w:ascii="Angsana New" w:hAnsi="Angsana New"/>
                <w:sz w:val="30"/>
                <w:szCs w:val="30"/>
              </w:rPr>
              <w:t>762</w:t>
            </w:r>
          </w:p>
        </w:tc>
        <w:tc>
          <w:tcPr>
            <w:tcW w:w="249" w:type="dxa"/>
            <w:vAlign w:val="bottom"/>
          </w:tcPr>
          <w:p w:rsidR="00566901" w:rsidRPr="00447F0A" w:rsidRDefault="00566901" w:rsidP="00737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68" w:type="dxa"/>
            <w:vAlign w:val="bottom"/>
          </w:tcPr>
          <w:p w:rsidR="00566901" w:rsidRPr="00E55B2F" w:rsidRDefault="00E253A5" w:rsidP="00E253A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zh-CN"/>
              </w:rPr>
              <w:t>1</w:t>
            </w:r>
            <w:r w:rsidR="00E55B2F">
              <w:rPr>
                <w:rFonts w:ascii="Angsana New" w:hAnsi="Angsana New" w:hint="cs"/>
                <w:sz w:val="30"/>
                <w:szCs w:val="30"/>
                <w:cs/>
                <w:lang w:eastAsia="zh-CN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zh-CN"/>
              </w:rPr>
              <w:t>979</w:t>
            </w:r>
          </w:p>
        </w:tc>
      </w:tr>
      <w:tr w:rsidR="00AE20FD" w:rsidRPr="00885F84" w:rsidTr="0073739E">
        <w:tc>
          <w:tcPr>
            <w:tcW w:w="5070" w:type="dxa"/>
            <w:vAlign w:val="bottom"/>
          </w:tcPr>
          <w:p w:rsidR="00AE20FD" w:rsidRPr="002E4338" w:rsidRDefault="00AE20FD" w:rsidP="00737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รายการที่ถือ (ยังไม่สามารถถือ) เป็นรายได้ทางภาษี</w:t>
            </w:r>
          </w:p>
        </w:tc>
        <w:tc>
          <w:tcPr>
            <w:tcW w:w="1134" w:type="dxa"/>
            <w:vAlign w:val="bottom"/>
          </w:tcPr>
          <w:p w:rsidR="00AE20FD" w:rsidRPr="00CE43A0" w:rsidRDefault="00AE20FD" w:rsidP="00AE20F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  <w:r w:rsidRPr="00CE43A0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790</w:t>
            </w:r>
          </w:p>
        </w:tc>
        <w:tc>
          <w:tcPr>
            <w:tcW w:w="260" w:type="dxa"/>
            <w:vAlign w:val="bottom"/>
          </w:tcPr>
          <w:p w:rsidR="00AE20FD" w:rsidRPr="00447F0A" w:rsidRDefault="00AE20FD" w:rsidP="00737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6"/>
                <w:tab w:val="left" w:pos="540"/>
                <w:tab w:val="left" w:pos="743"/>
              </w:tabs>
              <w:ind w:right="168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64" w:type="dxa"/>
            <w:vAlign w:val="bottom"/>
          </w:tcPr>
          <w:p w:rsidR="00AE20FD" w:rsidRPr="00D33C61" w:rsidRDefault="00D33C61" w:rsidP="00D33C6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="00AE20FD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D33C61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02</w:t>
            </w:r>
          </w:p>
        </w:tc>
        <w:tc>
          <w:tcPr>
            <w:tcW w:w="236" w:type="dxa"/>
          </w:tcPr>
          <w:p w:rsidR="00AE20FD" w:rsidRPr="00447F0A" w:rsidRDefault="00AE20FD" w:rsidP="00737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:rsidR="00AE20FD" w:rsidRPr="00CE43A0" w:rsidRDefault="00AE20FD" w:rsidP="00CE4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E43A0"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7,257</w:t>
            </w:r>
            <w:r w:rsidRPr="00CE43A0">
              <w:rPr>
                <w:rFonts w:ascii="Angsana New" w:hAnsi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249" w:type="dxa"/>
            <w:vAlign w:val="bottom"/>
          </w:tcPr>
          <w:p w:rsidR="00AE20FD" w:rsidRPr="00447F0A" w:rsidRDefault="00AE20FD" w:rsidP="00737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6"/>
                <w:tab w:val="left" w:pos="540"/>
                <w:tab w:val="left" w:pos="743"/>
              </w:tabs>
              <w:ind w:right="168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168" w:type="dxa"/>
            <w:vAlign w:val="bottom"/>
          </w:tcPr>
          <w:p w:rsidR="00AE20FD" w:rsidRPr="00CE43A0" w:rsidRDefault="00AE20FD" w:rsidP="00E82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E43A0"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9,228</w:t>
            </w:r>
            <w:r w:rsidRPr="00CE43A0">
              <w:rPr>
                <w:rFonts w:ascii="Angsana New" w:hAnsi="Angsana New"/>
                <w:color w:val="000000"/>
                <w:sz w:val="30"/>
                <w:szCs w:val="30"/>
                <w:cs/>
              </w:rPr>
              <w:t>)</w:t>
            </w:r>
          </w:p>
        </w:tc>
      </w:tr>
      <w:tr w:rsidR="00E55B2F" w:rsidRPr="00885F84" w:rsidTr="0073739E">
        <w:tc>
          <w:tcPr>
            <w:tcW w:w="5070" w:type="dxa"/>
            <w:vAlign w:val="bottom"/>
          </w:tcPr>
          <w:p w:rsidR="00E55B2F" w:rsidRPr="002E4338" w:rsidRDefault="00E55B2F" w:rsidP="00737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รายจ่ายฝ่ายทุน</w:t>
            </w:r>
            <w:r w:rsidRPr="002E4338">
              <w:rPr>
                <w:rFonts w:ascii="Angsana New" w:hAnsi="Angsana New"/>
                <w:sz w:val="30"/>
                <w:szCs w:val="30"/>
                <w:cs/>
              </w:rPr>
              <w:t>ที่สามารถหักเป็นรายจ่ายทางภาษีได้เพิ่มเติม</w:t>
            </w:r>
          </w:p>
        </w:tc>
        <w:tc>
          <w:tcPr>
            <w:tcW w:w="1134" w:type="dxa"/>
            <w:vAlign w:val="bottom"/>
          </w:tcPr>
          <w:p w:rsidR="00E55B2F" w:rsidRPr="00CE43A0" w:rsidRDefault="00E55B2F" w:rsidP="00E82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E43A0"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2,925</w:t>
            </w:r>
            <w:r w:rsidRPr="00CE43A0">
              <w:rPr>
                <w:rFonts w:ascii="Angsana New" w:hAnsi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260" w:type="dxa"/>
            <w:vAlign w:val="bottom"/>
          </w:tcPr>
          <w:p w:rsidR="00E55B2F" w:rsidRPr="00447F0A" w:rsidRDefault="00E55B2F" w:rsidP="00737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6"/>
                <w:tab w:val="left" w:pos="540"/>
                <w:tab w:val="left" w:pos="743"/>
              </w:tabs>
              <w:ind w:right="168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64" w:type="dxa"/>
            <w:vAlign w:val="bottom"/>
          </w:tcPr>
          <w:p w:rsidR="00E55B2F" w:rsidRPr="00CE43A0" w:rsidRDefault="00E55B2F" w:rsidP="00E82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E43A0"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6,950</w:t>
            </w:r>
            <w:r w:rsidRPr="00CE43A0">
              <w:rPr>
                <w:rFonts w:ascii="Angsana New" w:hAnsi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</w:tcPr>
          <w:p w:rsidR="00E55B2F" w:rsidRPr="00447F0A" w:rsidRDefault="00E55B2F" w:rsidP="00737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:rsidR="00E55B2F" w:rsidRPr="00CE43A0" w:rsidRDefault="00E55B2F" w:rsidP="00CE4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E43A0"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2,840</w:t>
            </w:r>
            <w:r w:rsidRPr="00CE43A0">
              <w:rPr>
                <w:rFonts w:ascii="Angsana New" w:hAnsi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249" w:type="dxa"/>
            <w:vAlign w:val="bottom"/>
          </w:tcPr>
          <w:p w:rsidR="00E55B2F" w:rsidRPr="00447F0A" w:rsidRDefault="00E55B2F" w:rsidP="00737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6"/>
                <w:tab w:val="left" w:pos="540"/>
                <w:tab w:val="left" w:pos="743"/>
              </w:tabs>
              <w:ind w:right="168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168" w:type="dxa"/>
            <w:vAlign w:val="bottom"/>
          </w:tcPr>
          <w:p w:rsidR="00E55B2F" w:rsidRPr="00CE43A0" w:rsidRDefault="00E55B2F" w:rsidP="00E82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E43A0"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6,587</w:t>
            </w:r>
            <w:r w:rsidRPr="00CE43A0">
              <w:rPr>
                <w:rFonts w:ascii="Angsana New" w:hAnsi="Angsana New"/>
                <w:color w:val="000000"/>
                <w:sz w:val="30"/>
                <w:szCs w:val="30"/>
                <w:cs/>
              </w:rPr>
              <w:t>)</w:t>
            </w:r>
          </w:p>
        </w:tc>
      </w:tr>
      <w:tr w:rsidR="00E55B2F" w:rsidRPr="00885F84" w:rsidTr="0073739E">
        <w:tc>
          <w:tcPr>
            <w:tcW w:w="5070" w:type="dxa"/>
            <w:vAlign w:val="bottom"/>
          </w:tcPr>
          <w:p w:rsidR="00E55B2F" w:rsidRPr="002E4338" w:rsidRDefault="00E55B2F" w:rsidP="00737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2E4338">
              <w:rPr>
                <w:rFonts w:ascii="Angsana New" w:hAnsi="Angsana New"/>
                <w:sz w:val="30"/>
                <w:szCs w:val="30"/>
                <w:cs/>
              </w:rPr>
              <w:t>รายการที่สามารถหักเป็นรายจ่ายทางภาษีได้เพิ่มเติม</w:t>
            </w:r>
          </w:p>
        </w:tc>
        <w:tc>
          <w:tcPr>
            <w:tcW w:w="1134" w:type="dxa"/>
            <w:vAlign w:val="bottom"/>
          </w:tcPr>
          <w:p w:rsidR="00E55B2F" w:rsidRPr="00CE43A0" w:rsidRDefault="00E55B2F" w:rsidP="00E82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E43A0"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1,061</w:t>
            </w:r>
            <w:r w:rsidRPr="00CE43A0">
              <w:rPr>
                <w:rFonts w:ascii="Angsana New" w:hAnsi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260" w:type="dxa"/>
            <w:vAlign w:val="bottom"/>
          </w:tcPr>
          <w:p w:rsidR="00E55B2F" w:rsidRPr="00447F0A" w:rsidRDefault="00E55B2F" w:rsidP="00737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6"/>
                <w:tab w:val="left" w:pos="540"/>
                <w:tab w:val="left" w:pos="743"/>
              </w:tabs>
              <w:ind w:right="168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64" w:type="dxa"/>
            <w:vAlign w:val="bottom"/>
          </w:tcPr>
          <w:p w:rsidR="00E55B2F" w:rsidRPr="00CE43A0" w:rsidRDefault="00E55B2F" w:rsidP="00E82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E43A0"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365</w:t>
            </w:r>
            <w:r w:rsidRPr="00CE43A0">
              <w:rPr>
                <w:rFonts w:ascii="Angsana New" w:hAnsi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</w:tcPr>
          <w:p w:rsidR="00E55B2F" w:rsidRPr="00447F0A" w:rsidRDefault="00E55B2F" w:rsidP="00737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:rsidR="00E55B2F" w:rsidRPr="00CE43A0" w:rsidRDefault="00E55B2F" w:rsidP="00737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E43A0"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381</w:t>
            </w:r>
            <w:r w:rsidRPr="00CE43A0">
              <w:rPr>
                <w:rFonts w:ascii="Angsana New" w:hAnsi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249" w:type="dxa"/>
            <w:vAlign w:val="bottom"/>
          </w:tcPr>
          <w:p w:rsidR="00E55B2F" w:rsidRPr="00447F0A" w:rsidRDefault="00E55B2F" w:rsidP="00737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6"/>
                <w:tab w:val="left" w:pos="540"/>
                <w:tab w:val="left" w:pos="743"/>
              </w:tabs>
              <w:ind w:right="168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168" w:type="dxa"/>
            <w:vAlign w:val="bottom"/>
          </w:tcPr>
          <w:p w:rsidR="00E55B2F" w:rsidRPr="00CE43A0" w:rsidRDefault="00E55B2F" w:rsidP="00E82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E43A0"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299</w:t>
            </w:r>
            <w:r w:rsidRPr="00CE43A0">
              <w:rPr>
                <w:rFonts w:ascii="Angsana New" w:hAnsi="Angsana New"/>
                <w:color w:val="000000"/>
                <w:sz w:val="30"/>
                <w:szCs w:val="30"/>
                <w:cs/>
              </w:rPr>
              <w:t>)</w:t>
            </w:r>
          </w:p>
        </w:tc>
      </w:tr>
      <w:tr w:rsidR="009B48F3" w:rsidRPr="00885F84" w:rsidTr="0073739E">
        <w:tc>
          <w:tcPr>
            <w:tcW w:w="5070" w:type="dxa"/>
            <w:vAlign w:val="bottom"/>
          </w:tcPr>
          <w:p w:rsidR="009B48F3" w:rsidRPr="002E4338" w:rsidRDefault="009B48F3" w:rsidP="00737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E4338">
              <w:rPr>
                <w:rFonts w:ascii="Angsana New" w:hAnsi="Angsana New"/>
                <w:sz w:val="30"/>
                <w:szCs w:val="30"/>
                <w:cs/>
              </w:rPr>
              <w:t>ผลขาดทุนสุทธิทางภาษียกมาที่ยังไม่ได้บันทึกในงวดก่อน</w:t>
            </w:r>
          </w:p>
        </w:tc>
        <w:tc>
          <w:tcPr>
            <w:tcW w:w="1134" w:type="dxa"/>
            <w:vAlign w:val="bottom"/>
          </w:tcPr>
          <w:p w:rsidR="009B48F3" w:rsidRPr="00CE43A0" w:rsidRDefault="009B48F3" w:rsidP="00737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60" w:type="dxa"/>
            <w:vAlign w:val="bottom"/>
          </w:tcPr>
          <w:p w:rsidR="009B48F3" w:rsidRPr="00447F0A" w:rsidRDefault="009B48F3" w:rsidP="00737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6"/>
                <w:tab w:val="left" w:pos="540"/>
                <w:tab w:val="left" w:pos="743"/>
              </w:tabs>
              <w:ind w:right="168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64" w:type="dxa"/>
            <w:vAlign w:val="bottom"/>
          </w:tcPr>
          <w:p w:rsidR="009B48F3" w:rsidRPr="00566901" w:rsidRDefault="009B48F3" w:rsidP="00737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9B48F3" w:rsidRPr="00447F0A" w:rsidRDefault="009B48F3" w:rsidP="00737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:rsidR="009B48F3" w:rsidRPr="00CE43A0" w:rsidRDefault="009B48F3" w:rsidP="00737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49" w:type="dxa"/>
            <w:vAlign w:val="bottom"/>
          </w:tcPr>
          <w:p w:rsidR="009B48F3" w:rsidRPr="00447F0A" w:rsidRDefault="009B48F3" w:rsidP="00737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6"/>
                <w:tab w:val="left" w:pos="540"/>
                <w:tab w:val="left" w:pos="743"/>
              </w:tabs>
              <w:ind w:right="168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168" w:type="dxa"/>
            <w:vAlign w:val="bottom"/>
          </w:tcPr>
          <w:p w:rsidR="009B48F3" w:rsidRPr="00E55B2F" w:rsidRDefault="009B48F3" w:rsidP="00737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9B48F3" w:rsidRPr="00885F84" w:rsidTr="0073739E">
        <w:tc>
          <w:tcPr>
            <w:tcW w:w="5070" w:type="dxa"/>
            <w:vAlign w:val="bottom"/>
          </w:tcPr>
          <w:p w:rsidR="009B48F3" w:rsidRPr="002E4338" w:rsidRDefault="009B48F3" w:rsidP="00737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E4338">
              <w:rPr>
                <w:rFonts w:ascii="Angsana New" w:hAnsi="Angsana New"/>
                <w:sz w:val="30"/>
                <w:szCs w:val="30"/>
                <w:cs/>
              </w:rPr>
              <w:t xml:space="preserve">   แต่นำมาใช้เพื่อลด</w:t>
            </w:r>
          </w:p>
        </w:tc>
        <w:tc>
          <w:tcPr>
            <w:tcW w:w="1134" w:type="dxa"/>
            <w:vAlign w:val="bottom"/>
          </w:tcPr>
          <w:p w:rsidR="009B48F3" w:rsidRPr="00CE43A0" w:rsidRDefault="009B48F3" w:rsidP="00737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0" w:type="dxa"/>
            <w:vAlign w:val="bottom"/>
          </w:tcPr>
          <w:p w:rsidR="009B48F3" w:rsidRPr="00447F0A" w:rsidRDefault="009B48F3" w:rsidP="00737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6"/>
                <w:tab w:val="left" w:pos="540"/>
                <w:tab w:val="left" w:pos="743"/>
              </w:tabs>
              <w:ind w:right="168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64" w:type="dxa"/>
            <w:vAlign w:val="bottom"/>
          </w:tcPr>
          <w:p w:rsidR="009B48F3" w:rsidRPr="00566901" w:rsidRDefault="009B48F3" w:rsidP="00737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9B48F3" w:rsidRPr="00447F0A" w:rsidRDefault="009B48F3" w:rsidP="00737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:rsidR="009B48F3" w:rsidRPr="00CE43A0" w:rsidRDefault="009B48F3" w:rsidP="00737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9" w:type="dxa"/>
            <w:vAlign w:val="bottom"/>
          </w:tcPr>
          <w:p w:rsidR="009B48F3" w:rsidRPr="00447F0A" w:rsidRDefault="009B48F3" w:rsidP="00737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6"/>
                <w:tab w:val="left" w:pos="540"/>
                <w:tab w:val="left" w:pos="743"/>
              </w:tabs>
              <w:ind w:right="168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168" w:type="dxa"/>
            <w:vAlign w:val="bottom"/>
          </w:tcPr>
          <w:p w:rsidR="009B48F3" w:rsidRPr="00E55B2F" w:rsidRDefault="009B48F3" w:rsidP="00737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253A5" w:rsidRPr="00885F84" w:rsidTr="00BD75D7">
        <w:tc>
          <w:tcPr>
            <w:tcW w:w="5070" w:type="dxa"/>
            <w:vAlign w:val="bottom"/>
          </w:tcPr>
          <w:p w:rsidR="00E253A5" w:rsidRPr="002E4338" w:rsidRDefault="00E253A5" w:rsidP="00737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E4338">
              <w:rPr>
                <w:rFonts w:ascii="Angsana New" w:hAnsi="Angsana New"/>
                <w:sz w:val="30"/>
                <w:szCs w:val="30"/>
                <w:cs/>
              </w:rPr>
              <w:t>- ค่าใช้จ่ายภาษีเงินได้</w:t>
            </w:r>
          </w:p>
        </w:tc>
        <w:tc>
          <w:tcPr>
            <w:tcW w:w="1134" w:type="dxa"/>
            <w:vAlign w:val="bottom"/>
          </w:tcPr>
          <w:p w:rsidR="00E253A5" w:rsidRPr="00CE43A0" w:rsidRDefault="00E253A5" w:rsidP="00737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 w:rsidRPr="00CE43A0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460</w:t>
            </w:r>
            <w:r w:rsidRPr="00CE43A0">
              <w:rPr>
                <w:rFonts w:ascii="Angsana New" w:hAnsi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260" w:type="dxa"/>
            <w:vAlign w:val="bottom"/>
          </w:tcPr>
          <w:p w:rsidR="00E253A5" w:rsidRPr="00447F0A" w:rsidRDefault="00E253A5" w:rsidP="00737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6"/>
                <w:tab w:val="left" w:pos="540"/>
                <w:tab w:val="left" w:pos="743"/>
              </w:tabs>
              <w:ind w:right="168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64" w:type="dxa"/>
            <w:vAlign w:val="bottom"/>
          </w:tcPr>
          <w:p w:rsidR="00E253A5" w:rsidRPr="00566901" w:rsidRDefault="00E253A5" w:rsidP="00737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  <w:r w:rsidRPr="00566901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003</w:t>
            </w:r>
            <w:r w:rsidRPr="00566901">
              <w:rPr>
                <w:rFonts w:ascii="Angsana New" w:hAnsi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</w:tcPr>
          <w:p w:rsidR="00E253A5" w:rsidRPr="00447F0A" w:rsidRDefault="00E253A5" w:rsidP="00737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33" w:type="dxa"/>
            <w:shd w:val="clear" w:color="auto" w:fill="auto"/>
          </w:tcPr>
          <w:p w:rsidR="00E253A5" w:rsidRPr="00CE43A0" w:rsidRDefault="00E253A5" w:rsidP="00E8229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E43A0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49" w:type="dxa"/>
            <w:vAlign w:val="bottom"/>
          </w:tcPr>
          <w:p w:rsidR="00E253A5" w:rsidRPr="00447F0A" w:rsidRDefault="00E253A5" w:rsidP="00737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6"/>
                <w:tab w:val="left" w:pos="540"/>
                <w:tab w:val="left" w:pos="743"/>
              </w:tabs>
              <w:ind w:right="168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168" w:type="dxa"/>
          </w:tcPr>
          <w:p w:rsidR="00E253A5" w:rsidRPr="00CE43A0" w:rsidRDefault="00E253A5" w:rsidP="00BD75D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E43A0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</w:tr>
      <w:tr w:rsidR="00E55B2F" w:rsidRPr="00885F84" w:rsidTr="00E82294">
        <w:tc>
          <w:tcPr>
            <w:tcW w:w="5070" w:type="dxa"/>
            <w:vAlign w:val="bottom"/>
          </w:tcPr>
          <w:p w:rsidR="00E55B2F" w:rsidRPr="002E4338" w:rsidRDefault="00E55B2F" w:rsidP="00737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E4338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>
              <w:rPr>
                <w:rFonts w:ascii="Angsana New" w:hAnsi="Angsana New"/>
                <w:sz w:val="30"/>
                <w:szCs w:val="30"/>
                <w:cs/>
              </w:rPr>
              <w:t>ค่าใช้จ่าย</w:t>
            </w:r>
            <w:r w:rsidRPr="002E4338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E55B2F" w:rsidRPr="00CE43A0" w:rsidRDefault="00E55B2F" w:rsidP="0073739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E43A0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60" w:type="dxa"/>
            <w:vAlign w:val="bottom"/>
          </w:tcPr>
          <w:p w:rsidR="00E55B2F" w:rsidRPr="00447F0A" w:rsidRDefault="00E55B2F" w:rsidP="0073739E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  <w:vAlign w:val="bottom"/>
          </w:tcPr>
          <w:p w:rsidR="00E55B2F" w:rsidRPr="00566901" w:rsidRDefault="00E55B2F" w:rsidP="00737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66901">
              <w:rPr>
                <w:rFonts w:ascii="Angsana New" w:hAnsi="Angsana New"/>
                <w:sz w:val="30"/>
                <w:szCs w:val="30"/>
                <w:cs/>
              </w:rPr>
              <w:t>(8</w:t>
            </w:r>
            <w:r w:rsidRPr="00566901">
              <w:rPr>
                <w:rFonts w:ascii="Angsana New" w:hAnsi="Angsana New"/>
                <w:sz w:val="30"/>
                <w:szCs w:val="30"/>
              </w:rPr>
              <w:t>,</w:t>
            </w:r>
            <w:r w:rsidRPr="00566901">
              <w:rPr>
                <w:rFonts w:ascii="Angsana New" w:hAnsi="Angsana New"/>
                <w:sz w:val="30"/>
                <w:szCs w:val="30"/>
                <w:cs/>
              </w:rPr>
              <w:t>625</w:t>
            </w:r>
            <w:r w:rsidRPr="00566901">
              <w:rPr>
                <w:rFonts w:ascii="Angsana New" w:hAnsi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</w:tcPr>
          <w:p w:rsidR="00E55B2F" w:rsidRPr="00447F0A" w:rsidRDefault="00E55B2F" w:rsidP="0073739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shd w:val="clear" w:color="auto" w:fill="auto"/>
          </w:tcPr>
          <w:p w:rsidR="00E55B2F" w:rsidRPr="00CE43A0" w:rsidRDefault="00E55B2F" w:rsidP="00E8229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E43A0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49" w:type="dxa"/>
            <w:vAlign w:val="bottom"/>
          </w:tcPr>
          <w:p w:rsidR="00E55B2F" w:rsidRPr="00447F0A" w:rsidRDefault="00E55B2F" w:rsidP="0073739E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68" w:type="dxa"/>
          </w:tcPr>
          <w:p w:rsidR="00E55B2F" w:rsidRPr="00CE43A0" w:rsidRDefault="00E55B2F" w:rsidP="00E8229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E43A0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</w:tr>
      <w:tr w:rsidR="00E55B2F" w:rsidRPr="00885F84" w:rsidTr="0073739E">
        <w:tc>
          <w:tcPr>
            <w:tcW w:w="5070" w:type="dxa"/>
            <w:vAlign w:val="bottom"/>
          </w:tcPr>
          <w:p w:rsidR="00E55B2F" w:rsidRPr="002E4338" w:rsidRDefault="00E55B2F" w:rsidP="0073739E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E4338">
              <w:rPr>
                <w:rFonts w:ascii="Angsana New" w:hAnsi="Angsana New"/>
                <w:sz w:val="30"/>
                <w:szCs w:val="30"/>
                <w:cs/>
              </w:rPr>
              <w:t>รวมค่าใช้จ่าย (รายได้) ภาษีเงินได้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55B2F" w:rsidRPr="00CE43A0" w:rsidRDefault="00E55B2F" w:rsidP="0073739E">
            <w:pPr>
              <w:tabs>
                <w:tab w:val="clear" w:pos="907"/>
              </w:tabs>
              <w:ind w:right="1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</w:t>
            </w:r>
            <w:r w:rsidRPr="00CE43A0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203</w:t>
            </w:r>
          </w:p>
        </w:tc>
        <w:tc>
          <w:tcPr>
            <w:tcW w:w="260" w:type="dxa"/>
            <w:vAlign w:val="bottom"/>
          </w:tcPr>
          <w:p w:rsidR="00E55B2F" w:rsidRPr="00447F0A" w:rsidRDefault="00E55B2F" w:rsidP="0073739E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55B2F" w:rsidRPr="00566901" w:rsidRDefault="00E55B2F" w:rsidP="002F073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6,306</w:t>
            </w:r>
          </w:p>
        </w:tc>
        <w:tc>
          <w:tcPr>
            <w:tcW w:w="236" w:type="dxa"/>
          </w:tcPr>
          <w:p w:rsidR="00E55B2F" w:rsidRPr="00447F0A" w:rsidRDefault="00E55B2F" w:rsidP="0073739E">
            <w:pPr>
              <w:tabs>
                <w:tab w:val="clear" w:pos="907"/>
              </w:tabs>
              <w:ind w:right="12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55B2F" w:rsidRPr="00CE43A0" w:rsidRDefault="00E55B2F" w:rsidP="00E82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 w:rsidRPr="00CE43A0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710</w:t>
            </w:r>
            <w:r w:rsidRPr="00CE43A0">
              <w:rPr>
                <w:rFonts w:ascii="Angsana New" w:hAnsi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249" w:type="dxa"/>
            <w:vAlign w:val="bottom"/>
          </w:tcPr>
          <w:p w:rsidR="00E55B2F" w:rsidRPr="00447F0A" w:rsidRDefault="00E55B2F" w:rsidP="0073739E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55B2F" w:rsidRPr="00E55B2F" w:rsidRDefault="00E55B2F" w:rsidP="00E8229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zh-CN"/>
              </w:rPr>
              <w:t>1,749</w:t>
            </w:r>
          </w:p>
        </w:tc>
      </w:tr>
    </w:tbl>
    <w:p w:rsidR="00767028" w:rsidRPr="00502CCD" w:rsidRDefault="00767028" w:rsidP="007670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50297F">
        <w:rPr>
          <w:rFonts w:ascii="Angsana New" w:hAnsi="Angsana New"/>
          <w:sz w:val="30"/>
          <w:szCs w:val="30"/>
          <w:cs/>
        </w:rPr>
        <w:lastRenderedPageBreak/>
        <w:t xml:space="preserve">ณ วันที่ </w:t>
      </w:r>
      <w:r w:rsidRPr="0050297F">
        <w:rPr>
          <w:rFonts w:ascii="Angsana New" w:hAnsi="Angsana New"/>
          <w:sz w:val="30"/>
          <w:szCs w:val="30"/>
        </w:rPr>
        <w:t xml:space="preserve">31 </w:t>
      </w:r>
      <w:r w:rsidRPr="0050297F">
        <w:rPr>
          <w:rFonts w:ascii="Angsana New" w:hAnsi="Angsana New"/>
          <w:sz w:val="30"/>
          <w:szCs w:val="30"/>
          <w:cs/>
        </w:rPr>
        <w:t>ธันวาคม</w:t>
      </w:r>
      <w:r>
        <w:rPr>
          <w:rFonts w:ascii="Angsana New" w:hAnsi="Angsana New"/>
          <w:sz w:val="30"/>
          <w:szCs w:val="30"/>
        </w:rPr>
        <w:t xml:space="preserve"> 2564 </w:t>
      </w:r>
      <w:r w:rsidRPr="0050297F">
        <w:rPr>
          <w:rFonts w:ascii="Angsana New" w:hAnsi="Angsana New"/>
          <w:sz w:val="30"/>
          <w:szCs w:val="30"/>
          <w:cs/>
        </w:rPr>
        <w:t>บริษัท</w:t>
      </w:r>
      <w:r>
        <w:rPr>
          <w:rFonts w:ascii="Angsana New" w:hAnsi="Angsana New" w:hint="cs"/>
          <w:sz w:val="30"/>
          <w:szCs w:val="30"/>
          <w:cs/>
        </w:rPr>
        <w:t>ย่อยแห่งหนึ่ง</w:t>
      </w:r>
      <w:r w:rsidRPr="0050297F">
        <w:rPr>
          <w:rFonts w:ascii="Angsana New" w:hAnsi="Angsana New"/>
          <w:sz w:val="30"/>
          <w:szCs w:val="30"/>
          <w:cs/>
        </w:rPr>
        <w:t>ไม่ได้รับรู้</w:t>
      </w:r>
      <w:r>
        <w:rPr>
          <w:rFonts w:ascii="Angsana New" w:hAnsi="Angsana New" w:hint="cs"/>
          <w:sz w:val="30"/>
          <w:szCs w:val="30"/>
          <w:cs/>
        </w:rPr>
        <w:t>ผล</w:t>
      </w:r>
      <w:r w:rsidRPr="0050297F">
        <w:rPr>
          <w:rFonts w:ascii="Angsana New" w:hAnsi="Angsana New"/>
          <w:sz w:val="30"/>
          <w:szCs w:val="30"/>
          <w:cs/>
        </w:rPr>
        <w:t>ขาดทุน</w:t>
      </w:r>
      <w:r>
        <w:rPr>
          <w:rFonts w:ascii="Angsana New" w:hAnsi="Angsana New" w:hint="cs"/>
          <w:sz w:val="30"/>
          <w:szCs w:val="30"/>
          <w:cs/>
        </w:rPr>
        <w:t xml:space="preserve">ทางภาษียกมาจำนวนเงินรวม </w:t>
      </w:r>
      <w:r w:rsidR="00F16687">
        <w:rPr>
          <w:rFonts w:ascii="Angsana New" w:hAnsi="Angsana New" w:hint="cs"/>
          <w:sz w:val="30"/>
          <w:szCs w:val="30"/>
          <w:cs/>
        </w:rPr>
        <w:t>27.8</w:t>
      </w:r>
      <w:r w:rsidRPr="00F16687">
        <w:rPr>
          <w:rFonts w:ascii="Angsana New" w:hAnsi="Angsana New" w:hint="cs"/>
          <w:sz w:val="30"/>
          <w:szCs w:val="30"/>
          <w:cs/>
        </w:rPr>
        <w:t xml:space="preserve"> ล้าน</w:t>
      </w:r>
      <w:r>
        <w:rPr>
          <w:rFonts w:ascii="Angsana New" w:hAnsi="Angsana New" w:hint="cs"/>
          <w:sz w:val="30"/>
          <w:szCs w:val="30"/>
          <w:cs/>
        </w:rPr>
        <w:t xml:space="preserve">บาท </w:t>
      </w:r>
      <w:r w:rsidRPr="0050297F">
        <w:rPr>
          <w:rFonts w:ascii="Angsana New" w:hAnsi="Angsana New"/>
          <w:sz w:val="30"/>
          <w:szCs w:val="30"/>
          <w:cs/>
        </w:rPr>
        <w:t xml:space="preserve">เป็นสินทรัพย์ภาษีเงินได้รอการตัดบัญชี </w:t>
      </w:r>
      <w:r>
        <w:rPr>
          <w:rFonts w:ascii="Angsana New" w:hAnsi="Angsana New"/>
          <w:sz w:val="30"/>
          <w:szCs w:val="30"/>
          <w:cs/>
        </w:rPr>
        <w:t>เนื่องจาก</w:t>
      </w:r>
      <w:r w:rsidRPr="0050297F">
        <w:rPr>
          <w:rFonts w:ascii="Angsana New" w:hAnsi="Angsana New"/>
          <w:sz w:val="30"/>
          <w:szCs w:val="30"/>
          <w:cs/>
        </w:rPr>
        <w:t>มี</w:t>
      </w:r>
      <w:r>
        <w:rPr>
          <w:rFonts w:ascii="Angsana New" w:hAnsi="Angsana New"/>
          <w:sz w:val="30"/>
          <w:szCs w:val="30"/>
          <w:cs/>
        </w:rPr>
        <w:t>ความ</w:t>
      </w:r>
      <w:r>
        <w:rPr>
          <w:rFonts w:ascii="Angsana New" w:hAnsi="Angsana New" w:hint="cs"/>
          <w:sz w:val="30"/>
          <w:szCs w:val="30"/>
          <w:cs/>
        </w:rPr>
        <w:t>ไม่แน่นอนว่</w:t>
      </w:r>
      <w:r>
        <w:rPr>
          <w:rFonts w:ascii="Angsana New" w:hAnsi="Angsana New"/>
          <w:sz w:val="30"/>
          <w:szCs w:val="30"/>
          <w:cs/>
        </w:rPr>
        <w:t>า</w:t>
      </w:r>
      <w:r>
        <w:rPr>
          <w:rFonts w:ascii="Angsana New" w:hAnsi="Angsana New" w:hint="cs"/>
          <w:sz w:val="30"/>
          <w:szCs w:val="30"/>
          <w:cs/>
        </w:rPr>
        <w:t>กำ</w:t>
      </w:r>
      <w:r w:rsidRPr="0050297F">
        <w:rPr>
          <w:rFonts w:ascii="Angsana New" w:hAnsi="Angsana New"/>
          <w:sz w:val="30"/>
          <w:szCs w:val="30"/>
          <w:cs/>
        </w:rPr>
        <w:t>ไร</w:t>
      </w:r>
      <w:r>
        <w:rPr>
          <w:rFonts w:ascii="Angsana New" w:hAnsi="Angsana New" w:hint="cs"/>
          <w:sz w:val="30"/>
          <w:szCs w:val="30"/>
          <w:cs/>
        </w:rPr>
        <w:t>เพื่อเสียภาษีในอนาคตจะมีจำนวน</w:t>
      </w:r>
      <w:r w:rsidRPr="0050297F">
        <w:rPr>
          <w:rFonts w:ascii="Angsana New" w:hAnsi="Angsana New"/>
          <w:sz w:val="30"/>
          <w:szCs w:val="30"/>
          <w:cs/>
        </w:rPr>
        <w:t>เพียงพอ</w:t>
      </w:r>
      <w:r>
        <w:rPr>
          <w:rFonts w:ascii="Angsana New" w:hAnsi="Angsana New" w:hint="cs"/>
          <w:sz w:val="30"/>
          <w:szCs w:val="30"/>
          <w:cs/>
        </w:rPr>
        <w:t>กับการ</w:t>
      </w:r>
      <w:r w:rsidRPr="0050297F">
        <w:rPr>
          <w:rFonts w:ascii="Angsana New" w:hAnsi="Angsana New"/>
          <w:sz w:val="30"/>
          <w:szCs w:val="30"/>
          <w:cs/>
        </w:rPr>
        <w:t>ใช้ประโยชน์</w:t>
      </w:r>
      <w:r>
        <w:rPr>
          <w:rFonts w:ascii="Angsana New" w:hAnsi="Angsana New" w:hint="cs"/>
          <w:sz w:val="30"/>
          <w:szCs w:val="30"/>
          <w:cs/>
        </w:rPr>
        <w:t>จากผลขาดทุนดังกล่าว ผลขาดทุนดังกล่าวจะ</w:t>
      </w:r>
      <w:r w:rsidRPr="0050297F">
        <w:rPr>
          <w:rFonts w:ascii="Angsana New" w:hAnsi="Angsana New"/>
          <w:sz w:val="30"/>
          <w:szCs w:val="30"/>
          <w:cs/>
        </w:rPr>
        <w:t>หมดอายุใน</w:t>
      </w:r>
      <w:r w:rsidRPr="00F16687">
        <w:rPr>
          <w:rFonts w:ascii="Angsana New" w:hAnsi="Angsana New"/>
          <w:sz w:val="30"/>
          <w:szCs w:val="30"/>
          <w:cs/>
        </w:rPr>
        <w:t>ปี</w:t>
      </w:r>
      <w:r w:rsidR="00F16687" w:rsidRPr="00F16687">
        <w:rPr>
          <w:rFonts w:ascii="Angsana New" w:hAnsi="Angsana New"/>
          <w:sz w:val="30"/>
          <w:szCs w:val="30"/>
        </w:rPr>
        <w:t xml:space="preserve"> 2565</w:t>
      </w:r>
      <w:r w:rsidRPr="00F16687">
        <w:rPr>
          <w:rFonts w:ascii="Angsana New" w:hAnsi="Angsana New"/>
          <w:sz w:val="30"/>
          <w:szCs w:val="30"/>
        </w:rPr>
        <w:t xml:space="preserve"> - 2567</w:t>
      </w:r>
    </w:p>
    <w:p w:rsidR="00437EB4" w:rsidRDefault="00437EB4" w:rsidP="009B48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</w:p>
    <w:p w:rsidR="009B48F3" w:rsidRDefault="009B48F3" w:rsidP="009B48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ค่าใช้จ่าย (รายได้) ภาษีเงินได้รอการตัดบัญชีที่บันทึกในกำไรขาดทุนเบ็ดเสร็จอื่นสำหรับปีสิ้นสุดวันที่ 31 ธันวาคม 2564 และ 2563 ประกอบด้วยรายการดังต่อไปนี้</w:t>
      </w:r>
    </w:p>
    <w:p w:rsidR="009B48F3" w:rsidRPr="008F56FE" w:rsidRDefault="009B48F3" w:rsidP="009B48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16"/>
          <w:szCs w:val="16"/>
        </w:rPr>
      </w:pPr>
    </w:p>
    <w:tbl>
      <w:tblPr>
        <w:tblW w:w="9907" w:type="dxa"/>
        <w:tblInd w:w="-18" w:type="dxa"/>
        <w:tblLook w:val="0000"/>
      </w:tblPr>
      <w:tblGrid>
        <w:gridCol w:w="4444"/>
        <w:gridCol w:w="1176"/>
        <w:gridCol w:w="235"/>
        <w:gridCol w:w="1217"/>
        <w:gridCol w:w="236"/>
        <w:gridCol w:w="1182"/>
        <w:gridCol w:w="246"/>
        <w:gridCol w:w="1171"/>
      </w:tblGrid>
      <w:tr w:rsidR="009B48F3" w:rsidRPr="007554FB" w:rsidTr="0073739E">
        <w:trPr>
          <w:tblHeader/>
        </w:trPr>
        <w:tc>
          <w:tcPr>
            <w:tcW w:w="4444" w:type="dxa"/>
            <w:tcBorders>
              <w:top w:val="nil"/>
              <w:left w:val="nil"/>
              <w:bottom w:val="nil"/>
              <w:right w:val="nil"/>
            </w:tcBorders>
          </w:tcPr>
          <w:p w:rsidR="009B48F3" w:rsidRPr="007554FB" w:rsidRDefault="009B48F3" w:rsidP="0073739E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63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48F3" w:rsidRPr="007554FB" w:rsidRDefault="009B48F3" w:rsidP="00737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554FB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9B48F3" w:rsidRPr="00885F84" w:rsidTr="00437EB4">
        <w:trPr>
          <w:tblHeader/>
        </w:trPr>
        <w:tc>
          <w:tcPr>
            <w:tcW w:w="4444" w:type="dxa"/>
            <w:tcBorders>
              <w:top w:val="nil"/>
              <w:left w:val="nil"/>
              <w:bottom w:val="nil"/>
              <w:right w:val="nil"/>
            </w:tcBorders>
          </w:tcPr>
          <w:p w:rsidR="009B48F3" w:rsidRPr="007554FB" w:rsidRDefault="009B48F3" w:rsidP="0073739E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2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48F3" w:rsidRPr="004F07C8" w:rsidRDefault="009B48F3" w:rsidP="0073739E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:rsidR="009B48F3" w:rsidRPr="004F07C8" w:rsidRDefault="009B48F3" w:rsidP="0073739E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9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48F3" w:rsidRPr="006A4E57" w:rsidRDefault="009B48F3" w:rsidP="0073739E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6A4E57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9B48F3" w:rsidRPr="00885F84" w:rsidTr="00437EB4">
        <w:trPr>
          <w:tblHeader/>
        </w:trPr>
        <w:tc>
          <w:tcPr>
            <w:tcW w:w="4444" w:type="dxa"/>
            <w:tcBorders>
              <w:top w:val="nil"/>
              <w:left w:val="nil"/>
              <w:bottom w:val="nil"/>
              <w:right w:val="nil"/>
            </w:tcBorders>
          </w:tcPr>
          <w:p w:rsidR="009B48F3" w:rsidRPr="007554FB" w:rsidRDefault="009B48F3" w:rsidP="0073739E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B48F3" w:rsidRPr="00885F84" w:rsidRDefault="009B48F3" w:rsidP="00737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35" w:type="dxa"/>
            <w:tcBorders>
              <w:top w:val="nil"/>
              <w:left w:val="nil"/>
              <w:right w:val="nil"/>
            </w:tcBorders>
            <w:vAlign w:val="bottom"/>
          </w:tcPr>
          <w:p w:rsidR="009B48F3" w:rsidRPr="00885F84" w:rsidRDefault="009B48F3" w:rsidP="0073739E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B48F3" w:rsidRPr="00885F84" w:rsidRDefault="009B48F3" w:rsidP="00737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:rsidR="009B48F3" w:rsidRDefault="009B48F3" w:rsidP="00737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B48F3" w:rsidRPr="00885F84" w:rsidRDefault="009B48F3" w:rsidP="00737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48F3" w:rsidRPr="00885F84" w:rsidRDefault="009B48F3" w:rsidP="0073739E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B48F3" w:rsidRPr="00885F84" w:rsidRDefault="009B48F3" w:rsidP="00737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437EB4" w:rsidRPr="007C073A" w:rsidTr="005069EF">
        <w:tc>
          <w:tcPr>
            <w:tcW w:w="4444" w:type="dxa"/>
            <w:tcBorders>
              <w:top w:val="nil"/>
              <w:left w:val="nil"/>
              <w:bottom w:val="nil"/>
              <w:right w:val="nil"/>
            </w:tcBorders>
          </w:tcPr>
          <w:p w:rsidR="00437EB4" w:rsidRPr="00432322" w:rsidRDefault="00437EB4" w:rsidP="00155365">
            <w:pPr>
              <w:tabs>
                <w:tab w:val="left" w:pos="1440"/>
                <w:tab w:val="left" w:pos="2160"/>
              </w:tabs>
              <w:ind w:right="-64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</w:t>
            </w:r>
            <w:r w:rsidR="00155365">
              <w:rPr>
                <w:rFonts w:ascii="Angsana New" w:hAnsi="Angsana New" w:hint="cs"/>
                <w:sz w:val="30"/>
                <w:szCs w:val="30"/>
                <w:cs/>
              </w:rPr>
              <w:t>กำไร 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ขาดทุน) จากการวัดมูลค่าใหม่ของ</w:t>
            </w:r>
          </w:p>
        </w:tc>
        <w:tc>
          <w:tcPr>
            <w:tcW w:w="1176" w:type="dxa"/>
            <w:tcBorders>
              <w:top w:val="nil"/>
              <w:left w:val="nil"/>
              <w:right w:val="nil"/>
            </w:tcBorders>
            <w:vAlign w:val="bottom"/>
          </w:tcPr>
          <w:p w:rsidR="00437EB4" w:rsidRPr="00155365" w:rsidRDefault="00437EB4" w:rsidP="0015536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 w:rsidRPr="00155365">
              <w:rPr>
                <w:rFonts w:ascii="Angsana New" w:hAnsi="Angsana New" w:hint="cs"/>
                <w:sz w:val="30"/>
                <w:szCs w:val="30"/>
                <w:cs/>
                <w:lang w:eastAsia="zh-CN"/>
              </w:rPr>
              <w:t>1</w:t>
            </w:r>
            <w:r w:rsidRPr="00155365">
              <w:rPr>
                <w:rFonts w:ascii="Angsana New" w:hAnsi="Angsana New"/>
                <w:sz w:val="30"/>
                <w:szCs w:val="30"/>
                <w:lang w:eastAsia="zh-CN"/>
              </w:rPr>
              <w:t>,630</w:t>
            </w:r>
          </w:p>
        </w:tc>
        <w:tc>
          <w:tcPr>
            <w:tcW w:w="235" w:type="dxa"/>
            <w:tcBorders>
              <w:top w:val="nil"/>
              <w:left w:val="nil"/>
              <w:right w:val="nil"/>
            </w:tcBorders>
            <w:vAlign w:val="bottom"/>
          </w:tcPr>
          <w:p w:rsidR="00437EB4" w:rsidRPr="00155365" w:rsidRDefault="00437EB4" w:rsidP="0073739E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7" w:type="dxa"/>
            <w:tcBorders>
              <w:top w:val="nil"/>
              <w:left w:val="nil"/>
              <w:right w:val="nil"/>
            </w:tcBorders>
          </w:tcPr>
          <w:p w:rsidR="00437EB4" w:rsidRPr="00155365" w:rsidRDefault="00155365" w:rsidP="0015536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 w:rsidRPr="00155365">
              <w:rPr>
                <w:rFonts w:ascii="Angsana New" w:hAnsi="Angsana New" w:hint="cs"/>
                <w:sz w:val="30"/>
                <w:szCs w:val="30"/>
                <w:cs/>
                <w:lang w:eastAsia="zh-CN"/>
              </w:rPr>
              <w:t>(</w:t>
            </w:r>
            <w:r w:rsidR="00437EB4" w:rsidRPr="00155365">
              <w:rPr>
                <w:rFonts w:ascii="Angsana New" w:hAnsi="Angsana New" w:hint="cs"/>
                <w:sz w:val="30"/>
                <w:szCs w:val="30"/>
                <w:cs/>
                <w:lang w:eastAsia="zh-CN"/>
              </w:rPr>
              <w:t>3</w:t>
            </w:r>
            <w:r w:rsidR="00437EB4" w:rsidRPr="00155365">
              <w:rPr>
                <w:rFonts w:ascii="Angsana New" w:hAnsi="Angsana New"/>
                <w:sz w:val="30"/>
                <w:szCs w:val="30"/>
                <w:lang w:eastAsia="zh-CN"/>
              </w:rPr>
              <w:t>,</w:t>
            </w:r>
            <w:r w:rsidR="00437EB4" w:rsidRPr="00155365">
              <w:rPr>
                <w:rFonts w:ascii="Angsana New" w:hAnsi="Angsana New" w:hint="cs"/>
                <w:sz w:val="30"/>
                <w:szCs w:val="30"/>
                <w:cs/>
                <w:lang w:eastAsia="zh-CN"/>
              </w:rPr>
              <w:t>072</w:t>
            </w:r>
            <w:r w:rsidRPr="00155365">
              <w:rPr>
                <w:rFonts w:ascii="Angsana New" w:hAnsi="Angsana New" w:hint="cs"/>
                <w:sz w:val="30"/>
                <w:szCs w:val="30"/>
                <w:cs/>
                <w:lang w:eastAsia="zh-CN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:rsidR="00437EB4" w:rsidRPr="00437EB4" w:rsidRDefault="00437EB4" w:rsidP="0073739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2" w:type="dxa"/>
            <w:tcBorders>
              <w:top w:val="nil"/>
              <w:left w:val="nil"/>
              <w:right w:val="nil"/>
            </w:tcBorders>
            <w:vAlign w:val="bottom"/>
          </w:tcPr>
          <w:p w:rsidR="00437EB4" w:rsidRPr="00437EB4" w:rsidRDefault="00437EB4" w:rsidP="0015536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eastAsia="zh-CN"/>
              </w:rPr>
              <w:t>2</w:t>
            </w:r>
            <w:r>
              <w:rPr>
                <w:rFonts w:ascii="Angsana New" w:hAnsi="Angsana New"/>
                <w:sz w:val="30"/>
                <w:szCs w:val="30"/>
                <w:lang w:eastAsia="zh-CN"/>
              </w:rPr>
              <w:t>,524</w:t>
            </w:r>
          </w:p>
        </w:tc>
        <w:tc>
          <w:tcPr>
            <w:tcW w:w="246" w:type="dxa"/>
            <w:tcBorders>
              <w:top w:val="nil"/>
              <w:left w:val="nil"/>
              <w:right w:val="nil"/>
            </w:tcBorders>
            <w:vAlign w:val="bottom"/>
          </w:tcPr>
          <w:p w:rsidR="00437EB4" w:rsidRPr="00437EB4" w:rsidRDefault="00437EB4" w:rsidP="0073739E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right w:val="nil"/>
            </w:tcBorders>
          </w:tcPr>
          <w:p w:rsidR="00437EB4" w:rsidRPr="00437EB4" w:rsidRDefault="00155365" w:rsidP="0015536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zh-CN"/>
              </w:rPr>
              <w:t>(</w:t>
            </w:r>
            <w:r w:rsidR="00437EB4">
              <w:rPr>
                <w:rFonts w:ascii="Angsana New" w:hAnsi="Angsana New" w:hint="cs"/>
                <w:sz w:val="30"/>
                <w:szCs w:val="30"/>
                <w:cs/>
                <w:lang w:eastAsia="zh-CN"/>
              </w:rPr>
              <w:t>659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zh-CN"/>
              </w:rPr>
              <w:t>)</w:t>
            </w:r>
          </w:p>
        </w:tc>
      </w:tr>
      <w:tr w:rsidR="00437EB4" w:rsidRPr="00ED534D" w:rsidTr="00437EB4">
        <w:tc>
          <w:tcPr>
            <w:tcW w:w="4444" w:type="dxa"/>
            <w:tcBorders>
              <w:top w:val="nil"/>
              <w:left w:val="nil"/>
              <w:bottom w:val="nil"/>
              <w:right w:val="nil"/>
            </w:tcBorders>
          </w:tcPr>
          <w:p w:rsidR="00437EB4" w:rsidRDefault="00437EB4" w:rsidP="00737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8"/>
                <w:tab w:val="left" w:pos="2160"/>
              </w:tabs>
              <w:ind w:left="18"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ผลประโยชน์พนักงานที่กำหนดไว้</w:t>
            </w:r>
          </w:p>
        </w:tc>
        <w:tc>
          <w:tcPr>
            <w:tcW w:w="1176" w:type="dxa"/>
            <w:tcBorders>
              <w:top w:val="nil"/>
              <w:left w:val="nil"/>
              <w:right w:val="nil"/>
            </w:tcBorders>
            <w:vAlign w:val="bottom"/>
          </w:tcPr>
          <w:p w:rsidR="00437EB4" w:rsidRPr="00155365" w:rsidRDefault="00437EB4" w:rsidP="0015536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</w:p>
        </w:tc>
        <w:tc>
          <w:tcPr>
            <w:tcW w:w="235" w:type="dxa"/>
            <w:tcBorders>
              <w:top w:val="nil"/>
              <w:left w:val="nil"/>
              <w:right w:val="nil"/>
            </w:tcBorders>
            <w:vAlign w:val="bottom"/>
          </w:tcPr>
          <w:p w:rsidR="00437EB4" w:rsidRPr="00155365" w:rsidRDefault="00437EB4" w:rsidP="00737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7" w:type="dxa"/>
            <w:tcBorders>
              <w:top w:val="nil"/>
              <w:left w:val="nil"/>
              <w:right w:val="nil"/>
            </w:tcBorders>
            <w:vAlign w:val="bottom"/>
          </w:tcPr>
          <w:p w:rsidR="00437EB4" w:rsidRPr="00155365" w:rsidRDefault="00437EB4" w:rsidP="00506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:rsidR="00437EB4" w:rsidRPr="00437EB4" w:rsidRDefault="00437EB4" w:rsidP="00737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437EB4" w:rsidRPr="00437EB4" w:rsidRDefault="00437EB4" w:rsidP="0015536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</w:p>
        </w:tc>
        <w:tc>
          <w:tcPr>
            <w:tcW w:w="246" w:type="dxa"/>
            <w:tcBorders>
              <w:top w:val="nil"/>
              <w:left w:val="nil"/>
              <w:right w:val="nil"/>
            </w:tcBorders>
            <w:vAlign w:val="bottom"/>
          </w:tcPr>
          <w:p w:rsidR="00437EB4" w:rsidRPr="00437EB4" w:rsidRDefault="00437EB4" w:rsidP="00737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right w:val="nil"/>
            </w:tcBorders>
            <w:vAlign w:val="bottom"/>
          </w:tcPr>
          <w:p w:rsidR="00437EB4" w:rsidRPr="00437EB4" w:rsidRDefault="00437EB4" w:rsidP="00737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37EB4" w:rsidRPr="00ED534D" w:rsidTr="005069EF">
        <w:tc>
          <w:tcPr>
            <w:tcW w:w="4444" w:type="dxa"/>
            <w:tcBorders>
              <w:top w:val="nil"/>
              <w:left w:val="nil"/>
              <w:bottom w:val="nil"/>
              <w:right w:val="nil"/>
            </w:tcBorders>
          </w:tcPr>
          <w:p w:rsidR="00437EB4" w:rsidRPr="00E94607" w:rsidRDefault="00437EB4" w:rsidP="00557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8"/>
                <w:tab w:val="left" w:pos="2160"/>
              </w:tabs>
              <w:ind w:left="18"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หัก </w:t>
            </w:r>
            <w:r w:rsidR="00557A22">
              <w:rPr>
                <w:rFonts w:ascii="Angsana New" w:hAnsi="Angsana New" w:hint="cs"/>
                <w:sz w:val="30"/>
                <w:szCs w:val="30"/>
                <w:cs/>
              </w:rPr>
              <w:t>รายได้ 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ค่าใช้จ่าย) ภาษีเงินได้รอการตัดบัญชี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37EB4" w:rsidRPr="00155365" w:rsidRDefault="00155365" w:rsidP="0015536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 w:rsidRPr="00155365">
              <w:rPr>
                <w:rFonts w:ascii="Angsana New" w:hAnsi="Angsana New" w:hint="cs"/>
                <w:sz w:val="30"/>
                <w:szCs w:val="30"/>
                <w:cs/>
                <w:lang w:eastAsia="zh-CN"/>
              </w:rPr>
              <w:t>(</w:t>
            </w:r>
            <w:r w:rsidR="00437EB4" w:rsidRPr="00155365">
              <w:rPr>
                <w:rFonts w:ascii="Angsana New" w:hAnsi="Angsana New" w:hint="cs"/>
                <w:sz w:val="30"/>
                <w:szCs w:val="30"/>
                <w:cs/>
                <w:lang w:eastAsia="zh-CN"/>
              </w:rPr>
              <w:t>333</w:t>
            </w:r>
            <w:r w:rsidRPr="00155365">
              <w:rPr>
                <w:rFonts w:ascii="Angsana New" w:hAnsi="Angsana New" w:hint="cs"/>
                <w:sz w:val="30"/>
                <w:szCs w:val="30"/>
                <w:cs/>
                <w:lang w:eastAsia="zh-CN"/>
              </w:rPr>
              <w:t>)</w:t>
            </w:r>
          </w:p>
        </w:tc>
        <w:tc>
          <w:tcPr>
            <w:tcW w:w="235" w:type="dxa"/>
            <w:tcBorders>
              <w:top w:val="nil"/>
              <w:left w:val="nil"/>
              <w:right w:val="nil"/>
            </w:tcBorders>
            <w:vAlign w:val="bottom"/>
          </w:tcPr>
          <w:p w:rsidR="00437EB4" w:rsidRPr="00155365" w:rsidRDefault="00437EB4" w:rsidP="00737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37EB4" w:rsidRPr="00155365" w:rsidRDefault="00437EB4" w:rsidP="0015536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55365">
              <w:rPr>
                <w:rFonts w:ascii="Angsana New" w:hAnsi="Angsana New" w:hint="cs"/>
                <w:sz w:val="30"/>
                <w:szCs w:val="30"/>
                <w:cs/>
              </w:rPr>
              <w:t>395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:rsidR="00437EB4" w:rsidRPr="00437EB4" w:rsidRDefault="00437EB4" w:rsidP="00737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37EB4" w:rsidRPr="00437EB4" w:rsidRDefault="00155365" w:rsidP="0015536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zh-CN"/>
              </w:rPr>
              <w:t>(</w:t>
            </w:r>
            <w:r w:rsidR="00437EB4">
              <w:rPr>
                <w:rFonts w:ascii="Angsana New" w:hAnsi="Angsana New" w:hint="cs"/>
                <w:sz w:val="30"/>
                <w:szCs w:val="30"/>
                <w:cs/>
                <w:lang w:eastAsia="zh-CN"/>
              </w:rPr>
              <w:t>505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zh-CN"/>
              </w:rPr>
              <w:t>)</w:t>
            </w:r>
          </w:p>
        </w:tc>
        <w:tc>
          <w:tcPr>
            <w:tcW w:w="246" w:type="dxa"/>
            <w:tcBorders>
              <w:top w:val="nil"/>
              <w:left w:val="nil"/>
              <w:right w:val="nil"/>
            </w:tcBorders>
            <w:vAlign w:val="bottom"/>
          </w:tcPr>
          <w:p w:rsidR="00437EB4" w:rsidRPr="00437EB4" w:rsidRDefault="00437EB4" w:rsidP="00737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37EB4" w:rsidRPr="00437EB4" w:rsidRDefault="00437EB4" w:rsidP="0015536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zh-CN"/>
              </w:rPr>
              <w:t>132</w:t>
            </w:r>
          </w:p>
        </w:tc>
      </w:tr>
      <w:tr w:rsidR="00437EB4" w:rsidRPr="00ED534D" w:rsidTr="00437EB4">
        <w:tc>
          <w:tcPr>
            <w:tcW w:w="4444" w:type="dxa"/>
            <w:tcBorders>
              <w:top w:val="nil"/>
              <w:left w:val="nil"/>
              <w:bottom w:val="nil"/>
              <w:right w:val="nil"/>
            </w:tcBorders>
          </w:tcPr>
          <w:p w:rsidR="00437EB4" w:rsidRPr="007554FB" w:rsidRDefault="00437EB4" w:rsidP="00737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8"/>
                <w:tab w:val="left" w:pos="2160"/>
              </w:tabs>
              <w:ind w:left="18"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437EB4" w:rsidRPr="00155365" w:rsidRDefault="00437EB4" w:rsidP="005069EF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55365">
              <w:rPr>
                <w:rFonts w:ascii="Angsana New" w:hAnsi="Angsana New" w:hint="cs"/>
                <w:sz w:val="30"/>
                <w:szCs w:val="30"/>
                <w:cs/>
              </w:rPr>
              <w:t>1,297</w:t>
            </w:r>
          </w:p>
        </w:tc>
        <w:tc>
          <w:tcPr>
            <w:tcW w:w="235" w:type="dxa"/>
            <w:tcBorders>
              <w:left w:val="nil"/>
              <w:bottom w:val="nil"/>
              <w:right w:val="nil"/>
            </w:tcBorders>
            <w:vAlign w:val="bottom"/>
          </w:tcPr>
          <w:p w:rsidR="00437EB4" w:rsidRPr="00155365" w:rsidRDefault="00437EB4" w:rsidP="0073739E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437EB4" w:rsidRPr="00155365" w:rsidRDefault="00155365" w:rsidP="0015536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 w:rsidRPr="00155365">
              <w:rPr>
                <w:rFonts w:ascii="Angsana New" w:hAnsi="Angsana New" w:hint="cs"/>
                <w:sz w:val="30"/>
                <w:szCs w:val="30"/>
                <w:cs/>
                <w:lang w:eastAsia="zh-CN"/>
              </w:rPr>
              <w:t>(</w:t>
            </w:r>
            <w:r w:rsidR="00437EB4" w:rsidRPr="00155365">
              <w:rPr>
                <w:rFonts w:ascii="Angsana New" w:hAnsi="Angsana New" w:hint="cs"/>
                <w:sz w:val="30"/>
                <w:szCs w:val="30"/>
                <w:cs/>
                <w:lang w:eastAsia="zh-CN"/>
              </w:rPr>
              <w:t>2,677</w:t>
            </w:r>
            <w:r w:rsidRPr="00155365">
              <w:rPr>
                <w:rFonts w:ascii="Angsana New" w:hAnsi="Angsana New" w:hint="cs"/>
                <w:sz w:val="30"/>
                <w:szCs w:val="30"/>
                <w:cs/>
                <w:lang w:eastAsia="zh-CN"/>
              </w:rPr>
              <w:t>)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:rsidR="00437EB4" w:rsidRPr="00437EB4" w:rsidRDefault="00437EB4" w:rsidP="0073739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437EB4" w:rsidRPr="00437EB4" w:rsidRDefault="00437EB4" w:rsidP="0073739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zh-CN"/>
              </w:rPr>
              <w:t>2,019</w:t>
            </w:r>
          </w:p>
        </w:tc>
        <w:tc>
          <w:tcPr>
            <w:tcW w:w="246" w:type="dxa"/>
            <w:tcBorders>
              <w:top w:val="nil"/>
              <w:left w:val="nil"/>
              <w:right w:val="nil"/>
            </w:tcBorders>
            <w:vAlign w:val="bottom"/>
          </w:tcPr>
          <w:p w:rsidR="00437EB4" w:rsidRPr="00437EB4" w:rsidRDefault="00437EB4" w:rsidP="0073739E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437EB4" w:rsidRPr="00437EB4" w:rsidRDefault="00155365" w:rsidP="0015536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zh-CN"/>
              </w:rPr>
              <w:t>(</w:t>
            </w:r>
            <w:r w:rsidR="00437EB4">
              <w:rPr>
                <w:rFonts w:ascii="Angsana New" w:hAnsi="Angsana New" w:hint="cs"/>
                <w:sz w:val="30"/>
                <w:szCs w:val="30"/>
                <w:cs/>
                <w:lang w:eastAsia="zh-CN"/>
              </w:rPr>
              <w:t>527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zh-CN"/>
              </w:rPr>
              <w:t>)</w:t>
            </w:r>
          </w:p>
        </w:tc>
      </w:tr>
    </w:tbl>
    <w:p w:rsidR="009B48F3" w:rsidRPr="002A275C" w:rsidRDefault="009B48F3" w:rsidP="009B48F3">
      <w:pPr>
        <w:tabs>
          <w:tab w:val="left" w:pos="540"/>
          <w:tab w:val="left" w:pos="9356"/>
        </w:tabs>
        <w:rPr>
          <w:rFonts w:ascii="Angsana New" w:hAnsi="Angsana New"/>
          <w:b/>
          <w:sz w:val="30"/>
          <w:szCs w:val="30"/>
          <w:cs/>
        </w:rPr>
      </w:pPr>
    </w:p>
    <w:p w:rsidR="000E2129" w:rsidRPr="00296C70" w:rsidRDefault="007C1DBB" w:rsidP="000415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0"/>
          <w:szCs w:val="30"/>
        </w:rPr>
        <w:t>1</w:t>
      </w:r>
      <w:r w:rsidR="002A275C">
        <w:rPr>
          <w:rFonts w:ascii="Angsana New" w:hAnsi="Angsana New" w:hint="cs"/>
          <w:b/>
          <w:bCs/>
          <w:sz w:val="30"/>
          <w:szCs w:val="30"/>
          <w:cs/>
        </w:rPr>
        <w:t>6</w:t>
      </w:r>
      <w:r w:rsidR="000E2129" w:rsidRPr="00A33268">
        <w:rPr>
          <w:rFonts w:ascii="Angsana New" w:hAnsi="Angsana New"/>
          <w:b/>
          <w:bCs/>
          <w:sz w:val="30"/>
          <w:szCs w:val="30"/>
        </w:rPr>
        <w:t>.</w:t>
      </w:r>
      <w:r w:rsidR="000E2129" w:rsidRPr="00A33268">
        <w:rPr>
          <w:rFonts w:ascii="Angsana New" w:hAnsi="Angsana New"/>
          <w:b/>
          <w:bCs/>
          <w:sz w:val="30"/>
          <w:szCs w:val="30"/>
        </w:rPr>
        <w:tab/>
      </w:r>
      <w:r w:rsidR="00DE28A6">
        <w:rPr>
          <w:rFonts w:ascii="Angsana New" w:hAnsi="Angsana New" w:hint="cs"/>
          <w:b/>
          <w:bCs/>
          <w:sz w:val="32"/>
          <w:szCs w:val="32"/>
          <w:cs/>
        </w:rPr>
        <w:t xml:space="preserve">เงินกู้ยืมจากสถาบันการเงิน </w:t>
      </w:r>
    </w:p>
    <w:p w:rsidR="000E2129" w:rsidRPr="005F061A" w:rsidRDefault="000E2129" w:rsidP="000E21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16"/>
          <w:szCs w:val="16"/>
        </w:rPr>
      </w:pPr>
    </w:p>
    <w:p w:rsidR="00DE28A6" w:rsidRPr="00DE28A6" w:rsidRDefault="00DE28A6" w:rsidP="000E21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DE28A6">
        <w:rPr>
          <w:rFonts w:ascii="Angsana New" w:hAnsi="Angsana New" w:hint="cs"/>
          <w:i/>
          <w:iCs/>
          <w:sz w:val="30"/>
          <w:szCs w:val="30"/>
          <w:cs/>
        </w:rPr>
        <w:t xml:space="preserve">วงเงินสินเชื่อ </w:t>
      </w:r>
    </w:p>
    <w:p w:rsidR="00DE28A6" w:rsidRPr="00DE28A6" w:rsidRDefault="00DE28A6" w:rsidP="000E21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:rsidR="000E2129" w:rsidRDefault="000E2129" w:rsidP="000E21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3D4955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6765E7">
        <w:rPr>
          <w:rFonts w:ascii="Angsana New" w:hAnsi="Angsana New"/>
          <w:sz w:val="30"/>
          <w:szCs w:val="30"/>
        </w:rPr>
        <w:t>31</w:t>
      </w:r>
      <w:r w:rsidRPr="006765E7">
        <w:rPr>
          <w:rFonts w:ascii="Angsana New" w:hAnsi="Angsana New"/>
          <w:sz w:val="30"/>
          <w:szCs w:val="30"/>
          <w:cs/>
        </w:rPr>
        <w:t xml:space="preserve"> ธันวาคม </w:t>
      </w:r>
      <w:r w:rsidR="00164933">
        <w:rPr>
          <w:rFonts w:ascii="Angsana New" w:hAnsi="Angsana New"/>
          <w:sz w:val="30"/>
          <w:szCs w:val="30"/>
        </w:rPr>
        <w:t>256</w:t>
      </w:r>
      <w:r w:rsidR="00164933">
        <w:rPr>
          <w:rFonts w:ascii="Angsana New" w:hAnsi="Angsana New" w:hint="cs"/>
          <w:sz w:val="30"/>
          <w:szCs w:val="30"/>
          <w:cs/>
        </w:rPr>
        <w:t>4</w:t>
      </w:r>
      <w:r w:rsidRPr="006765E7">
        <w:rPr>
          <w:rFonts w:ascii="Angsana New" w:hAnsi="Angsana New" w:hint="cs"/>
          <w:sz w:val="30"/>
          <w:szCs w:val="30"/>
          <w:cs/>
        </w:rPr>
        <w:t xml:space="preserve"> และ </w:t>
      </w:r>
      <w:r w:rsidR="00164933">
        <w:rPr>
          <w:rFonts w:ascii="Angsana New" w:hAnsi="Angsana New"/>
          <w:sz w:val="30"/>
          <w:szCs w:val="30"/>
        </w:rPr>
        <w:t>256</w:t>
      </w:r>
      <w:r w:rsidR="00164933">
        <w:rPr>
          <w:rFonts w:ascii="Angsana New" w:hAnsi="Angsana New" w:hint="cs"/>
          <w:sz w:val="30"/>
          <w:szCs w:val="30"/>
          <w:cs/>
        </w:rPr>
        <w:t xml:space="preserve">3 </w:t>
      </w:r>
      <w:r>
        <w:rPr>
          <w:rFonts w:ascii="Angsana New" w:hAnsi="Angsana New" w:hint="cs"/>
          <w:sz w:val="30"/>
          <w:szCs w:val="30"/>
          <w:cs/>
        </w:rPr>
        <w:t>กลุ่ม</w:t>
      </w:r>
      <w:r w:rsidRPr="003D4955">
        <w:rPr>
          <w:rFonts w:ascii="Angsana New" w:hAnsi="Angsana New"/>
          <w:sz w:val="30"/>
          <w:szCs w:val="30"/>
          <w:cs/>
        </w:rPr>
        <w:t>บริษัท</w:t>
      </w:r>
      <w:r w:rsidR="00166A78">
        <w:rPr>
          <w:rFonts w:ascii="Angsana New" w:hAnsi="Angsana New" w:hint="cs"/>
          <w:sz w:val="30"/>
          <w:szCs w:val="30"/>
          <w:cs/>
        </w:rPr>
        <w:t xml:space="preserve">มีวงเงินสินเชื่อกับธนาคารในประเทศหลายแห่งดังนี้ </w:t>
      </w:r>
    </w:p>
    <w:p w:rsidR="000E2129" w:rsidRPr="005F061A" w:rsidRDefault="000E2129" w:rsidP="000E21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tbl>
      <w:tblPr>
        <w:tblW w:w="10206" w:type="dxa"/>
        <w:tblInd w:w="-176" w:type="dxa"/>
        <w:tblLook w:val="04A0"/>
      </w:tblPr>
      <w:tblGrid>
        <w:gridCol w:w="4253"/>
        <w:gridCol w:w="1275"/>
        <w:gridCol w:w="284"/>
        <w:gridCol w:w="1276"/>
        <w:gridCol w:w="283"/>
        <w:gridCol w:w="1276"/>
        <w:gridCol w:w="283"/>
        <w:gridCol w:w="1276"/>
      </w:tblGrid>
      <w:tr w:rsidR="007018DB" w:rsidRPr="00EA0007" w:rsidTr="007D5AD8">
        <w:tc>
          <w:tcPr>
            <w:tcW w:w="4253" w:type="dxa"/>
          </w:tcPr>
          <w:p w:rsidR="007018DB" w:rsidRPr="005F061A" w:rsidRDefault="007018DB" w:rsidP="005D0BB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3" w:type="dxa"/>
            <w:gridSpan w:val="7"/>
          </w:tcPr>
          <w:p w:rsidR="007018DB" w:rsidRPr="00374FD7" w:rsidRDefault="007018DB" w:rsidP="005D0BBA">
            <w:pPr>
              <w:pStyle w:val="BodyText3"/>
              <w:jc w:val="center"/>
              <w:rPr>
                <w:cs/>
              </w:rPr>
            </w:pPr>
            <w:r w:rsidRPr="00374FD7">
              <w:rPr>
                <w:rFonts w:hint="cs"/>
                <w:cs/>
              </w:rPr>
              <w:t>พันบาท</w:t>
            </w:r>
          </w:p>
        </w:tc>
      </w:tr>
      <w:tr w:rsidR="007018DB" w:rsidRPr="00EA0007" w:rsidTr="007D5AD8">
        <w:tc>
          <w:tcPr>
            <w:tcW w:w="4253" w:type="dxa"/>
          </w:tcPr>
          <w:p w:rsidR="007018DB" w:rsidRPr="00EA0007" w:rsidRDefault="007018DB" w:rsidP="005D0BB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</w:tcBorders>
          </w:tcPr>
          <w:p w:rsidR="007018DB" w:rsidRPr="002D70ED" w:rsidRDefault="007018DB" w:rsidP="00295EA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70ED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7018DB" w:rsidRDefault="007018DB" w:rsidP="005D0BB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018DB" w:rsidRPr="002D70ED" w:rsidRDefault="007018DB" w:rsidP="00295EA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70ED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64933" w:rsidRPr="00EA0007" w:rsidTr="007D5AD8">
        <w:tc>
          <w:tcPr>
            <w:tcW w:w="4253" w:type="dxa"/>
          </w:tcPr>
          <w:p w:rsidR="00164933" w:rsidRPr="00EA0007" w:rsidRDefault="00164933" w:rsidP="005D0BB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164933" w:rsidRPr="00EA0007" w:rsidRDefault="00164933" w:rsidP="005B3E2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164933" w:rsidRPr="00EA0007" w:rsidRDefault="00164933" w:rsidP="005B3E2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164933" w:rsidRPr="00EA0007" w:rsidRDefault="00164933" w:rsidP="00D9751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83" w:type="dxa"/>
          </w:tcPr>
          <w:p w:rsidR="00164933" w:rsidRDefault="00164933" w:rsidP="005B3E2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164933" w:rsidRPr="00EA0007" w:rsidRDefault="00164933" w:rsidP="005B3E2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164933" w:rsidRPr="00EA0007" w:rsidRDefault="00164933" w:rsidP="005B3E2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164933" w:rsidRPr="00EA0007" w:rsidRDefault="00164933" w:rsidP="00D9751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7B51C6" w:rsidRPr="00EA0007" w:rsidTr="007D5AD8">
        <w:tc>
          <w:tcPr>
            <w:tcW w:w="4253" w:type="dxa"/>
          </w:tcPr>
          <w:p w:rsidR="007B51C6" w:rsidRDefault="007B51C6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เงินเบิกเกินบัญชีธนาคาร</w:t>
            </w:r>
          </w:p>
        </w:tc>
        <w:tc>
          <w:tcPr>
            <w:tcW w:w="1275" w:type="dxa"/>
          </w:tcPr>
          <w:p w:rsidR="007B51C6" w:rsidRPr="00F31BBC" w:rsidRDefault="007B51C6" w:rsidP="00FF5FB6">
            <w:pPr>
              <w:pStyle w:val="BodyText3"/>
              <w:ind w:right="137"/>
              <w:jc w:val="right"/>
            </w:pPr>
            <w:r w:rsidRPr="00F31BBC">
              <w:t>80,350</w:t>
            </w:r>
          </w:p>
        </w:tc>
        <w:tc>
          <w:tcPr>
            <w:tcW w:w="284" w:type="dxa"/>
          </w:tcPr>
          <w:p w:rsidR="007B51C6" w:rsidRPr="00F31BBC" w:rsidRDefault="007B51C6" w:rsidP="00571711">
            <w:pPr>
              <w:ind w:right="342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6" w:type="dxa"/>
          </w:tcPr>
          <w:p w:rsidR="007B51C6" w:rsidRPr="00F31BBC" w:rsidRDefault="007B51C6" w:rsidP="00D97518">
            <w:pPr>
              <w:pStyle w:val="BodyText3"/>
              <w:ind w:right="137"/>
              <w:jc w:val="right"/>
            </w:pPr>
            <w:r w:rsidRPr="00F31BBC">
              <w:t>80,350</w:t>
            </w:r>
          </w:p>
        </w:tc>
        <w:tc>
          <w:tcPr>
            <w:tcW w:w="283" w:type="dxa"/>
          </w:tcPr>
          <w:p w:rsidR="007B51C6" w:rsidRPr="00807175" w:rsidRDefault="007B51C6" w:rsidP="00571711">
            <w:pPr>
              <w:pStyle w:val="BodyText3"/>
              <w:ind w:right="137"/>
              <w:jc w:val="right"/>
              <w:rPr>
                <w:highlight w:val="yellow"/>
              </w:rPr>
            </w:pPr>
          </w:p>
        </w:tc>
        <w:tc>
          <w:tcPr>
            <w:tcW w:w="1276" w:type="dxa"/>
          </w:tcPr>
          <w:p w:rsidR="007B51C6" w:rsidRPr="0070250B" w:rsidRDefault="007B51C6" w:rsidP="00FF5FB6">
            <w:pPr>
              <w:pStyle w:val="BodyText3"/>
              <w:ind w:right="137"/>
              <w:jc w:val="right"/>
            </w:pPr>
            <w:r w:rsidRPr="0070250B">
              <w:t>5</w:t>
            </w:r>
            <w:r w:rsidRPr="0070250B">
              <w:rPr>
                <w:rFonts w:hint="cs"/>
                <w:cs/>
              </w:rPr>
              <w:t>0</w:t>
            </w:r>
            <w:r w:rsidRPr="0070250B">
              <w:t>,0</w:t>
            </w:r>
            <w:r w:rsidRPr="0070250B">
              <w:rPr>
                <w:rFonts w:hint="cs"/>
                <w:cs/>
              </w:rPr>
              <w:t>0</w:t>
            </w:r>
            <w:r w:rsidRPr="0070250B">
              <w:t>0</w:t>
            </w:r>
          </w:p>
        </w:tc>
        <w:tc>
          <w:tcPr>
            <w:tcW w:w="283" w:type="dxa"/>
          </w:tcPr>
          <w:p w:rsidR="007B51C6" w:rsidRPr="00EA0007" w:rsidRDefault="007B51C6" w:rsidP="00571711">
            <w:pPr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7B51C6" w:rsidRPr="00960A77" w:rsidRDefault="007B51C6" w:rsidP="00D97518">
            <w:pPr>
              <w:pStyle w:val="BodyText3"/>
              <w:ind w:right="137"/>
              <w:jc w:val="right"/>
            </w:pPr>
            <w:r w:rsidRPr="00960A77">
              <w:t>4</w:t>
            </w:r>
            <w:r w:rsidRPr="00960A77">
              <w:rPr>
                <w:rFonts w:hint="cs"/>
                <w:cs/>
              </w:rPr>
              <w:t>0</w:t>
            </w:r>
            <w:r w:rsidRPr="00960A77">
              <w:t>,0</w:t>
            </w:r>
            <w:r w:rsidRPr="00960A77">
              <w:rPr>
                <w:rFonts w:hint="cs"/>
                <w:cs/>
              </w:rPr>
              <w:t>0</w:t>
            </w:r>
            <w:r w:rsidRPr="00960A77">
              <w:t>0</w:t>
            </w:r>
          </w:p>
        </w:tc>
      </w:tr>
      <w:tr w:rsidR="007B51C6" w:rsidRPr="00EA0007" w:rsidTr="007D5AD8">
        <w:tc>
          <w:tcPr>
            <w:tcW w:w="4253" w:type="dxa"/>
          </w:tcPr>
          <w:p w:rsidR="007B51C6" w:rsidRPr="00374FD7" w:rsidRDefault="007B51C6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เงินกู้ยืมระยะสั้น (ทรัสต์รีซีท</w:t>
            </w:r>
            <w:r w:rsidR="007D5AD8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ตั๋วสัญญาใช้เงิน)</w:t>
            </w:r>
          </w:p>
        </w:tc>
        <w:tc>
          <w:tcPr>
            <w:tcW w:w="1275" w:type="dxa"/>
          </w:tcPr>
          <w:p w:rsidR="007B51C6" w:rsidRPr="00F31BBC" w:rsidRDefault="00F31BBC" w:rsidP="00FF5FB6">
            <w:pPr>
              <w:pStyle w:val="BodyText3"/>
              <w:ind w:right="137"/>
              <w:jc w:val="right"/>
              <w:rPr>
                <w:cs/>
              </w:rPr>
            </w:pPr>
            <w:r>
              <w:rPr>
                <w:rFonts w:hint="cs"/>
                <w:cs/>
              </w:rPr>
              <w:t>655</w:t>
            </w:r>
            <w:r w:rsidR="007B51C6" w:rsidRPr="00F31BBC">
              <w:t>,</w:t>
            </w:r>
            <w:r>
              <w:t>506</w:t>
            </w:r>
          </w:p>
        </w:tc>
        <w:tc>
          <w:tcPr>
            <w:tcW w:w="284" w:type="dxa"/>
          </w:tcPr>
          <w:p w:rsidR="007B51C6" w:rsidRPr="00F31BBC" w:rsidRDefault="007B51C6" w:rsidP="005D0BBA">
            <w:pPr>
              <w:ind w:right="342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6" w:type="dxa"/>
          </w:tcPr>
          <w:p w:rsidR="007B51C6" w:rsidRPr="00F31BBC" w:rsidRDefault="00F31BBC" w:rsidP="00D97518">
            <w:pPr>
              <w:pStyle w:val="BodyText3"/>
              <w:ind w:right="137"/>
              <w:jc w:val="right"/>
              <w:rPr>
                <w:cs/>
              </w:rPr>
            </w:pPr>
            <w:r w:rsidRPr="00F31BBC">
              <w:rPr>
                <w:rFonts w:hint="cs"/>
                <w:cs/>
              </w:rPr>
              <w:t>450</w:t>
            </w:r>
            <w:r w:rsidR="007B51C6" w:rsidRPr="00F31BBC">
              <w:t>,</w:t>
            </w:r>
            <w:r w:rsidR="000E2565" w:rsidRPr="00F31BBC">
              <w:t>506</w:t>
            </w:r>
          </w:p>
        </w:tc>
        <w:tc>
          <w:tcPr>
            <w:tcW w:w="283" w:type="dxa"/>
          </w:tcPr>
          <w:p w:rsidR="007B51C6" w:rsidRPr="00807175" w:rsidRDefault="007B51C6" w:rsidP="005D0BBA">
            <w:pPr>
              <w:pStyle w:val="BodyText3"/>
              <w:ind w:right="137"/>
              <w:jc w:val="right"/>
              <w:rPr>
                <w:highlight w:val="yellow"/>
                <w:cs/>
              </w:rPr>
            </w:pPr>
          </w:p>
        </w:tc>
        <w:tc>
          <w:tcPr>
            <w:tcW w:w="1276" w:type="dxa"/>
          </w:tcPr>
          <w:p w:rsidR="007B51C6" w:rsidRPr="0070250B" w:rsidRDefault="0070250B" w:rsidP="00FF5FB6">
            <w:pPr>
              <w:pStyle w:val="BodyText3"/>
              <w:ind w:right="137"/>
              <w:jc w:val="right"/>
              <w:rPr>
                <w:cs/>
              </w:rPr>
            </w:pPr>
            <w:r>
              <w:rPr>
                <w:rFonts w:hint="cs"/>
                <w:cs/>
              </w:rPr>
              <w:t>613</w:t>
            </w:r>
            <w:r w:rsidR="007B51C6" w:rsidRPr="0070250B">
              <w:t>,0</w:t>
            </w:r>
            <w:r w:rsidR="007B51C6" w:rsidRPr="0070250B">
              <w:rPr>
                <w:rFonts w:hint="cs"/>
                <w:cs/>
              </w:rPr>
              <w:t>00</w:t>
            </w:r>
          </w:p>
        </w:tc>
        <w:tc>
          <w:tcPr>
            <w:tcW w:w="283" w:type="dxa"/>
          </w:tcPr>
          <w:p w:rsidR="007B51C6" w:rsidRPr="00EA0007" w:rsidRDefault="007B51C6" w:rsidP="005D0BBA">
            <w:pPr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7B51C6" w:rsidRPr="00960A77" w:rsidRDefault="0070250B" w:rsidP="00D97518">
            <w:pPr>
              <w:pStyle w:val="BodyText3"/>
              <w:ind w:right="137"/>
              <w:jc w:val="right"/>
              <w:rPr>
                <w:cs/>
              </w:rPr>
            </w:pPr>
            <w:r>
              <w:rPr>
                <w:rFonts w:hint="cs"/>
                <w:cs/>
              </w:rPr>
              <w:t>355</w:t>
            </w:r>
            <w:r w:rsidR="007B51C6" w:rsidRPr="00960A77">
              <w:t>,0</w:t>
            </w:r>
            <w:r w:rsidR="007B51C6" w:rsidRPr="00960A77">
              <w:rPr>
                <w:rFonts w:hint="cs"/>
                <w:cs/>
              </w:rPr>
              <w:t>00</w:t>
            </w:r>
          </w:p>
        </w:tc>
      </w:tr>
      <w:tr w:rsidR="007B51C6" w:rsidRPr="00EA0007" w:rsidTr="007D5AD8">
        <w:tc>
          <w:tcPr>
            <w:tcW w:w="4253" w:type="dxa"/>
          </w:tcPr>
          <w:p w:rsidR="007B51C6" w:rsidRPr="001B6E0B" w:rsidRDefault="007B51C6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หนังสือค้ำประกั</w:t>
            </w:r>
            <w:r w:rsidRPr="00B405A8">
              <w:rPr>
                <w:rFonts w:ascii="Angsana New" w:hAnsi="Angsana New" w:hint="cs"/>
                <w:sz w:val="30"/>
                <w:szCs w:val="30"/>
                <w:cs/>
              </w:rPr>
              <w:t>นและอาวัล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ตั๋วเงิน</w:t>
            </w:r>
          </w:p>
        </w:tc>
        <w:tc>
          <w:tcPr>
            <w:tcW w:w="1275" w:type="dxa"/>
          </w:tcPr>
          <w:p w:rsidR="007B51C6" w:rsidRPr="00F31BBC" w:rsidRDefault="00F31BBC" w:rsidP="00FF5FB6">
            <w:pPr>
              <w:pStyle w:val="BodyText3"/>
              <w:ind w:right="137"/>
              <w:jc w:val="right"/>
            </w:pPr>
            <w:r>
              <w:rPr>
                <w:rFonts w:hint="cs"/>
                <w:cs/>
              </w:rPr>
              <w:t>323</w:t>
            </w:r>
            <w:r w:rsidR="007B51C6" w:rsidRPr="00F31BBC">
              <w:t>,</w:t>
            </w:r>
            <w:r>
              <w:rPr>
                <w:rFonts w:hint="cs"/>
                <w:cs/>
              </w:rPr>
              <w:t>967</w:t>
            </w:r>
          </w:p>
        </w:tc>
        <w:tc>
          <w:tcPr>
            <w:tcW w:w="284" w:type="dxa"/>
          </w:tcPr>
          <w:p w:rsidR="007B51C6" w:rsidRPr="00F31BBC" w:rsidRDefault="007B51C6" w:rsidP="005D0BBA">
            <w:pPr>
              <w:ind w:right="342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6" w:type="dxa"/>
          </w:tcPr>
          <w:p w:rsidR="007B51C6" w:rsidRPr="00F31BBC" w:rsidRDefault="00F31BBC" w:rsidP="00D97518">
            <w:pPr>
              <w:pStyle w:val="BodyText3"/>
              <w:ind w:right="137"/>
              <w:jc w:val="right"/>
            </w:pPr>
            <w:r w:rsidRPr="00F31BBC">
              <w:rPr>
                <w:rFonts w:hint="cs"/>
                <w:cs/>
              </w:rPr>
              <w:t>332</w:t>
            </w:r>
            <w:r w:rsidR="007B51C6" w:rsidRPr="00F31BBC">
              <w:t>,</w:t>
            </w:r>
            <w:r w:rsidR="000E2565" w:rsidRPr="00F31BBC">
              <w:rPr>
                <w:rFonts w:hint="cs"/>
                <w:cs/>
              </w:rPr>
              <w:t>967</w:t>
            </w:r>
          </w:p>
        </w:tc>
        <w:tc>
          <w:tcPr>
            <w:tcW w:w="283" w:type="dxa"/>
          </w:tcPr>
          <w:p w:rsidR="007B51C6" w:rsidRPr="00807175" w:rsidRDefault="007B51C6" w:rsidP="005D0BBA">
            <w:pPr>
              <w:pStyle w:val="BodyText3"/>
              <w:ind w:right="137"/>
              <w:jc w:val="right"/>
              <w:rPr>
                <w:highlight w:val="yellow"/>
              </w:rPr>
            </w:pPr>
          </w:p>
        </w:tc>
        <w:tc>
          <w:tcPr>
            <w:tcW w:w="1276" w:type="dxa"/>
          </w:tcPr>
          <w:p w:rsidR="007B51C6" w:rsidRPr="0070250B" w:rsidRDefault="007B51C6" w:rsidP="00FF5FB6">
            <w:pPr>
              <w:pStyle w:val="BodyText3"/>
              <w:ind w:right="137"/>
              <w:jc w:val="right"/>
            </w:pPr>
            <w:r w:rsidRPr="0070250B">
              <w:t>2</w:t>
            </w:r>
            <w:r w:rsidRPr="0070250B">
              <w:rPr>
                <w:rFonts w:hint="cs"/>
                <w:cs/>
              </w:rPr>
              <w:t>50</w:t>
            </w:r>
            <w:r w:rsidRPr="0070250B">
              <w:t>,000</w:t>
            </w:r>
          </w:p>
        </w:tc>
        <w:tc>
          <w:tcPr>
            <w:tcW w:w="283" w:type="dxa"/>
          </w:tcPr>
          <w:p w:rsidR="007B51C6" w:rsidRPr="00EA0007" w:rsidRDefault="007B51C6" w:rsidP="005D0BBA">
            <w:pPr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7B51C6" w:rsidRPr="00960A77" w:rsidRDefault="007B51C6" w:rsidP="00D97518">
            <w:pPr>
              <w:pStyle w:val="BodyText3"/>
              <w:ind w:right="137"/>
              <w:jc w:val="right"/>
            </w:pPr>
            <w:r w:rsidRPr="00960A77">
              <w:t>2</w:t>
            </w:r>
            <w:r w:rsidR="0070250B">
              <w:rPr>
                <w:rFonts w:hint="cs"/>
                <w:cs/>
              </w:rPr>
              <w:t>75</w:t>
            </w:r>
            <w:r w:rsidRPr="00960A77">
              <w:t>,000</w:t>
            </w:r>
          </w:p>
        </w:tc>
      </w:tr>
      <w:tr w:rsidR="007B51C6" w:rsidRPr="00EA0007" w:rsidTr="007D5AD8">
        <w:tc>
          <w:tcPr>
            <w:tcW w:w="4253" w:type="dxa"/>
          </w:tcPr>
          <w:p w:rsidR="007B51C6" w:rsidRPr="00374FD7" w:rsidRDefault="007B51C6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74FD7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:rsidR="007B51C6" w:rsidRPr="00F31BBC" w:rsidRDefault="00F31BBC" w:rsidP="00FF5FB6">
            <w:pPr>
              <w:pStyle w:val="BodyText3"/>
              <w:ind w:right="137"/>
              <w:jc w:val="right"/>
              <w:rPr>
                <w:cs/>
              </w:rPr>
            </w:pPr>
            <w:r>
              <w:rPr>
                <w:rFonts w:hint="cs"/>
                <w:cs/>
              </w:rPr>
              <w:t>1,059</w:t>
            </w:r>
            <w:r w:rsidR="007B51C6" w:rsidRPr="00F31BBC">
              <w:t>,</w:t>
            </w:r>
            <w:r>
              <w:rPr>
                <w:rFonts w:hint="cs"/>
                <w:cs/>
              </w:rPr>
              <w:t>823</w:t>
            </w:r>
          </w:p>
        </w:tc>
        <w:tc>
          <w:tcPr>
            <w:tcW w:w="284" w:type="dxa"/>
          </w:tcPr>
          <w:p w:rsidR="007B51C6" w:rsidRPr="00F31BBC" w:rsidRDefault="007B51C6" w:rsidP="005D0BBA">
            <w:pPr>
              <w:ind w:right="342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7B51C6" w:rsidRPr="00F31BBC" w:rsidRDefault="00F31BBC" w:rsidP="00D97518">
            <w:pPr>
              <w:pStyle w:val="BodyText3"/>
              <w:ind w:right="137"/>
              <w:jc w:val="right"/>
              <w:rPr>
                <w:cs/>
              </w:rPr>
            </w:pPr>
            <w:r w:rsidRPr="00F31BBC">
              <w:rPr>
                <w:rFonts w:hint="cs"/>
                <w:cs/>
              </w:rPr>
              <w:t>863</w:t>
            </w:r>
            <w:r w:rsidR="007B51C6" w:rsidRPr="00F31BBC">
              <w:t>,</w:t>
            </w:r>
            <w:r w:rsidR="007B51C6" w:rsidRPr="00F31BBC">
              <w:rPr>
                <w:rFonts w:hint="cs"/>
                <w:cs/>
              </w:rPr>
              <w:t>82</w:t>
            </w:r>
            <w:r w:rsidR="007B51C6" w:rsidRPr="00F31BBC">
              <w:t>3</w:t>
            </w:r>
          </w:p>
        </w:tc>
        <w:tc>
          <w:tcPr>
            <w:tcW w:w="283" w:type="dxa"/>
          </w:tcPr>
          <w:p w:rsidR="007B51C6" w:rsidRPr="00807175" w:rsidRDefault="007B51C6" w:rsidP="00AD2724">
            <w:pPr>
              <w:pStyle w:val="BodyText3"/>
              <w:ind w:right="137"/>
              <w:jc w:val="right"/>
              <w:rPr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7B51C6" w:rsidRPr="0070250B" w:rsidRDefault="0070250B" w:rsidP="00FF5FB6">
            <w:pPr>
              <w:pStyle w:val="BodyText3"/>
              <w:ind w:right="137"/>
              <w:jc w:val="right"/>
            </w:pPr>
            <w:r>
              <w:rPr>
                <w:rFonts w:hint="cs"/>
                <w:cs/>
              </w:rPr>
              <w:t>91</w:t>
            </w:r>
            <w:r w:rsidR="007B51C6" w:rsidRPr="0070250B">
              <w:rPr>
                <w:rFonts w:hint="cs"/>
                <w:cs/>
              </w:rPr>
              <w:t>3</w:t>
            </w:r>
            <w:r w:rsidR="007B51C6" w:rsidRPr="0070250B">
              <w:t>,000</w:t>
            </w:r>
          </w:p>
        </w:tc>
        <w:tc>
          <w:tcPr>
            <w:tcW w:w="283" w:type="dxa"/>
          </w:tcPr>
          <w:p w:rsidR="007B51C6" w:rsidRPr="00EA0007" w:rsidRDefault="007B51C6" w:rsidP="005D0BBA">
            <w:pPr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7B51C6" w:rsidRPr="00960A77" w:rsidRDefault="0070250B" w:rsidP="00D97518">
            <w:pPr>
              <w:pStyle w:val="BodyText3"/>
              <w:ind w:right="137"/>
              <w:jc w:val="right"/>
              <w:rPr>
                <w:cs/>
              </w:rPr>
            </w:pPr>
            <w:r>
              <w:rPr>
                <w:rFonts w:hint="cs"/>
                <w:cs/>
              </w:rPr>
              <w:t>67</w:t>
            </w:r>
            <w:r w:rsidR="007B51C6" w:rsidRPr="00960A77">
              <w:rPr>
                <w:rFonts w:hint="cs"/>
                <w:cs/>
              </w:rPr>
              <w:t>0</w:t>
            </w:r>
            <w:r w:rsidR="007B51C6" w:rsidRPr="00960A77">
              <w:t>,000</w:t>
            </w:r>
          </w:p>
        </w:tc>
      </w:tr>
    </w:tbl>
    <w:p w:rsidR="00041582" w:rsidRDefault="00041582" w:rsidP="000E21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AD5F8D" w:rsidRPr="00166A78" w:rsidRDefault="00AD5F8D" w:rsidP="00AD5F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  <w:cs/>
        </w:rPr>
      </w:pPr>
      <w:r w:rsidRPr="00F31BBC">
        <w:rPr>
          <w:rFonts w:ascii="Angsana New" w:hAnsi="Angsana New" w:hint="cs"/>
          <w:sz w:val="30"/>
          <w:szCs w:val="30"/>
          <w:cs/>
        </w:rPr>
        <w:t>เงินเบิกเกินบัญชีมีอัตราดอกเบี้ยเท่ากับ</w:t>
      </w:r>
      <w:r w:rsidRPr="00F31BBC">
        <w:rPr>
          <w:rFonts w:ascii="Angsana New" w:hAnsi="Angsana New"/>
          <w:sz w:val="30"/>
          <w:szCs w:val="30"/>
        </w:rPr>
        <w:t xml:space="preserve"> MOR </w:t>
      </w:r>
      <w:r w:rsidRPr="00F31BBC">
        <w:rPr>
          <w:rFonts w:ascii="Angsana New" w:hAnsi="Angsana New" w:hint="cs"/>
          <w:sz w:val="30"/>
          <w:szCs w:val="30"/>
          <w:cs/>
        </w:rPr>
        <w:t xml:space="preserve">และ </w:t>
      </w:r>
      <w:r w:rsidRPr="00F31BBC">
        <w:rPr>
          <w:rFonts w:ascii="Angsana New" w:hAnsi="Angsana New"/>
          <w:sz w:val="30"/>
          <w:szCs w:val="30"/>
        </w:rPr>
        <w:t xml:space="preserve">MOR </w:t>
      </w:r>
      <w:r w:rsidRPr="00F31BBC">
        <w:rPr>
          <w:rFonts w:ascii="Angsana New" w:hAnsi="Angsana New" w:hint="cs"/>
          <w:sz w:val="30"/>
          <w:szCs w:val="30"/>
          <w:cs/>
        </w:rPr>
        <w:t>ลบร้อยละ 2.</w:t>
      </w:r>
      <w:r w:rsidRPr="00F31BBC">
        <w:rPr>
          <w:rFonts w:ascii="Angsana New" w:hAnsi="Angsana New"/>
          <w:sz w:val="30"/>
          <w:szCs w:val="30"/>
        </w:rPr>
        <w:t xml:space="preserve">25 </w:t>
      </w:r>
      <w:r w:rsidRPr="00F31BBC">
        <w:rPr>
          <w:rFonts w:ascii="Angsana New" w:hAnsi="Angsana New" w:hint="cs"/>
          <w:sz w:val="30"/>
          <w:szCs w:val="30"/>
          <w:cs/>
        </w:rPr>
        <w:t xml:space="preserve">ถึงร้อยละ 2.5 </w:t>
      </w:r>
      <w:r w:rsidR="007D5AD8" w:rsidRPr="00F31BBC">
        <w:rPr>
          <w:rFonts w:ascii="Angsana New" w:hAnsi="Angsana New" w:hint="cs"/>
          <w:sz w:val="30"/>
          <w:szCs w:val="30"/>
          <w:cs/>
        </w:rPr>
        <w:t xml:space="preserve">ต่อปี </w:t>
      </w:r>
      <w:r w:rsidRPr="00F31BBC">
        <w:rPr>
          <w:rFonts w:ascii="Angsana New" w:hAnsi="Angsana New" w:hint="cs"/>
          <w:sz w:val="30"/>
          <w:szCs w:val="30"/>
          <w:cs/>
        </w:rPr>
        <w:t xml:space="preserve">ตั๋วสัญญาใช้เงินมีอัตราดอกเบี้ยเท่ากับ </w:t>
      </w:r>
      <w:r w:rsidRPr="00F31BBC">
        <w:rPr>
          <w:rFonts w:ascii="Angsana New" w:hAnsi="Angsana New"/>
          <w:sz w:val="30"/>
          <w:szCs w:val="30"/>
        </w:rPr>
        <w:t xml:space="preserve">MMR </w:t>
      </w:r>
      <w:r w:rsidRPr="00F31BBC">
        <w:rPr>
          <w:rFonts w:ascii="Angsana New" w:hAnsi="Angsana New" w:hint="cs"/>
          <w:sz w:val="30"/>
          <w:szCs w:val="30"/>
          <w:cs/>
        </w:rPr>
        <w:t xml:space="preserve">และ </w:t>
      </w:r>
      <w:r w:rsidRPr="00F31BBC">
        <w:rPr>
          <w:rFonts w:ascii="Angsana New" w:hAnsi="Angsana New"/>
          <w:sz w:val="30"/>
          <w:szCs w:val="30"/>
        </w:rPr>
        <w:t xml:space="preserve">MLR </w:t>
      </w:r>
      <w:r w:rsidRPr="00F31BBC">
        <w:rPr>
          <w:rFonts w:ascii="Angsana New" w:hAnsi="Angsana New" w:hint="cs"/>
          <w:sz w:val="30"/>
          <w:szCs w:val="30"/>
          <w:cs/>
        </w:rPr>
        <w:t xml:space="preserve">ลบร้อยละ </w:t>
      </w:r>
      <w:r w:rsidRPr="00F31BBC">
        <w:rPr>
          <w:rFonts w:ascii="Angsana New" w:hAnsi="Angsana New"/>
          <w:sz w:val="30"/>
          <w:szCs w:val="30"/>
        </w:rPr>
        <w:t>1</w:t>
      </w:r>
      <w:r w:rsidRPr="00F31BBC">
        <w:rPr>
          <w:rFonts w:ascii="Angsana New" w:hAnsi="Angsana New" w:hint="cs"/>
          <w:sz w:val="30"/>
          <w:szCs w:val="30"/>
          <w:cs/>
        </w:rPr>
        <w:t xml:space="preserve"> ถึงร้อยละ 3 ต่อปี</w:t>
      </w:r>
      <w:r w:rsidR="004F0A38">
        <w:rPr>
          <w:rFonts w:ascii="Angsana New" w:hAnsi="Angsana New" w:hint="cs"/>
          <w:sz w:val="30"/>
          <w:szCs w:val="30"/>
          <w:cs/>
        </w:rPr>
        <w:t xml:space="preserve"> ทรัสต์รีซีทอัตราดอกเบี้ยร้อยละ</w:t>
      </w:r>
      <w:r w:rsidR="00BB1C08">
        <w:rPr>
          <w:rFonts w:ascii="Angsana New" w:hAnsi="Angsana New" w:hint="cs"/>
          <w:sz w:val="30"/>
          <w:szCs w:val="30"/>
          <w:cs/>
        </w:rPr>
        <w:t xml:space="preserve"> </w:t>
      </w:r>
      <w:r w:rsidR="004F0A38">
        <w:rPr>
          <w:rFonts w:ascii="Angsana New" w:hAnsi="Angsana New" w:hint="cs"/>
          <w:sz w:val="30"/>
          <w:szCs w:val="30"/>
          <w:cs/>
        </w:rPr>
        <w:t>2.95</w:t>
      </w:r>
      <w:r w:rsidR="00BB1C08">
        <w:rPr>
          <w:rFonts w:ascii="Angsana New" w:hAnsi="Angsana New" w:hint="cs"/>
          <w:sz w:val="30"/>
          <w:szCs w:val="30"/>
          <w:cs/>
        </w:rPr>
        <w:t xml:space="preserve"> ต่อปี</w:t>
      </w:r>
      <w:r w:rsidR="007D5AD8">
        <w:rPr>
          <w:rFonts w:ascii="Angsana New" w:hAnsi="Angsana New" w:hint="cs"/>
          <w:sz w:val="30"/>
          <w:szCs w:val="30"/>
          <w:cs/>
        </w:rPr>
        <w:t xml:space="preserve"> </w:t>
      </w:r>
    </w:p>
    <w:p w:rsidR="009B48F3" w:rsidRDefault="009B48F3" w:rsidP="000E21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041582" w:rsidRDefault="00041582" w:rsidP="000415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DE28A6">
        <w:rPr>
          <w:rFonts w:ascii="Angsana New" w:hAnsi="Angsana New"/>
          <w:i/>
          <w:iCs/>
          <w:sz w:val="30"/>
          <w:szCs w:val="30"/>
          <w:cs/>
        </w:rPr>
        <w:lastRenderedPageBreak/>
        <w:t>เงิน</w:t>
      </w:r>
      <w:r w:rsidRPr="00DE28A6">
        <w:rPr>
          <w:rFonts w:ascii="Angsana New" w:hAnsi="Angsana New" w:hint="cs"/>
          <w:i/>
          <w:iCs/>
          <w:sz w:val="30"/>
          <w:szCs w:val="30"/>
          <w:cs/>
        </w:rPr>
        <w:t>เบิกเกินบัญชีและเงิน</w:t>
      </w:r>
      <w:r w:rsidRPr="00DE28A6">
        <w:rPr>
          <w:rFonts w:ascii="Angsana New" w:hAnsi="Angsana New"/>
          <w:i/>
          <w:iCs/>
          <w:sz w:val="30"/>
          <w:szCs w:val="30"/>
          <w:cs/>
        </w:rPr>
        <w:t>กู้ยืมระยะสั้นจาก</w:t>
      </w:r>
      <w:r w:rsidRPr="00DE28A6">
        <w:rPr>
          <w:rFonts w:ascii="Angsana New" w:hAnsi="Angsana New" w:hint="cs"/>
          <w:i/>
          <w:iCs/>
          <w:sz w:val="30"/>
          <w:szCs w:val="30"/>
          <w:cs/>
        </w:rPr>
        <w:t>สถาบันการเงิน</w:t>
      </w:r>
    </w:p>
    <w:p w:rsidR="00F0151D" w:rsidRPr="00F0151D" w:rsidRDefault="00F0151D" w:rsidP="000415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thaiDistribute"/>
        <w:rPr>
          <w:rFonts w:ascii="Angsana New" w:hAnsi="Angsana New"/>
          <w:sz w:val="16"/>
          <w:szCs w:val="16"/>
        </w:rPr>
      </w:pPr>
    </w:p>
    <w:p w:rsidR="00F0151D" w:rsidRPr="00896568" w:rsidRDefault="00F0151D" w:rsidP="00F015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32"/>
          <w:szCs w:val="32"/>
        </w:rPr>
      </w:pPr>
      <w:r w:rsidRPr="000F4E60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0F4E60">
        <w:rPr>
          <w:rFonts w:ascii="Angsana New" w:hAnsi="Angsana New"/>
          <w:sz w:val="30"/>
          <w:szCs w:val="30"/>
        </w:rPr>
        <w:t>31</w:t>
      </w:r>
      <w:r w:rsidRPr="000F4E60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164933">
        <w:rPr>
          <w:rFonts w:ascii="Angsana New" w:hAnsi="Angsana New"/>
          <w:sz w:val="30"/>
          <w:szCs w:val="30"/>
        </w:rPr>
        <w:t>256</w:t>
      </w:r>
      <w:r w:rsidR="00164933">
        <w:rPr>
          <w:rFonts w:ascii="Angsana New" w:hAnsi="Angsana New" w:hint="cs"/>
          <w:sz w:val="30"/>
          <w:szCs w:val="30"/>
          <w:cs/>
        </w:rPr>
        <w:t>4</w:t>
      </w:r>
      <w:r w:rsidRPr="000F4E60">
        <w:rPr>
          <w:rFonts w:ascii="Angsana New" w:hAnsi="Angsana New" w:hint="cs"/>
          <w:sz w:val="30"/>
          <w:szCs w:val="30"/>
          <w:cs/>
        </w:rPr>
        <w:t xml:space="preserve"> และ </w:t>
      </w:r>
      <w:r w:rsidR="00164933">
        <w:rPr>
          <w:rFonts w:ascii="Angsana New" w:hAnsi="Angsana New"/>
          <w:sz w:val="30"/>
          <w:szCs w:val="30"/>
        </w:rPr>
        <w:t>256</w:t>
      </w:r>
      <w:r w:rsidR="00164933">
        <w:rPr>
          <w:rFonts w:ascii="Angsana New" w:hAnsi="Angsana New" w:hint="cs"/>
          <w:sz w:val="30"/>
          <w:szCs w:val="30"/>
          <w:cs/>
        </w:rPr>
        <w:t>3</w:t>
      </w:r>
      <w:r>
        <w:rPr>
          <w:rFonts w:ascii="Angsana New" w:hAnsi="Angsana New"/>
          <w:sz w:val="30"/>
          <w:szCs w:val="30"/>
        </w:rPr>
        <w:t xml:space="preserve"> </w:t>
      </w:r>
      <w:r w:rsidRPr="00DF3BB6">
        <w:rPr>
          <w:rFonts w:ascii="Angsana New" w:hAnsi="Angsana New" w:hint="cs"/>
          <w:sz w:val="30"/>
          <w:szCs w:val="30"/>
          <w:cs/>
        </w:rPr>
        <w:t>รายละเอียดของ</w:t>
      </w:r>
      <w:r w:rsidRPr="00F0151D">
        <w:rPr>
          <w:rFonts w:ascii="Angsana New" w:hAnsi="Angsana New"/>
          <w:sz w:val="30"/>
          <w:szCs w:val="30"/>
          <w:cs/>
        </w:rPr>
        <w:t>เงิน</w:t>
      </w:r>
      <w:r w:rsidRPr="00F0151D">
        <w:rPr>
          <w:rFonts w:ascii="Angsana New" w:hAnsi="Angsana New" w:hint="cs"/>
          <w:sz w:val="30"/>
          <w:szCs w:val="30"/>
          <w:cs/>
        </w:rPr>
        <w:t>เบิกเกินบัญชีและเงิน</w:t>
      </w:r>
      <w:r w:rsidRPr="00F0151D">
        <w:rPr>
          <w:rFonts w:ascii="Angsana New" w:hAnsi="Angsana New"/>
          <w:sz w:val="30"/>
          <w:szCs w:val="30"/>
          <w:cs/>
        </w:rPr>
        <w:t>กู้ยืมระยะสั้นจาก</w:t>
      </w:r>
      <w:r w:rsidRPr="00F0151D">
        <w:rPr>
          <w:rFonts w:ascii="Angsana New" w:hAnsi="Angsana New" w:hint="cs"/>
          <w:sz w:val="30"/>
          <w:szCs w:val="30"/>
          <w:cs/>
        </w:rPr>
        <w:t>สถาบันการเงิน</w:t>
      </w:r>
      <w:r>
        <w:rPr>
          <w:rFonts w:ascii="Angsana New" w:hAnsi="Angsana New" w:hint="cs"/>
          <w:sz w:val="30"/>
          <w:szCs w:val="30"/>
          <w:cs/>
        </w:rPr>
        <w:t>ในประเทศหลายแห่ง</w:t>
      </w:r>
      <w:r w:rsidRPr="00DF3BB6">
        <w:rPr>
          <w:rFonts w:ascii="Angsana New" w:hAnsi="Angsana New" w:hint="cs"/>
          <w:sz w:val="30"/>
          <w:szCs w:val="30"/>
          <w:cs/>
        </w:rPr>
        <w:t>มีดังนี้</w:t>
      </w:r>
    </w:p>
    <w:p w:rsidR="00F0151D" w:rsidRPr="00F0151D" w:rsidRDefault="00F0151D" w:rsidP="000415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thaiDistribute"/>
        <w:rPr>
          <w:rFonts w:ascii="Angsana New" w:hAnsi="Angsana New"/>
          <w:i/>
          <w:iCs/>
          <w:sz w:val="16"/>
          <w:szCs w:val="16"/>
          <w:cs/>
        </w:rPr>
      </w:pPr>
    </w:p>
    <w:tbl>
      <w:tblPr>
        <w:tblW w:w="9961" w:type="dxa"/>
        <w:tblInd w:w="-72" w:type="dxa"/>
        <w:tblLayout w:type="fixed"/>
        <w:tblLook w:val="0000"/>
      </w:tblPr>
      <w:tblGrid>
        <w:gridCol w:w="4008"/>
        <w:gridCol w:w="1275"/>
        <w:gridCol w:w="284"/>
        <w:gridCol w:w="1276"/>
        <w:gridCol w:w="283"/>
        <w:gridCol w:w="1276"/>
        <w:gridCol w:w="283"/>
        <w:gridCol w:w="1276"/>
      </w:tblGrid>
      <w:tr w:rsidR="00041582" w:rsidRPr="004F07C8" w:rsidTr="007B51C6">
        <w:trPr>
          <w:cantSplit/>
        </w:trPr>
        <w:tc>
          <w:tcPr>
            <w:tcW w:w="4008" w:type="dxa"/>
          </w:tcPr>
          <w:p w:rsidR="00041582" w:rsidRPr="004F07C8" w:rsidRDefault="00041582" w:rsidP="00A51A4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53" w:type="dxa"/>
            <w:gridSpan w:val="7"/>
            <w:tcBorders>
              <w:bottom w:val="single" w:sz="4" w:space="0" w:color="auto"/>
            </w:tcBorders>
          </w:tcPr>
          <w:p w:rsidR="00041582" w:rsidRPr="004F07C8" w:rsidRDefault="00041582" w:rsidP="00A51A42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F07C8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041582" w:rsidRPr="004F07C8" w:rsidTr="007B51C6">
        <w:trPr>
          <w:cantSplit/>
        </w:trPr>
        <w:tc>
          <w:tcPr>
            <w:tcW w:w="4008" w:type="dxa"/>
          </w:tcPr>
          <w:p w:rsidR="00041582" w:rsidRPr="004F07C8" w:rsidRDefault="00041582" w:rsidP="00A51A4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 w:firstLine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41582" w:rsidRPr="004F07C8" w:rsidRDefault="00041582" w:rsidP="00A51A4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:rsidR="00041582" w:rsidRPr="004F07C8" w:rsidRDefault="00041582" w:rsidP="00A51A4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41582" w:rsidRPr="004F07C8" w:rsidRDefault="00041582" w:rsidP="00A51A42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4F07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164933" w:rsidRPr="00F51F88" w:rsidTr="007B51C6">
        <w:trPr>
          <w:cantSplit/>
        </w:trPr>
        <w:tc>
          <w:tcPr>
            <w:tcW w:w="4008" w:type="dxa"/>
          </w:tcPr>
          <w:p w:rsidR="00164933" w:rsidRPr="00F51F88" w:rsidRDefault="00164933" w:rsidP="00A51A4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164933" w:rsidRPr="00EA0007" w:rsidRDefault="00164933" w:rsidP="00A51A4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284" w:type="dxa"/>
          </w:tcPr>
          <w:p w:rsidR="00164933" w:rsidRPr="00EA0007" w:rsidRDefault="00164933" w:rsidP="00A51A4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164933" w:rsidRPr="00EA0007" w:rsidRDefault="00164933" w:rsidP="00D9751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83" w:type="dxa"/>
          </w:tcPr>
          <w:p w:rsidR="00164933" w:rsidRDefault="00164933" w:rsidP="00A51A4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164933" w:rsidRPr="00EA0007" w:rsidRDefault="00164933" w:rsidP="00A51A4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283" w:type="dxa"/>
          </w:tcPr>
          <w:p w:rsidR="00164933" w:rsidRPr="00EA0007" w:rsidRDefault="00164933" w:rsidP="00A51A4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164933" w:rsidRPr="00EA0007" w:rsidRDefault="00164933" w:rsidP="00D9751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F81628" w:rsidRPr="00E24209" w:rsidTr="007B51C6">
        <w:trPr>
          <w:cantSplit/>
        </w:trPr>
        <w:tc>
          <w:tcPr>
            <w:tcW w:w="4008" w:type="dxa"/>
          </w:tcPr>
          <w:p w:rsidR="00F81628" w:rsidRPr="00161CAE" w:rsidRDefault="00F81628" w:rsidP="00A51A42">
            <w:pPr>
              <w:tabs>
                <w:tab w:val="left" w:pos="342"/>
              </w:tabs>
              <w:ind w:right="-108" w:firstLine="7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ตั๋วสัญญาใช้เงิน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F81628" w:rsidRPr="005069EF" w:rsidRDefault="00F81628" w:rsidP="006C1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275</w:t>
            </w:r>
            <w:r w:rsidRPr="005069EF">
              <w:rPr>
                <w:rFonts w:ascii="Angsana New" w:hAnsi="Angsana New"/>
                <w:bCs/>
                <w:sz w:val="30"/>
                <w:szCs w:val="30"/>
              </w:rPr>
              <w:t>,000</w:t>
            </w:r>
          </w:p>
        </w:tc>
        <w:tc>
          <w:tcPr>
            <w:tcW w:w="284" w:type="dxa"/>
          </w:tcPr>
          <w:p w:rsidR="00F81628" w:rsidRPr="00D40D00" w:rsidRDefault="00F81628" w:rsidP="00A51A4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F81628" w:rsidRPr="004C34FA" w:rsidRDefault="00F81628" w:rsidP="00506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197</w:t>
            </w:r>
            <w:r w:rsidRPr="004C34FA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4C34FA">
              <w:rPr>
                <w:rFonts w:ascii="Angsana New" w:hAnsi="Angsana New" w:hint="cs"/>
                <w:b/>
                <w:sz w:val="30"/>
                <w:szCs w:val="30"/>
                <w:cs/>
              </w:rPr>
              <w:t>5</w:t>
            </w:r>
            <w:r w:rsidRPr="004C34FA">
              <w:rPr>
                <w:rFonts w:ascii="Angsana New" w:hAnsi="Angsana New"/>
                <w:bCs/>
                <w:sz w:val="30"/>
                <w:szCs w:val="30"/>
              </w:rPr>
              <w:t>00</w:t>
            </w:r>
          </w:p>
        </w:tc>
        <w:tc>
          <w:tcPr>
            <w:tcW w:w="283" w:type="dxa"/>
          </w:tcPr>
          <w:p w:rsidR="00F81628" w:rsidRPr="000233DF" w:rsidRDefault="00F81628" w:rsidP="00A51A4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F81628" w:rsidRPr="005069EF" w:rsidRDefault="00F81628" w:rsidP="00506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275</w:t>
            </w:r>
            <w:r w:rsidRPr="005069EF">
              <w:rPr>
                <w:rFonts w:ascii="Angsana New" w:hAnsi="Angsana New"/>
                <w:bCs/>
                <w:sz w:val="30"/>
                <w:szCs w:val="30"/>
              </w:rPr>
              <w:t>,000</w:t>
            </w:r>
          </w:p>
        </w:tc>
        <w:tc>
          <w:tcPr>
            <w:tcW w:w="283" w:type="dxa"/>
          </w:tcPr>
          <w:p w:rsidR="00F81628" w:rsidRPr="000233DF" w:rsidRDefault="00F81628" w:rsidP="00A51A4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F81628" w:rsidRPr="004C34FA" w:rsidRDefault="00F81628" w:rsidP="00506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17</w:t>
            </w:r>
            <w:r w:rsidRPr="004C34FA">
              <w:rPr>
                <w:rFonts w:ascii="Angsana New" w:hAnsi="Angsana New" w:hint="cs"/>
                <w:b/>
                <w:sz w:val="30"/>
                <w:szCs w:val="30"/>
                <w:cs/>
              </w:rPr>
              <w:t>0</w:t>
            </w:r>
            <w:r w:rsidRPr="004C34FA">
              <w:rPr>
                <w:rFonts w:ascii="Angsana New" w:hAnsi="Angsana New"/>
                <w:bCs/>
                <w:sz w:val="30"/>
                <w:szCs w:val="30"/>
              </w:rPr>
              <w:t>,000</w:t>
            </w:r>
          </w:p>
        </w:tc>
      </w:tr>
      <w:tr w:rsidR="00F81628" w:rsidRPr="00E24209" w:rsidTr="007B51C6">
        <w:trPr>
          <w:cantSplit/>
        </w:trPr>
        <w:tc>
          <w:tcPr>
            <w:tcW w:w="4008" w:type="dxa"/>
          </w:tcPr>
          <w:p w:rsidR="00F81628" w:rsidRPr="00161CAE" w:rsidRDefault="00F81628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7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หนี้สินภายใต้สัญญาทรัสต์รีซีท</w:t>
            </w:r>
          </w:p>
        </w:tc>
        <w:tc>
          <w:tcPr>
            <w:tcW w:w="1275" w:type="dxa"/>
          </w:tcPr>
          <w:p w:rsidR="00F81628" w:rsidRPr="005069EF" w:rsidRDefault="00F81628" w:rsidP="006C1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9,272</w:t>
            </w:r>
          </w:p>
        </w:tc>
        <w:tc>
          <w:tcPr>
            <w:tcW w:w="284" w:type="dxa"/>
          </w:tcPr>
          <w:p w:rsidR="00F81628" w:rsidRPr="00D40D00" w:rsidRDefault="00F81628" w:rsidP="00A51A4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F81628" w:rsidRPr="0022745A" w:rsidRDefault="00F81628" w:rsidP="005069E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745A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83" w:type="dxa"/>
          </w:tcPr>
          <w:p w:rsidR="00F81628" w:rsidRPr="000233DF" w:rsidRDefault="00F81628" w:rsidP="00A51A4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F81628" w:rsidRPr="005069EF" w:rsidRDefault="00F81628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9,272</w:t>
            </w:r>
          </w:p>
        </w:tc>
        <w:tc>
          <w:tcPr>
            <w:tcW w:w="283" w:type="dxa"/>
          </w:tcPr>
          <w:p w:rsidR="00F81628" w:rsidRPr="000233DF" w:rsidRDefault="00F81628" w:rsidP="00A51A4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F81628" w:rsidRPr="0022745A" w:rsidRDefault="00F81628" w:rsidP="005069E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745A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</w:tr>
      <w:tr w:rsidR="00F81628" w:rsidRPr="00E24209" w:rsidTr="007B51C6">
        <w:trPr>
          <w:cantSplit/>
        </w:trPr>
        <w:tc>
          <w:tcPr>
            <w:tcW w:w="4008" w:type="dxa"/>
          </w:tcPr>
          <w:p w:rsidR="00F81628" w:rsidRPr="00963AF0" w:rsidRDefault="00F81628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7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:rsidR="00F81628" w:rsidRPr="005069EF" w:rsidRDefault="00F81628" w:rsidP="006C1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284,272</w:t>
            </w:r>
          </w:p>
        </w:tc>
        <w:tc>
          <w:tcPr>
            <w:tcW w:w="284" w:type="dxa"/>
          </w:tcPr>
          <w:p w:rsidR="00F81628" w:rsidRPr="00D40D00" w:rsidRDefault="00F81628" w:rsidP="00A51A4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F81628" w:rsidRPr="004C34FA" w:rsidRDefault="00F81628" w:rsidP="00D97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197</w:t>
            </w:r>
            <w:r w:rsidRPr="004C34FA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4C34FA">
              <w:rPr>
                <w:rFonts w:ascii="Angsana New" w:hAnsi="Angsana New" w:hint="cs"/>
                <w:b/>
                <w:sz w:val="30"/>
                <w:szCs w:val="30"/>
                <w:cs/>
              </w:rPr>
              <w:t>5</w:t>
            </w:r>
            <w:r w:rsidRPr="004C34FA">
              <w:rPr>
                <w:rFonts w:ascii="Angsana New" w:hAnsi="Angsana New"/>
                <w:bCs/>
                <w:sz w:val="30"/>
                <w:szCs w:val="30"/>
              </w:rPr>
              <w:t>00</w:t>
            </w:r>
          </w:p>
        </w:tc>
        <w:tc>
          <w:tcPr>
            <w:tcW w:w="283" w:type="dxa"/>
          </w:tcPr>
          <w:p w:rsidR="00F81628" w:rsidRPr="000233DF" w:rsidRDefault="00F81628" w:rsidP="00A51A4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F81628" w:rsidRPr="005069EF" w:rsidRDefault="00F81628" w:rsidP="00B62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284,272</w:t>
            </w:r>
          </w:p>
        </w:tc>
        <w:tc>
          <w:tcPr>
            <w:tcW w:w="283" w:type="dxa"/>
          </w:tcPr>
          <w:p w:rsidR="00F81628" w:rsidRPr="000233DF" w:rsidRDefault="00F81628" w:rsidP="00A51A4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F81628" w:rsidRPr="004C34FA" w:rsidRDefault="00F81628" w:rsidP="00D97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17</w:t>
            </w:r>
            <w:r w:rsidRPr="004C34FA">
              <w:rPr>
                <w:rFonts w:ascii="Angsana New" w:hAnsi="Angsana New" w:hint="cs"/>
                <w:b/>
                <w:sz w:val="30"/>
                <w:szCs w:val="30"/>
                <w:cs/>
              </w:rPr>
              <w:t>0</w:t>
            </w:r>
            <w:r w:rsidRPr="004C34FA">
              <w:rPr>
                <w:rFonts w:ascii="Angsana New" w:hAnsi="Angsana New"/>
                <w:bCs/>
                <w:sz w:val="30"/>
                <w:szCs w:val="30"/>
              </w:rPr>
              <w:t>,000</w:t>
            </w:r>
          </w:p>
        </w:tc>
      </w:tr>
    </w:tbl>
    <w:p w:rsidR="00041582" w:rsidRDefault="00041582" w:rsidP="000E21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9B48F3" w:rsidRDefault="009B48F3" w:rsidP="000415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9B48F3" w:rsidRDefault="009B48F3" w:rsidP="000415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9B48F3" w:rsidRDefault="009B48F3" w:rsidP="000415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9B48F3" w:rsidRDefault="009B48F3" w:rsidP="000415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9B48F3" w:rsidRDefault="009B48F3" w:rsidP="000415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9B48F3" w:rsidRDefault="009B48F3" w:rsidP="000415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9B48F3" w:rsidRDefault="009B48F3" w:rsidP="000415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9B48F3" w:rsidRDefault="009B48F3" w:rsidP="000415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9B48F3" w:rsidRDefault="009B48F3" w:rsidP="000415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9F398A" w:rsidRDefault="009F39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:rsidR="00DE28A6" w:rsidRPr="00DE28A6" w:rsidRDefault="00DE28A6" w:rsidP="000A14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DE28A6">
        <w:rPr>
          <w:rFonts w:ascii="Angsana New" w:hAnsi="Angsana New" w:hint="cs"/>
          <w:i/>
          <w:iCs/>
          <w:sz w:val="30"/>
          <w:szCs w:val="30"/>
          <w:cs/>
        </w:rPr>
        <w:lastRenderedPageBreak/>
        <w:t>เงินกู้ยืมระยะยาวจากสถาบันการเงิน</w:t>
      </w:r>
    </w:p>
    <w:p w:rsidR="00DE28A6" w:rsidRPr="002601EE" w:rsidRDefault="00DE28A6" w:rsidP="00DE28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16"/>
          <w:szCs w:val="16"/>
        </w:rPr>
      </w:pPr>
    </w:p>
    <w:p w:rsidR="00DE28A6" w:rsidRPr="00896568" w:rsidRDefault="00DE28A6" w:rsidP="00DE28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0F4E60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0F4E60">
        <w:rPr>
          <w:rFonts w:ascii="Angsana New" w:hAnsi="Angsana New"/>
          <w:sz w:val="30"/>
          <w:szCs w:val="30"/>
        </w:rPr>
        <w:t>31</w:t>
      </w:r>
      <w:r w:rsidRPr="000F4E60">
        <w:rPr>
          <w:rFonts w:ascii="Angsana New" w:hAnsi="Angsana New" w:hint="cs"/>
          <w:sz w:val="30"/>
          <w:szCs w:val="30"/>
          <w:cs/>
        </w:rPr>
        <w:t xml:space="preserve"> ธันวาคม </w:t>
      </w:r>
      <w:r>
        <w:rPr>
          <w:rFonts w:ascii="Angsana New" w:hAnsi="Angsana New"/>
          <w:sz w:val="30"/>
          <w:szCs w:val="30"/>
        </w:rPr>
        <w:t>256</w:t>
      </w:r>
      <w:r w:rsidR="00D97518">
        <w:rPr>
          <w:rFonts w:ascii="Angsana New" w:hAnsi="Angsana New"/>
          <w:sz w:val="30"/>
          <w:szCs w:val="30"/>
        </w:rPr>
        <w:t>4</w:t>
      </w:r>
      <w:r w:rsidRPr="000F4E60">
        <w:rPr>
          <w:rFonts w:ascii="Angsana New" w:hAnsi="Angsana New" w:hint="cs"/>
          <w:sz w:val="30"/>
          <w:szCs w:val="30"/>
          <w:cs/>
        </w:rPr>
        <w:t xml:space="preserve"> และ </w:t>
      </w:r>
      <w:r w:rsidR="00D97518">
        <w:rPr>
          <w:rFonts w:ascii="Angsana New" w:hAnsi="Angsana New"/>
          <w:sz w:val="30"/>
          <w:szCs w:val="30"/>
        </w:rPr>
        <w:t>2563</w:t>
      </w:r>
      <w:r>
        <w:rPr>
          <w:rFonts w:ascii="Angsana New" w:hAnsi="Angsana New"/>
          <w:sz w:val="30"/>
          <w:szCs w:val="30"/>
        </w:rPr>
        <w:t xml:space="preserve"> </w:t>
      </w:r>
      <w:r w:rsidRPr="00DF3BB6">
        <w:rPr>
          <w:rFonts w:ascii="Angsana New" w:hAnsi="Angsana New" w:hint="cs"/>
          <w:sz w:val="30"/>
          <w:szCs w:val="30"/>
          <w:cs/>
        </w:rPr>
        <w:t>รายละเอียดของเงินกู้ยืมระยะยาว</w:t>
      </w:r>
      <w:r>
        <w:rPr>
          <w:rFonts w:ascii="Angsana New" w:hAnsi="Angsana New" w:hint="cs"/>
          <w:sz w:val="30"/>
          <w:szCs w:val="30"/>
          <w:cs/>
        </w:rPr>
        <w:t xml:space="preserve">จากสถาบันการเงินในประเทศหลายแห่ง </w:t>
      </w:r>
      <w:r w:rsidRPr="00DF3BB6">
        <w:rPr>
          <w:rFonts w:ascii="Angsana New" w:hAnsi="Angsana New" w:hint="cs"/>
          <w:sz w:val="30"/>
          <w:szCs w:val="30"/>
          <w:cs/>
        </w:rPr>
        <w:t>มีดังนี้</w:t>
      </w:r>
    </w:p>
    <w:p w:rsidR="00DE28A6" w:rsidRDefault="00DE28A6" w:rsidP="00DE28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10369" w:type="dxa"/>
        <w:tblLook w:val="04A0"/>
      </w:tblPr>
      <w:tblGrid>
        <w:gridCol w:w="668"/>
        <w:gridCol w:w="277"/>
        <w:gridCol w:w="1113"/>
        <w:gridCol w:w="244"/>
        <w:gridCol w:w="985"/>
        <w:gridCol w:w="244"/>
        <w:gridCol w:w="871"/>
        <w:gridCol w:w="244"/>
        <w:gridCol w:w="871"/>
        <w:gridCol w:w="244"/>
        <w:gridCol w:w="871"/>
        <w:gridCol w:w="244"/>
        <w:gridCol w:w="871"/>
        <w:gridCol w:w="244"/>
        <w:gridCol w:w="1071"/>
        <w:gridCol w:w="244"/>
        <w:gridCol w:w="1063"/>
      </w:tblGrid>
      <w:tr w:rsidR="00CD05EA" w:rsidRPr="00292ACB" w:rsidTr="00CD05EA">
        <w:tc>
          <w:tcPr>
            <w:tcW w:w="668" w:type="dxa"/>
          </w:tcPr>
          <w:p w:rsidR="00CD05EA" w:rsidRPr="000F4E60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F4E60">
              <w:rPr>
                <w:rFonts w:ascii="Angsana New" w:hAnsi="Angsana New" w:hint="cs"/>
                <w:sz w:val="26"/>
                <w:szCs w:val="26"/>
                <w:cs/>
              </w:rPr>
              <w:t>ล้าน</w:t>
            </w:r>
          </w:p>
        </w:tc>
        <w:tc>
          <w:tcPr>
            <w:tcW w:w="277" w:type="dxa"/>
          </w:tcPr>
          <w:p w:rsidR="00CD05EA" w:rsidRPr="000F4E60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</w:tcPr>
          <w:p w:rsidR="00CD05EA" w:rsidRPr="000F4E60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F4E60">
              <w:rPr>
                <w:rFonts w:ascii="Angsana New" w:hAnsi="Angsana New" w:hint="cs"/>
                <w:sz w:val="26"/>
                <w:szCs w:val="26"/>
                <w:cs/>
              </w:rPr>
              <w:t>ร้อยละ</w:t>
            </w:r>
          </w:p>
        </w:tc>
        <w:tc>
          <w:tcPr>
            <w:tcW w:w="244" w:type="dxa"/>
          </w:tcPr>
          <w:p w:rsidR="00CD05EA" w:rsidRPr="000F4E60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45" w:type="dxa"/>
            <w:gridSpan w:val="9"/>
            <w:tcBorders>
              <w:bottom w:val="single" w:sz="4" w:space="0" w:color="auto"/>
            </w:tcBorders>
          </w:tcPr>
          <w:p w:rsidR="00CD05EA" w:rsidRPr="000F4E60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F4E60">
              <w:rPr>
                <w:rFonts w:ascii="Angsana New" w:hAnsi="Angsana New" w:hint="cs"/>
                <w:sz w:val="26"/>
                <w:szCs w:val="26"/>
                <w:cs/>
              </w:rPr>
              <w:t>พันบาท</w:t>
            </w:r>
          </w:p>
        </w:tc>
        <w:tc>
          <w:tcPr>
            <w:tcW w:w="244" w:type="dxa"/>
          </w:tcPr>
          <w:p w:rsidR="00CD05EA" w:rsidRPr="000F4E60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8" w:type="dxa"/>
            <w:gridSpan w:val="3"/>
          </w:tcPr>
          <w:p w:rsidR="00CD05EA" w:rsidRPr="000F4E60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F4E60">
              <w:rPr>
                <w:rFonts w:ascii="Angsana New" w:hAnsi="Angsana New" w:hint="cs"/>
                <w:sz w:val="26"/>
                <w:szCs w:val="26"/>
                <w:cs/>
              </w:rPr>
              <w:t>ระยะเวลา</w:t>
            </w:r>
          </w:p>
        </w:tc>
      </w:tr>
      <w:tr w:rsidR="00CD05EA" w:rsidRPr="00292ACB" w:rsidTr="00CD05EA">
        <w:tc>
          <w:tcPr>
            <w:tcW w:w="668" w:type="dxa"/>
            <w:tcBorders>
              <w:bottom w:val="single" w:sz="4" w:space="0" w:color="auto"/>
            </w:tcBorders>
          </w:tcPr>
          <w:p w:rsidR="00CD05EA" w:rsidRPr="000F4E60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65" w:hanging="14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F4E60">
              <w:rPr>
                <w:rFonts w:ascii="Angsana New" w:hAnsi="Angsana New" w:hint="cs"/>
                <w:sz w:val="26"/>
                <w:szCs w:val="26"/>
                <w:cs/>
              </w:rPr>
              <w:t>บาท</w:t>
            </w:r>
          </w:p>
        </w:tc>
        <w:tc>
          <w:tcPr>
            <w:tcW w:w="277" w:type="dxa"/>
          </w:tcPr>
          <w:p w:rsidR="00CD05EA" w:rsidRPr="000F4E60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3" w:type="dxa"/>
            <w:tcBorders>
              <w:top w:val="single" w:sz="4" w:space="0" w:color="auto"/>
            </w:tcBorders>
          </w:tcPr>
          <w:p w:rsidR="00CD05EA" w:rsidRPr="000F4E60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 w:hanging="15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F4E60">
              <w:rPr>
                <w:rFonts w:ascii="Angsana New" w:hAnsi="Angsana New" w:hint="cs"/>
                <w:sz w:val="26"/>
                <w:szCs w:val="26"/>
                <w:cs/>
              </w:rPr>
              <w:t>อัตรา</w:t>
            </w:r>
          </w:p>
        </w:tc>
        <w:tc>
          <w:tcPr>
            <w:tcW w:w="244" w:type="dxa"/>
          </w:tcPr>
          <w:p w:rsidR="00CD05EA" w:rsidRPr="000F4E60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5" w:type="dxa"/>
            <w:tcBorders>
              <w:top w:val="single" w:sz="4" w:space="0" w:color="auto"/>
            </w:tcBorders>
          </w:tcPr>
          <w:p w:rsidR="00CD05EA" w:rsidRPr="000F4E60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 w:hanging="10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F4E60">
              <w:rPr>
                <w:rFonts w:ascii="Angsana New" w:hAnsi="Angsana New" w:hint="cs"/>
                <w:sz w:val="26"/>
                <w:szCs w:val="26"/>
                <w:cs/>
              </w:rPr>
              <w:t>กำหนดชำระ</w:t>
            </w:r>
          </w:p>
        </w:tc>
        <w:tc>
          <w:tcPr>
            <w:tcW w:w="244" w:type="dxa"/>
            <w:tcBorders>
              <w:top w:val="single" w:sz="4" w:space="0" w:color="auto"/>
            </w:tcBorders>
          </w:tcPr>
          <w:p w:rsidR="00CD05EA" w:rsidRPr="000F4E60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D05EA" w:rsidRPr="000F4E60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F4E60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4" w:type="dxa"/>
            <w:tcBorders>
              <w:top w:val="single" w:sz="4" w:space="0" w:color="auto"/>
            </w:tcBorders>
          </w:tcPr>
          <w:p w:rsidR="00CD05EA" w:rsidRPr="000F4E60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D05EA" w:rsidRPr="000F4E60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F4E60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44" w:type="dxa"/>
          </w:tcPr>
          <w:p w:rsidR="00CD05EA" w:rsidRPr="000F4E60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8" w:type="dxa"/>
            <w:gridSpan w:val="3"/>
            <w:tcBorders>
              <w:bottom w:val="single" w:sz="4" w:space="0" w:color="auto"/>
            </w:tcBorders>
          </w:tcPr>
          <w:p w:rsidR="00CD05EA" w:rsidRPr="000F4E60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F4E60">
              <w:rPr>
                <w:rFonts w:ascii="Angsana New" w:hAnsi="Angsana New" w:hint="cs"/>
                <w:sz w:val="26"/>
                <w:szCs w:val="26"/>
                <w:cs/>
              </w:rPr>
              <w:t>จ่ายชำระคืนเงินต้นตามสัญญา</w:t>
            </w:r>
          </w:p>
        </w:tc>
      </w:tr>
      <w:tr w:rsidR="00CD05EA" w:rsidRPr="00292ACB" w:rsidTr="00CD05EA"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CD05EA" w:rsidRPr="000F4E60" w:rsidRDefault="00CD05EA" w:rsidP="00177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2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F4E60">
              <w:rPr>
                <w:rFonts w:ascii="Angsana New" w:hAnsi="Angsana New" w:hint="cs"/>
                <w:sz w:val="26"/>
                <w:szCs w:val="26"/>
                <w:cs/>
              </w:rPr>
              <w:t>เงินกู้ยืม</w:t>
            </w:r>
          </w:p>
        </w:tc>
        <w:tc>
          <w:tcPr>
            <w:tcW w:w="277" w:type="dxa"/>
          </w:tcPr>
          <w:p w:rsidR="00CD05EA" w:rsidRPr="000F4E60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</w:tcPr>
          <w:p w:rsidR="00CD05EA" w:rsidRPr="000F4E60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2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F4E60">
              <w:rPr>
                <w:rFonts w:ascii="Angsana New" w:hAnsi="Angsana New" w:hint="cs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244" w:type="dxa"/>
          </w:tcPr>
          <w:p w:rsidR="00CD05EA" w:rsidRPr="000F4E60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5" w:type="dxa"/>
            <w:tcBorders>
              <w:bottom w:val="single" w:sz="4" w:space="0" w:color="auto"/>
            </w:tcBorders>
          </w:tcPr>
          <w:p w:rsidR="00CD05EA" w:rsidRPr="000F4E60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 w:hanging="10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F4E60">
              <w:rPr>
                <w:rFonts w:ascii="Angsana New" w:hAnsi="Angsana New" w:hint="cs"/>
                <w:sz w:val="26"/>
                <w:szCs w:val="26"/>
                <w:cs/>
              </w:rPr>
              <w:t>คืนเดือนละ</w:t>
            </w:r>
          </w:p>
        </w:tc>
        <w:tc>
          <w:tcPr>
            <w:tcW w:w="244" w:type="dxa"/>
          </w:tcPr>
          <w:p w:rsidR="00CD05EA" w:rsidRPr="000F4E60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</w:tcPr>
          <w:p w:rsidR="00CD05EA" w:rsidRPr="000F4E60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244" w:type="dxa"/>
          </w:tcPr>
          <w:p w:rsidR="00CD05EA" w:rsidRPr="000F4E60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</w:tcPr>
          <w:p w:rsidR="00CD05EA" w:rsidRPr="000F4E60" w:rsidRDefault="00CD05EA" w:rsidP="00D97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44" w:type="dxa"/>
          </w:tcPr>
          <w:p w:rsidR="00CD05EA" w:rsidRPr="000F4E60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  <w:tcBorders>
              <w:bottom w:val="single" w:sz="4" w:space="0" w:color="auto"/>
            </w:tcBorders>
          </w:tcPr>
          <w:p w:rsidR="00CD05EA" w:rsidRPr="000F4E60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244" w:type="dxa"/>
          </w:tcPr>
          <w:p w:rsidR="00CD05EA" w:rsidRPr="000F4E60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71" w:type="dxa"/>
            <w:tcBorders>
              <w:bottom w:val="single" w:sz="4" w:space="0" w:color="auto"/>
            </w:tcBorders>
          </w:tcPr>
          <w:p w:rsidR="00CD05EA" w:rsidRPr="000F4E60" w:rsidRDefault="00CD05EA" w:rsidP="00D97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44" w:type="dxa"/>
          </w:tcPr>
          <w:p w:rsidR="00CD05EA" w:rsidRPr="000F4E60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</w:tcPr>
          <w:p w:rsidR="00CD05EA" w:rsidRPr="000F4E60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F4E60">
              <w:rPr>
                <w:rFonts w:ascii="Angsana New" w:hAnsi="Angsana New" w:hint="cs"/>
                <w:sz w:val="26"/>
                <w:szCs w:val="26"/>
                <w:cs/>
              </w:rPr>
              <w:t>เริ่มต้น</w:t>
            </w:r>
          </w:p>
        </w:tc>
        <w:tc>
          <w:tcPr>
            <w:tcW w:w="244" w:type="dxa"/>
          </w:tcPr>
          <w:p w:rsidR="00CD05EA" w:rsidRPr="000F4E60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</w:tcPr>
          <w:p w:rsidR="00CD05EA" w:rsidRPr="000F4E60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F4E60">
              <w:rPr>
                <w:rFonts w:ascii="Angsana New" w:hAnsi="Angsana New" w:hint="cs"/>
                <w:sz w:val="26"/>
                <w:szCs w:val="26"/>
                <w:cs/>
              </w:rPr>
              <w:t>สุดท้าย</w:t>
            </w:r>
          </w:p>
        </w:tc>
      </w:tr>
      <w:tr w:rsidR="00CD05EA" w:rsidRPr="007C49EB" w:rsidTr="00CD05EA">
        <w:tc>
          <w:tcPr>
            <w:tcW w:w="668" w:type="dxa"/>
          </w:tcPr>
          <w:p w:rsidR="00CD05EA" w:rsidRPr="007C49EB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6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7" w:type="dxa"/>
          </w:tcPr>
          <w:p w:rsidR="00CD05EA" w:rsidRPr="007C49EB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13" w:type="dxa"/>
          </w:tcPr>
          <w:p w:rsidR="00CD05EA" w:rsidRPr="007C49EB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44" w:type="dxa"/>
          </w:tcPr>
          <w:p w:rsidR="00CD05EA" w:rsidRPr="007C49EB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985" w:type="dxa"/>
          </w:tcPr>
          <w:p w:rsidR="00CD05EA" w:rsidRPr="007C49EB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44" w:type="dxa"/>
          </w:tcPr>
          <w:p w:rsidR="00CD05EA" w:rsidRPr="007C49EB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871" w:type="dxa"/>
          </w:tcPr>
          <w:p w:rsidR="00CD05EA" w:rsidRPr="007C49EB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44" w:type="dxa"/>
          </w:tcPr>
          <w:p w:rsidR="00CD05EA" w:rsidRPr="007C49EB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871" w:type="dxa"/>
          </w:tcPr>
          <w:p w:rsidR="00CD05EA" w:rsidRPr="007C49EB" w:rsidRDefault="00CD05EA" w:rsidP="00D97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44" w:type="dxa"/>
          </w:tcPr>
          <w:p w:rsidR="00CD05EA" w:rsidRPr="007C49EB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71" w:type="dxa"/>
          </w:tcPr>
          <w:p w:rsidR="00CD05EA" w:rsidRPr="007C49EB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44" w:type="dxa"/>
          </w:tcPr>
          <w:p w:rsidR="00CD05EA" w:rsidRPr="007C49EB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871" w:type="dxa"/>
          </w:tcPr>
          <w:p w:rsidR="00CD05EA" w:rsidRPr="007C49EB" w:rsidRDefault="00CD05EA" w:rsidP="00D97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44" w:type="dxa"/>
          </w:tcPr>
          <w:p w:rsidR="00CD05EA" w:rsidRPr="007C49EB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071" w:type="dxa"/>
          </w:tcPr>
          <w:p w:rsidR="00CD05EA" w:rsidRPr="007C49EB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44" w:type="dxa"/>
          </w:tcPr>
          <w:p w:rsidR="00CD05EA" w:rsidRPr="007C49EB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063" w:type="dxa"/>
          </w:tcPr>
          <w:p w:rsidR="00CD05EA" w:rsidRPr="007C49EB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CD05EA" w:rsidRPr="00292ACB" w:rsidTr="00CD05EA">
        <w:tc>
          <w:tcPr>
            <w:tcW w:w="668" w:type="dxa"/>
          </w:tcPr>
          <w:p w:rsidR="00CD05EA" w:rsidRPr="007A7637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6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A7637">
              <w:rPr>
                <w:rFonts w:ascii="Angsana New" w:hAnsi="Angsana New" w:hint="cs"/>
                <w:sz w:val="26"/>
                <w:szCs w:val="26"/>
                <w:cs/>
              </w:rPr>
              <w:t>50</w:t>
            </w:r>
          </w:p>
        </w:tc>
        <w:tc>
          <w:tcPr>
            <w:tcW w:w="277" w:type="dxa"/>
          </w:tcPr>
          <w:p w:rsidR="00CD05EA" w:rsidRPr="007A7637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3" w:type="dxa"/>
          </w:tcPr>
          <w:p w:rsidR="00CD05EA" w:rsidRPr="007A7637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A7637">
              <w:rPr>
                <w:rFonts w:ascii="Angsana New" w:hAnsi="Angsana New"/>
                <w:sz w:val="26"/>
                <w:szCs w:val="26"/>
              </w:rPr>
              <w:t>MLR-1.75</w:t>
            </w:r>
          </w:p>
        </w:tc>
        <w:tc>
          <w:tcPr>
            <w:tcW w:w="244" w:type="dxa"/>
          </w:tcPr>
          <w:p w:rsidR="00CD05EA" w:rsidRPr="007A7637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5" w:type="dxa"/>
          </w:tcPr>
          <w:p w:rsidR="00CD05EA" w:rsidRPr="008A22B7" w:rsidRDefault="00CD05EA" w:rsidP="008A2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9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22B7">
              <w:rPr>
                <w:rFonts w:ascii="Angsana New" w:hAnsi="Angsana New"/>
                <w:sz w:val="26"/>
                <w:szCs w:val="26"/>
              </w:rPr>
              <w:t>834</w:t>
            </w:r>
          </w:p>
        </w:tc>
        <w:tc>
          <w:tcPr>
            <w:tcW w:w="244" w:type="dxa"/>
          </w:tcPr>
          <w:p w:rsidR="00CD05EA" w:rsidRPr="007A7637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</w:tcPr>
          <w:p w:rsidR="00CD05EA" w:rsidRPr="009A3FC1" w:rsidRDefault="00CD05EA" w:rsidP="004A230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A3FC1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44" w:type="dxa"/>
          </w:tcPr>
          <w:p w:rsidR="00CD05EA" w:rsidRPr="00E22ECB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71" w:type="dxa"/>
          </w:tcPr>
          <w:p w:rsidR="00CD05EA" w:rsidRPr="004F1534" w:rsidRDefault="00CD05EA" w:rsidP="00D97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21,644</w:t>
            </w:r>
          </w:p>
        </w:tc>
        <w:tc>
          <w:tcPr>
            <w:tcW w:w="244" w:type="dxa"/>
          </w:tcPr>
          <w:p w:rsidR="00CD05EA" w:rsidRPr="00E22ECB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  <w:shd w:val="clear" w:color="auto" w:fill="auto"/>
          </w:tcPr>
          <w:p w:rsidR="00CD05EA" w:rsidRPr="009A3FC1" w:rsidRDefault="00CD05EA" w:rsidP="004A230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A3FC1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44" w:type="dxa"/>
          </w:tcPr>
          <w:p w:rsidR="00CD05EA" w:rsidRPr="004F1534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</w:tcPr>
          <w:p w:rsidR="00CD05EA" w:rsidRPr="004F1534" w:rsidRDefault="00CD05EA" w:rsidP="00D97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21,644</w:t>
            </w:r>
          </w:p>
        </w:tc>
        <w:tc>
          <w:tcPr>
            <w:tcW w:w="244" w:type="dxa"/>
          </w:tcPr>
          <w:p w:rsidR="00CD05EA" w:rsidRPr="004F1534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1" w:type="dxa"/>
          </w:tcPr>
          <w:p w:rsidR="00CD05EA" w:rsidRPr="004F1534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F1534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44" w:type="dxa"/>
          </w:tcPr>
          <w:p w:rsidR="00CD05EA" w:rsidRPr="004F1534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3" w:type="dxa"/>
          </w:tcPr>
          <w:p w:rsidR="00CD05EA" w:rsidRPr="004F1534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กุมภาพันธ์</w:t>
            </w:r>
          </w:p>
        </w:tc>
      </w:tr>
      <w:tr w:rsidR="00CD05EA" w:rsidRPr="00292ACB" w:rsidTr="00CD05EA">
        <w:tc>
          <w:tcPr>
            <w:tcW w:w="668" w:type="dxa"/>
          </w:tcPr>
          <w:p w:rsidR="00CD05EA" w:rsidRPr="007A7637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6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7" w:type="dxa"/>
          </w:tcPr>
          <w:p w:rsidR="00CD05EA" w:rsidRPr="007A7637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3" w:type="dxa"/>
          </w:tcPr>
          <w:p w:rsidR="00CD05EA" w:rsidRPr="007A7637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4" w:type="dxa"/>
          </w:tcPr>
          <w:p w:rsidR="00CD05EA" w:rsidRPr="007A7637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5" w:type="dxa"/>
          </w:tcPr>
          <w:p w:rsidR="00CD05EA" w:rsidRPr="008A22B7" w:rsidRDefault="00CD05EA" w:rsidP="008A2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9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4" w:type="dxa"/>
          </w:tcPr>
          <w:p w:rsidR="00CD05EA" w:rsidRPr="007A7637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</w:tcPr>
          <w:p w:rsidR="00CD05EA" w:rsidRPr="00D97518" w:rsidRDefault="00CD05EA" w:rsidP="00B62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44" w:type="dxa"/>
          </w:tcPr>
          <w:p w:rsidR="00CD05EA" w:rsidRPr="00E22ECB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71" w:type="dxa"/>
          </w:tcPr>
          <w:p w:rsidR="00CD05EA" w:rsidRPr="004F1534" w:rsidRDefault="00CD05EA" w:rsidP="00D97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4" w:type="dxa"/>
          </w:tcPr>
          <w:p w:rsidR="00CD05EA" w:rsidRPr="00E22ECB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  <w:shd w:val="clear" w:color="auto" w:fill="auto"/>
          </w:tcPr>
          <w:p w:rsidR="00CD05EA" w:rsidRPr="00D97518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44" w:type="dxa"/>
          </w:tcPr>
          <w:p w:rsidR="00CD05EA" w:rsidRPr="004F1534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</w:tcPr>
          <w:p w:rsidR="00CD05EA" w:rsidRPr="004F1534" w:rsidRDefault="00CD05EA" w:rsidP="00D97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4" w:type="dxa"/>
          </w:tcPr>
          <w:p w:rsidR="00CD05EA" w:rsidRPr="004F1534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1" w:type="dxa"/>
          </w:tcPr>
          <w:p w:rsidR="00CD05EA" w:rsidRPr="004F1534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F1534">
              <w:rPr>
                <w:rFonts w:ascii="Angsana New" w:hAnsi="Angsana New"/>
                <w:sz w:val="26"/>
                <w:szCs w:val="26"/>
              </w:rPr>
              <w:t>25</w:t>
            </w:r>
            <w:r w:rsidRPr="004F1534">
              <w:rPr>
                <w:rFonts w:ascii="Angsana New" w:hAnsi="Angsana New" w:hint="cs"/>
                <w:sz w:val="26"/>
                <w:szCs w:val="26"/>
                <w:cs/>
              </w:rPr>
              <w:t>60</w:t>
            </w:r>
          </w:p>
        </w:tc>
        <w:tc>
          <w:tcPr>
            <w:tcW w:w="244" w:type="dxa"/>
          </w:tcPr>
          <w:p w:rsidR="00CD05EA" w:rsidRPr="004F1534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3" w:type="dxa"/>
          </w:tcPr>
          <w:p w:rsidR="00CD05EA" w:rsidRPr="004F1534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F1534">
              <w:rPr>
                <w:rFonts w:ascii="Angsana New" w:hAnsi="Angsana New"/>
                <w:sz w:val="26"/>
                <w:szCs w:val="26"/>
              </w:rPr>
              <w:t>25</w:t>
            </w:r>
            <w:r w:rsidRPr="004F1534"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</w:p>
        </w:tc>
      </w:tr>
      <w:tr w:rsidR="00CD05EA" w:rsidRPr="00292ACB" w:rsidTr="00CD05EA">
        <w:tc>
          <w:tcPr>
            <w:tcW w:w="668" w:type="dxa"/>
          </w:tcPr>
          <w:p w:rsidR="00CD05EA" w:rsidRPr="007A7637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6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15</w:t>
            </w:r>
            <w:r w:rsidRPr="007A7637">
              <w:rPr>
                <w:rFonts w:ascii="Angsana New" w:hAnsi="Angsana New" w:hint="cs"/>
                <w:sz w:val="26"/>
                <w:szCs w:val="26"/>
                <w:cs/>
              </w:rPr>
              <w:t>0</w:t>
            </w:r>
          </w:p>
        </w:tc>
        <w:tc>
          <w:tcPr>
            <w:tcW w:w="277" w:type="dxa"/>
          </w:tcPr>
          <w:p w:rsidR="00CD05EA" w:rsidRPr="007A7637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3" w:type="dxa"/>
          </w:tcPr>
          <w:p w:rsidR="00CD05EA" w:rsidRPr="007A7637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MLR-2</w:t>
            </w:r>
            <w:r w:rsidRPr="007A7637">
              <w:rPr>
                <w:rFonts w:ascii="Angsana New" w:hAnsi="Angsana New"/>
                <w:sz w:val="26"/>
                <w:szCs w:val="26"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50</w:t>
            </w:r>
          </w:p>
        </w:tc>
        <w:tc>
          <w:tcPr>
            <w:tcW w:w="244" w:type="dxa"/>
          </w:tcPr>
          <w:p w:rsidR="00CD05EA" w:rsidRPr="007A7637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5" w:type="dxa"/>
          </w:tcPr>
          <w:p w:rsidR="00CD05EA" w:rsidRPr="008A22B7" w:rsidRDefault="00CD05EA" w:rsidP="008A2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9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22B7">
              <w:rPr>
                <w:rFonts w:ascii="Angsana New" w:hAnsi="Angsana New"/>
                <w:sz w:val="26"/>
                <w:szCs w:val="26"/>
              </w:rPr>
              <w:t>2,500</w:t>
            </w:r>
          </w:p>
        </w:tc>
        <w:tc>
          <w:tcPr>
            <w:tcW w:w="244" w:type="dxa"/>
          </w:tcPr>
          <w:p w:rsidR="00CD05EA" w:rsidRPr="007A7637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</w:tcPr>
          <w:p w:rsidR="00CD05EA" w:rsidRPr="009A3FC1" w:rsidRDefault="00CD05EA" w:rsidP="004A230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A3FC1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44" w:type="dxa"/>
          </w:tcPr>
          <w:p w:rsidR="00CD05EA" w:rsidRPr="00E22ECB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71" w:type="dxa"/>
          </w:tcPr>
          <w:p w:rsidR="00CD05EA" w:rsidRPr="004F1534" w:rsidRDefault="00CD05EA" w:rsidP="00D97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</w:t>
            </w:r>
            <w:r w:rsidRPr="004F1534">
              <w:rPr>
                <w:rFonts w:ascii="Angsana New" w:hAnsi="Angsana New"/>
                <w:sz w:val="26"/>
                <w:szCs w:val="26"/>
              </w:rPr>
              <w:t>0,000</w:t>
            </w:r>
          </w:p>
        </w:tc>
        <w:tc>
          <w:tcPr>
            <w:tcW w:w="244" w:type="dxa"/>
          </w:tcPr>
          <w:p w:rsidR="00CD05EA" w:rsidRPr="00E22ECB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  <w:shd w:val="clear" w:color="auto" w:fill="auto"/>
          </w:tcPr>
          <w:p w:rsidR="00CD05EA" w:rsidRPr="009A3FC1" w:rsidRDefault="00CD05EA" w:rsidP="004A230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A3FC1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44" w:type="dxa"/>
          </w:tcPr>
          <w:p w:rsidR="00CD05EA" w:rsidRPr="004F1534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</w:tcPr>
          <w:p w:rsidR="00CD05EA" w:rsidRPr="004F1534" w:rsidRDefault="00CD05EA" w:rsidP="00D97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</w:t>
            </w:r>
            <w:r w:rsidRPr="004F1534">
              <w:rPr>
                <w:rFonts w:ascii="Angsana New" w:hAnsi="Angsana New"/>
                <w:sz w:val="26"/>
                <w:szCs w:val="26"/>
              </w:rPr>
              <w:t>0,000</w:t>
            </w:r>
          </w:p>
        </w:tc>
        <w:tc>
          <w:tcPr>
            <w:tcW w:w="244" w:type="dxa"/>
          </w:tcPr>
          <w:p w:rsidR="00CD05EA" w:rsidRPr="004F1534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1" w:type="dxa"/>
          </w:tcPr>
          <w:p w:rsidR="00CD05EA" w:rsidRPr="004F1534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F1534">
              <w:rPr>
                <w:rFonts w:ascii="Angsana New" w:hAnsi="Angsana New" w:hint="cs"/>
                <w:sz w:val="26"/>
                <w:szCs w:val="26"/>
                <w:cs/>
              </w:rPr>
              <w:t>พฤษภาคม</w:t>
            </w:r>
          </w:p>
        </w:tc>
        <w:tc>
          <w:tcPr>
            <w:tcW w:w="244" w:type="dxa"/>
          </w:tcPr>
          <w:p w:rsidR="00CD05EA" w:rsidRPr="004F1534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3" w:type="dxa"/>
          </w:tcPr>
          <w:p w:rsidR="00CD05EA" w:rsidRPr="004F1534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F1534">
              <w:rPr>
                <w:rFonts w:ascii="Angsana New" w:hAnsi="Angsana New" w:hint="cs"/>
                <w:sz w:val="26"/>
                <w:szCs w:val="26"/>
                <w:cs/>
              </w:rPr>
              <w:t>เมษายน</w:t>
            </w:r>
          </w:p>
        </w:tc>
      </w:tr>
      <w:tr w:rsidR="00CD05EA" w:rsidRPr="00292ACB" w:rsidTr="00CD05EA">
        <w:tc>
          <w:tcPr>
            <w:tcW w:w="668" w:type="dxa"/>
          </w:tcPr>
          <w:p w:rsidR="00CD05EA" w:rsidRPr="007A7637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7" w:type="dxa"/>
          </w:tcPr>
          <w:p w:rsidR="00CD05EA" w:rsidRPr="007A7637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3" w:type="dxa"/>
          </w:tcPr>
          <w:p w:rsidR="00CD05EA" w:rsidRPr="007A7637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4" w:type="dxa"/>
          </w:tcPr>
          <w:p w:rsidR="00CD05EA" w:rsidRPr="007A7637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5" w:type="dxa"/>
          </w:tcPr>
          <w:p w:rsidR="00CD05EA" w:rsidRPr="008A22B7" w:rsidRDefault="00CD05EA" w:rsidP="008A2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9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4" w:type="dxa"/>
          </w:tcPr>
          <w:p w:rsidR="00CD05EA" w:rsidRPr="007A7637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</w:tcPr>
          <w:p w:rsidR="00CD05EA" w:rsidRPr="00D97518" w:rsidRDefault="00CD05EA" w:rsidP="00B62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44" w:type="dxa"/>
          </w:tcPr>
          <w:p w:rsidR="00CD05EA" w:rsidRPr="00E22ECB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71" w:type="dxa"/>
          </w:tcPr>
          <w:p w:rsidR="00CD05EA" w:rsidRPr="004F1534" w:rsidRDefault="00CD05EA" w:rsidP="00D97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4" w:type="dxa"/>
          </w:tcPr>
          <w:p w:rsidR="00CD05EA" w:rsidRPr="00E22ECB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  <w:shd w:val="clear" w:color="auto" w:fill="auto"/>
          </w:tcPr>
          <w:p w:rsidR="00CD05EA" w:rsidRPr="00D97518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44" w:type="dxa"/>
          </w:tcPr>
          <w:p w:rsidR="00CD05EA" w:rsidRPr="004F1534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</w:tcPr>
          <w:p w:rsidR="00CD05EA" w:rsidRPr="004F1534" w:rsidRDefault="00CD05EA" w:rsidP="00D97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4" w:type="dxa"/>
          </w:tcPr>
          <w:p w:rsidR="00CD05EA" w:rsidRPr="004F1534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1" w:type="dxa"/>
          </w:tcPr>
          <w:p w:rsidR="00CD05EA" w:rsidRPr="004F1534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F1534">
              <w:rPr>
                <w:rFonts w:ascii="Angsana New" w:hAnsi="Angsana New"/>
                <w:sz w:val="26"/>
                <w:szCs w:val="26"/>
              </w:rPr>
              <w:t>25</w:t>
            </w:r>
            <w:r w:rsidRPr="004F1534"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  <w:r w:rsidRPr="004F1534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44" w:type="dxa"/>
          </w:tcPr>
          <w:p w:rsidR="00CD05EA" w:rsidRPr="004F1534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3" w:type="dxa"/>
          </w:tcPr>
          <w:p w:rsidR="00CD05EA" w:rsidRPr="004F1534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F1534">
              <w:rPr>
                <w:rFonts w:ascii="Angsana New" w:hAnsi="Angsana New"/>
                <w:sz w:val="26"/>
                <w:szCs w:val="26"/>
              </w:rPr>
              <w:t>25</w:t>
            </w:r>
            <w:r w:rsidRPr="004F1534"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  <w:r w:rsidRPr="004F1534"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CD05EA" w:rsidRPr="00292ACB" w:rsidTr="00CD05EA">
        <w:tc>
          <w:tcPr>
            <w:tcW w:w="668" w:type="dxa"/>
          </w:tcPr>
          <w:p w:rsidR="00CD05EA" w:rsidRPr="007A7637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6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40</w:t>
            </w:r>
          </w:p>
        </w:tc>
        <w:tc>
          <w:tcPr>
            <w:tcW w:w="277" w:type="dxa"/>
          </w:tcPr>
          <w:p w:rsidR="00CD05EA" w:rsidRPr="007A7637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3" w:type="dxa"/>
          </w:tcPr>
          <w:p w:rsidR="00CD05EA" w:rsidRPr="007A7637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MLR-2</w:t>
            </w:r>
            <w:r w:rsidRPr="007A7637">
              <w:rPr>
                <w:rFonts w:ascii="Angsana New" w:hAnsi="Angsana New"/>
                <w:sz w:val="26"/>
                <w:szCs w:val="26"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Pr="007A7637">
              <w:rPr>
                <w:rFonts w:ascii="Angsana New" w:hAnsi="Angsana New"/>
                <w:sz w:val="26"/>
                <w:szCs w:val="26"/>
              </w:rPr>
              <w:t>75</w:t>
            </w:r>
          </w:p>
        </w:tc>
        <w:tc>
          <w:tcPr>
            <w:tcW w:w="244" w:type="dxa"/>
          </w:tcPr>
          <w:p w:rsidR="00CD05EA" w:rsidRPr="007A7637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5" w:type="dxa"/>
          </w:tcPr>
          <w:p w:rsidR="00CD05EA" w:rsidRPr="008A22B7" w:rsidRDefault="00CD05EA" w:rsidP="008A2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9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22B7">
              <w:rPr>
                <w:rFonts w:ascii="Angsana New" w:hAnsi="Angsana New"/>
                <w:sz w:val="26"/>
                <w:szCs w:val="26"/>
              </w:rPr>
              <w:t>560</w:t>
            </w:r>
          </w:p>
        </w:tc>
        <w:tc>
          <w:tcPr>
            <w:tcW w:w="244" w:type="dxa"/>
          </w:tcPr>
          <w:p w:rsidR="00CD05EA" w:rsidRPr="007A7637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</w:tcPr>
          <w:p w:rsidR="00CD05EA" w:rsidRPr="00F8263B" w:rsidRDefault="00CD05EA" w:rsidP="00B62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13,204</w:t>
            </w:r>
          </w:p>
        </w:tc>
        <w:tc>
          <w:tcPr>
            <w:tcW w:w="244" w:type="dxa"/>
          </w:tcPr>
          <w:p w:rsidR="00CD05EA" w:rsidRPr="00E22ECB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71" w:type="dxa"/>
          </w:tcPr>
          <w:p w:rsidR="00CD05EA" w:rsidRPr="004F1534" w:rsidRDefault="00CD05EA" w:rsidP="00D97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25,44</w:t>
            </w:r>
            <w:r w:rsidRPr="004F1534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244" w:type="dxa"/>
          </w:tcPr>
          <w:p w:rsidR="00CD05EA" w:rsidRPr="00E22ECB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  <w:shd w:val="clear" w:color="auto" w:fill="auto"/>
          </w:tcPr>
          <w:p w:rsidR="00CD05EA" w:rsidRPr="00F8263B" w:rsidRDefault="00CD05EA" w:rsidP="004A2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13,204</w:t>
            </w:r>
          </w:p>
        </w:tc>
        <w:tc>
          <w:tcPr>
            <w:tcW w:w="244" w:type="dxa"/>
          </w:tcPr>
          <w:p w:rsidR="00CD05EA" w:rsidRPr="004F1534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</w:tcPr>
          <w:p w:rsidR="00CD05EA" w:rsidRPr="004F1534" w:rsidRDefault="00CD05EA" w:rsidP="00D97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25,44</w:t>
            </w:r>
            <w:r w:rsidRPr="004F1534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244" w:type="dxa"/>
          </w:tcPr>
          <w:p w:rsidR="00CD05EA" w:rsidRPr="004F1534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1" w:type="dxa"/>
          </w:tcPr>
          <w:p w:rsidR="00CD05EA" w:rsidRPr="004F1534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F1534">
              <w:rPr>
                <w:rFonts w:ascii="Angsana New" w:hAnsi="Angsana New" w:hint="cs"/>
                <w:sz w:val="26"/>
                <w:szCs w:val="26"/>
                <w:cs/>
              </w:rPr>
              <w:t>พฤษภาคม</w:t>
            </w:r>
          </w:p>
        </w:tc>
        <w:tc>
          <w:tcPr>
            <w:tcW w:w="244" w:type="dxa"/>
          </w:tcPr>
          <w:p w:rsidR="00CD05EA" w:rsidRPr="004F1534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3" w:type="dxa"/>
          </w:tcPr>
          <w:p w:rsidR="00CD05EA" w:rsidRPr="004F1534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ตุลาคม</w:t>
            </w:r>
          </w:p>
        </w:tc>
      </w:tr>
      <w:tr w:rsidR="00CD05EA" w:rsidRPr="00292ACB" w:rsidTr="00CD05EA">
        <w:tc>
          <w:tcPr>
            <w:tcW w:w="668" w:type="dxa"/>
          </w:tcPr>
          <w:p w:rsidR="00CD05EA" w:rsidRPr="007A7637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7" w:type="dxa"/>
          </w:tcPr>
          <w:p w:rsidR="00CD05EA" w:rsidRPr="007A7637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3" w:type="dxa"/>
          </w:tcPr>
          <w:p w:rsidR="00CD05EA" w:rsidRPr="007A7637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4" w:type="dxa"/>
          </w:tcPr>
          <w:p w:rsidR="00CD05EA" w:rsidRPr="007A7637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5" w:type="dxa"/>
          </w:tcPr>
          <w:p w:rsidR="00CD05EA" w:rsidRPr="008A22B7" w:rsidRDefault="00CD05EA" w:rsidP="008A2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4" w:type="dxa"/>
          </w:tcPr>
          <w:p w:rsidR="00CD05EA" w:rsidRPr="007A7637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</w:tcPr>
          <w:p w:rsidR="00CD05EA" w:rsidRPr="00F8263B" w:rsidRDefault="00CD05EA" w:rsidP="00B62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4" w:type="dxa"/>
          </w:tcPr>
          <w:p w:rsidR="00CD05EA" w:rsidRPr="00E22ECB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71" w:type="dxa"/>
          </w:tcPr>
          <w:p w:rsidR="00CD05EA" w:rsidRPr="004F1534" w:rsidRDefault="00CD05EA" w:rsidP="00D97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4" w:type="dxa"/>
          </w:tcPr>
          <w:p w:rsidR="00CD05EA" w:rsidRPr="00E22ECB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  <w:shd w:val="clear" w:color="auto" w:fill="auto"/>
          </w:tcPr>
          <w:p w:rsidR="00CD05EA" w:rsidRPr="00F8263B" w:rsidRDefault="00CD05EA" w:rsidP="004A2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4" w:type="dxa"/>
          </w:tcPr>
          <w:p w:rsidR="00CD05EA" w:rsidRPr="004F1534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</w:tcPr>
          <w:p w:rsidR="00CD05EA" w:rsidRPr="004F1534" w:rsidRDefault="00CD05EA" w:rsidP="00D97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4" w:type="dxa"/>
          </w:tcPr>
          <w:p w:rsidR="00CD05EA" w:rsidRPr="004F1534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1" w:type="dxa"/>
          </w:tcPr>
          <w:p w:rsidR="00CD05EA" w:rsidRPr="004F1534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F1534">
              <w:rPr>
                <w:rFonts w:ascii="Angsana New" w:hAnsi="Angsana New"/>
                <w:sz w:val="26"/>
                <w:szCs w:val="26"/>
              </w:rPr>
              <w:t>25</w:t>
            </w:r>
            <w:r w:rsidRPr="004F1534"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  <w:r w:rsidRPr="004F1534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44" w:type="dxa"/>
          </w:tcPr>
          <w:p w:rsidR="00CD05EA" w:rsidRPr="004F1534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3" w:type="dxa"/>
          </w:tcPr>
          <w:p w:rsidR="00CD05EA" w:rsidRPr="004F1534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F1534">
              <w:rPr>
                <w:rFonts w:ascii="Angsana New" w:hAnsi="Angsana New"/>
                <w:sz w:val="26"/>
                <w:szCs w:val="26"/>
              </w:rPr>
              <w:t>25</w:t>
            </w:r>
            <w:r w:rsidRPr="004F1534"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  <w:r w:rsidRPr="004F1534">
              <w:rPr>
                <w:rFonts w:ascii="Angsana New" w:hAnsi="Angsana New"/>
                <w:sz w:val="26"/>
                <w:szCs w:val="26"/>
              </w:rPr>
              <w:t>7</w:t>
            </w:r>
            <w:r>
              <w:rPr>
                <w:rFonts w:ascii="Angsana New" w:hAnsi="Angsana New"/>
                <w:sz w:val="26"/>
                <w:szCs w:val="26"/>
              </w:rPr>
              <w:t>*</w:t>
            </w:r>
          </w:p>
        </w:tc>
      </w:tr>
      <w:tr w:rsidR="00CD05EA" w:rsidRPr="00292ACB" w:rsidTr="00CD05EA">
        <w:tc>
          <w:tcPr>
            <w:tcW w:w="668" w:type="dxa"/>
          </w:tcPr>
          <w:p w:rsidR="00CD05EA" w:rsidRPr="007A7637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6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10</w:t>
            </w:r>
            <w:r w:rsidRPr="007A7637">
              <w:rPr>
                <w:rFonts w:ascii="Angsana New" w:hAnsi="Angsana New" w:hint="cs"/>
                <w:sz w:val="26"/>
                <w:szCs w:val="26"/>
                <w:cs/>
              </w:rPr>
              <w:t>0</w:t>
            </w:r>
          </w:p>
        </w:tc>
        <w:tc>
          <w:tcPr>
            <w:tcW w:w="277" w:type="dxa"/>
          </w:tcPr>
          <w:p w:rsidR="00CD05EA" w:rsidRPr="007A7637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3" w:type="dxa"/>
          </w:tcPr>
          <w:p w:rsidR="00CD05EA" w:rsidRPr="007A7637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MLR-2</w:t>
            </w:r>
            <w:r w:rsidRPr="007A7637">
              <w:rPr>
                <w:rFonts w:ascii="Angsana New" w:hAnsi="Angsana New"/>
                <w:sz w:val="26"/>
                <w:szCs w:val="26"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Pr="007A7637">
              <w:rPr>
                <w:rFonts w:ascii="Angsana New" w:hAnsi="Angsana New"/>
                <w:sz w:val="26"/>
                <w:szCs w:val="26"/>
              </w:rPr>
              <w:t>75</w:t>
            </w:r>
          </w:p>
        </w:tc>
        <w:tc>
          <w:tcPr>
            <w:tcW w:w="244" w:type="dxa"/>
          </w:tcPr>
          <w:p w:rsidR="00CD05EA" w:rsidRPr="007A7637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5" w:type="dxa"/>
          </w:tcPr>
          <w:p w:rsidR="00CD05EA" w:rsidRPr="008A22B7" w:rsidRDefault="00CD05EA" w:rsidP="008A2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9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22B7">
              <w:rPr>
                <w:rFonts w:ascii="Angsana New" w:hAnsi="Angsana New"/>
                <w:sz w:val="26"/>
                <w:szCs w:val="26"/>
              </w:rPr>
              <w:t>1,400</w:t>
            </w:r>
          </w:p>
        </w:tc>
        <w:tc>
          <w:tcPr>
            <w:tcW w:w="244" w:type="dxa"/>
          </w:tcPr>
          <w:p w:rsidR="00CD05EA" w:rsidRPr="007A7637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</w:tcPr>
          <w:p w:rsidR="00CD05EA" w:rsidRPr="00F8263B" w:rsidRDefault="00CD05EA" w:rsidP="00B62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49,6</w:t>
            </w:r>
            <w:r w:rsidRPr="00F8263B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244" w:type="dxa"/>
          </w:tcPr>
          <w:p w:rsidR="00CD05EA" w:rsidRPr="00E22ECB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71" w:type="dxa"/>
          </w:tcPr>
          <w:p w:rsidR="00CD05EA" w:rsidRPr="004F1534" w:rsidRDefault="00CD05EA" w:rsidP="00D97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66,4</w:t>
            </w:r>
            <w:r w:rsidRPr="004F1534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244" w:type="dxa"/>
          </w:tcPr>
          <w:p w:rsidR="00CD05EA" w:rsidRPr="00E22ECB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  <w:shd w:val="clear" w:color="auto" w:fill="auto"/>
          </w:tcPr>
          <w:p w:rsidR="00CD05EA" w:rsidRPr="00F8263B" w:rsidRDefault="00CD05EA" w:rsidP="004A2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49,6</w:t>
            </w:r>
            <w:r w:rsidRPr="00F8263B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244" w:type="dxa"/>
          </w:tcPr>
          <w:p w:rsidR="00CD05EA" w:rsidRPr="004F1534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</w:tcPr>
          <w:p w:rsidR="00CD05EA" w:rsidRPr="004F1534" w:rsidRDefault="00CD05EA" w:rsidP="00D97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66,4</w:t>
            </w:r>
            <w:r w:rsidRPr="004F1534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244" w:type="dxa"/>
          </w:tcPr>
          <w:p w:rsidR="00CD05EA" w:rsidRPr="004F1534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1" w:type="dxa"/>
          </w:tcPr>
          <w:p w:rsidR="00CD05EA" w:rsidRPr="004F1534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F1534">
              <w:rPr>
                <w:rFonts w:ascii="Angsana New" w:hAnsi="Angsana New"/>
                <w:sz w:val="26"/>
                <w:szCs w:val="26"/>
                <w:cs/>
              </w:rPr>
              <w:t>กรกฎาคม</w:t>
            </w:r>
          </w:p>
        </w:tc>
        <w:tc>
          <w:tcPr>
            <w:tcW w:w="244" w:type="dxa"/>
          </w:tcPr>
          <w:p w:rsidR="00CD05EA" w:rsidRPr="004F1534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3" w:type="dxa"/>
          </w:tcPr>
          <w:p w:rsidR="00CD05EA" w:rsidRPr="004F1534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</w:tc>
      </w:tr>
      <w:tr w:rsidR="00CD05EA" w:rsidRPr="00292ACB" w:rsidTr="00CD05EA">
        <w:tc>
          <w:tcPr>
            <w:tcW w:w="668" w:type="dxa"/>
          </w:tcPr>
          <w:p w:rsidR="00CD05EA" w:rsidRPr="007A7637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7" w:type="dxa"/>
          </w:tcPr>
          <w:p w:rsidR="00CD05EA" w:rsidRPr="007A7637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3" w:type="dxa"/>
          </w:tcPr>
          <w:p w:rsidR="00CD05EA" w:rsidRPr="007A7637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4" w:type="dxa"/>
          </w:tcPr>
          <w:p w:rsidR="00CD05EA" w:rsidRPr="007A7637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5" w:type="dxa"/>
          </w:tcPr>
          <w:p w:rsidR="00CD05EA" w:rsidRPr="008A22B7" w:rsidRDefault="00CD05EA" w:rsidP="008A2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9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4" w:type="dxa"/>
          </w:tcPr>
          <w:p w:rsidR="00CD05EA" w:rsidRPr="007A7637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</w:tcPr>
          <w:p w:rsidR="00CD05EA" w:rsidRPr="00F8263B" w:rsidRDefault="00CD05EA" w:rsidP="00B62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4" w:type="dxa"/>
          </w:tcPr>
          <w:p w:rsidR="00CD05EA" w:rsidRPr="007A7637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71" w:type="dxa"/>
          </w:tcPr>
          <w:p w:rsidR="00CD05EA" w:rsidRPr="004F1534" w:rsidRDefault="00CD05EA" w:rsidP="00D97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4" w:type="dxa"/>
          </w:tcPr>
          <w:p w:rsidR="00CD05EA" w:rsidRPr="007A7637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  <w:shd w:val="clear" w:color="auto" w:fill="auto"/>
          </w:tcPr>
          <w:p w:rsidR="00CD05EA" w:rsidRPr="00F8263B" w:rsidRDefault="00CD05EA" w:rsidP="004A2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4" w:type="dxa"/>
          </w:tcPr>
          <w:p w:rsidR="00CD05EA" w:rsidRPr="004F1534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</w:tcPr>
          <w:p w:rsidR="00CD05EA" w:rsidRPr="004F1534" w:rsidRDefault="00CD05EA" w:rsidP="00D97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4" w:type="dxa"/>
          </w:tcPr>
          <w:p w:rsidR="00CD05EA" w:rsidRPr="004F1534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1" w:type="dxa"/>
          </w:tcPr>
          <w:p w:rsidR="00CD05EA" w:rsidRPr="004F1534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F1534">
              <w:rPr>
                <w:rFonts w:ascii="Angsana New" w:hAnsi="Angsana New"/>
                <w:sz w:val="26"/>
                <w:szCs w:val="26"/>
              </w:rPr>
              <w:t>25</w:t>
            </w:r>
            <w:r w:rsidRPr="004F1534"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  <w:r w:rsidRPr="004F1534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44" w:type="dxa"/>
          </w:tcPr>
          <w:p w:rsidR="00CD05EA" w:rsidRPr="004F1534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3" w:type="dxa"/>
          </w:tcPr>
          <w:p w:rsidR="00CD05EA" w:rsidRPr="004F1534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F1534">
              <w:rPr>
                <w:rFonts w:ascii="Angsana New" w:hAnsi="Angsana New"/>
                <w:sz w:val="26"/>
                <w:szCs w:val="26"/>
              </w:rPr>
              <w:t>25</w:t>
            </w:r>
            <w:r w:rsidRPr="004F1534"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  <w:r w:rsidRPr="004F1534">
              <w:rPr>
                <w:rFonts w:ascii="Angsana New" w:hAnsi="Angsana New"/>
                <w:sz w:val="26"/>
                <w:szCs w:val="26"/>
              </w:rPr>
              <w:t>7</w:t>
            </w:r>
            <w:r>
              <w:rPr>
                <w:rFonts w:ascii="Angsana New" w:hAnsi="Angsana New"/>
                <w:sz w:val="26"/>
                <w:szCs w:val="26"/>
              </w:rPr>
              <w:t>*</w:t>
            </w:r>
          </w:p>
        </w:tc>
      </w:tr>
      <w:tr w:rsidR="00CD05EA" w:rsidRPr="00292ACB" w:rsidTr="00CD05EA">
        <w:tc>
          <w:tcPr>
            <w:tcW w:w="668" w:type="dxa"/>
          </w:tcPr>
          <w:p w:rsidR="00CD05EA" w:rsidRPr="007A7637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277" w:type="dxa"/>
          </w:tcPr>
          <w:p w:rsidR="00CD05EA" w:rsidRPr="007A7637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3" w:type="dxa"/>
          </w:tcPr>
          <w:p w:rsidR="00CD05EA" w:rsidRPr="007A7637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MLR-1</w:t>
            </w:r>
            <w:r w:rsidRPr="007A7637">
              <w:rPr>
                <w:rFonts w:ascii="Angsana New" w:hAnsi="Angsana New"/>
                <w:sz w:val="26"/>
                <w:szCs w:val="26"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75</w:t>
            </w:r>
          </w:p>
        </w:tc>
        <w:tc>
          <w:tcPr>
            <w:tcW w:w="244" w:type="dxa"/>
          </w:tcPr>
          <w:p w:rsidR="00CD05EA" w:rsidRPr="007A7637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5" w:type="dxa"/>
          </w:tcPr>
          <w:p w:rsidR="00CD05EA" w:rsidRPr="008A22B7" w:rsidRDefault="00CD05EA" w:rsidP="008A2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9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22B7">
              <w:rPr>
                <w:rFonts w:ascii="Angsana New" w:hAnsi="Angsana New"/>
                <w:sz w:val="26"/>
                <w:szCs w:val="26"/>
              </w:rPr>
              <w:t>1,667</w:t>
            </w:r>
          </w:p>
        </w:tc>
        <w:tc>
          <w:tcPr>
            <w:tcW w:w="244" w:type="dxa"/>
          </w:tcPr>
          <w:p w:rsidR="00CD05EA" w:rsidRPr="007A7637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</w:tcPr>
          <w:p w:rsidR="00CD05EA" w:rsidRPr="00F8263B" w:rsidRDefault="00CD05EA" w:rsidP="00B62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31,653</w:t>
            </w:r>
          </w:p>
        </w:tc>
        <w:tc>
          <w:tcPr>
            <w:tcW w:w="244" w:type="dxa"/>
          </w:tcPr>
          <w:p w:rsidR="00CD05EA" w:rsidRPr="00E22ECB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71" w:type="dxa"/>
          </w:tcPr>
          <w:p w:rsidR="00CD05EA" w:rsidRPr="004F1534" w:rsidRDefault="00CD05EA" w:rsidP="00D97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51,657</w:t>
            </w:r>
          </w:p>
        </w:tc>
        <w:tc>
          <w:tcPr>
            <w:tcW w:w="244" w:type="dxa"/>
          </w:tcPr>
          <w:p w:rsidR="00CD05EA" w:rsidRPr="00E22ECB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  <w:shd w:val="clear" w:color="auto" w:fill="auto"/>
          </w:tcPr>
          <w:p w:rsidR="00CD05EA" w:rsidRPr="00F8263B" w:rsidRDefault="00CD05EA" w:rsidP="004A2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31,653</w:t>
            </w:r>
          </w:p>
        </w:tc>
        <w:tc>
          <w:tcPr>
            <w:tcW w:w="244" w:type="dxa"/>
          </w:tcPr>
          <w:p w:rsidR="00CD05EA" w:rsidRPr="004F1534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</w:tcPr>
          <w:p w:rsidR="00CD05EA" w:rsidRPr="004F1534" w:rsidRDefault="00CD05EA" w:rsidP="00D97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51,657</w:t>
            </w:r>
          </w:p>
        </w:tc>
        <w:tc>
          <w:tcPr>
            <w:tcW w:w="244" w:type="dxa"/>
          </w:tcPr>
          <w:p w:rsidR="00CD05EA" w:rsidRPr="004F1534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1" w:type="dxa"/>
          </w:tcPr>
          <w:p w:rsidR="00CD05EA" w:rsidRPr="004F1534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F1534">
              <w:rPr>
                <w:rFonts w:ascii="Angsana New" w:hAnsi="Angsana New" w:hint="cs"/>
                <w:sz w:val="26"/>
                <w:szCs w:val="26"/>
                <w:cs/>
              </w:rPr>
              <w:t>สิงหาคม</w:t>
            </w:r>
          </w:p>
        </w:tc>
        <w:tc>
          <w:tcPr>
            <w:tcW w:w="244" w:type="dxa"/>
          </w:tcPr>
          <w:p w:rsidR="00CD05EA" w:rsidRPr="004F1534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3" w:type="dxa"/>
          </w:tcPr>
          <w:p w:rsidR="00CD05EA" w:rsidRPr="004F1534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F1534">
              <w:rPr>
                <w:rFonts w:ascii="Angsana New" w:hAnsi="Angsana New" w:hint="cs"/>
                <w:sz w:val="26"/>
                <w:szCs w:val="26"/>
                <w:cs/>
              </w:rPr>
              <w:t>สิงหาคม</w:t>
            </w:r>
          </w:p>
        </w:tc>
      </w:tr>
      <w:tr w:rsidR="00CD05EA" w:rsidRPr="00292ACB" w:rsidTr="00CD05EA">
        <w:tc>
          <w:tcPr>
            <w:tcW w:w="668" w:type="dxa"/>
          </w:tcPr>
          <w:p w:rsidR="00CD05EA" w:rsidRPr="007A7637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7" w:type="dxa"/>
          </w:tcPr>
          <w:p w:rsidR="00CD05EA" w:rsidRPr="007A7637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3" w:type="dxa"/>
          </w:tcPr>
          <w:p w:rsidR="00CD05EA" w:rsidRPr="007A7637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4" w:type="dxa"/>
          </w:tcPr>
          <w:p w:rsidR="00CD05EA" w:rsidRPr="007A7637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5" w:type="dxa"/>
          </w:tcPr>
          <w:p w:rsidR="00CD05EA" w:rsidRPr="008A22B7" w:rsidRDefault="00CD05EA" w:rsidP="008A2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4" w:type="dxa"/>
          </w:tcPr>
          <w:p w:rsidR="00CD05EA" w:rsidRPr="007A7637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</w:tcPr>
          <w:p w:rsidR="00CD05EA" w:rsidRPr="00F8263B" w:rsidRDefault="00CD05EA" w:rsidP="00B62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4" w:type="dxa"/>
          </w:tcPr>
          <w:p w:rsidR="00CD05EA" w:rsidRPr="007A7637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71" w:type="dxa"/>
          </w:tcPr>
          <w:p w:rsidR="00CD05EA" w:rsidRPr="004F1534" w:rsidRDefault="00CD05EA" w:rsidP="00D97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4" w:type="dxa"/>
          </w:tcPr>
          <w:p w:rsidR="00CD05EA" w:rsidRPr="007A7637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  <w:shd w:val="clear" w:color="auto" w:fill="auto"/>
          </w:tcPr>
          <w:p w:rsidR="00CD05EA" w:rsidRPr="00F8263B" w:rsidRDefault="00CD05EA" w:rsidP="004A2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4" w:type="dxa"/>
          </w:tcPr>
          <w:p w:rsidR="00CD05EA" w:rsidRPr="004F1534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</w:tcPr>
          <w:p w:rsidR="00CD05EA" w:rsidRPr="004F1534" w:rsidRDefault="00CD05EA" w:rsidP="00D97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4" w:type="dxa"/>
          </w:tcPr>
          <w:p w:rsidR="00CD05EA" w:rsidRPr="004F1534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1" w:type="dxa"/>
          </w:tcPr>
          <w:p w:rsidR="00CD05EA" w:rsidRPr="004F1534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F1534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244" w:type="dxa"/>
          </w:tcPr>
          <w:p w:rsidR="00CD05EA" w:rsidRPr="004F1534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3" w:type="dxa"/>
          </w:tcPr>
          <w:p w:rsidR="00CD05EA" w:rsidRPr="004F1534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F1534">
              <w:rPr>
                <w:rFonts w:ascii="Angsana New" w:hAnsi="Angsana New"/>
                <w:sz w:val="26"/>
                <w:szCs w:val="26"/>
              </w:rPr>
              <w:t>25</w:t>
            </w:r>
            <w:r w:rsidRPr="004F1534"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  <w:r w:rsidRPr="004F1534"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CD05EA" w:rsidRPr="00292ACB" w:rsidTr="00CD05EA">
        <w:tc>
          <w:tcPr>
            <w:tcW w:w="668" w:type="dxa"/>
          </w:tcPr>
          <w:p w:rsidR="00CD05EA" w:rsidRPr="007A7637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6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16</w:t>
            </w:r>
            <w:r w:rsidRPr="007A7637">
              <w:rPr>
                <w:rFonts w:ascii="Angsana New" w:hAnsi="Angsana New" w:hint="cs"/>
                <w:sz w:val="26"/>
                <w:szCs w:val="26"/>
                <w:cs/>
              </w:rPr>
              <w:t>0</w:t>
            </w:r>
          </w:p>
        </w:tc>
        <w:tc>
          <w:tcPr>
            <w:tcW w:w="277" w:type="dxa"/>
          </w:tcPr>
          <w:p w:rsidR="00CD05EA" w:rsidRPr="007A7637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3" w:type="dxa"/>
          </w:tcPr>
          <w:p w:rsidR="00CD05EA" w:rsidRPr="007A7637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MLR-2</w:t>
            </w:r>
            <w:r w:rsidRPr="007A7637">
              <w:rPr>
                <w:rFonts w:ascii="Angsana New" w:hAnsi="Angsana New"/>
                <w:sz w:val="26"/>
                <w:szCs w:val="26"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Pr="007A7637">
              <w:rPr>
                <w:rFonts w:ascii="Angsana New" w:hAnsi="Angsana New"/>
                <w:sz w:val="26"/>
                <w:szCs w:val="26"/>
              </w:rPr>
              <w:t>75</w:t>
            </w:r>
          </w:p>
        </w:tc>
        <w:tc>
          <w:tcPr>
            <w:tcW w:w="244" w:type="dxa"/>
          </w:tcPr>
          <w:p w:rsidR="00CD05EA" w:rsidRPr="007A7637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5" w:type="dxa"/>
          </w:tcPr>
          <w:p w:rsidR="00CD05EA" w:rsidRPr="008A22B7" w:rsidRDefault="00CD05EA" w:rsidP="008A2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22B7">
              <w:rPr>
                <w:rFonts w:ascii="Angsana New" w:hAnsi="Angsana New"/>
                <w:sz w:val="26"/>
                <w:szCs w:val="26"/>
              </w:rPr>
              <w:t>2,240</w:t>
            </w:r>
          </w:p>
        </w:tc>
        <w:tc>
          <w:tcPr>
            <w:tcW w:w="244" w:type="dxa"/>
          </w:tcPr>
          <w:p w:rsidR="00CD05EA" w:rsidRPr="007A7637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</w:tcPr>
          <w:p w:rsidR="00CD05EA" w:rsidRPr="00F8263B" w:rsidRDefault="00CD05EA" w:rsidP="00B62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101,760</w:t>
            </w:r>
          </w:p>
        </w:tc>
        <w:tc>
          <w:tcPr>
            <w:tcW w:w="244" w:type="dxa"/>
          </w:tcPr>
          <w:p w:rsidR="00CD05EA" w:rsidRPr="007A7637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71" w:type="dxa"/>
          </w:tcPr>
          <w:p w:rsidR="00CD05EA" w:rsidRPr="004F1534" w:rsidRDefault="00CD05EA" w:rsidP="00D97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128,64</w:t>
            </w:r>
            <w:r w:rsidRPr="004F1534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244" w:type="dxa"/>
          </w:tcPr>
          <w:p w:rsidR="00CD05EA" w:rsidRPr="007A7637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  <w:shd w:val="clear" w:color="auto" w:fill="auto"/>
          </w:tcPr>
          <w:p w:rsidR="00CD05EA" w:rsidRPr="00F8263B" w:rsidRDefault="00CD05EA" w:rsidP="004A2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101,760</w:t>
            </w:r>
          </w:p>
        </w:tc>
        <w:tc>
          <w:tcPr>
            <w:tcW w:w="244" w:type="dxa"/>
          </w:tcPr>
          <w:p w:rsidR="00CD05EA" w:rsidRPr="004F1534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</w:tcPr>
          <w:p w:rsidR="00CD05EA" w:rsidRPr="004F1534" w:rsidRDefault="00CD05EA" w:rsidP="00D97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128,64</w:t>
            </w:r>
            <w:r w:rsidRPr="004F1534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244" w:type="dxa"/>
          </w:tcPr>
          <w:p w:rsidR="00CD05EA" w:rsidRPr="004F1534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1" w:type="dxa"/>
          </w:tcPr>
          <w:p w:rsidR="00CD05EA" w:rsidRPr="004F1534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F1534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44" w:type="dxa"/>
          </w:tcPr>
          <w:p w:rsidR="00CD05EA" w:rsidRPr="004F1534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3" w:type="dxa"/>
          </w:tcPr>
          <w:p w:rsidR="00CD05EA" w:rsidRPr="004F1534" w:rsidRDefault="00CD05EA" w:rsidP="00CE4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F1534">
              <w:rPr>
                <w:rFonts w:ascii="Angsana New" w:hAnsi="Angsana New" w:hint="cs"/>
                <w:sz w:val="26"/>
                <w:szCs w:val="26"/>
                <w:cs/>
              </w:rPr>
              <w:t>สิงหาคม</w:t>
            </w:r>
          </w:p>
        </w:tc>
      </w:tr>
      <w:tr w:rsidR="00CD05EA" w:rsidRPr="00292ACB" w:rsidTr="00CD05EA">
        <w:tc>
          <w:tcPr>
            <w:tcW w:w="668" w:type="dxa"/>
          </w:tcPr>
          <w:p w:rsidR="00CD05EA" w:rsidRPr="007A7637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7" w:type="dxa"/>
          </w:tcPr>
          <w:p w:rsidR="00CD05EA" w:rsidRPr="007A7637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3" w:type="dxa"/>
          </w:tcPr>
          <w:p w:rsidR="00CD05EA" w:rsidRPr="007A7637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4" w:type="dxa"/>
          </w:tcPr>
          <w:p w:rsidR="00CD05EA" w:rsidRPr="007A7637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5" w:type="dxa"/>
          </w:tcPr>
          <w:p w:rsidR="00CD05EA" w:rsidRPr="008A22B7" w:rsidRDefault="00CD05EA" w:rsidP="008A2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4" w:type="dxa"/>
          </w:tcPr>
          <w:p w:rsidR="00CD05EA" w:rsidRPr="007A7637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</w:tcPr>
          <w:p w:rsidR="00CD05EA" w:rsidRPr="00F8263B" w:rsidRDefault="00CD05EA" w:rsidP="00B62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4" w:type="dxa"/>
          </w:tcPr>
          <w:p w:rsidR="00CD05EA" w:rsidRPr="007A7637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71" w:type="dxa"/>
          </w:tcPr>
          <w:p w:rsidR="00CD05EA" w:rsidRPr="004F1534" w:rsidRDefault="00CD05EA" w:rsidP="00D97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4" w:type="dxa"/>
          </w:tcPr>
          <w:p w:rsidR="00CD05EA" w:rsidRPr="007A7637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  <w:shd w:val="clear" w:color="auto" w:fill="auto"/>
          </w:tcPr>
          <w:p w:rsidR="00CD05EA" w:rsidRPr="00F8263B" w:rsidRDefault="00CD05EA" w:rsidP="004A2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4" w:type="dxa"/>
          </w:tcPr>
          <w:p w:rsidR="00CD05EA" w:rsidRPr="004F1534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</w:tcPr>
          <w:p w:rsidR="00CD05EA" w:rsidRPr="004F1534" w:rsidRDefault="00CD05EA" w:rsidP="00D97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4" w:type="dxa"/>
          </w:tcPr>
          <w:p w:rsidR="00CD05EA" w:rsidRPr="004F1534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1" w:type="dxa"/>
          </w:tcPr>
          <w:p w:rsidR="00CD05EA" w:rsidRPr="004F1534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F1534">
              <w:rPr>
                <w:rFonts w:ascii="Angsana New" w:hAnsi="Angsana New"/>
                <w:sz w:val="26"/>
                <w:szCs w:val="26"/>
              </w:rPr>
              <w:t>25</w:t>
            </w:r>
            <w:r w:rsidRPr="004F1534"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  <w:r w:rsidRPr="004F1534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44" w:type="dxa"/>
          </w:tcPr>
          <w:p w:rsidR="00CD05EA" w:rsidRPr="004F1534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3" w:type="dxa"/>
          </w:tcPr>
          <w:p w:rsidR="00CD05EA" w:rsidRPr="004F1534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F1534">
              <w:rPr>
                <w:rFonts w:ascii="Angsana New" w:hAnsi="Angsana New"/>
                <w:sz w:val="26"/>
                <w:szCs w:val="26"/>
              </w:rPr>
              <w:t>25</w:t>
            </w:r>
            <w:r w:rsidRPr="004F1534"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  <w:r w:rsidRPr="004F1534">
              <w:rPr>
                <w:rFonts w:ascii="Angsana New" w:hAnsi="Angsana New"/>
                <w:sz w:val="26"/>
                <w:szCs w:val="26"/>
              </w:rPr>
              <w:t>8</w:t>
            </w:r>
            <w:r>
              <w:rPr>
                <w:rFonts w:ascii="Angsana New" w:hAnsi="Angsana New"/>
                <w:sz w:val="26"/>
                <w:szCs w:val="26"/>
              </w:rPr>
              <w:t>*</w:t>
            </w:r>
          </w:p>
        </w:tc>
      </w:tr>
      <w:tr w:rsidR="00CD05EA" w:rsidRPr="00292ACB" w:rsidTr="00CD05EA">
        <w:tc>
          <w:tcPr>
            <w:tcW w:w="668" w:type="dxa"/>
          </w:tcPr>
          <w:p w:rsidR="00CD05EA" w:rsidRPr="007A7637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6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18.4</w:t>
            </w:r>
          </w:p>
        </w:tc>
        <w:tc>
          <w:tcPr>
            <w:tcW w:w="277" w:type="dxa"/>
          </w:tcPr>
          <w:p w:rsidR="00CD05EA" w:rsidRPr="007A7637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3" w:type="dxa"/>
          </w:tcPr>
          <w:p w:rsidR="00CD05EA" w:rsidRPr="007A7637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MLR-2</w:t>
            </w:r>
            <w:r w:rsidRPr="007A7637">
              <w:rPr>
                <w:rFonts w:ascii="Angsana New" w:hAnsi="Angsana New"/>
                <w:sz w:val="26"/>
                <w:szCs w:val="26"/>
              </w:rPr>
              <w:t>.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9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244" w:type="dxa"/>
          </w:tcPr>
          <w:p w:rsidR="00CD05EA" w:rsidRPr="007A7637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5" w:type="dxa"/>
          </w:tcPr>
          <w:p w:rsidR="00CD05EA" w:rsidRPr="008A22B7" w:rsidRDefault="00CD05EA" w:rsidP="008A2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22B7">
              <w:rPr>
                <w:rFonts w:ascii="Angsana New" w:hAnsi="Angsana New"/>
                <w:sz w:val="26"/>
                <w:szCs w:val="26"/>
              </w:rPr>
              <w:t>307</w:t>
            </w:r>
          </w:p>
        </w:tc>
        <w:tc>
          <w:tcPr>
            <w:tcW w:w="244" w:type="dxa"/>
          </w:tcPr>
          <w:p w:rsidR="00CD05EA" w:rsidRPr="007A7637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</w:tcPr>
          <w:p w:rsidR="00CD05EA" w:rsidRPr="00F8263B" w:rsidRDefault="00CD05EA" w:rsidP="00B62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9,200</w:t>
            </w:r>
          </w:p>
        </w:tc>
        <w:tc>
          <w:tcPr>
            <w:tcW w:w="244" w:type="dxa"/>
          </w:tcPr>
          <w:p w:rsidR="00CD05EA" w:rsidRPr="007A7637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71" w:type="dxa"/>
          </w:tcPr>
          <w:p w:rsidR="00CD05EA" w:rsidRPr="004F1534" w:rsidRDefault="00CD05EA" w:rsidP="00D97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12,88</w:t>
            </w:r>
            <w:r w:rsidRPr="004F1534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244" w:type="dxa"/>
          </w:tcPr>
          <w:p w:rsidR="00CD05EA" w:rsidRPr="007A7637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  <w:shd w:val="clear" w:color="auto" w:fill="auto"/>
          </w:tcPr>
          <w:p w:rsidR="00CD05EA" w:rsidRPr="00F8263B" w:rsidRDefault="00CD05EA" w:rsidP="004A2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9,200</w:t>
            </w:r>
          </w:p>
        </w:tc>
        <w:tc>
          <w:tcPr>
            <w:tcW w:w="244" w:type="dxa"/>
          </w:tcPr>
          <w:p w:rsidR="00CD05EA" w:rsidRPr="004F1534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</w:tcPr>
          <w:p w:rsidR="00CD05EA" w:rsidRPr="004F1534" w:rsidRDefault="00CD05EA" w:rsidP="00D97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12,88</w:t>
            </w:r>
            <w:r w:rsidRPr="004F1534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244" w:type="dxa"/>
          </w:tcPr>
          <w:p w:rsidR="00CD05EA" w:rsidRPr="004F1534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1" w:type="dxa"/>
          </w:tcPr>
          <w:p w:rsidR="00CD05EA" w:rsidRPr="004F1534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F1534">
              <w:rPr>
                <w:rFonts w:ascii="Angsana New" w:hAnsi="Angsana New"/>
                <w:sz w:val="26"/>
                <w:szCs w:val="26"/>
                <w:cs/>
              </w:rPr>
              <w:t>กรกฎาคม</w:t>
            </w:r>
          </w:p>
        </w:tc>
        <w:tc>
          <w:tcPr>
            <w:tcW w:w="244" w:type="dxa"/>
          </w:tcPr>
          <w:p w:rsidR="00CD05EA" w:rsidRPr="004F1534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3" w:type="dxa"/>
          </w:tcPr>
          <w:p w:rsidR="00CD05EA" w:rsidRPr="004F1534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F1534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</w:tr>
      <w:tr w:rsidR="00CD05EA" w:rsidRPr="00292ACB" w:rsidTr="00CD05EA">
        <w:tc>
          <w:tcPr>
            <w:tcW w:w="668" w:type="dxa"/>
          </w:tcPr>
          <w:p w:rsidR="00CD05EA" w:rsidRPr="007A7637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7" w:type="dxa"/>
          </w:tcPr>
          <w:p w:rsidR="00CD05EA" w:rsidRPr="007A7637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3" w:type="dxa"/>
          </w:tcPr>
          <w:p w:rsidR="00CD05EA" w:rsidRPr="007A7637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4" w:type="dxa"/>
          </w:tcPr>
          <w:p w:rsidR="00CD05EA" w:rsidRPr="007A7637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5" w:type="dxa"/>
          </w:tcPr>
          <w:p w:rsidR="00CD05EA" w:rsidRPr="00CB2304" w:rsidRDefault="00CD05EA" w:rsidP="00D00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6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4" w:type="dxa"/>
          </w:tcPr>
          <w:p w:rsidR="00CD05EA" w:rsidRPr="007A7637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</w:tcPr>
          <w:p w:rsidR="00CD05EA" w:rsidRPr="00F8263B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4" w:type="dxa"/>
          </w:tcPr>
          <w:p w:rsidR="00CD05EA" w:rsidRPr="007A7637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71" w:type="dxa"/>
          </w:tcPr>
          <w:p w:rsidR="00CD05EA" w:rsidRPr="003A4397" w:rsidRDefault="00CD05EA" w:rsidP="00D97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44" w:type="dxa"/>
          </w:tcPr>
          <w:p w:rsidR="00CD05EA" w:rsidRPr="007A7637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  <w:shd w:val="clear" w:color="auto" w:fill="auto"/>
          </w:tcPr>
          <w:p w:rsidR="00CD05EA" w:rsidRPr="00F8263B" w:rsidRDefault="00CD05EA" w:rsidP="004A2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4" w:type="dxa"/>
          </w:tcPr>
          <w:p w:rsidR="00CD05EA" w:rsidRPr="007A7637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</w:tcPr>
          <w:p w:rsidR="00CD05EA" w:rsidRPr="003A4397" w:rsidRDefault="00CD05EA" w:rsidP="00D97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44" w:type="dxa"/>
          </w:tcPr>
          <w:p w:rsidR="00CD05EA" w:rsidRPr="007A7637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1" w:type="dxa"/>
          </w:tcPr>
          <w:p w:rsidR="00CD05EA" w:rsidRPr="007A7637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A7637">
              <w:rPr>
                <w:rFonts w:ascii="Angsana New" w:hAnsi="Angsana New"/>
                <w:sz w:val="26"/>
                <w:szCs w:val="26"/>
              </w:rPr>
              <w:t>25</w:t>
            </w:r>
            <w:r w:rsidRPr="007A7637"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44" w:type="dxa"/>
          </w:tcPr>
          <w:p w:rsidR="00CD05EA" w:rsidRPr="007A7637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3" w:type="dxa"/>
          </w:tcPr>
          <w:p w:rsidR="00CD05EA" w:rsidRPr="007A7637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A7637">
              <w:rPr>
                <w:rFonts w:ascii="Angsana New" w:hAnsi="Angsana New"/>
                <w:sz w:val="26"/>
                <w:szCs w:val="26"/>
              </w:rPr>
              <w:t>25</w:t>
            </w:r>
            <w:r w:rsidRPr="007A7637"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CD05EA" w:rsidRPr="00292ACB" w:rsidTr="00CD05EA">
        <w:tc>
          <w:tcPr>
            <w:tcW w:w="668" w:type="dxa"/>
          </w:tcPr>
          <w:p w:rsidR="00CD05EA" w:rsidRPr="007A7637" w:rsidRDefault="00CD05EA" w:rsidP="00B62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277" w:type="dxa"/>
          </w:tcPr>
          <w:p w:rsidR="00CD05EA" w:rsidRPr="007A7637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3" w:type="dxa"/>
          </w:tcPr>
          <w:p w:rsidR="00CD05EA" w:rsidRPr="007A7637" w:rsidRDefault="00CD05EA" w:rsidP="00B62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MLR-2</w:t>
            </w:r>
            <w:r w:rsidRPr="007A7637">
              <w:rPr>
                <w:rFonts w:ascii="Angsana New" w:hAnsi="Angsana New"/>
                <w:sz w:val="26"/>
                <w:szCs w:val="26"/>
              </w:rPr>
              <w:t>.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9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44" w:type="dxa"/>
          </w:tcPr>
          <w:p w:rsidR="00CD05EA" w:rsidRPr="007A7637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5" w:type="dxa"/>
          </w:tcPr>
          <w:p w:rsidR="00CD05EA" w:rsidRPr="008A22B7" w:rsidRDefault="00CD05EA" w:rsidP="00B62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9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22B7">
              <w:rPr>
                <w:rFonts w:ascii="Angsana New" w:hAnsi="Angsana New"/>
                <w:sz w:val="26"/>
                <w:szCs w:val="26"/>
              </w:rPr>
              <w:t>1,667</w:t>
            </w:r>
          </w:p>
        </w:tc>
        <w:tc>
          <w:tcPr>
            <w:tcW w:w="244" w:type="dxa"/>
          </w:tcPr>
          <w:p w:rsidR="00CD05EA" w:rsidRPr="007A7637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</w:tcPr>
          <w:p w:rsidR="00CD05EA" w:rsidRPr="00F8263B" w:rsidRDefault="00CD05EA" w:rsidP="00B62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78,330</w:t>
            </w:r>
          </w:p>
        </w:tc>
        <w:tc>
          <w:tcPr>
            <w:tcW w:w="244" w:type="dxa"/>
          </w:tcPr>
          <w:p w:rsidR="00CD05EA" w:rsidRPr="007A7637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71" w:type="dxa"/>
          </w:tcPr>
          <w:p w:rsidR="00CD05EA" w:rsidRPr="004F1534" w:rsidRDefault="00CD05EA" w:rsidP="00D97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98,333</w:t>
            </w:r>
          </w:p>
        </w:tc>
        <w:tc>
          <w:tcPr>
            <w:tcW w:w="244" w:type="dxa"/>
          </w:tcPr>
          <w:p w:rsidR="00CD05EA" w:rsidRPr="007A7637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  <w:shd w:val="clear" w:color="auto" w:fill="auto"/>
          </w:tcPr>
          <w:p w:rsidR="00CD05EA" w:rsidRPr="00F8263B" w:rsidRDefault="00CD05EA" w:rsidP="004A2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78,330</w:t>
            </w:r>
          </w:p>
        </w:tc>
        <w:tc>
          <w:tcPr>
            <w:tcW w:w="244" w:type="dxa"/>
          </w:tcPr>
          <w:p w:rsidR="00CD05EA" w:rsidRPr="007A7637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</w:tcPr>
          <w:p w:rsidR="00CD05EA" w:rsidRPr="004F1534" w:rsidRDefault="00CD05EA" w:rsidP="00D97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98,333</w:t>
            </w:r>
          </w:p>
        </w:tc>
        <w:tc>
          <w:tcPr>
            <w:tcW w:w="244" w:type="dxa"/>
          </w:tcPr>
          <w:p w:rsidR="00CD05EA" w:rsidRPr="007A7637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1" w:type="dxa"/>
          </w:tcPr>
          <w:p w:rsidR="00CD05EA" w:rsidRPr="007A7637" w:rsidRDefault="00CD05EA" w:rsidP="00B62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A7637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44" w:type="dxa"/>
          </w:tcPr>
          <w:p w:rsidR="00CD05EA" w:rsidRPr="007A7637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3" w:type="dxa"/>
          </w:tcPr>
          <w:p w:rsidR="00CD05EA" w:rsidRPr="004F1534" w:rsidRDefault="00CD05EA" w:rsidP="00B62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พฤศจิกา</w:t>
            </w:r>
            <w:r w:rsidRPr="004F1534">
              <w:rPr>
                <w:rFonts w:ascii="Angsana New" w:hAnsi="Angsana New" w:hint="cs"/>
                <w:sz w:val="26"/>
                <w:szCs w:val="26"/>
                <w:cs/>
              </w:rPr>
              <w:t>ยน</w:t>
            </w:r>
          </w:p>
        </w:tc>
      </w:tr>
      <w:tr w:rsidR="00CD05EA" w:rsidRPr="00292ACB" w:rsidTr="00CD05EA">
        <w:tc>
          <w:tcPr>
            <w:tcW w:w="668" w:type="dxa"/>
          </w:tcPr>
          <w:p w:rsidR="00CD05EA" w:rsidRPr="007A7637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7" w:type="dxa"/>
          </w:tcPr>
          <w:p w:rsidR="00CD05EA" w:rsidRPr="007A7637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3" w:type="dxa"/>
          </w:tcPr>
          <w:p w:rsidR="00CD05EA" w:rsidRPr="007A7637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4" w:type="dxa"/>
          </w:tcPr>
          <w:p w:rsidR="00CD05EA" w:rsidRPr="007A7637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5" w:type="dxa"/>
          </w:tcPr>
          <w:p w:rsidR="00CD05EA" w:rsidRPr="00CB2304" w:rsidRDefault="00CD05EA" w:rsidP="00D00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6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4" w:type="dxa"/>
          </w:tcPr>
          <w:p w:rsidR="00CD05EA" w:rsidRPr="007A7637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</w:tcPr>
          <w:p w:rsidR="00CD05EA" w:rsidRPr="00F8263B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4" w:type="dxa"/>
          </w:tcPr>
          <w:p w:rsidR="00CD05EA" w:rsidRPr="007A7637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71" w:type="dxa"/>
          </w:tcPr>
          <w:p w:rsidR="00CD05EA" w:rsidRPr="003A4397" w:rsidRDefault="00CD05EA" w:rsidP="00D97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44" w:type="dxa"/>
          </w:tcPr>
          <w:p w:rsidR="00CD05EA" w:rsidRPr="007A7637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  <w:shd w:val="clear" w:color="auto" w:fill="auto"/>
          </w:tcPr>
          <w:p w:rsidR="00CD05EA" w:rsidRPr="00F8263B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4" w:type="dxa"/>
          </w:tcPr>
          <w:p w:rsidR="00CD05EA" w:rsidRPr="007A7637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</w:tcPr>
          <w:p w:rsidR="00CD05EA" w:rsidRPr="003A4397" w:rsidRDefault="00CD05EA" w:rsidP="00D97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44" w:type="dxa"/>
          </w:tcPr>
          <w:p w:rsidR="00CD05EA" w:rsidRPr="007A7637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1" w:type="dxa"/>
          </w:tcPr>
          <w:p w:rsidR="00CD05EA" w:rsidRPr="007A7637" w:rsidRDefault="00CD05EA" w:rsidP="00B62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A7637">
              <w:rPr>
                <w:rFonts w:ascii="Angsana New" w:hAnsi="Angsana New"/>
                <w:sz w:val="26"/>
                <w:szCs w:val="26"/>
              </w:rPr>
              <w:t>25</w:t>
            </w:r>
            <w:r w:rsidRPr="007A7637"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  <w:r w:rsidRPr="007A7637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44" w:type="dxa"/>
          </w:tcPr>
          <w:p w:rsidR="00CD05EA" w:rsidRPr="007A7637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3" w:type="dxa"/>
          </w:tcPr>
          <w:p w:rsidR="00CD05EA" w:rsidRPr="004F1534" w:rsidRDefault="00CD05EA" w:rsidP="00B62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F1534">
              <w:rPr>
                <w:rFonts w:ascii="Angsana New" w:hAnsi="Angsana New"/>
                <w:sz w:val="26"/>
                <w:szCs w:val="26"/>
              </w:rPr>
              <w:t>25</w:t>
            </w:r>
            <w:r w:rsidRPr="004F1534"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  <w:r w:rsidRPr="004F1534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CD05EA" w:rsidRPr="00292ACB" w:rsidTr="00CD05EA">
        <w:tc>
          <w:tcPr>
            <w:tcW w:w="668" w:type="dxa"/>
          </w:tcPr>
          <w:p w:rsidR="00CD05EA" w:rsidRPr="007A7637" w:rsidRDefault="00CD05EA" w:rsidP="00B62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6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2.6</w:t>
            </w:r>
          </w:p>
        </w:tc>
        <w:tc>
          <w:tcPr>
            <w:tcW w:w="277" w:type="dxa"/>
          </w:tcPr>
          <w:p w:rsidR="00CD05EA" w:rsidRPr="007A7637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3" w:type="dxa"/>
          </w:tcPr>
          <w:p w:rsidR="00CD05EA" w:rsidRPr="007A7637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2.0</w:t>
            </w:r>
          </w:p>
        </w:tc>
        <w:tc>
          <w:tcPr>
            <w:tcW w:w="244" w:type="dxa"/>
          </w:tcPr>
          <w:p w:rsidR="00CD05EA" w:rsidRPr="007A7637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5" w:type="dxa"/>
          </w:tcPr>
          <w:p w:rsidR="00CD05EA" w:rsidRPr="008A22B7" w:rsidRDefault="00CD05EA" w:rsidP="00B62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145</w:t>
            </w:r>
          </w:p>
        </w:tc>
        <w:tc>
          <w:tcPr>
            <w:tcW w:w="244" w:type="dxa"/>
          </w:tcPr>
          <w:p w:rsidR="00CD05EA" w:rsidRPr="007A7637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</w:tcPr>
          <w:p w:rsidR="00CD05EA" w:rsidRPr="00F8263B" w:rsidRDefault="00CD05EA" w:rsidP="00B62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8263B">
              <w:rPr>
                <w:rFonts w:ascii="Angsana New" w:hAnsi="Angsana New" w:hint="cs"/>
                <w:sz w:val="26"/>
                <w:szCs w:val="26"/>
                <w:cs/>
              </w:rPr>
              <w:t>715</w:t>
            </w:r>
          </w:p>
        </w:tc>
        <w:tc>
          <w:tcPr>
            <w:tcW w:w="244" w:type="dxa"/>
          </w:tcPr>
          <w:p w:rsidR="00CD05EA" w:rsidRPr="007A7637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71" w:type="dxa"/>
          </w:tcPr>
          <w:p w:rsidR="00CD05EA" w:rsidRPr="004F1534" w:rsidRDefault="00CD05EA" w:rsidP="00D97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455</w:t>
            </w:r>
          </w:p>
        </w:tc>
        <w:tc>
          <w:tcPr>
            <w:tcW w:w="244" w:type="dxa"/>
          </w:tcPr>
          <w:p w:rsidR="00CD05EA" w:rsidRPr="007A7637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  <w:shd w:val="clear" w:color="auto" w:fill="auto"/>
          </w:tcPr>
          <w:p w:rsidR="00CD05EA" w:rsidRPr="00F8263B" w:rsidRDefault="00CD05EA" w:rsidP="00B6221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8263B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44" w:type="dxa"/>
          </w:tcPr>
          <w:p w:rsidR="00CD05EA" w:rsidRPr="007A7637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</w:tcPr>
          <w:p w:rsidR="00CD05EA" w:rsidRPr="004F1534" w:rsidRDefault="00CD05EA" w:rsidP="00D9751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F1534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44" w:type="dxa"/>
          </w:tcPr>
          <w:p w:rsidR="00CD05EA" w:rsidRPr="007A7637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1" w:type="dxa"/>
          </w:tcPr>
          <w:p w:rsidR="00CD05EA" w:rsidRPr="007A7637" w:rsidRDefault="00CD05EA" w:rsidP="00B62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A7637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44" w:type="dxa"/>
          </w:tcPr>
          <w:p w:rsidR="00CD05EA" w:rsidRPr="007A7637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3" w:type="dxa"/>
          </w:tcPr>
          <w:p w:rsidR="00CD05EA" w:rsidRPr="004F1534" w:rsidRDefault="00CD05EA" w:rsidP="00B62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F1534">
              <w:rPr>
                <w:rFonts w:ascii="Angsana New" w:hAnsi="Angsana New" w:hint="cs"/>
                <w:sz w:val="26"/>
                <w:szCs w:val="26"/>
                <w:cs/>
              </w:rPr>
              <w:t>พฤษภาคม</w:t>
            </w:r>
          </w:p>
        </w:tc>
      </w:tr>
      <w:tr w:rsidR="00CD05EA" w:rsidRPr="00292ACB" w:rsidTr="00CD05EA">
        <w:tc>
          <w:tcPr>
            <w:tcW w:w="668" w:type="dxa"/>
          </w:tcPr>
          <w:p w:rsidR="00CD05EA" w:rsidRPr="007A7637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7" w:type="dxa"/>
          </w:tcPr>
          <w:p w:rsidR="00CD05EA" w:rsidRPr="007A7637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3" w:type="dxa"/>
          </w:tcPr>
          <w:p w:rsidR="00CD05EA" w:rsidRPr="007A7637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4" w:type="dxa"/>
          </w:tcPr>
          <w:p w:rsidR="00CD05EA" w:rsidRPr="007A7637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5" w:type="dxa"/>
          </w:tcPr>
          <w:p w:rsidR="00CD05EA" w:rsidRPr="00CB2304" w:rsidRDefault="00CD05EA" w:rsidP="00D00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6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4" w:type="dxa"/>
          </w:tcPr>
          <w:p w:rsidR="00CD05EA" w:rsidRPr="007A7637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</w:tcPr>
          <w:p w:rsidR="00CD05EA" w:rsidRPr="00F8263B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4" w:type="dxa"/>
          </w:tcPr>
          <w:p w:rsidR="00CD05EA" w:rsidRPr="007A7637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71" w:type="dxa"/>
          </w:tcPr>
          <w:p w:rsidR="00CD05EA" w:rsidRPr="003A4397" w:rsidRDefault="00CD05EA" w:rsidP="00D97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44" w:type="dxa"/>
          </w:tcPr>
          <w:p w:rsidR="00CD05EA" w:rsidRPr="007A7637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  <w:shd w:val="clear" w:color="auto" w:fill="auto"/>
          </w:tcPr>
          <w:p w:rsidR="00CD05EA" w:rsidRPr="00F8263B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4" w:type="dxa"/>
          </w:tcPr>
          <w:p w:rsidR="00CD05EA" w:rsidRPr="007A7637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</w:tcPr>
          <w:p w:rsidR="00CD05EA" w:rsidRPr="003A4397" w:rsidRDefault="00CD05EA" w:rsidP="00D97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44" w:type="dxa"/>
          </w:tcPr>
          <w:p w:rsidR="00CD05EA" w:rsidRPr="007A7637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1" w:type="dxa"/>
          </w:tcPr>
          <w:p w:rsidR="00CD05EA" w:rsidRPr="007A7637" w:rsidRDefault="00CD05EA" w:rsidP="00B62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A7637">
              <w:rPr>
                <w:rFonts w:ascii="Angsana New" w:hAnsi="Angsana New"/>
                <w:sz w:val="26"/>
                <w:szCs w:val="26"/>
              </w:rPr>
              <w:t>25</w:t>
            </w:r>
            <w:r w:rsidRPr="007A7637"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  <w:r w:rsidRPr="007A7637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44" w:type="dxa"/>
          </w:tcPr>
          <w:p w:rsidR="00CD05EA" w:rsidRPr="007A7637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3" w:type="dxa"/>
          </w:tcPr>
          <w:p w:rsidR="00CD05EA" w:rsidRPr="004F1534" w:rsidRDefault="00CD05EA" w:rsidP="00B62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F1534">
              <w:rPr>
                <w:rFonts w:ascii="Angsana New" w:hAnsi="Angsana New"/>
                <w:sz w:val="26"/>
                <w:szCs w:val="26"/>
              </w:rPr>
              <w:t>25</w:t>
            </w:r>
            <w:r w:rsidRPr="004F1534"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5</w:t>
            </w:r>
          </w:p>
        </w:tc>
      </w:tr>
      <w:tr w:rsidR="00CD05EA" w:rsidRPr="00292ACB" w:rsidTr="00CD05EA">
        <w:tc>
          <w:tcPr>
            <w:tcW w:w="3287" w:type="dxa"/>
            <w:gridSpan w:val="5"/>
          </w:tcPr>
          <w:p w:rsidR="00CD05EA" w:rsidRPr="00970644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62"/>
              <w:rPr>
                <w:rFonts w:ascii="Angsana New" w:hAnsi="Angsana New"/>
                <w:sz w:val="26"/>
                <w:szCs w:val="26"/>
                <w:cs/>
              </w:rPr>
            </w:pPr>
            <w:r w:rsidRPr="00970644">
              <w:rPr>
                <w:rFonts w:ascii="Angsana New" w:hAnsi="Angsana New" w:hint="cs"/>
                <w:sz w:val="26"/>
                <w:szCs w:val="26"/>
                <w:cs/>
              </w:rPr>
              <w:t>รวมเงินกู้ยืมระยะยาว</w:t>
            </w:r>
          </w:p>
        </w:tc>
        <w:tc>
          <w:tcPr>
            <w:tcW w:w="244" w:type="dxa"/>
          </w:tcPr>
          <w:p w:rsidR="00CD05EA" w:rsidRPr="00970644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  <w:tcBorders>
              <w:top w:val="single" w:sz="4" w:space="0" w:color="auto"/>
            </w:tcBorders>
          </w:tcPr>
          <w:p w:rsidR="00CD05EA" w:rsidRPr="00F8263B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3"/>
                <w:tab w:val="left" w:pos="833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284</w:t>
            </w:r>
            <w:r w:rsidRPr="00F8263B">
              <w:rPr>
                <w:rFonts w:ascii="Angsana New" w:hAnsi="Angsana New"/>
                <w:sz w:val="26"/>
                <w:szCs w:val="26"/>
              </w:rPr>
              <w:t>,</w:t>
            </w:r>
            <w:r w:rsidRPr="00F8263B">
              <w:rPr>
                <w:rFonts w:ascii="Angsana New" w:hAnsi="Angsana New" w:hint="cs"/>
                <w:sz w:val="26"/>
                <w:szCs w:val="26"/>
                <w:cs/>
              </w:rPr>
              <w:t>4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62</w:t>
            </w:r>
          </w:p>
        </w:tc>
        <w:tc>
          <w:tcPr>
            <w:tcW w:w="244" w:type="dxa"/>
          </w:tcPr>
          <w:p w:rsidR="00CD05EA" w:rsidRPr="00E22ECB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71" w:type="dxa"/>
            <w:tcBorders>
              <w:top w:val="single" w:sz="4" w:space="0" w:color="auto"/>
            </w:tcBorders>
          </w:tcPr>
          <w:p w:rsidR="00CD05EA" w:rsidRPr="001778C1" w:rsidRDefault="00CD05EA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3"/>
                <w:tab w:val="left" w:pos="833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778C1">
              <w:rPr>
                <w:rFonts w:ascii="Angsana New" w:hAnsi="Angsana New"/>
                <w:sz w:val="26"/>
                <w:szCs w:val="26"/>
              </w:rPr>
              <w:t>4</w:t>
            </w:r>
            <w:r w:rsidRPr="001778C1">
              <w:rPr>
                <w:rFonts w:ascii="Angsana New" w:hAnsi="Angsana New" w:hint="cs"/>
                <w:sz w:val="26"/>
                <w:szCs w:val="26"/>
                <w:cs/>
              </w:rPr>
              <w:t>77</w:t>
            </w:r>
            <w:r w:rsidRPr="001778C1">
              <w:rPr>
                <w:rFonts w:ascii="Angsana New" w:hAnsi="Angsana New"/>
                <w:sz w:val="26"/>
                <w:szCs w:val="26"/>
              </w:rPr>
              <w:t>,</w:t>
            </w:r>
            <w:r w:rsidRPr="001778C1">
              <w:rPr>
                <w:rFonts w:ascii="Angsana New" w:hAnsi="Angsana New" w:hint="cs"/>
                <w:sz w:val="26"/>
                <w:szCs w:val="26"/>
                <w:cs/>
              </w:rPr>
              <w:t>449</w:t>
            </w:r>
          </w:p>
        </w:tc>
        <w:tc>
          <w:tcPr>
            <w:tcW w:w="244" w:type="dxa"/>
          </w:tcPr>
          <w:p w:rsidR="00CD05EA" w:rsidRPr="00E22ECB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  <w:tcBorders>
              <w:top w:val="single" w:sz="4" w:space="0" w:color="auto"/>
            </w:tcBorders>
          </w:tcPr>
          <w:p w:rsidR="00CD05EA" w:rsidRPr="00F8263B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3"/>
                <w:tab w:val="left" w:pos="833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283</w:t>
            </w:r>
            <w:r w:rsidRPr="00F8263B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747</w:t>
            </w:r>
          </w:p>
        </w:tc>
        <w:tc>
          <w:tcPr>
            <w:tcW w:w="244" w:type="dxa"/>
          </w:tcPr>
          <w:p w:rsidR="00CD05EA" w:rsidRPr="00970644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  <w:tcBorders>
              <w:top w:val="single" w:sz="4" w:space="0" w:color="auto"/>
            </w:tcBorders>
          </w:tcPr>
          <w:p w:rsidR="00CD05EA" w:rsidRPr="001778C1" w:rsidRDefault="00CD05EA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3"/>
                <w:tab w:val="left" w:pos="833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778C1">
              <w:rPr>
                <w:rFonts w:ascii="Angsana New" w:hAnsi="Angsana New"/>
                <w:sz w:val="26"/>
                <w:szCs w:val="26"/>
              </w:rPr>
              <w:t>4</w:t>
            </w:r>
            <w:r w:rsidRPr="001778C1">
              <w:rPr>
                <w:rFonts w:ascii="Angsana New" w:hAnsi="Angsana New" w:hint="cs"/>
                <w:sz w:val="26"/>
                <w:szCs w:val="26"/>
                <w:cs/>
              </w:rPr>
              <w:t>74</w:t>
            </w:r>
            <w:r w:rsidRPr="001778C1">
              <w:rPr>
                <w:rFonts w:ascii="Angsana New" w:hAnsi="Angsana New"/>
                <w:sz w:val="26"/>
                <w:szCs w:val="26"/>
              </w:rPr>
              <w:t>,</w:t>
            </w:r>
            <w:r w:rsidRPr="001778C1">
              <w:rPr>
                <w:rFonts w:ascii="Angsana New" w:hAnsi="Angsana New" w:hint="cs"/>
                <w:sz w:val="26"/>
                <w:szCs w:val="26"/>
                <w:cs/>
              </w:rPr>
              <w:t>994</w:t>
            </w:r>
          </w:p>
        </w:tc>
        <w:tc>
          <w:tcPr>
            <w:tcW w:w="244" w:type="dxa"/>
          </w:tcPr>
          <w:p w:rsidR="00CD05EA" w:rsidRPr="00970644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8" w:type="dxa"/>
            <w:gridSpan w:val="3"/>
          </w:tcPr>
          <w:p w:rsidR="00CD05EA" w:rsidRPr="00970644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CD05EA" w:rsidRPr="00292ACB" w:rsidTr="00CD05EA">
        <w:tc>
          <w:tcPr>
            <w:tcW w:w="3287" w:type="dxa"/>
            <w:gridSpan w:val="5"/>
          </w:tcPr>
          <w:p w:rsidR="00CD05EA" w:rsidRPr="00970644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62"/>
              <w:rPr>
                <w:rFonts w:ascii="Angsana New" w:hAnsi="Angsana New"/>
                <w:sz w:val="26"/>
                <w:szCs w:val="26"/>
                <w:cs/>
              </w:rPr>
            </w:pPr>
            <w:r w:rsidRPr="00970644">
              <w:rPr>
                <w:rFonts w:ascii="Angsana New" w:hAnsi="Angsana New" w:hint="cs"/>
                <w:sz w:val="26"/>
                <w:szCs w:val="26"/>
                <w:cs/>
              </w:rPr>
              <w:t>หัก ส่วนที่ถึงกำหนดชำระภายในหนึ่งปี</w:t>
            </w:r>
          </w:p>
        </w:tc>
        <w:tc>
          <w:tcPr>
            <w:tcW w:w="244" w:type="dxa"/>
          </w:tcPr>
          <w:p w:rsidR="00CD05EA" w:rsidRPr="00970644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</w:tcPr>
          <w:p w:rsidR="00CD05EA" w:rsidRPr="00F8263B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33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(208</w:t>
            </w:r>
            <w:r w:rsidRPr="00F8263B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965</w:t>
            </w:r>
            <w:r w:rsidRPr="00F8263B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44" w:type="dxa"/>
          </w:tcPr>
          <w:p w:rsidR="00CD05EA" w:rsidRPr="00E22ECB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71" w:type="dxa"/>
          </w:tcPr>
          <w:p w:rsidR="00CD05EA" w:rsidRPr="001778C1" w:rsidRDefault="00CD05EA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33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778C1">
              <w:rPr>
                <w:rFonts w:ascii="Angsana New" w:hAnsi="Angsana New"/>
                <w:sz w:val="26"/>
                <w:szCs w:val="26"/>
              </w:rPr>
              <w:t>(13</w:t>
            </w:r>
            <w:r w:rsidRPr="001778C1">
              <w:rPr>
                <w:rFonts w:ascii="Angsana New" w:hAnsi="Angsana New" w:hint="cs"/>
                <w:sz w:val="26"/>
                <w:szCs w:val="26"/>
                <w:cs/>
              </w:rPr>
              <w:t>5</w:t>
            </w:r>
            <w:r w:rsidRPr="001778C1">
              <w:rPr>
                <w:rFonts w:ascii="Angsana New" w:hAnsi="Angsana New"/>
                <w:sz w:val="26"/>
                <w:szCs w:val="26"/>
              </w:rPr>
              <w:t>,</w:t>
            </w:r>
            <w:r w:rsidRPr="001778C1">
              <w:rPr>
                <w:rFonts w:ascii="Angsana New" w:hAnsi="Angsana New" w:hint="cs"/>
                <w:sz w:val="26"/>
                <w:szCs w:val="26"/>
                <w:cs/>
              </w:rPr>
              <w:t>835</w:t>
            </w:r>
            <w:r w:rsidRPr="001778C1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44" w:type="dxa"/>
          </w:tcPr>
          <w:p w:rsidR="00CD05EA" w:rsidRPr="00E22ECB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</w:tcPr>
          <w:p w:rsidR="00CD05EA" w:rsidRPr="00F8263B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33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(208</w:t>
            </w:r>
            <w:r w:rsidRPr="00F8263B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250</w:t>
            </w:r>
            <w:r w:rsidRPr="00F8263B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44" w:type="dxa"/>
          </w:tcPr>
          <w:p w:rsidR="00CD05EA" w:rsidRPr="00970644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</w:tcPr>
          <w:p w:rsidR="00CD05EA" w:rsidRPr="001778C1" w:rsidRDefault="00CD05EA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33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778C1">
              <w:rPr>
                <w:rFonts w:ascii="Angsana New" w:hAnsi="Angsana New"/>
                <w:sz w:val="26"/>
                <w:szCs w:val="26"/>
              </w:rPr>
              <w:t>(13</w:t>
            </w:r>
            <w:r w:rsidRPr="001778C1">
              <w:rPr>
                <w:rFonts w:ascii="Angsana New" w:hAnsi="Angsana New" w:hint="cs"/>
                <w:sz w:val="26"/>
                <w:szCs w:val="26"/>
                <w:cs/>
              </w:rPr>
              <w:t>4</w:t>
            </w:r>
            <w:r w:rsidRPr="001778C1">
              <w:rPr>
                <w:rFonts w:ascii="Angsana New" w:hAnsi="Angsana New"/>
                <w:sz w:val="26"/>
                <w:szCs w:val="26"/>
              </w:rPr>
              <w:t>,</w:t>
            </w:r>
            <w:r w:rsidRPr="001778C1">
              <w:rPr>
                <w:rFonts w:ascii="Angsana New" w:hAnsi="Angsana New" w:hint="cs"/>
                <w:sz w:val="26"/>
                <w:szCs w:val="26"/>
                <w:cs/>
              </w:rPr>
              <w:t>095</w:t>
            </w:r>
            <w:r w:rsidRPr="001778C1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44" w:type="dxa"/>
          </w:tcPr>
          <w:p w:rsidR="00CD05EA" w:rsidRPr="00970644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8" w:type="dxa"/>
            <w:gridSpan w:val="3"/>
          </w:tcPr>
          <w:p w:rsidR="00CD05EA" w:rsidRPr="00970644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CD05EA" w:rsidRPr="00292ACB" w:rsidTr="00CD05EA">
        <w:tc>
          <w:tcPr>
            <w:tcW w:w="3287" w:type="dxa"/>
            <w:gridSpan w:val="5"/>
          </w:tcPr>
          <w:p w:rsidR="00CD05EA" w:rsidRPr="00970644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62"/>
              <w:rPr>
                <w:rFonts w:ascii="Angsana New" w:hAnsi="Angsana New"/>
                <w:sz w:val="26"/>
                <w:szCs w:val="26"/>
                <w:cs/>
              </w:rPr>
            </w:pPr>
            <w:r w:rsidRPr="00970644">
              <w:rPr>
                <w:rFonts w:ascii="Angsana New" w:hAnsi="Angsana New" w:hint="cs"/>
                <w:sz w:val="26"/>
                <w:szCs w:val="26"/>
                <w:cs/>
              </w:rPr>
              <w:t>สุทธิ (ครบกำหนดชำระหลังจากหนึ่งปี</w:t>
            </w:r>
          </w:p>
        </w:tc>
        <w:tc>
          <w:tcPr>
            <w:tcW w:w="244" w:type="dxa"/>
          </w:tcPr>
          <w:p w:rsidR="00CD05EA" w:rsidRPr="00970644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  <w:tcBorders>
              <w:top w:val="single" w:sz="4" w:space="0" w:color="auto"/>
            </w:tcBorders>
          </w:tcPr>
          <w:p w:rsidR="00CD05EA" w:rsidRPr="00F8263B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4" w:type="dxa"/>
          </w:tcPr>
          <w:p w:rsidR="00CD05EA" w:rsidRPr="00E22ECB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71" w:type="dxa"/>
            <w:tcBorders>
              <w:top w:val="single" w:sz="4" w:space="0" w:color="auto"/>
            </w:tcBorders>
          </w:tcPr>
          <w:p w:rsidR="00CD05EA" w:rsidRPr="001778C1" w:rsidRDefault="00CD05EA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4" w:type="dxa"/>
          </w:tcPr>
          <w:p w:rsidR="00CD05EA" w:rsidRPr="00E22ECB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  <w:tcBorders>
              <w:top w:val="single" w:sz="4" w:space="0" w:color="auto"/>
            </w:tcBorders>
          </w:tcPr>
          <w:p w:rsidR="00CD05EA" w:rsidRPr="00F8263B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4" w:type="dxa"/>
          </w:tcPr>
          <w:p w:rsidR="00CD05EA" w:rsidRPr="00970644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  <w:tcBorders>
              <w:top w:val="single" w:sz="4" w:space="0" w:color="auto"/>
            </w:tcBorders>
          </w:tcPr>
          <w:p w:rsidR="00CD05EA" w:rsidRPr="001778C1" w:rsidRDefault="00CD05EA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4" w:type="dxa"/>
          </w:tcPr>
          <w:p w:rsidR="00CD05EA" w:rsidRPr="00970644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8" w:type="dxa"/>
            <w:gridSpan w:val="3"/>
          </w:tcPr>
          <w:p w:rsidR="00CD05EA" w:rsidRPr="00970644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CD05EA" w:rsidRPr="00292ACB" w:rsidTr="00CD05EA">
        <w:tc>
          <w:tcPr>
            <w:tcW w:w="3287" w:type="dxa"/>
            <w:gridSpan w:val="5"/>
          </w:tcPr>
          <w:p w:rsidR="00CD05EA" w:rsidRPr="00970644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62"/>
              <w:rPr>
                <w:rFonts w:ascii="Angsana New" w:hAnsi="Angsana New"/>
                <w:sz w:val="26"/>
                <w:szCs w:val="26"/>
                <w:cs/>
              </w:rPr>
            </w:pPr>
            <w:bookmarkStart w:id="0" w:name="_Hlk286221810"/>
            <w:r w:rsidRPr="00970644">
              <w:rPr>
                <w:rFonts w:ascii="Angsana New" w:hAnsi="Angsana New" w:hint="cs"/>
                <w:sz w:val="26"/>
                <w:szCs w:val="26"/>
                <w:cs/>
              </w:rPr>
              <w:t>แต่ไม่เกินห้าปี)</w:t>
            </w:r>
          </w:p>
        </w:tc>
        <w:tc>
          <w:tcPr>
            <w:tcW w:w="244" w:type="dxa"/>
          </w:tcPr>
          <w:p w:rsidR="00CD05EA" w:rsidRPr="00970644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  <w:tcBorders>
              <w:bottom w:val="double" w:sz="4" w:space="0" w:color="auto"/>
            </w:tcBorders>
          </w:tcPr>
          <w:p w:rsidR="00CD05EA" w:rsidRPr="00F8263B" w:rsidRDefault="00CD05EA" w:rsidP="00AE20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75</w:t>
            </w:r>
            <w:r w:rsidRPr="00F8263B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497</w:t>
            </w:r>
          </w:p>
        </w:tc>
        <w:tc>
          <w:tcPr>
            <w:tcW w:w="244" w:type="dxa"/>
          </w:tcPr>
          <w:p w:rsidR="00CD05EA" w:rsidRPr="00E22ECB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71" w:type="dxa"/>
            <w:tcBorders>
              <w:bottom w:val="double" w:sz="4" w:space="0" w:color="auto"/>
            </w:tcBorders>
          </w:tcPr>
          <w:p w:rsidR="00CD05EA" w:rsidRPr="001778C1" w:rsidRDefault="00CD05EA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778C1">
              <w:rPr>
                <w:rFonts w:ascii="Angsana New" w:hAnsi="Angsana New"/>
                <w:sz w:val="26"/>
                <w:szCs w:val="26"/>
              </w:rPr>
              <w:t>34</w:t>
            </w:r>
            <w:r w:rsidRPr="001778C1">
              <w:rPr>
                <w:rFonts w:ascii="Angsana New" w:hAnsi="Angsana New" w:hint="cs"/>
                <w:sz w:val="26"/>
                <w:szCs w:val="26"/>
                <w:cs/>
              </w:rPr>
              <w:t>1</w:t>
            </w:r>
            <w:r w:rsidRPr="001778C1">
              <w:rPr>
                <w:rFonts w:ascii="Angsana New" w:hAnsi="Angsana New"/>
                <w:sz w:val="26"/>
                <w:szCs w:val="26"/>
              </w:rPr>
              <w:t>,</w:t>
            </w:r>
            <w:r w:rsidRPr="001778C1">
              <w:rPr>
                <w:rFonts w:ascii="Angsana New" w:hAnsi="Angsana New" w:hint="cs"/>
                <w:sz w:val="26"/>
                <w:szCs w:val="26"/>
                <w:cs/>
              </w:rPr>
              <w:t>614</w:t>
            </w:r>
          </w:p>
        </w:tc>
        <w:tc>
          <w:tcPr>
            <w:tcW w:w="244" w:type="dxa"/>
          </w:tcPr>
          <w:p w:rsidR="00CD05EA" w:rsidRPr="00E22ECB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  <w:tcBorders>
              <w:bottom w:val="double" w:sz="4" w:space="0" w:color="auto"/>
            </w:tcBorders>
          </w:tcPr>
          <w:p w:rsidR="00CD05EA" w:rsidRPr="00F8263B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75</w:t>
            </w:r>
            <w:r w:rsidRPr="00F8263B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497</w:t>
            </w:r>
          </w:p>
        </w:tc>
        <w:tc>
          <w:tcPr>
            <w:tcW w:w="244" w:type="dxa"/>
          </w:tcPr>
          <w:p w:rsidR="00CD05EA" w:rsidRPr="00970644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  <w:tcBorders>
              <w:bottom w:val="double" w:sz="4" w:space="0" w:color="auto"/>
            </w:tcBorders>
          </w:tcPr>
          <w:p w:rsidR="00CD05EA" w:rsidRPr="001778C1" w:rsidRDefault="00CD05EA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778C1">
              <w:rPr>
                <w:rFonts w:ascii="Angsana New" w:hAnsi="Angsana New"/>
                <w:sz w:val="26"/>
                <w:szCs w:val="26"/>
              </w:rPr>
              <w:t>34</w:t>
            </w:r>
            <w:r w:rsidRPr="001778C1">
              <w:rPr>
                <w:rFonts w:ascii="Angsana New" w:hAnsi="Angsana New" w:hint="cs"/>
                <w:sz w:val="26"/>
                <w:szCs w:val="26"/>
                <w:cs/>
              </w:rPr>
              <w:t>0</w:t>
            </w:r>
            <w:r w:rsidRPr="001778C1">
              <w:rPr>
                <w:rFonts w:ascii="Angsana New" w:hAnsi="Angsana New"/>
                <w:sz w:val="26"/>
                <w:szCs w:val="26"/>
              </w:rPr>
              <w:t>,</w:t>
            </w:r>
            <w:r w:rsidRPr="001778C1">
              <w:rPr>
                <w:rFonts w:ascii="Angsana New" w:hAnsi="Angsana New" w:hint="cs"/>
                <w:sz w:val="26"/>
                <w:szCs w:val="26"/>
                <w:cs/>
              </w:rPr>
              <w:t>899</w:t>
            </w:r>
          </w:p>
        </w:tc>
        <w:tc>
          <w:tcPr>
            <w:tcW w:w="244" w:type="dxa"/>
          </w:tcPr>
          <w:p w:rsidR="00CD05EA" w:rsidRPr="00970644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8" w:type="dxa"/>
            <w:gridSpan w:val="3"/>
          </w:tcPr>
          <w:p w:rsidR="00CD05EA" w:rsidRPr="00970644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bookmarkEnd w:id="0"/>
    </w:tbl>
    <w:p w:rsidR="00DE28A6" w:rsidRDefault="00DE28A6" w:rsidP="00DE28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FE6834" w:rsidRDefault="00FE68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Cs w:val="30"/>
          <w:cs/>
        </w:rPr>
        <w:br w:type="page"/>
      </w:r>
    </w:p>
    <w:p w:rsidR="009F398A" w:rsidRDefault="009F398A" w:rsidP="009F398A">
      <w:pPr>
        <w:jc w:val="thaiDistribute"/>
        <w:rPr>
          <w:rFonts w:ascii="Angsana New" w:hAnsi="Angsana New"/>
          <w:sz w:val="30"/>
          <w:szCs w:val="30"/>
        </w:rPr>
      </w:pPr>
      <w:r w:rsidRPr="00A41EA1">
        <w:rPr>
          <w:rFonts w:ascii="Angsana New" w:hAnsi="Angsana New"/>
          <w:sz w:val="30"/>
          <w:szCs w:val="30"/>
          <w:cs/>
        </w:rPr>
        <w:lastRenderedPageBreak/>
        <w:t>วงเงินสินเชื่อ</w:t>
      </w:r>
      <w:r>
        <w:rPr>
          <w:rFonts w:ascii="Angsana New" w:hAnsi="Angsana New" w:hint="cs"/>
          <w:sz w:val="30"/>
          <w:szCs w:val="30"/>
          <w:cs/>
        </w:rPr>
        <w:t>และเงินกู้ยืมระยะยาว</w:t>
      </w:r>
      <w:r w:rsidRPr="00A41EA1">
        <w:rPr>
          <w:rFonts w:ascii="Angsana New" w:hAnsi="Angsana New" w:hint="cs"/>
          <w:sz w:val="30"/>
          <w:szCs w:val="30"/>
          <w:cs/>
        </w:rPr>
        <w:t>มีข้อจำกัดบางประการเกี่ยวกับการดำรงอัตราส่วนทางการเงินและอื่น ๆ</w:t>
      </w:r>
    </w:p>
    <w:p w:rsidR="009F398A" w:rsidRPr="00EE6C09" w:rsidRDefault="009F398A" w:rsidP="009F39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FE6834" w:rsidRPr="00EE6C09" w:rsidRDefault="00B16C2E" w:rsidP="00EE6C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 xml:space="preserve">* </w:t>
      </w:r>
      <w:r w:rsidR="00FE6834" w:rsidRPr="00EE6C09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FE6834" w:rsidRPr="00EE6C09">
        <w:rPr>
          <w:rFonts w:ascii="Angsana New" w:hAnsi="Angsana New"/>
          <w:sz w:val="30"/>
          <w:szCs w:val="30"/>
        </w:rPr>
        <w:t>22</w:t>
      </w:r>
      <w:r w:rsidR="00FE6834" w:rsidRPr="00EE6C09">
        <w:rPr>
          <w:rFonts w:ascii="Angsana New" w:hAnsi="Angsana New"/>
          <w:sz w:val="30"/>
          <w:szCs w:val="30"/>
          <w:cs/>
        </w:rPr>
        <w:t xml:space="preserve"> เมษายน </w:t>
      </w:r>
      <w:r w:rsidR="00FE6834" w:rsidRPr="00EE6C09">
        <w:rPr>
          <w:rFonts w:ascii="Angsana New" w:hAnsi="Angsana New"/>
          <w:sz w:val="30"/>
          <w:szCs w:val="30"/>
        </w:rPr>
        <w:t>2563</w:t>
      </w:r>
      <w:r w:rsidR="00FE6834" w:rsidRPr="00EE6C09">
        <w:rPr>
          <w:rFonts w:ascii="Angsana New" w:hAnsi="Angsana New"/>
          <w:sz w:val="30"/>
          <w:szCs w:val="30"/>
          <w:cs/>
        </w:rPr>
        <w:t xml:space="preserve"> ธนาคารแห่งหนึ่งตกลงแก้ไขเปลี่ยนแปลงการชำระหนี้ตามสัญญาสินเชื่อ</w:t>
      </w:r>
      <w:r w:rsidR="00FE6834" w:rsidRPr="00EE6C09">
        <w:rPr>
          <w:rFonts w:ascii="Angsana New" w:hAnsi="Angsana New"/>
          <w:sz w:val="30"/>
          <w:szCs w:val="30"/>
        </w:rPr>
        <w:t xml:space="preserve"> </w:t>
      </w:r>
      <w:r w:rsidR="00FE6834" w:rsidRPr="00EE6C09">
        <w:rPr>
          <w:rFonts w:ascii="Angsana New" w:hAnsi="Angsana New"/>
          <w:sz w:val="30"/>
          <w:szCs w:val="30"/>
          <w:cs/>
        </w:rPr>
        <w:t xml:space="preserve">โดยบริษัทชำระเฉพาะดอกเบี้ยเป็นงวดรายเดือนตั้งแต่เดือนเมษายน ถึง กันยายน </w:t>
      </w:r>
      <w:r w:rsidR="00FE6834" w:rsidRPr="00EE6C09">
        <w:rPr>
          <w:rFonts w:ascii="Angsana New" w:hAnsi="Angsana New"/>
          <w:sz w:val="30"/>
          <w:szCs w:val="30"/>
        </w:rPr>
        <w:t xml:space="preserve">2563 </w:t>
      </w:r>
      <w:r w:rsidR="00FE6834" w:rsidRPr="00EE6C09">
        <w:rPr>
          <w:rFonts w:ascii="Angsana New" w:hAnsi="Angsana New"/>
          <w:sz w:val="30"/>
          <w:szCs w:val="30"/>
          <w:cs/>
        </w:rPr>
        <w:t xml:space="preserve">และผ่อนชำระเงินต้นและดอกเบี้ยตามเงื่อนไขของสัญญาสินเชื่อตั้งแต่เดือนตุลาคม </w:t>
      </w:r>
      <w:r w:rsidR="00FE6834" w:rsidRPr="00EE6C09">
        <w:rPr>
          <w:rFonts w:ascii="Angsana New" w:hAnsi="Angsana New"/>
          <w:sz w:val="30"/>
          <w:szCs w:val="30"/>
        </w:rPr>
        <w:t>2563</w:t>
      </w:r>
      <w:r w:rsidR="00FE6834" w:rsidRPr="00EE6C09">
        <w:rPr>
          <w:rFonts w:ascii="Angsana New" w:hAnsi="Angsana New"/>
          <w:sz w:val="30"/>
          <w:szCs w:val="30"/>
          <w:cs/>
        </w:rPr>
        <w:t xml:space="preserve"> เป็นต้นไป และขยายระยะเวลาการชำระหนี้เสร็จสิ้นตามสัญญาสินเชื่อออกไปเป็นเวลา </w:t>
      </w:r>
      <w:r w:rsidR="00EE6C09">
        <w:rPr>
          <w:rFonts w:ascii="Angsana New" w:hAnsi="Angsana New"/>
          <w:sz w:val="30"/>
          <w:szCs w:val="30"/>
        </w:rPr>
        <w:t xml:space="preserve">4 </w:t>
      </w:r>
      <w:r w:rsidR="00EE6C09">
        <w:rPr>
          <w:rFonts w:ascii="Angsana New" w:hAnsi="Angsana New" w:hint="cs"/>
          <w:sz w:val="30"/>
          <w:szCs w:val="30"/>
          <w:cs/>
        </w:rPr>
        <w:t xml:space="preserve">และ </w:t>
      </w:r>
      <w:r w:rsidR="00FE6834" w:rsidRPr="00EE6C09">
        <w:rPr>
          <w:rFonts w:ascii="Angsana New" w:hAnsi="Angsana New"/>
          <w:sz w:val="30"/>
          <w:szCs w:val="30"/>
        </w:rPr>
        <w:t>6</w:t>
      </w:r>
      <w:r w:rsidR="00FE6834" w:rsidRPr="00EE6C09">
        <w:rPr>
          <w:rFonts w:ascii="Angsana New" w:hAnsi="Angsana New"/>
          <w:sz w:val="30"/>
          <w:szCs w:val="30"/>
          <w:cs/>
        </w:rPr>
        <w:t xml:space="preserve"> เดือน</w:t>
      </w:r>
      <w:r w:rsidR="00EE6C09">
        <w:rPr>
          <w:rFonts w:ascii="Angsana New" w:hAnsi="Angsana New"/>
          <w:sz w:val="30"/>
          <w:szCs w:val="30"/>
        </w:rPr>
        <w:t xml:space="preserve"> </w:t>
      </w:r>
    </w:p>
    <w:p w:rsidR="00FE6834" w:rsidRPr="00EE6C09" w:rsidRDefault="00FE6834" w:rsidP="00EE6C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:rsidR="00FE6834" w:rsidRDefault="00FE6834" w:rsidP="00FE6834">
      <w:pPr>
        <w:pStyle w:val="NoSpacing"/>
        <w:rPr>
          <w:rFonts w:ascii="Angsana New" w:hAnsi="Angsana New"/>
          <w:szCs w:val="30"/>
        </w:rPr>
      </w:pPr>
      <w:r w:rsidRPr="00FE6834">
        <w:rPr>
          <w:rFonts w:ascii="Angsana New" w:hAnsi="Angsana New"/>
          <w:szCs w:val="30"/>
          <w:cs/>
        </w:rPr>
        <w:t xml:space="preserve">ในปี </w:t>
      </w:r>
      <w:r w:rsidRPr="00FE6834">
        <w:rPr>
          <w:rFonts w:ascii="Angsana New" w:hAnsi="Angsana New"/>
          <w:szCs w:val="30"/>
        </w:rPr>
        <w:t xml:space="preserve">2564 </w:t>
      </w:r>
      <w:r w:rsidRPr="00FE6834">
        <w:rPr>
          <w:rFonts w:ascii="Angsana New" w:hAnsi="Angsana New"/>
          <w:szCs w:val="30"/>
          <w:cs/>
        </w:rPr>
        <w:t>บริษัทจ่ายชำระหนี้เงินกู้บางสัญญาก่อนครบกำหนด</w:t>
      </w:r>
    </w:p>
    <w:p w:rsidR="00536020" w:rsidRPr="00EE6C09" w:rsidRDefault="00536020" w:rsidP="00FE6834">
      <w:pPr>
        <w:pStyle w:val="NoSpacing"/>
        <w:rPr>
          <w:rFonts w:ascii="Angsana New" w:hAnsi="Angsana New"/>
          <w:sz w:val="16"/>
          <w:szCs w:val="16"/>
        </w:rPr>
      </w:pPr>
    </w:p>
    <w:p w:rsidR="00B36B37" w:rsidRPr="00B10544" w:rsidRDefault="00651199" w:rsidP="00B36B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83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 xml:space="preserve">ณ </w:t>
      </w:r>
      <w:r w:rsidRPr="00591291">
        <w:rPr>
          <w:rFonts w:ascii="Angsana New" w:hAnsi="Angsana New"/>
          <w:sz w:val="30"/>
          <w:szCs w:val="30"/>
          <w:cs/>
        </w:rPr>
        <w:t xml:space="preserve">วันที่ </w:t>
      </w:r>
      <w:r w:rsidRPr="00591291">
        <w:rPr>
          <w:rFonts w:ascii="Angsana New" w:hAnsi="Angsana New"/>
          <w:sz w:val="30"/>
          <w:szCs w:val="30"/>
        </w:rPr>
        <w:t>31</w:t>
      </w:r>
      <w:r w:rsidRPr="00591291">
        <w:rPr>
          <w:rFonts w:ascii="Angsana New" w:hAnsi="Angsana New"/>
          <w:sz w:val="30"/>
          <w:szCs w:val="30"/>
          <w:cs/>
        </w:rPr>
        <w:t xml:space="preserve"> ธันวาคม </w:t>
      </w:r>
      <w:r>
        <w:rPr>
          <w:rFonts w:ascii="Angsana New" w:hAnsi="Angsana New"/>
          <w:sz w:val="30"/>
          <w:szCs w:val="30"/>
        </w:rPr>
        <w:t>2564</w:t>
      </w:r>
      <w:r w:rsidRPr="00591291">
        <w:rPr>
          <w:rFonts w:ascii="Angsana New" w:hAnsi="Angsana New"/>
          <w:sz w:val="30"/>
          <w:szCs w:val="30"/>
        </w:rPr>
        <w:t xml:space="preserve"> </w:t>
      </w:r>
      <w:r w:rsidRPr="00591291">
        <w:rPr>
          <w:rFonts w:ascii="Angsana New" w:hAnsi="Angsana New"/>
          <w:sz w:val="30"/>
          <w:szCs w:val="30"/>
          <w:cs/>
        </w:rPr>
        <w:t xml:space="preserve">บริษัทไม่สามารถดำรงอัตราส่วนทางการเงิน </w:t>
      </w:r>
      <w:r w:rsidR="008A2821">
        <w:rPr>
          <w:rFonts w:ascii="Angsana New" w:hAnsi="Angsana New"/>
          <w:sz w:val="30"/>
          <w:szCs w:val="30"/>
          <w:cs/>
        </w:rPr>
        <w:t>–</w:t>
      </w:r>
      <w:r w:rsidRPr="00591291">
        <w:rPr>
          <w:rFonts w:ascii="Angsana New" w:hAnsi="Angsana New"/>
          <w:sz w:val="30"/>
          <w:szCs w:val="30"/>
          <w:cs/>
        </w:rPr>
        <w:t xml:space="preserve"> ความสามารถในการจ่ายชำระหนี้</w:t>
      </w:r>
      <w:r>
        <w:rPr>
          <w:rFonts w:ascii="Angsana New" w:hAnsi="Angsana New" w:hint="cs"/>
          <w:sz w:val="30"/>
          <w:szCs w:val="30"/>
          <w:cs/>
        </w:rPr>
        <w:t>และอัตราส่วนเงินทุนหมุนเวียนที่คำนวณจากงบการเงินเฉพาะกิจการ</w:t>
      </w:r>
      <w:r w:rsidRPr="00591291">
        <w:rPr>
          <w:rFonts w:ascii="Angsana New" w:hAnsi="Angsana New"/>
          <w:sz w:val="30"/>
          <w:szCs w:val="30"/>
          <w:cs/>
        </w:rPr>
        <w:t>ตามเงื่อนไขที่กำหนดไว้ในสัญ</w:t>
      </w:r>
      <w:r>
        <w:rPr>
          <w:rFonts w:ascii="Angsana New" w:hAnsi="Angsana New"/>
          <w:sz w:val="30"/>
          <w:szCs w:val="30"/>
          <w:cs/>
        </w:rPr>
        <w:t>ญากู้ยืมเงินของธนาคารในประเทศ</w:t>
      </w:r>
      <w:r w:rsidRPr="00591291">
        <w:rPr>
          <w:rFonts w:ascii="Angsana New" w:hAnsi="Angsana New"/>
          <w:sz w:val="30"/>
          <w:szCs w:val="30"/>
          <w:cs/>
        </w:rPr>
        <w:t>แห่ง</w:t>
      </w:r>
      <w:r>
        <w:rPr>
          <w:rFonts w:ascii="Angsana New" w:hAnsi="Angsana New" w:hint="cs"/>
          <w:sz w:val="30"/>
          <w:szCs w:val="30"/>
          <w:cs/>
        </w:rPr>
        <w:t>หนึ่ง</w:t>
      </w:r>
      <w:r w:rsidR="008A2821">
        <w:rPr>
          <w:rFonts w:ascii="Angsana New" w:hAnsi="Angsana New" w:hint="cs"/>
          <w:sz w:val="30"/>
          <w:szCs w:val="30"/>
          <w:cs/>
        </w:rPr>
        <w:t xml:space="preserve"> </w:t>
      </w:r>
      <w:r w:rsidRPr="00591291">
        <w:rPr>
          <w:rFonts w:ascii="Angsana New" w:hAnsi="Angsana New"/>
          <w:sz w:val="30"/>
          <w:szCs w:val="30"/>
          <w:cs/>
        </w:rPr>
        <w:t>เป็นผลให้บริ</w:t>
      </w:r>
      <w:r w:rsidR="00E9337B">
        <w:rPr>
          <w:rFonts w:ascii="Angsana New" w:hAnsi="Angsana New"/>
          <w:sz w:val="30"/>
          <w:szCs w:val="30"/>
          <w:cs/>
        </w:rPr>
        <w:t>ษัทเข้าเงื่อนไขการผิดนัด</w:t>
      </w:r>
      <w:r w:rsidR="007B07A1">
        <w:rPr>
          <w:rFonts w:ascii="Angsana New" w:hAnsi="Angsana New" w:hint="cs"/>
          <w:sz w:val="30"/>
          <w:szCs w:val="30"/>
          <w:cs/>
        </w:rPr>
        <w:t>ชำระหนี้</w:t>
      </w:r>
      <w:r w:rsidR="006A02AE">
        <w:rPr>
          <w:rFonts w:ascii="Angsana New" w:hAnsi="Angsana New" w:hint="cs"/>
          <w:sz w:val="30"/>
          <w:szCs w:val="30"/>
          <w:cs/>
        </w:rPr>
        <w:t xml:space="preserve">ของธนาคารดังกล่าว </w:t>
      </w:r>
      <w:r w:rsidR="00B36B37">
        <w:rPr>
          <w:rFonts w:ascii="Angsana New" w:hAnsi="Angsana New" w:hint="cs"/>
          <w:sz w:val="30"/>
          <w:szCs w:val="30"/>
          <w:cs/>
        </w:rPr>
        <w:t>และ</w:t>
      </w:r>
      <w:r w:rsidRPr="00591291">
        <w:rPr>
          <w:rFonts w:ascii="Angsana New" w:hAnsi="Angsana New"/>
          <w:sz w:val="30"/>
          <w:szCs w:val="30"/>
          <w:cs/>
        </w:rPr>
        <w:t>มีผลให้หนี้</w:t>
      </w:r>
      <w:r w:rsidR="00AE5B33">
        <w:rPr>
          <w:rFonts w:ascii="Angsana New" w:hAnsi="Angsana New" w:hint="cs"/>
          <w:sz w:val="30"/>
          <w:szCs w:val="30"/>
          <w:cs/>
        </w:rPr>
        <w:t>เงินกู้ยืม</w:t>
      </w:r>
      <w:r w:rsidR="001166DB">
        <w:rPr>
          <w:rFonts w:ascii="Angsana New" w:hAnsi="Angsana New" w:hint="cs"/>
          <w:sz w:val="30"/>
          <w:szCs w:val="30"/>
          <w:cs/>
        </w:rPr>
        <w:t>ทั้งหมด</w:t>
      </w:r>
      <w:r w:rsidR="003125F5">
        <w:rPr>
          <w:rFonts w:ascii="Angsana New" w:hAnsi="Angsana New" w:hint="cs"/>
          <w:sz w:val="30"/>
          <w:szCs w:val="30"/>
          <w:cs/>
        </w:rPr>
        <w:t>ที่เกี่ยวข้องกับธนาคารดังกล่าว</w:t>
      </w:r>
      <w:r w:rsidRPr="00591291">
        <w:rPr>
          <w:rFonts w:ascii="Angsana New" w:hAnsi="Angsana New"/>
          <w:sz w:val="30"/>
          <w:szCs w:val="30"/>
          <w:cs/>
        </w:rPr>
        <w:t xml:space="preserve">ถึงกำหนดชำระทันที </w:t>
      </w:r>
      <w:r w:rsidR="008A2821" w:rsidRPr="000E28B0">
        <w:rPr>
          <w:rFonts w:ascii="Angsana New" w:hAnsi="Angsana New" w:hint="cs"/>
          <w:sz w:val="30"/>
          <w:szCs w:val="30"/>
          <w:cs/>
        </w:rPr>
        <w:t>บริษัท</w:t>
      </w:r>
      <w:r w:rsidR="001166DB">
        <w:rPr>
          <w:rFonts w:ascii="Angsana New" w:hAnsi="Angsana New" w:hint="cs"/>
          <w:sz w:val="30"/>
          <w:szCs w:val="30"/>
          <w:cs/>
        </w:rPr>
        <w:t>จึง</w:t>
      </w:r>
      <w:r w:rsidR="00952FA0">
        <w:rPr>
          <w:rFonts w:ascii="Angsana New" w:hAnsi="Angsana New" w:hint="cs"/>
          <w:sz w:val="30"/>
          <w:szCs w:val="30"/>
          <w:cs/>
        </w:rPr>
        <w:t>จัดประเภทเ</w:t>
      </w:r>
      <w:r w:rsidR="00AE5B33">
        <w:rPr>
          <w:rFonts w:ascii="Angsana New" w:hAnsi="Angsana New" w:hint="cs"/>
          <w:sz w:val="30"/>
          <w:szCs w:val="30"/>
          <w:cs/>
        </w:rPr>
        <w:t>งินกู้ยืมระ</w:t>
      </w:r>
      <w:r w:rsidR="00B36B37">
        <w:rPr>
          <w:rFonts w:ascii="Angsana New" w:hAnsi="Angsana New" w:hint="cs"/>
          <w:sz w:val="30"/>
          <w:szCs w:val="30"/>
          <w:cs/>
        </w:rPr>
        <w:t>ยะยาวของธนาคารดังกล่าว</w:t>
      </w:r>
      <w:r w:rsidR="001166DB">
        <w:rPr>
          <w:rFonts w:ascii="Angsana New" w:hAnsi="Angsana New" w:hint="cs"/>
          <w:sz w:val="30"/>
          <w:szCs w:val="30"/>
          <w:cs/>
        </w:rPr>
        <w:t>ทั้งจำนวนเป็น</w:t>
      </w:r>
      <w:r w:rsidR="00AE5B33">
        <w:rPr>
          <w:rFonts w:ascii="Angsana New" w:hAnsi="Angsana New" w:hint="cs"/>
          <w:sz w:val="30"/>
          <w:szCs w:val="30"/>
          <w:cs/>
        </w:rPr>
        <w:t xml:space="preserve">หนี้สินหมุนเวียน </w:t>
      </w:r>
    </w:p>
    <w:p w:rsidR="004F0A38" w:rsidRDefault="004F0A38" w:rsidP="006511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4F0A38" w:rsidRPr="004F0A38" w:rsidRDefault="004F0A38" w:rsidP="004F0A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4F0A38">
        <w:rPr>
          <w:rFonts w:ascii="Angsana New" w:hAnsi="Angsana New" w:hint="cs"/>
          <w:i/>
          <w:iCs/>
          <w:sz w:val="30"/>
          <w:szCs w:val="30"/>
          <w:cs/>
        </w:rPr>
        <w:t>หลักประกัน</w:t>
      </w:r>
    </w:p>
    <w:p w:rsidR="004F0A38" w:rsidRPr="004F0A38" w:rsidRDefault="004F0A38" w:rsidP="004F0A38">
      <w:pPr>
        <w:pStyle w:val="NoSpacing"/>
        <w:rPr>
          <w:sz w:val="16"/>
          <w:szCs w:val="16"/>
        </w:rPr>
      </w:pPr>
    </w:p>
    <w:p w:rsidR="004F0A38" w:rsidRPr="00621508" w:rsidRDefault="004F0A38" w:rsidP="004F0A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621508">
        <w:rPr>
          <w:rFonts w:ascii="Angsana New" w:hAnsi="Angsana New"/>
          <w:sz w:val="30"/>
          <w:szCs w:val="30"/>
          <w:cs/>
        </w:rPr>
        <w:t>วงเงินสินเชื่อ</w:t>
      </w:r>
      <w:r>
        <w:rPr>
          <w:rFonts w:ascii="Angsana New" w:hAnsi="Angsana New" w:hint="cs"/>
          <w:sz w:val="30"/>
          <w:szCs w:val="30"/>
          <w:cs/>
        </w:rPr>
        <w:t>และเงินกู้ยืมระยะยาวดังกล่าวข้างต้น</w:t>
      </w:r>
      <w:r w:rsidRPr="00621508">
        <w:rPr>
          <w:rFonts w:ascii="Angsana New" w:hAnsi="Angsana New"/>
          <w:sz w:val="30"/>
          <w:szCs w:val="30"/>
          <w:cs/>
        </w:rPr>
        <w:t>ค้ำประกันโดย</w:t>
      </w:r>
    </w:p>
    <w:p w:rsidR="004F0A38" w:rsidRPr="00621508" w:rsidRDefault="004F0A38" w:rsidP="004F0A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jc w:val="thaiDistribute"/>
        <w:rPr>
          <w:rFonts w:ascii="Angsana New" w:hAnsi="Angsana New"/>
          <w:sz w:val="14"/>
          <w:szCs w:val="14"/>
        </w:rPr>
      </w:pPr>
    </w:p>
    <w:p w:rsidR="004F0A38" w:rsidRDefault="004F0A38" w:rsidP="004F0A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  <w:cs/>
        </w:rPr>
      </w:pPr>
      <w:r w:rsidRPr="00621508">
        <w:rPr>
          <w:rFonts w:ascii="Angsana New" w:hAnsi="Angsana New"/>
          <w:sz w:val="30"/>
          <w:szCs w:val="30"/>
          <w:cs/>
        </w:rPr>
        <w:t>ก)</w:t>
      </w:r>
      <w:r w:rsidRPr="00621508">
        <w:rPr>
          <w:rFonts w:ascii="Angsana New" w:hAnsi="Angsana New"/>
          <w:sz w:val="30"/>
          <w:szCs w:val="30"/>
          <w:cs/>
        </w:rPr>
        <w:tab/>
      </w:r>
      <w:r w:rsidRPr="00D86988">
        <w:rPr>
          <w:rFonts w:ascii="Angsana New" w:hAnsi="Angsana New" w:hint="cs"/>
          <w:sz w:val="30"/>
          <w:szCs w:val="30"/>
          <w:cs/>
        </w:rPr>
        <w:t>จดจำนองที่ดินพร้อมสิ่งปลูกสร้างส่วนใหญ่ของกลุ่มบริษัท</w:t>
      </w:r>
      <w:r>
        <w:rPr>
          <w:rFonts w:ascii="Angsana New" w:hAnsi="Angsana New" w:hint="cs"/>
          <w:sz w:val="30"/>
          <w:szCs w:val="30"/>
          <w:cs/>
        </w:rPr>
        <w:t>และ</w:t>
      </w:r>
      <w:r w:rsidRPr="00D86988">
        <w:rPr>
          <w:rFonts w:ascii="Angsana New" w:hAnsi="Angsana New" w:hint="cs"/>
          <w:sz w:val="30"/>
          <w:szCs w:val="30"/>
          <w:cs/>
        </w:rPr>
        <w:t>ที่ดินพร้อมสิ่งปลูกสร้าง</w:t>
      </w:r>
      <w:r>
        <w:rPr>
          <w:rFonts w:ascii="Angsana New" w:hAnsi="Angsana New" w:hint="cs"/>
          <w:sz w:val="30"/>
          <w:szCs w:val="30"/>
          <w:cs/>
        </w:rPr>
        <w:t>ของกิจการที่เกี่ยวข้องกันแห่งหนึ่ง</w:t>
      </w:r>
    </w:p>
    <w:p w:rsidR="004F0A38" w:rsidRPr="006774F1" w:rsidRDefault="004F0A38" w:rsidP="004F0A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rPr>
          <w:rFonts w:ascii="Angsana New" w:hAnsi="Angsana New"/>
          <w:sz w:val="16"/>
          <w:szCs w:val="16"/>
        </w:rPr>
      </w:pPr>
    </w:p>
    <w:p w:rsidR="004F0A38" w:rsidRDefault="004F0A38" w:rsidP="004F0A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ข</w:t>
      </w:r>
      <w:r w:rsidRPr="00621508">
        <w:rPr>
          <w:rFonts w:ascii="Angsana New" w:hAnsi="Angsana New" w:hint="cs"/>
          <w:sz w:val="30"/>
          <w:szCs w:val="30"/>
          <w:cs/>
        </w:rPr>
        <w:t>)</w:t>
      </w:r>
      <w:r w:rsidRPr="00621508">
        <w:rPr>
          <w:rFonts w:ascii="Angsana New" w:hAnsi="Angsana New" w:hint="cs"/>
          <w:sz w:val="30"/>
          <w:szCs w:val="30"/>
          <w:cs/>
        </w:rPr>
        <w:tab/>
      </w:r>
      <w:r>
        <w:rPr>
          <w:rFonts w:ascii="Angsana New" w:hAnsi="Angsana New" w:hint="cs"/>
          <w:sz w:val="30"/>
          <w:szCs w:val="30"/>
          <w:cs/>
        </w:rPr>
        <w:t>จำนำเครื่องจักรของบริษัท</w:t>
      </w:r>
    </w:p>
    <w:p w:rsidR="004F0A38" w:rsidRPr="00864593" w:rsidRDefault="004F0A38" w:rsidP="004F0A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sz w:val="16"/>
          <w:szCs w:val="16"/>
        </w:rPr>
      </w:pPr>
    </w:p>
    <w:p w:rsidR="004F0A38" w:rsidRPr="00F54220" w:rsidRDefault="004F0A38" w:rsidP="004F0A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ค)</w:t>
      </w:r>
      <w:r>
        <w:rPr>
          <w:rFonts w:ascii="Angsana New" w:hAnsi="Angsana New" w:hint="cs"/>
          <w:sz w:val="30"/>
          <w:szCs w:val="30"/>
          <w:cs/>
        </w:rPr>
        <w:tab/>
      </w:r>
      <w:r>
        <w:rPr>
          <w:rFonts w:ascii="Angsana New" w:hAnsi="Angsana New"/>
          <w:spacing w:val="-8"/>
          <w:sz w:val="30"/>
          <w:szCs w:val="30"/>
          <w:cs/>
        </w:rPr>
        <w:t>จำนำเงินฝาก</w:t>
      </w:r>
      <w:r>
        <w:rPr>
          <w:rFonts w:ascii="Angsana New" w:hAnsi="Angsana New" w:hint="cs"/>
          <w:spacing w:val="-8"/>
          <w:sz w:val="30"/>
          <w:szCs w:val="30"/>
          <w:cs/>
        </w:rPr>
        <w:t>ธนาคารของบริษัทย่อยสองแห่ง</w:t>
      </w:r>
      <w:r w:rsidRPr="007A7637">
        <w:rPr>
          <w:rFonts w:ascii="Angsana New" w:hAnsi="Angsana New"/>
          <w:spacing w:val="-8"/>
          <w:sz w:val="30"/>
          <w:szCs w:val="30"/>
          <w:cs/>
        </w:rPr>
        <w:t>จำนวน</w:t>
      </w:r>
      <w:r w:rsidRPr="007A7637">
        <w:rPr>
          <w:rFonts w:ascii="Angsana New" w:hAnsi="Angsana New" w:hint="cs"/>
          <w:spacing w:val="-8"/>
          <w:sz w:val="30"/>
          <w:szCs w:val="30"/>
          <w:cs/>
        </w:rPr>
        <w:t>เงิน</w:t>
      </w:r>
      <w:r w:rsidR="008D6CF3">
        <w:rPr>
          <w:rFonts w:ascii="Angsana New" w:hAnsi="Angsana New" w:hint="cs"/>
          <w:spacing w:val="-8"/>
          <w:sz w:val="30"/>
          <w:szCs w:val="30"/>
          <w:cs/>
        </w:rPr>
        <w:t>ประมาณ 31.8</w:t>
      </w:r>
      <w:r w:rsidRPr="00846331">
        <w:rPr>
          <w:rFonts w:ascii="Angsana New" w:hAnsi="Angsana New"/>
          <w:spacing w:val="-8"/>
          <w:sz w:val="30"/>
          <w:szCs w:val="30"/>
        </w:rPr>
        <w:t xml:space="preserve"> </w:t>
      </w:r>
      <w:r w:rsidRPr="00846331">
        <w:rPr>
          <w:rFonts w:ascii="Angsana New" w:hAnsi="Angsana New"/>
          <w:spacing w:val="-8"/>
          <w:sz w:val="30"/>
          <w:szCs w:val="30"/>
          <w:cs/>
        </w:rPr>
        <w:t>ล้าน</w:t>
      </w:r>
      <w:r w:rsidRPr="00846331">
        <w:rPr>
          <w:rFonts w:ascii="Angsana New" w:hAnsi="Angsana New" w:hint="cs"/>
          <w:sz w:val="30"/>
          <w:szCs w:val="30"/>
          <w:cs/>
        </w:rPr>
        <w:t>บาท</w:t>
      </w:r>
      <w:r>
        <w:rPr>
          <w:rFonts w:ascii="Angsana New" w:hAnsi="Angsana New" w:hint="cs"/>
          <w:sz w:val="30"/>
          <w:szCs w:val="30"/>
          <w:cs/>
        </w:rPr>
        <w:t xml:space="preserve"> และ</w:t>
      </w:r>
    </w:p>
    <w:p w:rsidR="004F0A38" w:rsidRPr="00F44BB8" w:rsidRDefault="004F0A38" w:rsidP="004F0A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sz w:val="16"/>
          <w:szCs w:val="16"/>
        </w:rPr>
      </w:pPr>
    </w:p>
    <w:p w:rsidR="004F0A38" w:rsidRDefault="004F0A38" w:rsidP="004F0A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ง)</w:t>
      </w:r>
      <w:r>
        <w:rPr>
          <w:rFonts w:ascii="Angsana New" w:hAnsi="Angsana New" w:hint="cs"/>
          <w:sz w:val="30"/>
          <w:szCs w:val="30"/>
          <w:cs/>
        </w:rPr>
        <w:tab/>
        <w:t xml:space="preserve">ค้ำประกันโดยกรรมการของบริษัท </w:t>
      </w:r>
      <w:r>
        <w:rPr>
          <w:rFonts w:ascii="Angsana New" w:hAnsi="Angsana New"/>
          <w:sz w:val="16"/>
          <w:szCs w:val="16"/>
        </w:rPr>
        <w:t xml:space="preserve"> </w:t>
      </w:r>
    </w:p>
    <w:p w:rsidR="00FE6834" w:rsidRPr="004F0A38" w:rsidRDefault="00FE68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9F398A" w:rsidRDefault="009F39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:rsidR="005778F1" w:rsidRDefault="0098757B" w:rsidP="005778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2A275C">
        <w:rPr>
          <w:rFonts w:ascii="Angsana New" w:hAnsi="Angsana New" w:hint="cs"/>
          <w:b/>
          <w:bCs/>
          <w:sz w:val="30"/>
          <w:szCs w:val="30"/>
          <w:cs/>
        </w:rPr>
        <w:t>7</w:t>
      </w:r>
      <w:r w:rsidR="005778F1" w:rsidRPr="006675A1">
        <w:rPr>
          <w:rFonts w:ascii="Angsana New" w:hAnsi="Angsana New"/>
          <w:b/>
          <w:bCs/>
          <w:sz w:val="30"/>
          <w:szCs w:val="30"/>
        </w:rPr>
        <w:t>.</w:t>
      </w:r>
      <w:r w:rsidR="005778F1" w:rsidRPr="006675A1">
        <w:rPr>
          <w:rFonts w:ascii="Angsana New" w:hAnsi="Angsana New"/>
          <w:b/>
          <w:bCs/>
          <w:sz w:val="30"/>
          <w:szCs w:val="30"/>
        </w:rPr>
        <w:tab/>
      </w:r>
      <w:r w:rsidR="00F0151D">
        <w:rPr>
          <w:rFonts w:ascii="Angsana New" w:hAnsi="Angsana New" w:hint="cs"/>
          <w:b/>
          <w:bCs/>
          <w:sz w:val="30"/>
          <w:szCs w:val="30"/>
          <w:cs/>
        </w:rPr>
        <w:t>เจ้าหนี้การค้าและเจ้าหนี้</w:t>
      </w:r>
      <w:r w:rsidR="005778F1">
        <w:rPr>
          <w:rFonts w:ascii="Angsana New" w:hAnsi="Angsana New" w:hint="cs"/>
          <w:b/>
          <w:bCs/>
          <w:sz w:val="30"/>
          <w:szCs w:val="30"/>
          <w:cs/>
        </w:rPr>
        <w:t>หมุนเวียนอื่น</w:t>
      </w:r>
    </w:p>
    <w:p w:rsidR="005778F1" w:rsidRPr="00F94500" w:rsidRDefault="005778F1" w:rsidP="005778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tbl>
      <w:tblPr>
        <w:tblW w:w="9621" w:type="dxa"/>
        <w:tblInd w:w="-72" w:type="dxa"/>
        <w:tblLayout w:type="fixed"/>
        <w:tblLook w:val="0000"/>
      </w:tblPr>
      <w:tblGrid>
        <w:gridCol w:w="4291"/>
        <w:gridCol w:w="1134"/>
        <w:gridCol w:w="270"/>
        <w:gridCol w:w="1087"/>
        <w:gridCol w:w="283"/>
        <w:gridCol w:w="1157"/>
        <w:gridCol w:w="284"/>
        <w:gridCol w:w="1115"/>
      </w:tblGrid>
      <w:tr w:rsidR="005778F1" w:rsidRPr="004F07C8" w:rsidTr="002035B8">
        <w:trPr>
          <w:cantSplit/>
        </w:trPr>
        <w:tc>
          <w:tcPr>
            <w:tcW w:w="4291" w:type="dxa"/>
          </w:tcPr>
          <w:p w:rsidR="005778F1" w:rsidRPr="0098458A" w:rsidRDefault="005778F1" w:rsidP="002035B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5330" w:type="dxa"/>
            <w:gridSpan w:val="7"/>
            <w:tcBorders>
              <w:bottom w:val="single" w:sz="4" w:space="0" w:color="auto"/>
            </w:tcBorders>
          </w:tcPr>
          <w:p w:rsidR="005778F1" w:rsidRPr="004F07C8" w:rsidRDefault="005778F1" w:rsidP="002035B8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F07C8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5778F1" w:rsidRPr="004F07C8" w:rsidTr="002035B8">
        <w:trPr>
          <w:cantSplit/>
        </w:trPr>
        <w:tc>
          <w:tcPr>
            <w:tcW w:w="4291" w:type="dxa"/>
          </w:tcPr>
          <w:p w:rsidR="005778F1" w:rsidRPr="004F07C8" w:rsidRDefault="005778F1" w:rsidP="002035B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 w:firstLine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9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778F1" w:rsidRPr="004F07C8" w:rsidRDefault="005778F1" w:rsidP="002035B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:rsidR="005778F1" w:rsidRPr="004F07C8" w:rsidRDefault="005778F1" w:rsidP="002035B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5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778F1" w:rsidRPr="004F07C8" w:rsidRDefault="005778F1" w:rsidP="002035B8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4F07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D97518" w:rsidRPr="00F51F88" w:rsidTr="002035B8">
        <w:trPr>
          <w:cantSplit/>
        </w:trPr>
        <w:tc>
          <w:tcPr>
            <w:tcW w:w="4291" w:type="dxa"/>
          </w:tcPr>
          <w:p w:rsidR="00D97518" w:rsidRPr="00F51F88" w:rsidRDefault="00D97518" w:rsidP="002035B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97518" w:rsidRPr="009B78DC" w:rsidRDefault="00D97518" w:rsidP="00203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:rsidR="00D97518" w:rsidRPr="00F51F88" w:rsidRDefault="00D97518" w:rsidP="00203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:rsidR="00D97518" w:rsidRPr="009B78DC" w:rsidRDefault="00D97518" w:rsidP="00D97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2563</w:t>
            </w:r>
          </w:p>
        </w:tc>
        <w:tc>
          <w:tcPr>
            <w:tcW w:w="283" w:type="dxa"/>
          </w:tcPr>
          <w:p w:rsidR="00D97518" w:rsidRPr="00F51F88" w:rsidRDefault="00D97518" w:rsidP="002035B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:rsidR="00D97518" w:rsidRPr="009B78DC" w:rsidRDefault="00D97518" w:rsidP="00203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84" w:type="dxa"/>
          </w:tcPr>
          <w:p w:rsidR="00D97518" w:rsidRPr="00F51F88" w:rsidRDefault="00D97518" w:rsidP="00203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</w:tcPr>
          <w:p w:rsidR="00D97518" w:rsidRPr="009B78DC" w:rsidRDefault="00D97518" w:rsidP="00D97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2563</w:t>
            </w:r>
          </w:p>
        </w:tc>
      </w:tr>
      <w:tr w:rsidR="00D97518" w:rsidRPr="00E24209" w:rsidTr="0098757B">
        <w:trPr>
          <w:cantSplit/>
        </w:trPr>
        <w:tc>
          <w:tcPr>
            <w:tcW w:w="4291" w:type="dxa"/>
          </w:tcPr>
          <w:p w:rsidR="00D97518" w:rsidRPr="00736CC1" w:rsidRDefault="00D97518" w:rsidP="002035B8">
            <w:pPr>
              <w:tabs>
                <w:tab w:val="left" w:pos="342"/>
              </w:tabs>
              <w:ind w:left="72"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36CC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D97518" w:rsidRDefault="00D97518" w:rsidP="00203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D97518" w:rsidRPr="00282D5F" w:rsidRDefault="00D97518" w:rsidP="002035B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</w:tcPr>
          <w:p w:rsidR="00D97518" w:rsidRDefault="00D97518" w:rsidP="00D97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:rsidR="00D97518" w:rsidRPr="00282D5F" w:rsidRDefault="00D97518" w:rsidP="002035B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D97518" w:rsidRDefault="00D97518" w:rsidP="00203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D97518" w:rsidRPr="00282D5F" w:rsidRDefault="00D97518" w:rsidP="002035B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15" w:type="dxa"/>
            <w:tcBorders>
              <w:top w:val="single" w:sz="4" w:space="0" w:color="auto"/>
            </w:tcBorders>
          </w:tcPr>
          <w:p w:rsidR="00D97518" w:rsidRDefault="00D97518" w:rsidP="00D97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D97518" w:rsidRPr="00E24209" w:rsidTr="00DF2164">
        <w:trPr>
          <w:cantSplit/>
        </w:trPr>
        <w:tc>
          <w:tcPr>
            <w:tcW w:w="4291" w:type="dxa"/>
          </w:tcPr>
          <w:p w:rsidR="00D97518" w:rsidRPr="00947518" w:rsidRDefault="00D97518" w:rsidP="002035B8">
            <w:pPr>
              <w:tabs>
                <w:tab w:val="left" w:pos="342"/>
              </w:tabs>
              <w:ind w:left="72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  กิจการที่เกี่ยวข้องกัน</w:t>
            </w:r>
          </w:p>
        </w:tc>
        <w:tc>
          <w:tcPr>
            <w:tcW w:w="1134" w:type="dxa"/>
            <w:shd w:val="clear" w:color="auto" w:fill="auto"/>
          </w:tcPr>
          <w:p w:rsidR="00D97518" w:rsidRPr="0080273D" w:rsidRDefault="0080273D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</w:t>
            </w:r>
            <w:r w:rsidR="00D97518" w:rsidRPr="0080273D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454</w:t>
            </w:r>
          </w:p>
        </w:tc>
        <w:tc>
          <w:tcPr>
            <w:tcW w:w="270" w:type="dxa"/>
          </w:tcPr>
          <w:p w:rsidR="00D97518" w:rsidRPr="00F0151D" w:rsidRDefault="00D97518" w:rsidP="00A51A4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087" w:type="dxa"/>
          </w:tcPr>
          <w:p w:rsidR="00D97518" w:rsidRPr="00DF2164" w:rsidRDefault="00D97518" w:rsidP="00D97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4,559</w:t>
            </w:r>
          </w:p>
        </w:tc>
        <w:tc>
          <w:tcPr>
            <w:tcW w:w="283" w:type="dxa"/>
          </w:tcPr>
          <w:p w:rsidR="00D97518" w:rsidRPr="00F0151D" w:rsidRDefault="00D97518" w:rsidP="00A51A4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57" w:type="dxa"/>
          </w:tcPr>
          <w:p w:rsidR="00D97518" w:rsidRPr="0080273D" w:rsidRDefault="0080273D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35,45</w:t>
            </w:r>
            <w:r w:rsidR="00D97518" w:rsidRPr="0080273D">
              <w:rPr>
                <w:rFonts w:ascii="Angsana New" w:hAnsi="Angsana New"/>
                <w:bCs/>
                <w:sz w:val="30"/>
                <w:szCs w:val="30"/>
              </w:rPr>
              <w:t>0</w:t>
            </w:r>
          </w:p>
        </w:tc>
        <w:tc>
          <w:tcPr>
            <w:tcW w:w="284" w:type="dxa"/>
          </w:tcPr>
          <w:p w:rsidR="00D97518" w:rsidRPr="00F0151D" w:rsidRDefault="00D97518" w:rsidP="00A51A4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15" w:type="dxa"/>
          </w:tcPr>
          <w:p w:rsidR="00D97518" w:rsidRPr="00DF2164" w:rsidRDefault="00D97518" w:rsidP="00D97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31,840</w:t>
            </w:r>
          </w:p>
        </w:tc>
      </w:tr>
      <w:tr w:rsidR="00D97518" w:rsidRPr="00E24209" w:rsidTr="00DF2164">
        <w:trPr>
          <w:cantSplit/>
        </w:trPr>
        <w:tc>
          <w:tcPr>
            <w:tcW w:w="4291" w:type="dxa"/>
          </w:tcPr>
          <w:p w:rsidR="00D97518" w:rsidRPr="00947518" w:rsidRDefault="00D97518" w:rsidP="002035B8">
            <w:pPr>
              <w:tabs>
                <w:tab w:val="left" w:pos="342"/>
              </w:tabs>
              <w:ind w:left="72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-  อื่น ๆ </w:t>
            </w:r>
          </w:p>
        </w:tc>
        <w:tc>
          <w:tcPr>
            <w:tcW w:w="1134" w:type="dxa"/>
            <w:shd w:val="clear" w:color="auto" w:fill="auto"/>
          </w:tcPr>
          <w:p w:rsidR="00D97518" w:rsidRPr="0080273D" w:rsidRDefault="0080273D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327</w:t>
            </w:r>
            <w:r w:rsidR="00D97518" w:rsidRPr="0080273D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871</w:t>
            </w:r>
          </w:p>
        </w:tc>
        <w:tc>
          <w:tcPr>
            <w:tcW w:w="270" w:type="dxa"/>
          </w:tcPr>
          <w:p w:rsidR="00D97518" w:rsidRPr="00F0151D" w:rsidRDefault="00D97518" w:rsidP="00A51A4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087" w:type="dxa"/>
          </w:tcPr>
          <w:p w:rsidR="00D97518" w:rsidRPr="00DF2164" w:rsidRDefault="00D97518" w:rsidP="00D97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318,465</w:t>
            </w:r>
          </w:p>
        </w:tc>
        <w:tc>
          <w:tcPr>
            <w:tcW w:w="283" w:type="dxa"/>
          </w:tcPr>
          <w:p w:rsidR="00D97518" w:rsidRPr="00F0151D" w:rsidRDefault="00D97518" w:rsidP="00A51A4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57" w:type="dxa"/>
          </w:tcPr>
          <w:p w:rsidR="00D97518" w:rsidRPr="0080273D" w:rsidRDefault="0080273D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18</w:t>
            </w:r>
            <w:r w:rsidR="00D97518" w:rsidRPr="0080273D">
              <w:rPr>
                <w:rFonts w:ascii="Angsana New" w:hAnsi="Angsana New"/>
                <w:bCs/>
                <w:sz w:val="30"/>
                <w:szCs w:val="30"/>
              </w:rPr>
              <w:t>3,</w:t>
            </w:r>
            <w:r>
              <w:rPr>
                <w:rFonts w:ascii="Angsana New" w:hAnsi="Angsana New"/>
                <w:bCs/>
                <w:sz w:val="30"/>
                <w:szCs w:val="30"/>
              </w:rPr>
              <w:t>388</w:t>
            </w:r>
          </w:p>
        </w:tc>
        <w:tc>
          <w:tcPr>
            <w:tcW w:w="284" w:type="dxa"/>
          </w:tcPr>
          <w:p w:rsidR="00D97518" w:rsidRPr="00F0151D" w:rsidRDefault="00D97518" w:rsidP="00A51A4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15" w:type="dxa"/>
          </w:tcPr>
          <w:p w:rsidR="00D97518" w:rsidRPr="00DF2164" w:rsidRDefault="00D97518" w:rsidP="00D97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173,737</w:t>
            </w:r>
          </w:p>
        </w:tc>
      </w:tr>
      <w:tr w:rsidR="00D97518" w:rsidRPr="00E24209" w:rsidTr="00DF2164">
        <w:trPr>
          <w:cantSplit/>
        </w:trPr>
        <w:tc>
          <w:tcPr>
            <w:tcW w:w="4291" w:type="dxa"/>
          </w:tcPr>
          <w:p w:rsidR="00D97518" w:rsidRPr="00947518" w:rsidRDefault="00D97518" w:rsidP="002035B8">
            <w:pPr>
              <w:tabs>
                <w:tab w:val="left" w:pos="342"/>
              </w:tabs>
              <w:ind w:left="72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D97518" w:rsidRPr="0080273D" w:rsidRDefault="0080273D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33</w:t>
            </w:r>
            <w:r w:rsidR="00D97518" w:rsidRPr="0080273D">
              <w:rPr>
                <w:rFonts w:ascii="Angsana New" w:hAnsi="Angsana New"/>
                <w:bCs/>
                <w:sz w:val="30"/>
                <w:szCs w:val="30"/>
              </w:rPr>
              <w:t>3,</w:t>
            </w:r>
            <w:r>
              <w:rPr>
                <w:rFonts w:ascii="Angsana New" w:hAnsi="Angsana New"/>
                <w:bCs/>
                <w:sz w:val="30"/>
                <w:szCs w:val="30"/>
              </w:rPr>
              <w:t>325</w:t>
            </w:r>
          </w:p>
        </w:tc>
        <w:tc>
          <w:tcPr>
            <w:tcW w:w="270" w:type="dxa"/>
          </w:tcPr>
          <w:p w:rsidR="00D97518" w:rsidRPr="00F0151D" w:rsidRDefault="00D97518" w:rsidP="00A51A4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</w:tcPr>
          <w:p w:rsidR="00D97518" w:rsidRPr="00DF2164" w:rsidRDefault="00D97518" w:rsidP="00D97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323,024</w:t>
            </w:r>
          </w:p>
        </w:tc>
        <w:tc>
          <w:tcPr>
            <w:tcW w:w="283" w:type="dxa"/>
          </w:tcPr>
          <w:p w:rsidR="00D97518" w:rsidRPr="00F0151D" w:rsidRDefault="00D97518" w:rsidP="00A51A4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D97518" w:rsidRPr="0080273D" w:rsidRDefault="0080273D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218</w:t>
            </w:r>
            <w:r w:rsidR="00D97518" w:rsidRPr="0080273D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838</w:t>
            </w:r>
          </w:p>
        </w:tc>
        <w:tc>
          <w:tcPr>
            <w:tcW w:w="284" w:type="dxa"/>
          </w:tcPr>
          <w:p w:rsidR="00D97518" w:rsidRPr="00F0151D" w:rsidRDefault="00D97518" w:rsidP="00A51A4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15" w:type="dxa"/>
            <w:tcBorders>
              <w:top w:val="single" w:sz="4" w:space="0" w:color="auto"/>
            </w:tcBorders>
          </w:tcPr>
          <w:p w:rsidR="00D97518" w:rsidRPr="00DF2164" w:rsidRDefault="00D97518" w:rsidP="00D97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205,577</w:t>
            </w:r>
          </w:p>
        </w:tc>
      </w:tr>
      <w:tr w:rsidR="00D97518" w:rsidRPr="00E24209" w:rsidTr="00DF2164">
        <w:trPr>
          <w:cantSplit/>
        </w:trPr>
        <w:tc>
          <w:tcPr>
            <w:tcW w:w="4291" w:type="dxa"/>
          </w:tcPr>
          <w:p w:rsidR="00D97518" w:rsidRPr="00736CC1" w:rsidRDefault="00D97518" w:rsidP="002035B8">
            <w:pPr>
              <w:tabs>
                <w:tab w:val="left" w:pos="342"/>
              </w:tabs>
              <w:ind w:left="72"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36CC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D97518" w:rsidRPr="0080273D" w:rsidRDefault="00D97518" w:rsidP="00203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D97518" w:rsidRPr="00F0151D" w:rsidRDefault="00D97518" w:rsidP="002035B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</w:tcPr>
          <w:p w:rsidR="00D97518" w:rsidRPr="00DF2164" w:rsidRDefault="00D97518" w:rsidP="00D97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:rsidR="00D97518" w:rsidRPr="00F0151D" w:rsidRDefault="00D97518" w:rsidP="002035B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D97518" w:rsidRPr="0080273D" w:rsidRDefault="00D97518" w:rsidP="00203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D97518" w:rsidRPr="00F0151D" w:rsidRDefault="00D97518" w:rsidP="002035B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15" w:type="dxa"/>
            <w:tcBorders>
              <w:top w:val="single" w:sz="4" w:space="0" w:color="auto"/>
            </w:tcBorders>
          </w:tcPr>
          <w:p w:rsidR="00D97518" w:rsidRPr="00F0151D" w:rsidRDefault="00D97518" w:rsidP="00D97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</w:tr>
      <w:tr w:rsidR="00D97518" w:rsidRPr="00E24209" w:rsidTr="00DF2164">
        <w:trPr>
          <w:cantSplit/>
        </w:trPr>
        <w:tc>
          <w:tcPr>
            <w:tcW w:w="4291" w:type="dxa"/>
          </w:tcPr>
          <w:p w:rsidR="00D97518" w:rsidRPr="00947518" w:rsidRDefault="00D97518" w:rsidP="00A51A42">
            <w:pPr>
              <w:tabs>
                <w:tab w:val="left" w:pos="342"/>
              </w:tabs>
              <w:ind w:left="72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 - กิจการที่เกี่ยวข้องกัน</w:t>
            </w:r>
          </w:p>
        </w:tc>
        <w:tc>
          <w:tcPr>
            <w:tcW w:w="1134" w:type="dxa"/>
            <w:shd w:val="clear" w:color="auto" w:fill="auto"/>
          </w:tcPr>
          <w:p w:rsidR="00D97518" w:rsidRPr="0080273D" w:rsidRDefault="0080273D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</w:t>
            </w:r>
            <w:r w:rsidR="00D97518" w:rsidRPr="0080273D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931</w:t>
            </w:r>
          </w:p>
        </w:tc>
        <w:tc>
          <w:tcPr>
            <w:tcW w:w="270" w:type="dxa"/>
          </w:tcPr>
          <w:p w:rsidR="00D97518" w:rsidRPr="00F0151D" w:rsidRDefault="00D97518" w:rsidP="00A51A4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087" w:type="dxa"/>
          </w:tcPr>
          <w:p w:rsidR="00D97518" w:rsidRPr="00DF2164" w:rsidRDefault="00D97518" w:rsidP="00D97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4,046</w:t>
            </w:r>
          </w:p>
        </w:tc>
        <w:tc>
          <w:tcPr>
            <w:tcW w:w="283" w:type="dxa"/>
          </w:tcPr>
          <w:p w:rsidR="00D97518" w:rsidRPr="00DF2164" w:rsidRDefault="00D97518" w:rsidP="00A51A4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57" w:type="dxa"/>
          </w:tcPr>
          <w:p w:rsidR="00D97518" w:rsidRPr="0080273D" w:rsidRDefault="0080273D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</w:t>
            </w:r>
            <w:r w:rsidR="00D97518" w:rsidRPr="0080273D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501</w:t>
            </w:r>
          </w:p>
        </w:tc>
        <w:tc>
          <w:tcPr>
            <w:tcW w:w="284" w:type="dxa"/>
          </w:tcPr>
          <w:p w:rsidR="00D97518" w:rsidRPr="00DF2164" w:rsidRDefault="00D97518" w:rsidP="00A51A4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15" w:type="dxa"/>
          </w:tcPr>
          <w:p w:rsidR="00D97518" w:rsidRPr="00DF2164" w:rsidRDefault="00D97518" w:rsidP="00D97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2,798</w:t>
            </w:r>
          </w:p>
        </w:tc>
      </w:tr>
      <w:tr w:rsidR="00D97518" w:rsidRPr="00E24209" w:rsidTr="00DF2164">
        <w:trPr>
          <w:cantSplit/>
        </w:trPr>
        <w:tc>
          <w:tcPr>
            <w:tcW w:w="4291" w:type="dxa"/>
          </w:tcPr>
          <w:p w:rsidR="00D97518" w:rsidRPr="00947518" w:rsidRDefault="00D97518" w:rsidP="00DF2164">
            <w:pPr>
              <w:tabs>
                <w:tab w:val="left" w:pos="342"/>
              </w:tabs>
              <w:ind w:left="72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เจ้าหนี้อื่น </w:t>
            </w:r>
            <w:r w:rsidR="00510666">
              <w:rPr>
                <w:rFonts w:ascii="Angsana New" w:hAnsi="Angsana New" w:hint="cs"/>
                <w:sz w:val="30"/>
                <w:szCs w:val="30"/>
                <w:cs/>
              </w:rPr>
              <w:t xml:space="preserve">-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134" w:type="dxa"/>
            <w:shd w:val="clear" w:color="auto" w:fill="auto"/>
          </w:tcPr>
          <w:p w:rsidR="00D97518" w:rsidRPr="0080273D" w:rsidRDefault="0080273D" w:rsidP="00AE6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27</w:t>
            </w:r>
            <w:r w:rsidR="00D97518" w:rsidRPr="0080273D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068</w:t>
            </w:r>
          </w:p>
        </w:tc>
        <w:tc>
          <w:tcPr>
            <w:tcW w:w="270" w:type="dxa"/>
          </w:tcPr>
          <w:p w:rsidR="00D97518" w:rsidRPr="00F0151D" w:rsidRDefault="00D97518" w:rsidP="00AE6160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087" w:type="dxa"/>
          </w:tcPr>
          <w:p w:rsidR="00D97518" w:rsidRPr="00DF2164" w:rsidRDefault="00D97518" w:rsidP="00D97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41</w:t>
            </w:r>
            <w:r w:rsidRPr="00DF2164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222</w:t>
            </w:r>
          </w:p>
        </w:tc>
        <w:tc>
          <w:tcPr>
            <w:tcW w:w="283" w:type="dxa"/>
          </w:tcPr>
          <w:p w:rsidR="00D97518" w:rsidRPr="00DF2164" w:rsidRDefault="00D97518" w:rsidP="00AE6160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57" w:type="dxa"/>
          </w:tcPr>
          <w:p w:rsidR="00D97518" w:rsidRPr="0080273D" w:rsidRDefault="0080273D" w:rsidP="00AE6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19</w:t>
            </w:r>
            <w:r w:rsidR="00D97518" w:rsidRPr="0080273D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181</w:t>
            </w:r>
          </w:p>
        </w:tc>
        <w:tc>
          <w:tcPr>
            <w:tcW w:w="284" w:type="dxa"/>
          </w:tcPr>
          <w:p w:rsidR="00D97518" w:rsidRPr="00DF2164" w:rsidRDefault="00D97518" w:rsidP="00AE6160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15" w:type="dxa"/>
          </w:tcPr>
          <w:p w:rsidR="00D97518" w:rsidRPr="00DF2164" w:rsidRDefault="00D97518" w:rsidP="00D97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32,719</w:t>
            </w:r>
          </w:p>
        </w:tc>
      </w:tr>
      <w:tr w:rsidR="00D97518" w:rsidRPr="00E24209" w:rsidTr="00DF2164">
        <w:trPr>
          <w:cantSplit/>
        </w:trPr>
        <w:tc>
          <w:tcPr>
            <w:tcW w:w="4291" w:type="dxa"/>
          </w:tcPr>
          <w:p w:rsidR="00D97518" w:rsidRPr="00947518" w:rsidRDefault="00D97518" w:rsidP="002035B8">
            <w:pPr>
              <w:tabs>
                <w:tab w:val="left" w:pos="342"/>
              </w:tabs>
              <w:ind w:left="72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47518">
              <w:rPr>
                <w:rFonts w:ascii="Angsana New" w:hAnsi="Angsana New" w:hint="cs"/>
                <w:sz w:val="30"/>
                <w:szCs w:val="30"/>
                <w:cs/>
              </w:rPr>
              <w:t>เงินมัดจำรับล่วงหน้า</w:t>
            </w:r>
          </w:p>
        </w:tc>
        <w:tc>
          <w:tcPr>
            <w:tcW w:w="1134" w:type="dxa"/>
            <w:shd w:val="clear" w:color="auto" w:fill="auto"/>
          </w:tcPr>
          <w:p w:rsidR="00D97518" w:rsidRPr="0080273D" w:rsidRDefault="0080273D" w:rsidP="00203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31</w:t>
            </w:r>
            <w:r w:rsidR="00D97518" w:rsidRPr="0080273D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594</w:t>
            </w:r>
          </w:p>
        </w:tc>
        <w:tc>
          <w:tcPr>
            <w:tcW w:w="270" w:type="dxa"/>
          </w:tcPr>
          <w:p w:rsidR="00D97518" w:rsidRPr="00F0151D" w:rsidRDefault="00D97518" w:rsidP="002035B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087" w:type="dxa"/>
          </w:tcPr>
          <w:p w:rsidR="00D97518" w:rsidRPr="00DF2164" w:rsidRDefault="00D97518" w:rsidP="00D97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18,138</w:t>
            </w:r>
          </w:p>
        </w:tc>
        <w:tc>
          <w:tcPr>
            <w:tcW w:w="283" w:type="dxa"/>
          </w:tcPr>
          <w:p w:rsidR="00D97518" w:rsidRPr="00DF2164" w:rsidRDefault="00D97518" w:rsidP="002035B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57" w:type="dxa"/>
          </w:tcPr>
          <w:p w:rsidR="00D97518" w:rsidRPr="0080273D" w:rsidRDefault="0080273D" w:rsidP="00203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26</w:t>
            </w:r>
            <w:r w:rsidR="00D97518" w:rsidRPr="0080273D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330</w:t>
            </w:r>
          </w:p>
        </w:tc>
        <w:tc>
          <w:tcPr>
            <w:tcW w:w="284" w:type="dxa"/>
          </w:tcPr>
          <w:p w:rsidR="00D97518" w:rsidRPr="00DF2164" w:rsidRDefault="00D97518" w:rsidP="002035B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15" w:type="dxa"/>
          </w:tcPr>
          <w:p w:rsidR="00D97518" w:rsidRPr="00DF2164" w:rsidRDefault="00D97518" w:rsidP="00D97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12,370</w:t>
            </w:r>
          </w:p>
        </w:tc>
      </w:tr>
      <w:tr w:rsidR="00D97518" w:rsidRPr="00E24209" w:rsidTr="00DF2164">
        <w:trPr>
          <w:cantSplit/>
        </w:trPr>
        <w:tc>
          <w:tcPr>
            <w:tcW w:w="4291" w:type="dxa"/>
          </w:tcPr>
          <w:p w:rsidR="00D97518" w:rsidRPr="00947518" w:rsidRDefault="00D97518" w:rsidP="002035B8">
            <w:pPr>
              <w:tabs>
                <w:tab w:val="left" w:pos="342"/>
              </w:tabs>
              <w:ind w:left="72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47518">
              <w:rPr>
                <w:rFonts w:ascii="Angsana New" w:hAnsi="Angsana New" w:hint="cs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134" w:type="dxa"/>
            <w:shd w:val="clear" w:color="auto" w:fill="auto"/>
          </w:tcPr>
          <w:p w:rsidR="00D97518" w:rsidRPr="0080273D" w:rsidRDefault="0080273D" w:rsidP="00203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28</w:t>
            </w:r>
            <w:r w:rsidR="00D97518" w:rsidRPr="0080273D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419</w:t>
            </w:r>
          </w:p>
        </w:tc>
        <w:tc>
          <w:tcPr>
            <w:tcW w:w="270" w:type="dxa"/>
          </w:tcPr>
          <w:p w:rsidR="00D97518" w:rsidRPr="00F0151D" w:rsidRDefault="00D97518" w:rsidP="002035B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087" w:type="dxa"/>
          </w:tcPr>
          <w:p w:rsidR="00D97518" w:rsidRPr="00DF2164" w:rsidRDefault="00D97518" w:rsidP="00D97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27,872</w:t>
            </w:r>
          </w:p>
        </w:tc>
        <w:tc>
          <w:tcPr>
            <w:tcW w:w="283" w:type="dxa"/>
          </w:tcPr>
          <w:p w:rsidR="00D97518" w:rsidRPr="00DF2164" w:rsidRDefault="00D97518" w:rsidP="002035B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57" w:type="dxa"/>
          </w:tcPr>
          <w:p w:rsidR="00D97518" w:rsidRPr="0080273D" w:rsidRDefault="00D97518" w:rsidP="00203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0273D">
              <w:rPr>
                <w:rFonts w:ascii="Angsana New" w:hAnsi="Angsana New"/>
                <w:bCs/>
                <w:sz w:val="30"/>
                <w:szCs w:val="30"/>
              </w:rPr>
              <w:t>11,</w:t>
            </w:r>
            <w:r w:rsidR="0080273D">
              <w:rPr>
                <w:rFonts w:ascii="Angsana New" w:hAnsi="Angsana New"/>
                <w:bCs/>
                <w:sz w:val="30"/>
                <w:szCs w:val="30"/>
              </w:rPr>
              <w:t>813</w:t>
            </w:r>
          </w:p>
        </w:tc>
        <w:tc>
          <w:tcPr>
            <w:tcW w:w="284" w:type="dxa"/>
          </w:tcPr>
          <w:p w:rsidR="00D97518" w:rsidRPr="00DF2164" w:rsidRDefault="00D97518" w:rsidP="002035B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15" w:type="dxa"/>
          </w:tcPr>
          <w:p w:rsidR="00D97518" w:rsidRPr="00DF2164" w:rsidRDefault="00D97518" w:rsidP="00D97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11,727</w:t>
            </w:r>
          </w:p>
        </w:tc>
      </w:tr>
      <w:tr w:rsidR="00D97518" w:rsidRPr="00E24209" w:rsidTr="00DF2164">
        <w:trPr>
          <w:cantSplit/>
        </w:trPr>
        <w:tc>
          <w:tcPr>
            <w:tcW w:w="4291" w:type="dxa"/>
          </w:tcPr>
          <w:p w:rsidR="00D97518" w:rsidRPr="00947518" w:rsidRDefault="00D97518" w:rsidP="002035B8">
            <w:pPr>
              <w:tabs>
                <w:tab w:val="left" w:pos="342"/>
              </w:tabs>
              <w:ind w:left="72" w:right="-108"/>
              <w:rPr>
                <w:rFonts w:ascii="Angsana New" w:hAnsi="Angsana New"/>
                <w:sz w:val="30"/>
                <w:szCs w:val="30"/>
              </w:rPr>
            </w:pPr>
            <w:r w:rsidRPr="00947518"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D97518" w:rsidRPr="0080273D" w:rsidRDefault="0080273D" w:rsidP="00203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7</w:t>
            </w:r>
            <w:r w:rsidR="00D97518" w:rsidRPr="0080273D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092</w:t>
            </w:r>
          </w:p>
        </w:tc>
        <w:tc>
          <w:tcPr>
            <w:tcW w:w="270" w:type="dxa"/>
          </w:tcPr>
          <w:p w:rsidR="00D97518" w:rsidRPr="00F0151D" w:rsidRDefault="00D97518" w:rsidP="002035B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:rsidR="00D97518" w:rsidRPr="00DF2164" w:rsidRDefault="00D97518" w:rsidP="00D97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11,04</w:t>
            </w:r>
            <w:r w:rsidRPr="002C74FF">
              <w:rPr>
                <w:rFonts w:ascii="Angsana New" w:hAnsi="Angsana New" w:hint="cs"/>
                <w:b/>
                <w:sz w:val="30"/>
                <w:szCs w:val="30"/>
                <w:cs/>
              </w:rPr>
              <w:t>6</w:t>
            </w:r>
          </w:p>
        </w:tc>
        <w:tc>
          <w:tcPr>
            <w:tcW w:w="283" w:type="dxa"/>
          </w:tcPr>
          <w:p w:rsidR="00D97518" w:rsidRPr="00DF2164" w:rsidRDefault="00D97518" w:rsidP="002035B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:rsidR="00D97518" w:rsidRPr="0080273D" w:rsidRDefault="0080273D" w:rsidP="00203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</w:t>
            </w:r>
            <w:r w:rsidR="00D97518" w:rsidRPr="0080273D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892</w:t>
            </w:r>
          </w:p>
        </w:tc>
        <w:tc>
          <w:tcPr>
            <w:tcW w:w="284" w:type="dxa"/>
          </w:tcPr>
          <w:p w:rsidR="00D97518" w:rsidRPr="00DF2164" w:rsidRDefault="00D97518" w:rsidP="002035B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</w:tcPr>
          <w:p w:rsidR="00D97518" w:rsidRPr="00DF2164" w:rsidRDefault="00D97518" w:rsidP="00D97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6,905</w:t>
            </w:r>
          </w:p>
        </w:tc>
      </w:tr>
      <w:tr w:rsidR="00D97518" w:rsidRPr="00E24209" w:rsidTr="00DF2164">
        <w:trPr>
          <w:cantSplit/>
        </w:trPr>
        <w:tc>
          <w:tcPr>
            <w:tcW w:w="4291" w:type="dxa"/>
          </w:tcPr>
          <w:p w:rsidR="00D97518" w:rsidRPr="00947518" w:rsidRDefault="00D97518" w:rsidP="00203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97518" w:rsidRPr="0080273D" w:rsidRDefault="0080273D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100</w:t>
            </w:r>
            <w:r w:rsidR="00D97518" w:rsidRPr="0080273D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104</w:t>
            </w:r>
          </w:p>
        </w:tc>
        <w:tc>
          <w:tcPr>
            <w:tcW w:w="270" w:type="dxa"/>
          </w:tcPr>
          <w:p w:rsidR="00D97518" w:rsidRPr="00F0151D" w:rsidRDefault="00D97518" w:rsidP="00A51A4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</w:tcPr>
          <w:p w:rsidR="00D97518" w:rsidRPr="004D37EE" w:rsidRDefault="00D97518" w:rsidP="00D97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102,32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4</w:t>
            </w:r>
          </w:p>
        </w:tc>
        <w:tc>
          <w:tcPr>
            <w:tcW w:w="283" w:type="dxa"/>
          </w:tcPr>
          <w:p w:rsidR="00D97518" w:rsidRPr="00DF2164" w:rsidRDefault="00D97518" w:rsidP="00A51A4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D97518" w:rsidRPr="0080273D" w:rsidRDefault="0080273D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65</w:t>
            </w:r>
            <w:r w:rsidR="00D97518" w:rsidRPr="0080273D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717</w:t>
            </w:r>
          </w:p>
        </w:tc>
        <w:tc>
          <w:tcPr>
            <w:tcW w:w="284" w:type="dxa"/>
          </w:tcPr>
          <w:p w:rsidR="00D97518" w:rsidRPr="00DF2164" w:rsidRDefault="00D97518" w:rsidP="00A51A4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single" w:sz="4" w:space="0" w:color="auto"/>
            </w:tcBorders>
          </w:tcPr>
          <w:p w:rsidR="00D97518" w:rsidRPr="00DF2164" w:rsidRDefault="00D97518" w:rsidP="00D97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F2164">
              <w:rPr>
                <w:rFonts w:ascii="Angsana New" w:hAnsi="Angsana New"/>
                <w:bCs/>
                <w:sz w:val="30"/>
                <w:szCs w:val="30"/>
              </w:rPr>
              <w:t>6</w:t>
            </w:r>
            <w:r>
              <w:rPr>
                <w:rFonts w:ascii="Angsana New" w:hAnsi="Angsana New"/>
                <w:bCs/>
                <w:sz w:val="30"/>
                <w:szCs w:val="30"/>
              </w:rPr>
              <w:t>6,519</w:t>
            </w:r>
          </w:p>
        </w:tc>
      </w:tr>
      <w:tr w:rsidR="00D97518" w:rsidRPr="00E24209" w:rsidTr="00DF2164">
        <w:trPr>
          <w:cantSplit/>
        </w:trPr>
        <w:tc>
          <w:tcPr>
            <w:tcW w:w="4291" w:type="dxa"/>
          </w:tcPr>
          <w:p w:rsidR="00D97518" w:rsidRPr="00947518" w:rsidRDefault="00D97518" w:rsidP="00203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="Angsana New" w:hAnsi="Angsana New"/>
                <w:sz w:val="30"/>
                <w:szCs w:val="30"/>
              </w:rPr>
            </w:pPr>
            <w:r w:rsidRPr="00947518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97518" w:rsidRPr="0080273D" w:rsidRDefault="0080273D" w:rsidP="00203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433</w:t>
            </w:r>
            <w:r w:rsidR="00D97518" w:rsidRPr="0080273D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429</w:t>
            </w:r>
          </w:p>
        </w:tc>
        <w:tc>
          <w:tcPr>
            <w:tcW w:w="270" w:type="dxa"/>
          </w:tcPr>
          <w:p w:rsidR="00D97518" w:rsidRPr="00F0151D" w:rsidRDefault="00D97518" w:rsidP="002035B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</w:tcPr>
          <w:p w:rsidR="00D97518" w:rsidRPr="00DF2164" w:rsidRDefault="00D97518" w:rsidP="00D97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425,348</w:t>
            </w:r>
          </w:p>
        </w:tc>
        <w:tc>
          <w:tcPr>
            <w:tcW w:w="283" w:type="dxa"/>
          </w:tcPr>
          <w:p w:rsidR="00D97518" w:rsidRPr="00DF2164" w:rsidRDefault="00D97518" w:rsidP="002035B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double" w:sz="4" w:space="0" w:color="auto"/>
            </w:tcBorders>
          </w:tcPr>
          <w:p w:rsidR="00D97518" w:rsidRPr="0080273D" w:rsidRDefault="0080273D" w:rsidP="00203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284</w:t>
            </w:r>
            <w:r w:rsidR="00D97518" w:rsidRPr="0080273D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555</w:t>
            </w:r>
          </w:p>
        </w:tc>
        <w:tc>
          <w:tcPr>
            <w:tcW w:w="284" w:type="dxa"/>
          </w:tcPr>
          <w:p w:rsidR="00D97518" w:rsidRPr="00DF2164" w:rsidRDefault="00D97518" w:rsidP="002035B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</w:tcPr>
          <w:p w:rsidR="00D97518" w:rsidRPr="00DF2164" w:rsidRDefault="00D97518" w:rsidP="00D97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272,096</w:t>
            </w:r>
          </w:p>
        </w:tc>
      </w:tr>
    </w:tbl>
    <w:p w:rsidR="00952324" w:rsidRDefault="00952324" w:rsidP="008B2E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30"/>
          <w:szCs w:val="30"/>
        </w:rPr>
      </w:pPr>
    </w:p>
    <w:p w:rsidR="009F398A" w:rsidRDefault="009F39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:rsidR="009B78DC" w:rsidRDefault="00EE6469" w:rsidP="00AD50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2A275C">
        <w:rPr>
          <w:rFonts w:ascii="Angsana New" w:hAnsi="Angsana New" w:hint="cs"/>
          <w:b/>
          <w:bCs/>
          <w:sz w:val="30"/>
          <w:szCs w:val="30"/>
          <w:cs/>
        </w:rPr>
        <w:t>8</w:t>
      </w:r>
      <w:r w:rsidR="009B78DC">
        <w:rPr>
          <w:rFonts w:ascii="Angsana New" w:hAnsi="Angsana New"/>
          <w:b/>
          <w:bCs/>
          <w:sz w:val="30"/>
          <w:szCs w:val="30"/>
        </w:rPr>
        <w:t>.</w:t>
      </w:r>
      <w:r w:rsidR="00C26CF4">
        <w:rPr>
          <w:rFonts w:ascii="Angsana New" w:hAnsi="Angsana New" w:hint="cs"/>
          <w:b/>
          <w:bCs/>
          <w:sz w:val="30"/>
          <w:szCs w:val="30"/>
          <w:cs/>
        </w:rPr>
        <w:tab/>
      </w:r>
      <w:r w:rsidR="00F0151D">
        <w:rPr>
          <w:rFonts w:ascii="Angsana New" w:hAnsi="Angsana New" w:hint="cs"/>
          <w:b/>
          <w:bCs/>
          <w:sz w:val="30"/>
          <w:szCs w:val="30"/>
          <w:cs/>
        </w:rPr>
        <w:t xml:space="preserve">หนี้สินตามสัญญาเช่า </w:t>
      </w:r>
    </w:p>
    <w:p w:rsidR="002A275C" w:rsidRPr="00564483" w:rsidRDefault="002A275C" w:rsidP="002A27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567" w:hanging="567"/>
        <w:rPr>
          <w:rFonts w:ascii="Angsana New" w:hAnsi="Angsana New"/>
          <w:sz w:val="16"/>
          <w:szCs w:val="16"/>
        </w:rPr>
      </w:pPr>
    </w:p>
    <w:p w:rsidR="002A275C" w:rsidRDefault="002A275C" w:rsidP="002A27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567" w:hanging="567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ณ วันที่ 31 ธันวาคม 2564 และ 2563 ยอดคงเหลือของหนี้สินตามสัญญาเช่าประกอบด้วยรายการดังต่อไปนี้</w:t>
      </w:r>
    </w:p>
    <w:p w:rsidR="002A275C" w:rsidRDefault="002A275C" w:rsidP="002A27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567" w:hanging="567"/>
        <w:rPr>
          <w:rFonts w:ascii="Angsana New" w:hAnsi="Angsana New"/>
          <w:sz w:val="30"/>
          <w:szCs w:val="30"/>
        </w:rPr>
      </w:pPr>
    </w:p>
    <w:tbl>
      <w:tblPr>
        <w:tblW w:w="9884" w:type="dxa"/>
        <w:tblLook w:val="04A0"/>
      </w:tblPr>
      <w:tblGrid>
        <w:gridCol w:w="4076"/>
        <w:gridCol w:w="1276"/>
        <w:gridCol w:w="236"/>
        <w:gridCol w:w="1209"/>
        <w:gridCol w:w="284"/>
        <w:gridCol w:w="1244"/>
        <w:gridCol w:w="247"/>
        <w:gridCol w:w="1312"/>
      </w:tblGrid>
      <w:tr w:rsidR="004C4B93" w:rsidRPr="00C518C9" w:rsidTr="004C4B93">
        <w:tc>
          <w:tcPr>
            <w:tcW w:w="4077" w:type="dxa"/>
          </w:tcPr>
          <w:p w:rsidR="004C4B93" w:rsidRPr="00446B97" w:rsidRDefault="004C4B93" w:rsidP="0053113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7" w:type="dxa"/>
            <w:gridSpan w:val="7"/>
          </w:tcPr>
          <w:p w:rsidR="004C4B93" w:rsidRPr="00C518C9" w:rsidRDefault="004C4B93" w:rsidP="00531132">
            <w:pPr>
              <w:pStyle w:val="BodyText3"/>
              <w:jc w:val="center"/>
              <w:rPr>
                <w:cs/>
              </w:rPr>
            </w:pPr>
            <w:r w:rsidRPr="00C518C9">
              <w:rPr>
                <w:rFonts w:hint="cs"/>
                <w:cs/>
              </w:rPr>
              <w:t>พันบาท</w:t>
            </w:r>
          </w:p>
        </w:tc>
      </w:tr>
      <w:tr w:rsidR="004C4B93" w:rsidRPr="00EA0007" w:rsidTr="004C4B93">
        <w:tc>
          <w:tcPr>
            <w:tcW w:w="4077" w:type="dxa"/>
          </w:tcPr>
          <w:p w:rsidR="004C4B93" w:rsidRPr="00EA0007" w:rsidRDefault="004C4B93" w:rsidP="0053113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4C4B93" w:rsidRPr="004F07C8" w:rsidRDefault="004C4B93" w:rsidP="0073739E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4C4B93" w:rsidRPr="004F07C8" w:rsidRDefault="004C4B93" w:rsidP="0073739E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0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4C4B93" w:rsidRPr="004F07C8" w:rsidRDefault="004C4B93" w:rsidP="0073739E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4F07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4C4B93" w:rsidRPr="00EA0007" w:rsidTr="004C4B93">
        <w:tc>
          <w:tcPr>
            <w:tcW w:w="4077" w:type="dxa"/>
          </w:tcPr>
          <w:p w:rsidR="004C4B93" w:rsidRPr="00EA0007" w:rsidRDefault="004C4B93" w:rsidP="0053113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C4B93" w:rsidRPr="00EA0007" w:rsidRDefault="004C4B93" w:rsidP="0073739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35" w:type="dxa"/>
            <w:tcBorders>
              <w:top w:val="single" w:sz="4" w:space="0" w:color="auto"/>
            </w:tcBorders>
          </w:tcPr>
          <w:p w:rsidR="004C4B93" w:rsidRPr="00EA0007" w:rsidRDefault="004C4B93" w:rsidP="0073739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9" w:type="dxa"/>
            <w:tcBorders>
              <w:top w:val="single" w:sz="4" w:space="0" w:color="auto"/>
              <w:bottom w:val="single" w:sz="4" w:space="0" w:color="auto"/>
            </w:tcBorders>
          </w:tcPr>
          <w:p w:rsidR="004C4B93" w:rsidRPr="00EA0007" w:rsidRDefault="004C4B93" w:rsidP="0073739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84" w:type="dxa"/>
          </w:tcPr>
          <w:p w:rsidR="004C4B93" w:rsidRDefault="004C4B93" w:rsidP="0053113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4" w:type="dxa"/>
            <w:tcBorders>
              <w:top w:val="single" w:sz="4" w:space="0" w:color="auto"/>
              <w:bottom w:val="single" w:sz="4" w:space="0" w:color="auto"/>
            </w:tcBorders>
          </w:tcPr>
          <w:p w:rsidR="004C4B93" w:rsidRPr="00EA0007" w:rsidRDefault="004C4B93" w:rsidP="0053113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47" w:type="dxa"/>
            <w:tcBorders>
              <w:top w:val="single" w:sz="4" w:space="0" w:color="auto"/>
            </w:tcBorders>
          </w:tcPr>
          <w:p w:rsidR="004C4B93" w:rsidRPr="00EA0007" w:rsidRDefault="004C4B93" w:rsidP="0053113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</w:tcPr>
          <w:p w:rsidR="004C4B93" w:rsidRPr="00EA0007" w:rsidRDefault="004C4B93" w:rsidP="0053113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6362F6" w:rsidRPr="00192B26" w:rsidTr="004C4B93">
        <w:tc>
          <w:tcPr>
            <w:tcW w:w="4077" w:type="dxa"/>
          </w:tcPr>
          <w:p w:rsidR="006362F6" w:rsidRPr="00161CAE" w:rsidRDefault="006362F6" w:rsidP="00531132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จำนวนเงินที่ต้องจ่าย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ตามสัญญาเช่า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6362F6" w:rsidRPr="00A22DFF" w:rsidRDefault="006362F6" w:rsidP="00531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5" w:type="dxa"/>
          </w:tcPr>
          <w:p w:rsidR="006362F6" w:rsidRPr="00A22DFF" w:rsidRDefault="006362F6" w:rsidP="00531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09" w:type="dxa"/>
            <w:tcBorders>
              <w:top w:val="single" w:sz="4" w:space="0" w:color="auto"/>
            </w:tcBorders>
          </w:tcPr>
          <w:p w:rsidR="006362F6" w:rsidRPr="00A22DFF" w:rsidRDefault="006362F6" w:rsidP="00531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6362F6" w:rsidRPr="00A22DFF" w:rsidRDefault="006362F6" w:rsidP="00531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44" w:type="dxa"/>
          </w:tcPr>
          <w:p w:rsidR="006362F6" w:rsidRPr="00A22DFF" w:rsidRDefault="006362F6" w:rsidP="00531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7" w:type="dxa"/>
          </w:tcPr>
          <w:p w:rsidR="006362F6" w:rsidRPr="00074B34" w:rsidRDefault="006362F6" w:rsidP="0053113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318"/>
              <w:jc w:val="center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312" w:type="dxa"/>
          </w:tcPr>
          <w:p w:rsidR="006362F6" w:rsidRPr="00C80781" w:rsidRDefault="006362F6" w:rsidP="00531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4C4B93" w:rsidRPr="00A100BB" w:rsidTr="00874B3A">
        <w:tc>
          <w:tcPr>
            <w:tcW w:w="4077" w:type="dxa"/>
          </w:tcPr>
          <w:p w:rsidR="004C4B93" w:rsidRPr="00161CAE" w:rsidRDefault="004C4B93" w:rsidP="00B41075">
            <w:pPr>
              <w:numPr>
                <w:ilvl w:val="0"/>
                <w:numId w:val="17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ครบกำหนดชำระภายใน 1 ปี</w:t>
            </w:r>
          </w:p>
        </w:tc>
        <w:tc>
          <w:tcPr>
            <w:tcW w:w="1276" w:type="dxa"/>
          </w:tcPr>
          <w:p w:rsidR="004C4B93" w:rsidRPr="00E914F3" w:rsidRDefault="00E914F3" w:rsidP="00737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  <w:r w:rsidR="004C4B93" w:rsidRPr="00E914F3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533</w:t>
            </w:r>
          </w:p>
        </w:tc>
        <w:tc>
          <w:tcPr>
            <w:tcW w:w="236" w:type="dxa"/>
          </w:tcPr>
          <w:p w:rsidR="004C4B93" w:rsidRDefault="004C4B93" w:rsidP="00531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8" w:type="dxa"/>
          </w:tcPr>
          <w:p w:rsidR="004C4B93" w:rsidRPr="00C80781" w:rsidRDefault="00874B3A" w:rsidP="00737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11</w:t>
            </w:r>
            <w:r w:rsidR="004C4B93" w:rsidRPr="00C80781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099</w:t>
            </w:r>
          </w:p>
        </w:tc>
        <w:tc>
          <w:tcPr>
            <w:tcW w:w="284" w:type="dxa"/>
          </w:tcPr>
          <w:p w:rsidR="004C4B93" w:rsidRDefault="004C4B93" w:rsidP="00531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4" w:type="dxa"/>
          </w:tcPr>
          <w:p w:rsidR="004C4B93" w:rsidRPr="00E914F3" w:rsidRDefault="00E914F3" w:rsidP="00531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  <w:r w:rsidR="004C4B93" w:rsidRPr="00E914F3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737</w:t>
            </w:r>
          </w:p>
        </w:tc>
        <w:tc>
          <w:tcPr>
            <w:tcW w:w="247" w:type="dxa"/>
          </w:tcPr>
          <w:p w:rsidR="004C4B93" w:rsidRPr="00074B34" w:rsidRDefault="004C4B93" w:rsidP="0053113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318"/>
              <w:jc w:val="center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312" w:type="dxa"/>
          </w:tcPr>
          <w:p w:rsidR="004C4B93" w:rsidRPr="00C80781" w:rsidRDefault="00EE60FF" w:rsidP="00531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11</w:t>
            </w:r>
            <w:r w:rsidR="004C4B93" w:rsidRPr="00C80781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089</w:t>
            </w:r>
          </w:p>
        </w:tc>
      </w:tr>
      <w:tr w:rsidR="004C4B93" w:rsidRPr="00A100BB" w:rsidTr="00874B3A">
        <w:tc>
          <w:tcPr>
            <w:tcW w:w="4077" w:type="dxa"/>
          </w:tcPr>
          <w:p w:rsidR="004C4B93" w:rsidRPr="00161CAE" w:rsidRDefault="004C4B93" w:rsidP="00B41075">
            <w:pPr>
              <w:numPr>
                <w:ilvl w:val="0"/>
                <w:numId w:val="17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ครบกำหนดชำระหลังจาก 1 ปี แต่ไม่เกิน 5 ปี</w:t>
            </w:r>
          </w:p>
        </w:tc>
        <w:tc>
          <w:tcPr>
            <w:tcW w:w="1276" w:type="dxa"/>
          </w:tcPr>
          <w:p w:rsidR="004C4B93" w:rsidRPr="00E914F3" w:rsidRDefault="00E914F3" w:rsidP="00737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24</w:t>
            </w:r>
            <w:r w:rsidR="004C4B93" w:rsidRPr="00E914F3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200</w:t>
            </w:r>
          </w:p>
        </w:tc>
        <w:tc>
          <w:tcPr>
            <w:tcW w:w="236" w:type="dxa"/>
          </w:tcPr>
          <w:p w:rsidR="004C4B93" w:rsidRDefault="004C4B93" w:rsidP="00531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8" w:type="dxa"/>
          </w:tcPr>
          <w:p w:rsidR="004C4B93" w:rsidRPr="00C80781" w:rsidRDefault="00874B3A" w:rsidP="00737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23</w:t>
            </w:r>
            <w:r w:rsidR="004C4B93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83</w:t>
            </w:r>
            <w:r w:rsidR="00BB1C08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84" w:type="dxa"/>
          </w:tcPr>
          <w:p w:rsidR="004C4B93" w:rsidRDefault="004C4B93" w:rsidP="00531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4" w:type="dxa"/>
          </w:tcPr>
          <w:p w:rsidR="004C4B93" w:rsidRPr="00E914F3" w:rsidRDefault="00E914F3" w:rsidP="00531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29</w:t>
            </w:r>
            <w:r w:rsidR="004C4B93" w:rsidRPr="00E914F3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131</w:t>
            </w:r>
          </w:p>
        </w:tc>
        <w:tc>
          <w:tcPr>
            <w:tcW w:w="247" w:type="dxa"/>
          </w:tcPr>
          <w:p w:rsidR="004C4B93" w:rsidRPr="00074B34" w:rsidRDefault="004C4B93" w:rsidP="0053113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318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312" w:type="dxa"/>
          </w:tcPr>
          <w:p w:rsidR="004C4B93" w:rsidRPr="00C80781" w:rsidRDefault="00EE60FF" w:rsidP="00531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27</w:t>
            </w:r>
            <w:r w:rsidR="004C4B93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586</w:t>
            </w:r>
          </w:p>
        </w:tc>
      </w:tr>
      <w:tr w:rsidR="004C4B93" w:rsidRPr="00A100BB" w:rsidTr="00874B3A">
        <w:tc>
          <w:tcPr>
            <w:tcW w:w="4077" w:type="dxa"/>
          </w:tcPr>
          <w:p w:rsidR="004C4B93" w:rsidRPr="00161CAE" w:rsidRDefault="004C4B93" w:rsidP="00B41075">
            <w:pPr>
              <w:numPr>
                <w:ilvl w:val="0"/>
                <w:numId w:val="17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ครบกำหนดชำระหลังจาก 5 ปี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4C4B93" w:rsidRPr="00E914F3" w:rsidRDefault="00E914F3" w:rsidP="00737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54</w:t>
            </w:r>
            <w:r w:rsidR="004C4B93" w:rsidRPr="005F1CE2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417</w:t>
            </w:r>
          </w:p>
        </w:tc>
        <w:tc>
          <w:tcPr>
            <w:tcW w:w="236" w:type="dxa"/>
          </w:tcPr>
          <w:p w:rsidR="004C4B93" w:rsidRDefault="004C4B93" w:rsidP="00531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08" w:type="dxa"/>
            <w:tcBorders>
              <w:bottom w:val="single" w:sz="4" w:space="0" w:color="auto"/>
            </w:tcBorders>
          </w:tcPr>
          <w:p w:rsidR="004C4B93" w:rsidRPr="00C80781" w:rsidRDefault="00874B3A" w:rsidP="00737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44</w:t>
            </w:r>
            <w:r w:rsidR="004C4B93" w:rsidRPr="005F1CE2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13</w:t>
            </w:r>
            <w:r w:rsidR="00BB1C08">
              <w:rPr>
                <w:rFonts w:ascii="Angsana New" w:hAnsi="Angsana New"/>
                <w:bCs/>
                <w:sz w:val="30"/>
                <w:szCs w:val="30"/>
              </w:rPr>
              <w:t>0</w:t>
            </w:r>
          </w:p>
        </w:tc>
        <w:tc>
          <w:tcPr>
            <w:tcW w:w="284" w:type="dxa"/>
          </w:tcPr>
          <w:p w:rsidR="004C4B93" w:rsidRDefault="004C4B93" w:rsidP="00531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44" w:type="dxa"/>
            <w:tcBorders>
              <w:bottom w:val="single" w:sz="4" w:space="0" w:color="auto"/>
            </w:tcBorders>
          </w:tcPr>
          <w:p w:rsidR="004C4B93" w:rsidRPr="00E914F3" w:rsidRDefault="00E914F3" w:rsidP="00531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66</w:t>
            </w:r>
            <w:r w:rsidR="004C4B93" w:rsidRPr="005F1CE2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905</w:t>
            </w:r>
          </w:p>
        </w:tc>
        <w:tc>
          <w:tcPr>
            <w:tcW w:w="247" w:type="dxa"/>
          </w:tcPr>
          <w:p w:rsidR="004C4B93" w:rsidRPr="0021787F" w:rsidRDefault="004C4B93" w:rsidP="0053113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312" w:type="dxa"/>
            <w:tcBorders>
              <w:bottom w:val="single" w:sz="4" w:space="0" w:color="auto"/>
            </w:tcBorders>
          </w:tcPr>
          <w:p w:rsidR="004C4B93" w:rsidRPr="00C80781" w:rsidRDefault="00EE60FF" w:rsidP="00531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63</w:t>
            </w:r>
            <w:r w:rsidR="004C4B93" w:rsidRPr="005F1CE2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684</w:t>
            </w:r>
          </w:p>
        </w:tc>
      </w:tr>
      <w:tr w:rsidR="004C4B93" w:rsidRPr="00A100BB" w:rsidTr="00874B3A">
        <w:tc>
          <w:tcPr>
            <w:tcW w:w="4077" w:type="dxa"/>
          </w:tcPr>
          <w:p w:rsidR="004C4B93" w:rsidRPr="00161CAE" w:rsidRDefault="004C4B93" w:rsidP="00531132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4C4B93" w:rsidRPr="00E914F3" w:rsidRDefault="00E914F3" w:rsidP="00737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88</w:t>
            </w:r>
            <w:r w:rsidR="004C4B93" w:rsidRPr="00E914F3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150</w:t>
            </w:r>
          </w:p>
        </w:tc>
        <w:tc>
          <w:tcPr>
            <w:tcW w:w="236" w:type="dxa"/>
          </w:tcPr>
          <w:p w:rsidR="004C4B93" w:rsidRDefault="004C4B93" w:rsidP="00531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8" w:type="dxa"/>
            <w:tcBorders>
              <w:top w:val="single" w:sz="4" w:space="0" w:color="auto"/>
            </w:tcBorders>
          </w:tcPr>
          <w:p w:rsidR="004C4B93" w:rsidRPr="00C80781" w:rsidRDefault="00874B3A" w:rsidP="00737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79</w:t>
            </w:r>
            <w:r w:rsidR="004C4B93" w:rsidRPr="00C80781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064</w:t>
            </w:r>
          </w:p>
        </w:tc>
        <w:tc>
          <w:tcPr>
            <w:tcW w:w="284" w:type="dxa"/>
          </w:tcPr>
          <w:p w:rsidR="004C4B93" w:rsidRDefault="004C4B93" w:rsidP="00531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4" w:type="dxa"/>
          </w:tcPr>
          <w:p w:rsidR="004C4B93" w:rsidRPr="00E914F3" w:rsidRDefault="00E914F3" w:rsidP="00531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104</w:t>
            </w:r>
            <w:r w:rsidR="004C4B93" w:rsidRPr="00E914F3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773</w:t>
            </w:r>
          </w:p>
        </w:tc>
        <w:tc>
          <w:tcPr>
            <w:tcW w:w="247" w:type="dxa"/>
          </w:tcPr>
          <w:p w:rsidR="004C4B93" w:rsidRPr="0021787F" w:rsidRDefault="004C4B93" w:rsidP="0053113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312" w:type="dxa"/>
          </w:tcPr>
          <w:p w:rsidR="004C4B93" w:rsidRPr="00C80781" w:rsidRDefault="00EE60FF" w:rsidP="00531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102</w:t>
            </w:r>
            <w:r w:rsidR="004C4B93" w:rsidRPr="00C80781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359</w:t>
            </w:r>
          </w:p>
        </w:tc>
      </w:tr>
      <w:tr w:rsidR="004C4B93" w:rsidRPr="00A100BB" w:rsidTr="00874B3A">
        <w:tc>
          <w:tcPr>
            <w:tcW w:w="4077" w:type="dxa"/>
          </w:tcPr>
          <w:p w:rsidR="004C4B93" w:rsidRPr="00161CAE" w:rsidRDefault="004C4B93" w:rsidP="00531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หัก  ดอกเบี้ยจ่ายรอการตัดบัญชี 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4C4B93" w:rsidRPr="00E914F3" w:rsidRDefault="004C4B93" w:rsidP="00737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914F3">
              <w:rPr>
                <w:rFonts w:ascii="Angsana New" w:hAnsi="Angsana New"/>
                <w:sz w:val="30"/>
                <w:szCs w:val="30"/>
              </w:rPr>
              <w:t>(</w:t>
            </w:r>
            <w:r w:rsidR="00E914F3">
              <w:rPr>
                <w:rFonts w:ascii="Angsana New" w:hAnsi="Angsana New" w:hint="cs"/>
                <w:sz w:val="30"/>
                <w:szCs w:val="30"/>
                <w:cs/>
              </w:rPr>
              <w:t>26</w:t>
            </w:r>
            <w:r w:rsidRPr="00E914F3">
              <w:rPr>
                <w:rFonts w:ascii="Angsana New" w:hAnsi="Angsana New"/>
                <w:sz w:val="30"/>
                <w:szCs w:val="30"/>
              </w:rPr>
              <w:t>,</w:t>
            </w:r>
            <w:r w:rsidR="00E914F3">
              <w:rPr>
                <w:rFonts w:ascii="Angsana New" w:hAnsi="Angsana New" w:hint="cs"/>
                <w:sz w:val="30"/>
                <w:szCs w:val="30"/>
                <w:cs/>
              </w:rPr>
              <w:t>184</w:t>
            </w:r>
            <w:r w:rsidRPr="00E914F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:rsidR="004C4B93" w:rsidRPr="00A22DFF" w:rsidRDefault="004C4B93" w:rsidP="00531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8" w:type="dxa"/>
            <w:tcBorders>
              <w:bottom w:val="single" w:sz="4" w:space="0" w:color="auto"/>
            </w:tcBorders>
            <w:vAlign w:val="center"/>
          </w:tcPr>
          <w:p w:rsidR="004C4B93" w:rsidRPr="00C80781" w:rsidRDefault="004C4B93" w:rsidP="00737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874B3A">
              <w:rPr>
                <w:rFonts w:ascii="Angsana New" w:hAnsi="Angsana New" w:hint="cs"/>
                <w:sz w:val="30"/>
                <w:szCs w:val="30"/>
                <w:cs/>
              </w:rPr>
              <w:t>22</w:t>
            </w:r>
            <w:r w:rsidR="00874B3A">
              <w:rPr>
                <w:rFonts w:ascii="Angsana New" w:hAnsi="Angsana New"/>
                <w:sz w:val="30"/>
                <w:szCs w:val="30"/>
              </w:rPr>
              <w:t>,765</w:t>
            </w:r>
            <w:r w:rsidRPr="00C80781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4" w:type="dxa"/>
          </w:tcPr>
          <w:p w:rsidR="004C4B93" w:rsidRPr="00A22DFF" w:rsidRDefault="004C4B93" w:rsidP="00531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4" w:type="dxa"/>
            <w:tcBorders>
              <w:bottom w:val="single" w:sz="4" w:space="0" w:color="auto"/>
            </w:tcBorders>
            <w:vAlign w:val="center"/>
          </w:tcPr>
          <w:p w:rsidR="004C4B93" w:rsidRPr="00E914F3" w:rsidRDefault="004C4B93" w:rsidP="00531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914F3">
              <w:rPr>
                <w:rFonts w:ascii="Angsana New" w:hAnsi="Angsana New"/>
                <w:sz w:val="30"/>
                <w:szCs w:val="30"/>
              </w:rPr>
              <w:t>(</w:t>
            </w:r>
            <w:r w:rsidR="00E914F3">
              <w:rPr>
                <w:rFonts w:ascii="Angsana New" w:hAnsi="Angsana New" w:hint="cs"/>
                <w:sz w:val="30"/>
                <w:szCs w:val="30"/>
                <w:cs/>
              </w:rPr>
              <w:t>28</w:t>
            </w:r>
            <w:r w:rsidRPr="00E914F3">
              <w:rPr>
                <w:rFonts w:ascii="Angsana New" w:hAnsi="Angsana New"/>
                <w:sz w:val="30"/>
                <w:szCs w:val="30"/>
              </w:rPr>
              <w:t>,</w:t>
            </w:r>
            <w:r w:rsidR="00E914F3">
              <w:rPr>
                <w:rFonts w:ascii="Angsana New" w:hAnsi="Angsana New" w:hint="cs"/>
                <w:sz w:val="30"/>
                <w:szCs w:val="30"/>
                <w:cs/>
              </w:rPr>
              <w:t>983</w:t>
            </w:r>
            <w:r w:rsidRPr="00E914F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47" w:type="dxa"/>
          </w:tcPr>
          <w:p w:rsidR="004C4B93" w:rsidRPr="0021787F" w:rsidRDefault="004C4B93" w:rsidP="0053113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312" w:type="dxa"/>
            <w:tcBorders>
              <w:bottom w:val="single" w:sz="4" w:space="0" w:color="auto"/>
            </w:tcBorders>
            <w:vAlign w:val="center"/>
          </w:tcPr>
          <w:p w:rsidR="004C4B93" w:rsidRPr="00C80781" w:rsidRDefault="004C4B93" w:rsidP="00531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EE60FF">
              <w:rPr>
                <w:rFonts w:ascii="Angsana New" w:hAnsi="Angsana New" w:hint="cs"/>
                <w:sz w:val="30"/>
                <w:szCs w:val="30"/>
                <w:cs/>
              </w:rPr>
              <w:t>28</w:t>
            </w:r>
            <w:r w:rsidR="00EE60FF">
              <w:rPr>
                <w:rFonts w:ascii="Angsana New" w:hAnsi="Angsana New"/>
                <w:sz w:val="30"/>
                <w:szCs w:val="30"/>
              </w:rPr>
              <w:t>,442</w:t>
            </w:r>
            <w:r w:rsidRPr="00C80781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4C4B93" w:rsidRPr="00A100BB" w:rsidTr="00874B3A">
        <w:tc>
          <w:tcPr>
            <w:tcW w:w="4077" w:type="dxa"/>
          </w:tcPr>
          <w:p w:rsidR="004C4B93" w:rsidRPr="00161CAE" w:rsidRDefault="004C4B93" w:rsidP="00531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4C4B93" w:rsidRPr="00E914F3" w:rsidRDefault="00E914F3" w:rsidP="00737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61</w:t>
            </w:r>
            <w:r w:rsidR="004C4B93" w:rsidRPr="00E914F3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966</w:t>
            </w:r>
          </w:p>
        </w:tc>
        <w:tc>
          <w:tcPr>
            <w:tcW w:w="236" w:type="dxa"/>
          </w:tcPr>
          <w:p w:rsidR="004C4B93" w:rsidRDefault="004C4B93" w:rsidP="00531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8" w:type="dxa"/>
            <w:tcBorders>
              <w:top w:val="single" w:sz="4" w:space="0" w:color="auto"/>
            </w:tcBorders>
          </w:tcPr>
          <w:p w:rsidR="004C4B93" w:rsidRPr="00C80781" w:rsidRDefault="00874B3A" w:rsidP="00737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56</w:t>
            </w:r>
            <w:r w:rsidR="004C4B93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299</w:t>
            </w:r>
          </w:p>
        </w:tc>
        <w:tc>
          <w:tcPr>
            <w:tcW w:w="284" w:type="dxa"/>
          </w:tcPr>
          <w:p w:rsidR="004C4B93" w:rsidRDefault="004C4B93" w:rsidP="00531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4" w:type="dxa"/>
            <w:tcBorders>
              <w:top w:val="single" w:sz="4" w:space="0" w:color="auto"/>
            </w:tcBorders>
          </w:tcPr>
          <w:p w:rsidR="004C4B93" w:rsidRPr="00E914F3" w:rsidRDefault="00E914F3" w:rsidP="00531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75</w:t>
            </w:r>
            <w:r w:rsidR="004C4B93" w:rsidRPr="00E914F3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790</w:t>
            </w:r>
          </w:p>
        </w:tc>
        <w:tc>
          <w:tcPr>
            <w:tcW w:w="247" w:type="dxa"/>
          </w:tcPr>
          <w:p w:rsidR="004C4B93" w:rsidRPr="008F357B" w:rsidRDefault="004C4B93" w:rsidP="0053113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</w:tcPr>
          <w:p w:rsidR="004C4B93" w:rsidRPr="00C80781" w:rsidRDefault="00EE60FF" w:rsidP="00531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73</w:t>
            </w:r>
            <w:r w:rsidR="004C4B93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917</w:t>
            </w:r>
          </w:p>
        </w:tc>
      </w:tr>
      <w:tr w:rsidR="004C4B93" w:rsidRPr="00A100BB" w:rsidTr="00874B3A">
        <w:tc>
          <w:tcPr>
            <w:tcW w:w="4077" w:type="dxa"/>
          </w:tcPr>
          <w:p w:rsidR="004C4B93" w:rsidRPr="00161CAE" w:rsidRDefault="004C4B93" w:rsidP="00531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หัก ส่วนที่ครบกำหนดชำระภายในหนึ่งปี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4C4B93" w:rsidRPr="00E914F3" w:rsidRDefault="004C4B93" w:rsidP="00737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914F3">
              <w:rPr>
                <w:rFonts w:ascii="Angsana New" w:hAnsi="Angsana New"/>
                <w:sz w:val="30"/>
                <w:szCs w:val="30"/>
              </w:rPr>
              <w:t>(</w:t>
            </w:r>
            <w:r w:rsidR="00E914F3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Pr="00E914F3">
              <w:rPr>
                <w:rFonts w:ascii="Angsana New" w:hAnsi="Angsana New"/>
                <w:sz w:val="30"/>
                <w:szCs w:val="30"/>
              </w:rPr>
              <w:t>,</w:t>
            </w:r>
            <w:r w:rsidR="00E914F3">
              <w:rPr>
                <w:rFonts w:ascii="Angsana New" w:hAnsi="Angsana New" w:hint="cs"/>
                <w:sz w:val="30"/>
                <w:szCs w:val="30"/>
                <w:cs/>
              </w:rPr>
              <w:t>575</w:t>
            </w:r>
            <w:r w:rsidRPr="00E914F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:rsidR="004C4B93" w:rsidRPr="00A22DFF" w:rsidRDefault="004C4B93" w:rsidP="00531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8" w:type="dxa"/>
            <w:tcBorders>
              <w:bottom w:val="single" w:sz="4" w:space="0" w:color="auto"/>
            </w:tcBorders>
            <w:vAlign w:val="center"/>
          </w:tcPr>
          <w:p w:rsidR="004C4B93" w:rsidRPr="00E914F3" w:rsidRDefault="00E914F3" w:rsidP="00737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(8,590</w:t>
            </w:r>
            <w:r w:rsidR="004C4B93" w:rsidRPr="00E914F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4" w:type="dxa"/>
          </w:tcPr>
          <w:p w:rsidR="004C4B93" w:rsidRPr="00A22DFF" w:rsidRDefault="004C4B93" w:rsidP="00531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4" w:type="dxa"/>
            <w:tcBorders>
              <w:bottom w:val="single" w:sz="4" w:space="0" w:color="auto"/>
            </w:tcBorders>
            <w:vAlign w:val="center"/>
          </w:tcPr>
          <w:p w:rsidR="004C4B93" w:rsidRPr="00E914F3" w:rsidRDefault="004C4B93" w:rsidP="00531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914F3">
              <w:rPr>
                <w:rFonts w:ascii="Angsana New" w:hAnsi="Angsana New"/>
                <w:sz w:val="30"/>
                <w:szCs w:val="30"/>
              </w:rPr>
              <w:t>(</w:t>
            </w:r>
            <w:r w:rsidR="00E914F3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  <w:r w:rsidRPr="00E914F3">
              <w:rPr>
                <w:rFonts w:ascii="Angsana New" w:hAnsi="Angsana New"/>
                <w:sz w:val="30"/>
                <w:szCs w:val="30"/>
              </w:rPr>
              <w:t>,</w:t>
            </w:r>
            <w:r w:rsidR="00E914F3">
              <w:rPr>
                <w:rFonts w:ascii="Angsana New" w:hAnsi="Angsana New" w:hint="cs"/>
                <w:sz w:val="30"/>
                <w:szCs w:val="30"/>
                <w:cs/>
              </w:rPr>
              <w:t>212</w:t>
            </w:r>
            <w:r w:rsidRPr="00E914F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47" w:type="dxa"/>
          </w:tcPr>
          <w:p w:rsidR="004C4B93" w:rsidRPr="0021787F" w:rsidRDefault="004C4B93" w:rsidP="0053113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312" w:type="dxa"/>
            <w:tcBorders>
              <w:bottom w:val="single" w:sz="4" w:space="0" w:color="auto"/>
            </w:tcBorders>
            <w:vAlign w:val="center"/>
          </w:tcPr>
          <w:p w:rsidR="004C4B93" w:rsidRPr="00E914F3" w:rsidRDefault="004C4B93" w:rsidP="00E91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914F3">
              <w:rPr>
                <w:rFonts w:ascii="Angsana New" w:hAnsi="Angsana New"/>
                <w:sz w:val="30"/>
                <w:szCs w:val="30"/>
              </w:rPr>
              <w:t>(</w:t>
            </w:r>
            <w:r w:rsidR="00E914F3">
              <w:rPr>
                <w:rFonts w:ascii="Angsana New" w:hAnsi="Angsana New"/>
                <w:sz w:val="30"/>
                <w:szCs w:val="30"/>
              </w:rPr>
              <w:t>7,791</w:t>
            </w:r>
            <w:r w:rsidRPr="00E914F3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4C4B93" w:rsidRPr="00A100BB" w:rsidTr="00874B3A">
        <w:tc>
          <w:tcPr>
            <w:tcW w:w="4077" w:type="dxa"/>
          </w:tcPr>
          <w:p w:rsidR="004C4B93" w:rsidRPr="00E74927" w:rsidRDefault="004C4B93" w:rsidP="00531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หนี้สินตามสัญญาเช่า </w:t>
            </w:r>
            <w:r>
              <w:rPr>
                <w:rFonts w:ascii="Angsana New" w:hAnsi="Angsana New"/>
                <w:sz w:val="30"/>
                <w:szCs w:val="30"/>
                <w:cs/>
              </w:rPr>
              <w:t>–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4C4B93" w:rsidRPr="00E914F3" w:rsidRDefault="00E914F3" w:rsidP="00737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55</w:t>
            </w:r>
            <w:r w:rsidR="004C4B93" w:rsidRPr="00E914F3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391</w:t>
            </w:r>
          </w:p>
        </w:tc>
        <w:tc>
          <w:tcPr>
            <w:tcW w:w="236" w:type="dxa"/>
          </w:tcPr>
          <w:p w:rsidR="004C4B93" w:rsidRDefault="004C4B93" w:rsidP="00531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double" w:sz="4" w:space="0" w:color="auto"/>
            </w:tcBorders>
          </w:tcPr>
          <w:p w:rsidR="004C4B93" w:rsidRPr="00E914F3" w:rsidRDefault="00E914F3" w:rsidP="00737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</w:t>
            </w:r>
            <w:r w:rsidR="004C4B93" w:rsidRPr="00E914F3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709</w:t>
            </w:r>
          </w:p>
        </w:tc>
        <w:tc>
          <w:tcPr>
            <w:tcW w:w="284" w:type="dxa"/>
          </w:tcPr>
          <w:p w:rsidR="004C4B93" w:rsidRDefault="004C4B93" w:rsidP="00531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4" w:type="dxa"/>
            <w:tcBorders>
              <w:top w:val="single" w:sz="4" w:space="0" w:color="auto"/>
              <w:bottom w:val="double" w:sz="4" w:space="0" w:color="auto"/>
            </w:tcBorders>
          </w:tcPr>
          <w:p w:rsidR="004C4B93" w:rsidRPr="00E914F3" w:rsidRDefault="00E914F3" w:rsidP="00531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70</w:t>
            </w:r>
            <w:r w:rsidR="004C4B93" w:rsidRPr="00E914F3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578</w:t>
            </w:r>
          </w:p>
        </w:tc>
        <w:tc>
          <w:tcPr>
            <w:tcW w:w="247" w:type="dxa"/>
          </w:tcPr>
          <w:p w:rsidR="004C4B93" w:rsidRPr="008F357B" w:rsidRDefault="004C4B93" w:rsidP="0053113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312" w:type="dxa"/>
            <w:tcBorders>
              <w:top w:val="single" w:sz="4" w:space="0" w:color="auto"/>
              <w:bottom w:val="double" w:sz="4" w:space="0" w:color="auto"/>
            </w:tcBorders>
          </w:tcPr>
          <w:p w:rsidR="004C4B93" w:rsidRPr="00E914F3" w:rsidRDefault="00E914F3" w:rsidP="00531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66</w:t>
            </w:r>
            <w:r w:rsidR="004C4B93" w:rsidRPr="00E914F3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126</w:t>
            </w:r>
          </w:p>
        </w:tc>
      </w:tr>
    </w:tbl>
    <w:p w:rsidR="002A275C" w:rsidRDefault="002A275C" w:rsidP="002A275C">
      <w:pPr>
        <w:tabs>
          <w:tab w:val="left" w:pos="709"/>
        </w:tabs>
        <w:ind w:right="-166"/>
        <w:rPr>
          <w:rFonts w:ascii="Angsana New" w:hAnsi="Angsana New"/>
          <w:sz w:val="30"/>
          <w:szCs w:val="30"/>
        </w:rPr>
      </w:pPr>
    </w:p>
    <w:p w:rsidR="002A275C" w:rsidRDefault="002A275C" w:rsidP="002A275C">
      <w:pPr>
        <w:tabs>
          <w:tab w:val="left" w:pos="709"/>
        </w:tabs>
        <w:ind w:right="-166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ค่</w:t>
      </w:r>
      <w:r w:rsidRPr="00880CC7">
        <w:rPr>
          <w:rFonts w:ascii="Angsana New" w:hAnsi="Angsana New"/>
          <w:sz w:val="30"/>
          <w:szCs w:val="30"/>
          <w:cs/>
        </w:rPr>
        <w:t>าใช้จ่ายที่เกี่ยวกับ</w:t>
      </w:r>
      <w:r>
        <w:rPr>
          <w:rFonts w:ascii="Angsana New" w:hAnsi="Angsana New" w:hint="cs"/>
          <w:sz w:val="30"/>
          <w:szCs w:val="30"/>
          <w:cs/>
        </w:rPr>
        <w:t>สัญญาเช่า</w:t>
      </w:r>
      <w:r w:rsidRPr="00880CC7">
        <w:rPr>
          <w:rFonts w:ascii="Angsana New" w:hAnsi="Angsana New"/>
          <w:sz w:val="30"/>
          <w:szCs w:val="30"/>
          <w:cs/>
        </w:rPr>
        <w:t xml:space="preserve">ที่รับรู้ในกำไรขาดทุนสำหรับปีสิ้นสุดวันที่ </w:t>
      </w:r>
      <w:r w:rsidRPr="00880CC7">
        <w:rPr>
          <w:rFonts w:ascii="Angsana New" w:hAnsi="Angsana New"/>
          <w:sz w:val="30"/>
          <w:szCs w:val="30"/>
        </w:rPr>
        <w:t xml:space="preserve">31 </w:t>
      </w:r>
      <w:r w:rsidRPr="00880CC7">
        <w:rPr>
          <w:rFonts w:ascii="Angsana New" w:hAnsi="Angsana New"/>
          <w:sz w:val="30"/>
          <w:szCs w:val="30"/>
          <w:cs/>
        </w:rPr>
        <w:t xml:space="preserve">ธันวาคม </w:t>
      </w:r>
      <w:r>
        <w:rPr>
          <w:rFonts w:ascii="Angsana New" w:hAnsi="Angsana New" w:hint="cs"/>
          <w:sz w:val="30"/>
          <w:szCs w:val="30"/>
          <w:cs/>
        </w:rPr>
        <w:t xml:space="preserve">2564 และ 2563 </w:t>
      </w:r>
      <w:r w:rsidRPr="00880CC7">
        <w:rPr>
          <w:rFonts w:ascii="Angsana New" w:hAnsi="Angsana New"/>
          <w:sz w:val="30"/>
          <w:szCs w:val="30"/>
          <w:cs/>
        </w:rPr>
        <w:t>ประกอบด้วย</w:t>
      </w:r>
    </w:p>
    <w:p w:rsidR="002A275C" w:rsidRPr="00880CC7" w:rsidRDefault="002A275C" w:rsidP="002A275C">
      <w:pPr>
        <w:tabs>
          <w:tab w:val="left" w:pos="709"/>
        </w:tabs>
        <w:ind w:right="-166"/>
        <w:rPr>
          <w:rFonts w:ascii="Angsana New" w:hAnsi="Angsana New"/>
          <w:sz w:val="16"/>
          <w:szCs w:val="16"/>
        </w:rPr>
      </w:pPr>
    </w:p>
    <w:tbl>
      <w:tblPr>
        <w:tblW w:w="10103" w:type="dxa"/>
        <w:tblInd w:w="-72" w:type="dxa"/>
        <w:tblLayout w:type="fixed"/>
        <w:tblLook w:val="0000"/>
      </w:tblPr>
      <w:tblGrid>
        <w:gridCol w:w="4149"/>
        <w:gridCol w:w="1275"/>
        <w:gridCol w:w="283"/>
        <w:gridCol w:w="1277"/>
        <w:gridCol w:w="284"/>
        <w:gridCol w:w="1275"/>
        <w:gridCol w:w="283"/>
        <w:gridCol w:w="1277"/>
      </w:tblGrid>
      <w:tr w:rsidR="00EE31C0" w:rsidRPr="00F51F88" w:rsidTr="00EE31C0">
        <w:trPr>
          <w:cantSplit/>
        </w:trPr>
        <w:tc>
          <w:tcPr>
            <w:tcW w:w="4149" w:type="dxa"/>
          </w:tcPr>
          <w:p w:rsidR="00EE31C0" w:rsidRPr="00F51F88" w:rsidRDefault="00EE31C0" w:rsidP="0053113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54" w:type="dxa"/>
            <w:gridSpan w:val="7"/>
            <w:tcBorders>
              <w:bottom w:val="single" w:sz="4" w:space="0" w:color="auto"/>
            </w:tcBorders>
          </w:tcPr>
          <w:p w:rsidR="00EE31C0" w:rsidRPr="00F51F88" w:rsidRDefault="00EE31C0" w:rsidP="00531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07C8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EE31C0" w:rsidRPr="00402323" w:rsidTr="00EE31C0">
        <w:trPr>
          <w:cantSplit/>
        </w:trPr>
        <w:tc>
          <w:tcPr>
            <w:tcW w:w="4149" w:type="dxa"/>
          </w:tcPr>
          <w:p w:rsidR="00EE31C0" w:rsidRPr="00C54BB4" w:rsidRDefault="00EE31C0" w:rsidP="00531132">
            <w:pPr>
              <w:tabs>
                <w:tab w:val="clear" w:pos="6322"/>
              </w:tabs>
              <w:ind w:left="151" w:right="-72" w:hanging="151"/>
              <w:contextualSpacing/>
              <w:rPr>
                <w:rFonts w:ascii="Angsana New" w:eastAsia="Calibri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E31C0" w:rsidRPr="004F07C8" w:rsidRDefault="00EE31C0" w:rsidP="0073739E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EE31C0" w:rsidRPr="004F07C8" w:rsidRDefault="00EE31C0" w:rsidP="0073739E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E31C0" w:rsidRPr="004F07C8" w:rsidRDefault="00EE31C0" w:rsidP="0073739E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4F07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EE31C0" w:rsidRPr="00402323" w:rsidTr="00EE31C0">
        <w:trPr>
          <w:cantSplit/>
        </w:trPr>
        <w:tc>
          <w:tcPr>
            <w:tcW w:w="4149" w:type="dxa"/>
          </w:tcPr>
          <w:p w:rsidR="00EE31C0" w:rsidRPr="00C54BB4" w:rsidRDefault="00EE31C0" w:rsidP="00531132">
            <w:pPr>
              <w:tabs>
                <w:tab w:val="clear" w:pos="6322"/>
              </w:tabs>
              <w:ind w:left="151" w:right="-72" w:hanging="151"/>
              <w:contextualSpacing/>
              <w:rPr>
                <w:rFonts w:ascii="Angsana New" w:eastAsia="Calibri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EE31C0" w:rsidRDefault="00EE31C0" w:rsidP="0073739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EE31C0" w:rsidRPr="00B005CB" w:rsidRDefault="00EE31C0" w:rsidP="00737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</w:tcPr>
          <w:p w:rsidR="00EE31C0" w:rsidRDefault="00EE31C0" w:rsidP="0073739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84" w:type="dxa"/>
          </w:tcPr>
          <w:p w:rsidR="00EE31C0" w:rsidRDefault="00EE31C0" w:rsidP="0053113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EE31C0" w:rsidRDefault="00EE31C0" w:rsidP="0053113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EE31C0" w:rsidRPr="00B005CB" w:rsidRDefault="00EE31C0" w:rsidP="00531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shd w:val="clear" w:color="auto" w:fill="auto"/>
          </w:tcPr>
          <w:p w:rsidR="00EE31C0" w:rsidRDefault="00EE31C0" w:rsidP="0053113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B52DDD" w:rsidRPr="00402323" w:rsidTr="00EE31C0">
        <w:trPr>
          <w:cantSplit/>
        </w:trPr>
        <w:tc>
          <w:tcPr>
            <w:tcW w:w="4149" w:type="dxa"/>
          </w:tcPr>
          <w:p w:rsidR="00B52DDD" w:rsidRPr="00C54BB4" w:rsidRDefault="00B52DDD" w:rsidP="00531132">
            <w:pPr>
              <w:tabs>
                <w:tab w:val="clear" w:pos="6322"/>
              </w:tabs>
              <w:ind w:left="151" w:right="-72" w:hanging="151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  <w:r w:rsidRPr="00C54BB4">
              <w:rPr>
                <w:rFonts w:ascii="Angsana New" w:eastAsia="Calibri" w:hAnsi="Angsana New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B52DDD" w:rsidRPr="00E914F3" w:rsidRDefault="00E914F3" w:rsidP="00737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</w:t>
            </w:r>
            <w:r w:rsidR="00B52DDD" w:rsidRPr="00E914F3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898</w:t>
            </w:r>
          </w:p>
        </w:tc>
        <w:tc>
          <w:tcPr>
            <w:tcW w:w="283" w:type="dxa"/>
          </w:tcPr>
          <w:p w:rsidR="00B52DDD" w:rsidRDefault="00B52DDD" w:rsidP="00531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</w:tcPr>
          <w:p w:rsidR="00B52DDD" w:rsidRPr="00493608" w:rsidRDefault="00B52DDD" w:rsidP="00737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6,030</w:t>
            </w:r>
          </w:p>
        </w:tc>
        <w:tc>
          <w:tcPr>
            <w:tcW w:w="284" w:type="dxa"/>
          </w:tcPr>
          <w:p w:rsidR="00B52DDD" w:rsidRDefault="00B52DDD" w:rsidP="00531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B52DDD" w:rsidRPr="00E914F3" w:rsidRDefault="00E914F3" w:rsidP="00531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</w:t>
            </w:r>
            <w:r w:rsidR="00B52DDD" w:rsidRPr="00E914F3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218</w:t>
            </w:r>
          </w:p>
        </w:tc>
        <w:tc>
          <w:tcPr>
            <w:tcW w:w="283" w:type="dxa"/>
          </w:tcPr>
          <w:p w:rsidR="00B52DDD" w:rsidRPr="00B005CB" w:rsidRDefault="00B52DDD" w:rsidP="00531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shd w:val="clear" w:color="auto" w:fill="auto"/>
          </w:tcPr>
          <w:p w:rsidR="00B52DDD" w:rsidRPr="00E03DAF" w:rsidRDefault="00B52DDD" w:rsidP="00531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10,46</w:t>
            </w:r>
            <w:r w:rsidR="00E914F3">
              <w:rPr>
                <w:rFonts w:ascii="Angsana New" w:hAnsi="Angsana New"/>
                <w:bCs/>
                <w:sz w:val="30"/>
                <w:szCs w:val="30"/>
              </w:rPr>
              <w:t>6</w:t>
            </w:r>
          </w:p>
        </w:tc>
      </w:tr>
      <w:tr w:rsidR="00B52DDD" w:rsidRPr="00E438D2" w:rsidTr="00EE31C0">
        <w:trPr>
          <w:cantSplit/>
        </w:trPr>
        <w:tc>
          <w:tcPr>
            <w:tcW w:w="4149" w:type="dxa"/>
          </w:tcPr>
          <w:p w:rsidR="00B52DDD" w:rsidRPr="00C54BB4" w:rsidRDefault="00B52DDD" w:rsidP="00531132">
            <w:pPr>
              <w:ind w:left="151" w:right="-72" w:hanging="151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  <w:r w:rsidRPr="00C54BB4">
              <w:rPr>
                <w:rFonts w:ascii="Angsana New" w:eastAsia="Calibri" w:hAnsi="Angsana New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275" w:type="dxa"/>
          </w:tcPr>
          <w:p w:rsidR="00B52DDD" w:rsidRPr="00E914F3" w:rsidRDefault="00B52DDD" w:rsidP="00737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914F3">
              <w:rPr>
                <w:rFonts w:ascii="Angsana New" w:hAnsi="Angsana New"/>
                <w:bCs/>
                <w:sz w:val="30"/>
                <w:szCs w:val="30"/>
              </w:rPr>
              <w:t>2,</w:t>
            </w:r>
            <w:r w:rsidR="00E914F3">
              <w:rPr>
                <w:rFonts w:ascii="Angsana New" w:hAnsi="Angsana New"/>
                <w:bCs/>
                <w:sz w:val="30"/>
                <w:szCs w:val="30"/>
              </w:rPr>
              <w:t>814</w:t>
            </w:r>
          </w:p>
        </w:tc>
        <w:tc>
          <w:tcPr>
            <w:tcW w:w="283" w:type="dxa"/>
          </w:tcPr>
          <w:p w:rsidR="00B52DDD" w:rsidRDefault="00B52DDD" w:rsidP="00531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7" w:type="dxa"/>
          </w:tcPr>
          <w:p w:rsidR="00B52DDD" w:rsidRPr="00493608" w:rsidRDefault="00B52DDD" w:rsidP="00737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2,</w:t>
            </w:r>
            <w:r w:rsidR="00E914F3">
              <w:rPr>
                <w:rFonts w:ascii="Angsana New" w:hAnsi="Angsana New"/>
                <w:bCs/>
                <w:sz w:val="30"/>
                <w:szCs w:val="30"/>
              </w:rPr>
              <w:t>628</w:t>
            </w:r>
          </w:p>
        </w:tc>
        <w:tc>
          <w:tcPr>
            <w:tcW w:w="284" w:type="dxa"/>
          </w:tcPr>
          <w:p w:rsidR="00B52DDD" w:rsidRDefault="00B52DDD" w:rsidP="00531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5" w:type="dxa"/>
          </w:tcPr>
          <w:p w:rsidR="00B52DDD" w:rsidRPr="00E914F3" w:rsidRDefault="00E914F3" w:rsidP="00531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</w:t>
            </w:r>
            <w:r w:rsidR="00B52DDD" w:rsidRPr="00E914F3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497</w:t>
            </w:r>
          </w:p>
        </w:tc>
        <w:tc>
          <w:tcPr>
            <w:tcW w:w="283" w:type="dxa"/>
          </w:tcPr>
          <w:p w:rsidR="00B52DDD" w:rsidRPr="00B005CB" w:rsidRDefault="00B52DDD" w:rsidP="00531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77" w:type="dxa"/>
            <w:shd w:val="clear" w:color="auto" w:fill="auto"/>
          </w:tcPr>
          <w:p w:rsidR="00B52DDD" w:rsidRPr="00E03DAF" w:rsidRDefault="00B52DDD" w:rsidP="00531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4,</w:t>
            </w:r>
            <w:r w:rsidR="00E914F3">
              <w:rPr>
                <w:rFonts w:ascii="Angsana New" w:hAnsi="Angsana New"/>
                <w:bCs/>
                <w:sz w:val="30"/>
                <w:szCs w:val="30"/>
              </w:rPr>
              <w:t>963</w:t>
            </w:r>
          </w:p>
        </w:tc>
      </w:tr>
      <w:tr w:rsidR="00B52DDD" w:rsidRPr="00680E45" w:rsidTr="00EE31C0">
        <w:trPr>
          <w:cantSplit/>
        </w:trPr>
        <w:tc>
          <w:tcPr>
            <w:tcW w:w="4149" w:type="dxa"/>
          </w:tcPr>
          <w:p w:rsidR="00B52DDD" w:rsidRPr="00C54BB4" w:rsidRDefault="00B52DDD" w:rsidP="00EE31C0">
            <w:pPr>
              <w:ind w:left="151" w:right="-72" w:hanging="151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  <w:r w:rsidRPr="00C54BB4">
              <w:rPr>
                <w:rFonts w:ascii="Angsana New" w:eastAsia="Calibri" w:hAnsi="Angsana New"/>
                <w:sz w:val="30"/>
                <w:szCs w:val="30"/>
                <w:cs/>
              </w:rPr>
              <w:t>ค่าใช้จ่ายที่เกี่ยวกับสัญญาเช่า</w:t>
            </w:r>
            <w:r w:rsidRPr="00C54BB4">
              <w:rPr>
                <w:rFonts w:ascii="Angsana New" w:eastAsia="Calibri" w:hAnsi="Angsana New" w:hint="cs"/>
                <w:sz w:val="30"/>
                <w:szCs w:val="30"/>
                <w:cs/>
              </w:rPr>
              <w:t>ซึ่ง</w:t>
            </w:r>
            <w:r w:rsidRPr="00C54BB4">
              <w:rPr>
                <w:rFonts w:ascii="Angsana New" w:eastAsia="Calibri" w:hAnsi="Angsana New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275" w:type="dxa"/>
          </w:tcPr>
          <w:p w:rsidR="00B52DDD" w:rsidRPr="00E914F3" w:rsidRDefault="00B52DDD" w:rsidP="00737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:rsidR="00B52DDD" w:rsidRDefault="00B52DDD" w:rsidP="00531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7" w:type="dxa"/>
          </w:tcPr>
          <w:p w:rsidR="00B52DDD" w:rsidRPr="00493608" w:rsidRDefault="00B52DDD" w:rsidP="00737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B52DDD" w:rsidRDefault="00B52DDD" w:rsidP="00531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5" w:type="dxa"/>
          </w:tcPr>
          <w:p w:rsidR="00B52DDD" w:rsidRPr="00E914F3" w:rsidRDefault="00B52DDD" w:rsidP="00531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:rsidR="00B52DDD" w:rsidRPr="00B005CB" w:rsidRDefault="00B52DDD" w:rsidP="00531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77" w:type="dxa"/>
            <w:shd w:val="clear" w:color="auto" w:fill="auto"/>
          </w:tcPr>
          <w:p w:rsidR="00B52DDD" w:rsidRPr="00E03DAF" w:rsidRDefault="00B52DDD" w:rsidP="00531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E914F3" w:rsidRPr="00680E45" w:rsidTr="00EE31C0">
        <w:trPr>
          <w:cantSplit/>
        </w:trPr>
        <w:tc>
          <w:tcPr>
            <w:tcW w:w="4149" w:type="dxa"/>
            <w:vAlign w:val="center"/>
          </w:tcPr>
          <w:p w:rsidR="00E914F3" w:rsidRDefault="00E914F3" w:rsidP="00531132">
            <w:pPr>
              <w:ind w:left="141" w:right="72" w:hanging="141"/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 xml:space="preserve">   </w:t>
            </w:r>
            <w:r w:rsidRPr="00C54BB4">
              <w:rPr>
                <w:rFonts w:ascii="Angsana New" w:eastAsia="Calibri" w:hAnsi="Angsana New"/>
                <w:sz w:val="30"/>
                <w:szCs w:val="30"/>
                <w:cs/>
              </w:rPr>
              <w:t>อ้างอิงมีมูลค่าต่ำ</w:t>
            </w:r>
          </w:p>
        </w:tc>
        <w:tc>
          <w:tcPr>
            <w:tcW w:w="1275" w:type="dxa"/>
          </w:tcPr>
          <w:p w:rsidR="00E914F3" w:rsidRPr="00493608" w:rsidRDefault="00E914F3" w:rsidP="00771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2,089</w:t>
            </w:r>
          </w:p>
        </w:tc>
        <w:tc>
          <w:tcPr>
            <w:tcW w:w="283" w:type="dxa"/>
          </w:tcPr>
          <w:p w:rsidR="00E914F3" w:rsidRDefault="00E914F3" w:rsidP="00737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7" w:type="dxa"/>
          </w:tcPr>
          <w:p w:rsidR="00E914F3" w:rsidRPr="00493608" w:rsidRDefault="00E914F3" w:rsidP="00737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2,486</w:t>
            </w:r>
          </w:p>
        </w:tc>
        <w:tc>
          <w:tcPr>
            <w:tcW w:w="284" w:type="dxa"/>
          </w:tcPr>
          <w:p w:rsidR="00E914F3" w:rsidRDefault="00E914F3" w:rsidP="00737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5" w:type="dxa"/>
          </w:tcPr>
          <w:p w:rsidR="00E914F3" w:rsidRPr="00E03DAF" w:rsidRDefault="00E914F3" w:rsidP="00771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2,015</w:t>
            </w:r>
          </w:p>
        </w:tc>
        <w:tc>
          <w:tcPr>
            <w:tcW w:w="283" w:type="dxa"/>
          </w:tcPr>
          <w:p w:rsidR="00E914F3" w:rsidRPr="00B005CB" w:rsidRDefault="00E914F3" w:rsidP="00737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77" w:type="dxa"/>
            <w:shd w:val="clear" w:color="auto" w:fill="auto"/>
          </w:tcPr>
          <w:p w:rsidR="00E914F3" w:rsidRPr="00E03DAF" w:rsidRDefault="00E914F3" w:rsidP="00737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2,360</w:t>
            </w:r>
          </w:p>
        </w:tc>
      </w:tr>
      <w:tr w:rsidR="00B52DDD" w:rsidRPr="00680E45" w:rsidTr="00EE31C0">
        <w:trPr>
          <w:cantSplit/>
        </w:trPr>
        <w:tc>
          <w:tcPr>
            <w:tcW w:w="4149" w:type="dxa"/>
            <w:vAlign w:val="center"/>
          </w:tcPr>
          <w:p w:rsidR="00B52DDD" w:rsidRDefault="00B52DDD" w:rsidP="00EE31C0">
            <w:pPr>
              <w:ind w:left="141" w:right="72" w:hanging="141"/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ค่าใช้จ่ายที่เกี่ยว</w:t>
            </w:r>
            <w:r w:rsidRPr="00880CC7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กับค่าเช่าผันแปรซึ่งไม่รวมอยู่ใน</w:t>
            </w:r>
          </w:p>
        </w:tc>
        <w:tc>
          <w:tcPr>
            <w:tcW w:w="1275" w:type="dxa"/>
          </w:tcPr>
          <w:p w:rsidR="00B52DDD" w:rsidRPr="00E914F3" w:rsidRDefault="00B52DDD" w:rsidP="00737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:rsidR="00B52DDD" w:rsidRPr="00B005CB" w:rsidRDefault="00B52DDD" w:rsidP="00531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77" w:type="dxa"/>
          </w:tcPr>
          <w:p w:rsidR="00B52DDD" w:rsidRPr="00B005CB" w:rsidRDefault="00B52DDD" w:rsidP="00737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B52DDD" w:rsidRPr="00B005CB" w:rsidRDefault="00B52DDD" w:rsidP="00531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75" w:type="dxa"/>
          </w:tcPr>
          <w:p w:rsidR="00B52DDD" w:rsidRPr="00E914F3" w:rsidRDefault="00B52DDD" w:rsidP="00531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:rsidR="00B52DDD" w:rsidRPr="00B005CB" w:rsidRDefault="00B52DDD" w:rsidP="00531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77" w:type="dxa"/>
            <w:shd w:val="clear" w:color="auto" w:fill="auto"/>
          </w:tcPr>
          <w:p w:rsidR="00B52DDD" w:rsidRPr="00E03DAF" w:rsidRDefault="00B52DDD" w:rsidP="00531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E914F3" w:rsidRPr="00680E45" w:rsidTr="007719C5">
        <w:trPr>
          <w:cantSplit/>
        </w:trPr>
        <w:tc>
          <w:tcPr>
            <w:tcW w:w="4149" w:type="dxa"/>
            <w:vAlign w:val="center"/>
          </w:tcPr>
          <w:p w:rsidR="00E914F3" w:rsidRPr="00880CC7" w:rsidRDefault="00E914F3" w:rsidP="00531132">
            <w:pPr>
              <w:ind w:left="141" w:right="72" w:hanging="141"/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 xml:space="preserve">   </w:t>
            </w:r>
            <w:r w:rsidRPr="00880CC7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การวัดมูลค่าของหนี้สินตามสัญญาเช่า</w:t>
            </w:r>
          </w:p>
        </w:tc>
        <w:tc>
          <w:tcPr>
            <w:tcW w:w="1275" w:type="dxa"/>
          </w:tcPr>
          <w:p w:rsidR="00E914F3" w:rsidRPr="00E914F3" w:rsidRDefault="00E914F3" w:rsidP="00737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E914F3">
              <w:rPr>
                <w:rFonts w:ascii="Angsana New" w:hAnsi="Angsana New"/>
                <w:bCs/>
                <w:sz w:val="30"/>
                <w:szCs w:val="30"/>
              </w:rPr>
              <w:t>1,</w:t>
            </w:r>
            <w:r>
              <w:rPr>
                <w:rFonts w:ascii="Angsana New" w:hAnsi="Angsana New"/>
                <w:bCs/>
                <w:sz w:val="30"/>
                <w:szCs w:val="30"/>
              </w:rPr>
              <w:t>478</w:t>
            </w:r>
          </w:p>
        </w:tc>
        <w:tc>
          <w:tcPr>
            <w:tcW w:w="283" w:type="dxa"/>
          </w:tcPr>
          <w:p w:rsidR="00E914F3" w:rsidRDefault="00E914F3" w:rsidP="00531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7" w:type="dxa"/>
          </w:tcPr>
          <w:p w:rsidR="00E914F3" w:rsidRPr="00493608" w:rsidRDefault="00E914F3" w:rsidP="00737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1,419</w:t>
            </w:r>
          </w:p>
        </w:tc>
        <w:tc>
          <w:tcPr>
            <w:tcW w:w="284" w:type="dxa"/>
          </w:tcPr>
          <w:p w:rsidR="00E914F3" w:rsidRDefault="00E914F3" w:rsidP="00531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5" w:type="dxa"/>
            <w:vAlign w:val="center"/>
          </w:tcPr>
          <w:p w:rsidR="00E914F3" w:rsidRPr="00C80781" w:rsidRDefault="00E914F3" w:rsidP="00771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128</w:t>
            </w:r>
            <w:r w:rsidRPr="00C80781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3" w:type="dxa"/>
          </w:tcPr>
          <w:p w:rsidR="00E914F3" w:rsidRPr="00B005CB" w:rsidRDefault="00E914F3" w:rsidP="00531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77" w:type="dxa"/>
            <w:shd w:val="clear" w:color="auto" w:fill="auto"/>
          </w:tcPr>
          <w:p w:rsidR="00E914F3" w:rsidRPr="002F365B" w:rsidRDefault="00E914F3" w:rsidP="0073739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F365B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</w:tr>
      <w:tr w:rsidR="00BB1C08" w:rsidRPr="00680E45" w:rsidTr="0073739E">
        <w:trPr>
          <w:cantSplit/>
        </w:trPr>
        <w:tc>
          <w:tcPr>
            <w:tcW w:w="4149" w:type="dxa"/>
            <w:vAlign w:val="center"/>
          </w:tcPr>
          <w:p w:rsidR="00BB1C08" w:rsidRDefault="00BB1C08" w:rsidP="00531132">
            <w:pPr>
              <w:ind w:left="141" w:right="72" w:hanging="141"/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กำไรจากการยกเลิกสัญญาเช่า</w:t>
            </w:r>
          </w:p>
        </w:tc>
        <w:tc>
          <w:tcPr>
            <w:tcW w:w="1275" w:type="dxa"/>
          </w:tcPr>
          <w:p w:rsidR="00BB1C08" w:rsidRPr="002F365B" w:rsidRDefault="00BB1C08" w:rsidP="00CE43A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F365B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83" w:type="dxa"/>
          </w:tcPr>
          <w:p w:rsidR="00BB1C08" w:rsidRDefault="00BB1C08" w:rsidP="00531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7" w:type="dxa"/>
          </w:tcPr>
          <w:p w:rsidR="00BB1C08" w:rsidRPr="002F365B" w:rsidRDefault="00BB1C08" w:rsidP="0073739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F365B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84" w:type="dxa"/>
          </w:tcPr>
          <w:p w:rsidR="00BB1C08" w:rsidRDefault="00BB1C08" w:rsidP="00531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5" w:type="dxa"/>
          </w:tcPr>
          <w:p w:rsidR="00BB1C08" w:rsidRPr="002F365B" w:rsidRDefault="00BB1C08" w:rsidP="00CE43A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F365B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83" w:type="dxa"/>
          </w:tcPr>
          <w:p w:rsidR="00BB1C08" w:rsidRPr="00B005CB" w:rsidRDefault="00BB1C08" w:rsidP="00531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:rsidR="00BB1C08" w:rsidRPr="00C80781" w:rsidRDefault="00BB1C08" w:rsidP="00737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536</w:t>
            </w:r>
            <w:r w:rsidRPr="00C80781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</w:tbl>
    <w:p w:rsidR="00F0151D" w:rsidRPr="00906835" w:rsidRDefault="00F0151D" w:rsidP="009B78DC">
      <w:pPr>
        <w:pStyle w:val="NoSpacing"/>
        <w:tabs>
          <w:tab w:val="left" w:pos="13467"/>
        </w:tabs>
        <w:jc w:val="thaiDistribute"/>
        <w:outlineLvl w:val="0"/>
        <w:rPr>
          <w:rFonts w:ascii="Angsana New" w:hAnsi="Angsana New"/>
          <w:sz w:val="16"/>
          <w:szCs w:val="16"/>
        </w:rPr>
      </w:pPr>
    </w:p>
    <w:p w:rsidR="002A275C" w:rsidRDefault="002A27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:rsidR="00952324" w:rsidRPr="008B2E18" w:rsidRDefault="00D97518" w:rsidP="009523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1</w:t>
      </w:r>
      <w:r w:rsidR="002A275C">
        <w:rPr>
          <w:rFonts w:ascii="Angsana New" w:hAnsi="Angsana New" w:hint="cs"/>
          <w:b/>
          <w:bCs/>
          <w:sz w:val="30"/>
          <w:szCs w:val="30"/>
          <w:cs/>
        </w:rPr>
        <w:t>9</w:t>
      </w:r>
      <w:r w:rsidR="00952324">
        <w:rPr>
          <w:rFonts w:ascii="Angsana New" w:hAnsi="Angsana New" w:hint="cs"/>
          <w:b/>
          <w:bCs/>
          <w:sz w:val="30"/>
          <w:szCs w:val="30"/>
          <w:cs/>
        </w:rPr>
        <w:t>.</w:t>
      </w:r>
      <w:r w:rsidR="00952324">
        <w:rPr>
          <w:rFonts w:ascii="Angsana New" w:hAnsi="Angsana New" w:hint="cs"/>
          <w:b/>
          <w:bCs/>
          <w:sz w:val="30"/>
          <w:szCs w:val="30"/>
          <w:cs/>
        </w:rPr>
        <w:tab/>
      </w:r>
      <w:r w:rsidR="00952324" w:rsidRPr="008B2E18">
        <w:rPr>
          <w:rFonts w:ascii="Angsana New" w:hAnsi="Angsana New" w:hint="cs"/>
          <w:b/>
          <w:bCs/>
          <w:sz w:val="30"/>
          <w:szCs w:val="30"/>
          <w:cs/>
        </w:rPr>
        <w:t>สัญญาเช่าที่ดิน</w:t>
      </w:r>
    </w:p>
    <w:p w:rsidR="00952324" w:rsidRPr="00720369" w:rsidRDefault="00952324" w:rsidP="00952324">
      <w:pPr>
        <w:tabs>
          <w:tab w:val="left" w:pos="540"/>
        </w:tabs>
        <w:jc w:val="both"/>
        <w:rPr>
          <w:rFonts w:ascii="Angsana New" w:hAnsi="Angsana New"/>
          <w:b/>
          <w:bCs/>
          <w:sz w:val="16"/>
          <w:szCs w:val="16"/>
        </w:rPr>
      </w:pPr>
    </w:p>
    <w:p w:rsidR="00952324" w:rsidRPr="00720369" w:rsidRDefault="00952324" w:rsidP="009523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บริษัท ชลประทีปสินทรัพย์ จำกัด (“บริษัทย่อย”) </w:t>
      </w:r>
      <w:r w:rsidRPr="00720369">
        <w:rPr>
          <w:rFonts w:ascii="Angsana New" w:hAnsi="Angsana New" w:hint="cs"/>
          <w:sz w:val="30"/>
          <w:szCs w:val="30"/>
          <w:cs/>
        </w:rPr>
        <w:t>มีสัญญาเช่าที่ดินกับลูกค้ารายหนึ่ง (“ผู้เช่า”) มีกำหนดระยะเวลา 30 ปี สิ้นสุดวันที่ 1</w:t>
      </w:r>
      <w:r w:rsidRPr="00720369">
        <w:rPr>
          <w:rFonts w:ascii="Angsana New" w:hAnsi="Angsana New"/>
          <w:sz w:val="30"/>
          <w:szCs w:val="30"/>
        </w:rPr>
        <w:t>6</w:t>
      </w:r>
      <w:r w:rsidRPr="00720369">
        <w:rPr>
          <w:rFonts w:ascii="Angsana New" w:hAnsi="Angsana New" w:hint="cs"/>
          <w:sz w:val="30"/>
          <w:szCs w:val="30"/>
          <w:cs/>
        </w:rPr>
        <w:t xml:space="preserve"> ตุลาคม 2580 นับตั้งแต่วันครบกำหนดหนึ่งปีจากวันที่จดทะเบียนสิทธิการเช่ากับเจ้าพนักงานที่ดินเมื่อวันที่ 17 ตุลาคม 2549 ผู้เช่าได้จ่ายค่าตอบแทนสิทธิการเช่าให้กับบริษัทย่อยจำนวนเงิน 99 ล้านบาทและจะชำระค่าเช่าที่ดินรายปีให้กับบริษัทย่อย โดยค่าเช่าที่ดินปีที่ 1 จะจ่ายชำระในวันที่ 17 ตุลาคม 2550 (ครบหนึ่งปีนับจากวันจดทะเบียนสิทธิการเช่า) ค่าเช่ารายปีดังกล่าวมีจำนวนเพิ่มขึ้นทุกๆ 3 ปี ตามที่ตกลงในสัญญา โดยมีค่าเช่ารายปีจำนวนเงินรวม</w:t>
      </w:r>
      <w:r w:rsidR="00D97518">
        <w:rPr>
          <w:rFonts w:ascii="Angsana New" w:hAnsi="Angsana New"/>
          <w:sz w:val="30"/>
          <w:szCs w:val="30"/>
        </w:rPr>
        <w:t xml:space="preserve"> </w:t>
      </w:r>
      <w:r w:rsidRPr="003E0F68">
        <w:rPr>
          <w:rFonts w:ascii="Angsana New" w:hAnsi="Angsana New" w:hint="cs"/>
          <w:sz w:val="30"/>
          <w:szCs w:val="30"/>
          <w:cs/>
        </w:rPr>
        <w:t>80.4</w:t>
      </w:r>
      <w:r>
        <w:rPr>
          <w:rFonts w:ascii="Angsana New" w:hAnsi="Angsana New" w:hint="cs"/>
          <w:sz w:val="30"/>
          <w:szCs w:val="30"/>
          <w:cs/>
        </w:rPr>
        <w:t>ล้าน</w:t>
      </w:r>
      <w:r w:rsidRPr="00720369">
        <w:rPr>
          <w:rFonts w:ascii="Angsana New" w:hAnsi="Angsana New" w:hint="cs"/>
          <w:sz w:val="30"/>
          <w:szCs w:val="30"/>
          <w:cs/>
        </w:rPr>
        <w:t>บาท</w:t>
      </w:r>
    </w:p>
    <w:p w:rsidR="00952324" w:rsidRPr="00720369" w:rsidRDefault="00952324" w:rsidP="009523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:rsidR="00952324" w:rsidRDefault="00952324" w:rsidP="009523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720369">
        <w:rPr>
          <w:rFonts w:ascii="Angsana New" w:hAnsi="Angsana New" w:hint="cs"/>
          <w:sz w:val="30"/>
          <w:szCs w:val="30"/>
          <w:cs/>
        </w:rPr>
        <w:t xml:space="preserve">บริษัทย่อยรับรู้รายได้จากการให้เช่าที่ดิน (ค่าตอบแทนสิทธิการเช่ารับล่วงหน้าจำนวน 99 ล้านบาท และค่าเช่ารายปีจำนวนเงินรวม </w:t>
      </w:r>
      <w:r>
        <w:rPr>
          <w:rFonts w:ascii="Angsana New" w:hAnsi="Angsana New" w:hint="cs"/>
          <w:sz w:val="30"/>
          <w:szCs w:val="30"/>
          <w:cs/>
        </w:rPr>
        <w:t>80.4</w:t>
      </w:r>
      <w:r w:rsidR="003F458C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ล้าน</w:t>
      </w:r>
      <w:r w:rsidRPr="00720369">
        <w:rPr>
          <w:rFonts w:ascii="Angsana New" w:hAnsi="Angsana New" w:hint="cs"/>
          <w:sz w:val="30"/>
          <w:szCs w:val="30"/>
          <w:cs/>
        </w:rPr>
        <w:t>บาท) ตามวิธีเส้นตรงตลอดอายุสัญญาเช่านับจากวันที่มีการให้ใช้สิทธิในที่ดิน (17 ตุลาคม 2549) ถึงวันสิ้นสุดสัญญาเช่า (1</w:t>
      </w:r>
      <w:r w:rsidRPr="00720369">
        <w:rPr>
          <w:rFonts w:ascii="Angsana New" w:hAnsi="Angsana New"/>
          <w:sz w:val="30"/>
          <w:szCs w:val="30"/>
        </w:rPr>
        <w:t>6</w:t>
      </w:r>
      <w:r w:rsidRPr="00720369">
        <w:rPr>
          <w:rFonts w:ascii="Angsana New" w:hAnsi="Angsana New" w:hint="cs"/>
          <w:sz w:val="30"/>
          <w:szCs w:val="30"/>
          <w:cs/>
        </w:rPr>
        <w:t xml:space="preserve"> ตุลาคม 2580) รวมระยะเวลา 31 ปี และแสดงผลต่างของการรับรู้รายได้จากการให้เช่าทางบัญชีกับจำนวนเงินที่กำหนดในสัญญาเช่าจำนวนเงิน</w:t>
      </w:r>
      <w:r w:rsidRPr="00381733">
        <w:rPr>
          <w:rFonts w:ascii="Angsana New" w:hAnsi="Angsana New" w:hint="cs"/>
          <w:sz w:val="30"/>
          <w:szCs w:val="30"/>
          <w:cs/>
        </w:rPr>
        <w:t xml:space="preserve">ประมาณ </w:t>
      </w:r>
      <w:r w:rsidR="003E14F9">
        <w:rPr>
          <w:rFonts w:ascii="Angsana New" w:hAnsi="Angsana New"/>
          <w:sz w:val="30"/>
          <w:szCs w:val="30"/>
        </w:rPr>
        <w:t>12.74</w:t>
      </w:r>
      <w:r w:rsidRPr="003E14F9">
        <w:rPr>
          <w:rFonts w:ascii="Angsana New" w:hAnsi="Angsana New" w:hint="cs"/>
          <w:sz w:val="30"/>
          <w:szCs w:val="30"/>
          <w:cs/>
        </w:rPr>
        <w:t xml:space="preserve"> ล้าน</w:t>
      </w:r>
      <w:r w:rsidRPr="00796D6D">
        <w:rPr>
          <w:rFonts w:ascii="Angsana New" w:hAnsi="Angsana New" w:hint="cs"/>
          <w:sz w:val="30"/>
          <w:szCs w:val="30"/>
          <w:cs/>
        </w:rPr>
        <w:t xml:space="preserve">บาท </w:t>
      </w:r>
      <w:r w:rsidRPr="00720369">
        <w:rPr>
          <w:rFonts w:ascii="Angsana New" w:hAnsi="Angsana New" w:hint="cs"/>
          <w:sz w:val="30"/>
          <w:szCs w:val="30"/>
          <w:cs/>
        </w:rPr>
        <w:t>ไว้เป็น</w:t>
      </w:r>
      <w:r>
        <w:rPr>
          <w:rFonts w:ascii="Angsana New" w:hAnsi="Angsana New" w:hint="cs"/>
          <w:sz w:val="30"/>
          <w:szCs w:val="30"/>
          <w:cs/>
        </w:rPr>
        <w:t xml:space="preserve"> “สินทรัพย์ที่เกิดจากสัญญา-ไม่หมุนเวียน” </w:t>
      </w:r>
      <w:r w:rsidRPr="00720369">
        <w:rPr>
          <w:rFonts w:ascii="Angsana New" w:hAnsi="Angsana New" w:hint="cs"/>
          <w:sz w:val="30"/>
          <w:szCs w:val="30"/>
          <w:cs/>
        </w:rPr>
        <w:t xml:space="preserve">ณ วันที่ 31 ธันวาคม </w:t>
      </w:r>
      <w:r w:rsidR="00D97518">
        <w:rPr>
          <w:rFonts w:ascii="Angsana New" w:hAnsi="Angsana New" w:hint="cs"/>
          <w:sz w:val="30"/>
          <w:szCs w:val="30"/>
          <w:cs/>
        </w:rPr>
        <w:t>256</w:t>
      </w:r>
      <w:r w:rsidR="00D97518">
        <w:rPr>
          <w:rFonts w:ascii="Angsana New" w:hAnsi="Angsana New"/>
          <w:sz w:val="30"/>
          <w:szCs w:val="30"/>
        </w:rPr>
        <w:t>4</w:t>
      </w:r>
      <w:r w:rsidRPr="00720369">
        <w:rPr>
          <w:rFonts w:ascii="Angsana New" w:hAnsi="Angsana New" w:hint="cs"/>
          <w:sz w:val="30"/>
          <w:szCs w:val="30"/>
          <w:cs/>
        </w:rPr>
        <w:t xml:space="preserve"> (วันที่ 31 ธันวาคม </w:t>
      </w:r>
      <w:r w:rsidR="00D97518">
        <w:rPr>
          <w:rFonts w:ascii="Angsana New" w:hAnsi="Angsana New" w:hint="cs"/>
          <w:sz w:val="30"/>
          <w:szCs w:val="30"/>
          <w:cs/>
        </w:rPr>
        <w:t>256</w:t>
      </w:r>
      <w:r w:rsidR="00D97518">
        <w:rPr>
          <w:rFonts w:ascii="Angsana New" w:hAnsi="Angsana New"/>
          <w:sz w:val="30"/>
          <w:szCs w:val="30"/>
        </w:rPr>
        <w:t xml:space="preserve">3 : 12.46 </w:t>
      </w:r>
      <w:r w:rsidRPr="00720369">
        <w:rPr>
          <w:rFonts w:ascii="Angsana New" w:hAnsi="Angsana New" w:hint="cs"/>
          <w:sz w:val="30"/>
          <w:szCs w:val="30"/>
          <w:cs/>
        </w:rPr>
        <w:t>ล้านบาท)</w:t>
      </w:r>
    </w:p>
    <w:p w:rsidR="00967579" w:rsidRDefault="00967579" w:rsidP="009675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FF6C64" w:rsidRPr="00152E8F" w:rsidRDefault="00283A17" w:rsidP="009675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ค่าเช่า</w:t>
      </w:r>
      <w:r w:rsidR="00FF6C64" w:rsidRPr="00152E8F">
        <w:rPr>
          <w:rFonts w:ascii="Angsana New" w:hAnsi="Angsana New" w:hint="cs"/>
          <w:sz w:val="30"/>
          <w:szCs w:val="30"/>
          <w:cs/>
        </w:rPr>
        <w:t>ตามสัญญา</w:t>
      </w:r>
      <w:r w:rsidR="00E9337B">
        <w:rPr>
          <w:rFonts w:ascii="Angsana New" w:hAnsi="Angsana New" w:hint="cs"/>
          <w:sz w:val="30"/>
          <w:szCs w:val="30"/>
          <w:cs/>
        </w:rPr>
        <w:t>ที่จะ</w:t>
      </w:r>
      <w:r w:rsidR="00E9337B" w:rsidRPr="00152E8F">
        <w:rPr>
          <w:rFonts w:ascii="Angsana New" w:hAnsi="Angsana New" w:hint="cs"/>
          <w:sz w:val="30"/>
          <w:szCs w:val="30"/>
          <w:cs/>
        </w:rPr>
        <w:t>ได้รับ</w:t>
      </w:r>
      <w:r w:rsidR="00FF6C64" w:rsidRPr="00152E8F">
        <w:rPr>
          <w:rFonts w:ascii="Angsana New" w:hAnsi="Angsana New" w:hint="cs"/>
          <w:sz w:val="30"/>
          <w:szCs w:val="30"/>
          <w:cs/>
        </w:rPr>
        <w:t>มีดังนี้</w:t>
      </w:r>
    </w:p>
    <w:p w:rsidR="00FF6C64" w:rsidRPr="00FF6C64" w:rsidRDefault="00FF6C64" w:rsidP="00FF6C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16"/>
          <w:szCs w:val="16"/>
        </w:rPr>
      </w:pPr>
    </w:p>
    <w:tbl>
      <w:tblPr>
        <w:tblW w:w="9088" w:type="dxa"/>
        <w:tblLook w:val="04A0"/>
      </w:tblPr>
      <w:tblGrid>
        <w:gridCol w:w="7196"/>
        <w:gridCol w:w="1892"/>
      </w:tblGrid>
      <w:tr w:rsidR="00FF6C64" w:rsidRPr="00161CAE" w:rsidTr="00967579">
        <w:tc>
          <w:tcPr>
            <w:tcW w:w="7196" w:type="dxa"/>
          </w:tcPr>
          <w:p w:rsidR="00FF6C64" w:rsidRPr="00EA0007" w:rsidRDefault="00FF6C64" w:rsidP="0096757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2" w:type="dxa"/>
            <w:tcBorders>
              <w:bottom w:val="single" w:sz="4" w:space="0" w:color="auto"/>
            </w:tcBorders>
          </w:tcPr>
          <w:p w:rsidR="00FF6C64" w:rsidRPr="00161CAE" w:rsidRDefault="00FF6C64" w:rsidP="00967579">
            <w:pPr>
              <w:pStyle w:val="accttwolines"/>
              <w:spacing w:after="0"/>
              <w:ind w:left="0" w:right="-126" w:hanging="87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พันบาท</w:t>
            </w:r>
          </w:p>
        </w:tc>
      </w:tr>
      <w:tr w:rsidR="00FF6C64" w:rsidTr="00967579">
        <w:tc>
          <w:tcPr>
            <w:tcW w:w="7196" w:type="dxa"/>
          </w:tcPr>
          <w:p w:rsidR="00FF6C64" w:rsidRPr="0009694C" w:rsidRDefault="00FF6C64" w:rsidP="009675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92" w:type="dxa"/>
            <w:tcBorders>
              <w:top w:val="single" w:sz="4" w:space="0" w:color="auto"/>
              <w:bottom w:val="single" w:sz="4" w:space="0" w:color="auto"/>
            </w:tcBorders>
          </w:tcPr>
          <w:p w:rsidR="00FF6C64" w:rsidRDefault="00FF6C64" w:rsidP="00967579">
            <w:pPr>
              <w:pStyle w:val="accttwolines"/>
              <w:spacing w:after="0"/>
              <w:ind w:left="0" w:right="-126" w:hanging="87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</w:tr>
      <w:tr w:rsidR="00FF6C64" w:rsidRPr="005F3F96" w:rsidTr="00967579">
        <w:tc>
          <w:tcPr>
            <w:tcW w:w="7196" w:type="dxa"/>
          </w:tcPr>
          <w:p w:rsidR="00FF6C64" w:rsidRPr="00730935" w:rsidRDefault="00C96256" w:rsidP="009675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ครบกำหนดชำระภายใน 1 </w:t>
            </w:r>
            <w:r w:rsidR="00FF6C64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892" w:type="dxa"/>
            <w:tcBorders>
              <w:top w:val="single" w:sz="4" w:space="0" w:color="auto"/>
            </w:tcBorders>
          </w:tcPr>
          <w:p w:rsidR="00FF6C64" w:rsidRPr="003E14F9" w:rsidRDefault="00FF6C64" w:rsidP="0096757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E14F9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 w:rsidRPr="003E14F9">
              <w:rPr>
                <w:rFonts w:ascii="Angsana New" w:hAnsi="Angsana New"/>
                <w:sz w:val="30"/>
                <w:szCs w:val="30"/>
              </w:rPr>
              <w:t>,</w:t>
            </w:r>
            <w:r w:rsidRPr="003E14F9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 w:rsidR="003E14F9">
              <w:rPr>
                <w:rFonts w:ascii="Angsana New" w:hAnsi="Angsana New" w:hint="cs"/>
                <w:sz w:val="30"/>
                <w:szCs w:val="30"/>
                <w:cs/>
              </w:rPr>
              <w:t>80</w:t>
            </w:r>
          </w:p>
        </w:tc>
      </w:tr>
      <w:tr w:rsidR="00FF6C64" w:rsidRPr="00300F92" w:rsidTr="00967579">
        <w:tc>
          <w:tcPr>
            <w:tcW w:w="7196" w:type="dxa"/>
          </w:tcPr>
          <w:p w:rsidR="00FF6C64" w:rsidRPr="007614EF" w:rsidRDefault="00FF6C64" w:rsidP="009675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92" w:type="dxa"/>
          </w:tcPr>
          <w:p w:rsidR="00FF6C64" w:rsidRPr="003E14F9" w:rsidRDefault="00FF6C64" w:rsidP="0096757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FF6C64" w:rsidRPr="00E80CA9" w:rsidTr="00967579">
        <w:tc>
          <w:tcPr>
            <w:tcW w:w="7196" w:type="dxa"/>
          </w:tcPr>
          <w:p w:rsidR="00FF6C64" w:rsidRDefault="00C96256" w:rsidP="009675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ครบกำหนดชำระหลังจาก 1 ปีแต่ไม่เกิน 5 </w:t>
            </w:r>
            <w:r w:rsidR="00FF6C64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892" w:type="dxa"/>
          </w:tcPr>
          <w:p w:rsidR="00FF6C64" w:rsidRPr="003E14F9" w:rsidRDefault="00FF6C64" w:rsidP="003E14F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E14F9">
              <w:rPr>
                <w:rFonts w:ascii="Angsana New" w:hAnsi="Angsana New"/>
                <w:sz w:val="30"/>
                <w:szCs w:val="30"/>
              </w:rPr>
              <w:t>1</w:t>
            </w:r>
            <w:r w:rsidR="003E14F9">
              <w:rPr>
                <w:rFonts w:ascii="Angsana New" w:hAnsi="Angsana New"/>
                <w:sz w:val="30"/>
                <w:szCs w:val="30"/>
              </w:rPr>
              <w:t>4</w:t>
            </w:r>
            <w:r w:rsidRPr="003E14F9">
              <w:rPr>
                <w:rFonts w:ascii="Angsana New" w:hAnsi="Angsana New"/>
                <w:sz w:val="30"/>
                <w:szCs w:val="30"/>
              </w:rPr>
              <w:t>,</w:t>
            </w:r>
            <w:r w:rsidR="003E14F9">
              <w:rPr>
                <w:rFonts w:ascii="Angsana New" w:hAnsi="Angsana New"/>
                <w:sz w:val="30"/>
                <w:szCs w:val="30"/>
              </w:rPr>
              <w:t>152</w:t>
            </w:r>
          </w:p>
        </w:tc>
      </w:tr>
      <w:tr w:rsidR="00FF6C64" w:rsidRPr="00E80CA9" w:rsidTr="00967579">
        <w:tc>
          <w:tcPr>
            <w:tcW w:w="7196" w:type="dxa"/>
          </w:tcPr>
          <w:p w:rsidR="00FF6C64" w:rsidRDefault="00C96256" w:rsidP="009675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ครบกำหนดชำระเกินกว่า 5 </w:t>
            </w:r>
            <w:r w:rsidR="00FF6C64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892" w:type="dxa"/>
            <w:tcBorders>
              <w:bottom w:val="single" w:sz="4" w:space="0" w:color="auto"/>
            </w:tcBorders>
          </w:tcPr>
          <w:p w:rsidR="00FF6C64" w:rsidRPr="003E14F9" w:rsidRDefault="003E14F9" w:rsidP="00C319D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</w:t>
            </w:r>
            <w:r w:rsidR="00FF6C64" w:rsidRPr="003E14F9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990</w:t>
            </w:r>
          </w:p>
        </w:tc>
      </w:tr>
      <w:tr w:rsidR="00FF6C64" w:rsidRPr="005F3F96" w:rsidTr="00967579">
        <w:tc>
          <w:tcPr>
            <w:tcW w:w="7196" w:type="dxa"/>
          </w:tcPr>
          <w:p w:rsidR="00FF6C64" w:rsidRDefault="00FF6C64" w:rsidP="00967579">
            <w:pPr>
              <w:tabs>
                <w:tab w:val="left" w:pos="342"/>
              </w:tabs>
              <w:ind w:left="72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2" w:type="dxa"/>
            <w:tcBorders>
              <w:top w:val="single" w:sz="4" w:space="0" w:color="auto"/>
              <w:bottom w:val="single" w:sz="4" w:space="0" w:color="auto"/>
            </w:tcBorders>
          </w:tcPr>
          <w:p w:rsidR="00FF6C64" w:rsidRPr="003E14F9" w:rsidRDefault="003E14F9" w:rsidP="00C319D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</w:t>
            </w:r>
            <w:r w:rsidR="00FF6C64" w:rsidRPr="003E14F9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142</w:t>
            </w:r>
          </w:p>
        </w:tc>
      </w:tr>
      <w:tr w:rsidR="00FF6C64" w:rsidRPr="00E15565" w:rsidTr="00967579">
        <w:tc>
          <w:tcPr>
            <w:tcW w:w="7196" w:type="dxa"/>
          </w:tcPr>
          <w:p w:rsidR="00FF6C64" w:rsidRDefault="00FF6C64" w:rsidP="008B33C8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892" w:type="dxa"/>
            <w:tcBorders>
              <w:top w:val="single" w:sz="4" w:space="0" w:color="auto"/>
              <w:bottom w:val="double" w:sz="4" w:space="0" w:color="auto"/>
            </w:tcBorders>
          </w:tcPr>
          <w:p w:rsidR="00FF6C64" w:rsidRPr="003E14F9" w:rsidRDefault="003E14F9" w:rsidP="0096757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55</w:t>
            </w:r>
            <w:r w:rsidR="00FF6C64" w:rsidRPr="003E14F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522</w:t>
            </w:r>
          </w:p>
        </w:tc>
      </w:tr>
    </w:tbl>
    <w:p w:rsidR="00FF6C64" w:rsidRDefault="00FF6C64" w:rsidP="008439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sz w:val="30"/>
          <w:szCs w:val="30"/>
        </w:rPr>
      </w:pPr>
    </w:p>
    <w:p w:rsidR="00967579" w:rsidRDefault="009675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9777BA" w:rsidRPr="00D061EA" w:rsidRDefault="002A275C" w:rsidP="008439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20</w:t>
      </w:r>
      <w:r w:rsidR="008B2E18">
        <w:rPr>
          <w:rFonts w:ascii="Angsana New" w:hAnsi="Angsana New"/>
          <w:b/>
          <w:bCs/>
          <w:sz w:val="30"/>
          <w:szCs w:val="30"/>
        </w:rPr>
        <w:t>.</w:t>
      </w:r>
      <w:r w:rsidR="009777BA" w:rsidRPr="009777BA">
        <w:rPr>
          <w:rFonts w:ascii="Angsana New" w:hAnsi="Angsana New"/>
          <w:b/>
          <w:bCs/>
          <w:sz w:val="30"/>
          <w:szCs w:val="30"/>
        </w:rPr>
        <w:tab/>
      </w:r>
      <w:r w:rsidR="009777BA" w:rsidRPr="009777BA">
        <w:rPr>
          <w:rFonts w:ascii="Angsana New" w:hAnsi="Angsana New"/>
          <w:b/>
          <w:bCs/>
          <w:sz w:val="30"/>
          <w:szCs w:val="30"/>
          <w:cs/>
        </w:rPr>
        <w:t>หนี้สินผลประโยชน์ของพนักงานหลังออกจากงาน</w:t>
      </w:r>
    </w:p>
    <w:p w:rsidR="009777BA" w:rsidRPr="009777BA" w:rsidRDefault="009777BA" w:rsidP="000E21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utlineLvl w:val="0"/>
        <w:rPr>
          <w:rFonts w:ascii="Angsana New" w:hAnsi="Angsana New"/>
          <w:b/>
          <w:bCs/>
          <w:sz w:val="16"/>
          <w:szCs w:val="16"/>
        </w:rPr>
      </w:pPr>
    </w:p>
    <w:p w:rsidR="000E2129" w:rsidRDefault="000E2129" w:rsidP="000E2129">
      <w:pPr>
        <w:jc w:val="both"/>
        <w:rPr>
          <w:rFonts w:ascii="Angsana New" w:hAnsi="Angsana New"/>
          <w:sz w:val="30"/>
          <w:szCs w:val="30"/>
        </w:rPr>
      </w:pPr>
      <w:r w:rsidRPr="009F3CE7">
        <w:rPr>
          <w:rFonts w:ascii="Angsana New" w:hAnsi="Angsana New"/>
          <w:sz w:val="30"/>
          <w:szCs w:val="30"/>
          <w:cs/>
        </w:rPr>
        <w:t>รายการเคลื่อนไหวของหนี้สินผลประโยชน์ของพนักงานหลังออกจากงานสำหรับ</w:t>
      </w:r>
      <w:r>
        <w:rPr>
          <w:rFonts w:ascii="Angsana New" w:hAnsi="Angsana New" w:hint="cs"/>
          <w:sz w:val="30"/>
          <w:szCs w:val="30"/>
          <w:cs/>
        </w:rPr>
        <w:t>ปี</w:t>
      </w:r>
      <w:r w:rsidRPr="009F3CE7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>
        <w:rPr>
          <w:rFonts w:ascii="Angsana New" w:hAnsi="Angsana New"/>
          <w:sz w:val="30"/>
          <w:szCs w:val="30"/>
          <w:cs/>
        </w:rPr>
        <w:t xml:space="preserve">31 ธันวาคม </w:t>
      </w:r>
      <w:r w:rsidR="00DF0561">
        <w:rPr>
          <w:rFonts w:ascii="Angsana New" w:hAnsi="Angsana New"/>
          <w:sz w:val="30"/>
          <w:szCs w:val="30"/>
        </w:rPr>
        <w:t>25</w:t>
      </w:r>
      <w:r w:rsidR="001778C1">
        <w:rPr>
          <w:rFonts w:ascii="Angsana New" w:hAnsi="Angsana New"/>
          <w:sz w:val="30"/>
          <w:szCs w:val="30"/>
        </w:rPr>
        <w:t>6</w:t>
      </w:r>
      <w:r w:rsidR="001778C1">
        <w:rPr>
          <w:rFonts w:ascii="Angsana New" w:hAnsi="Angsana New" w:hint="cs"/>
          <w:sz w:val="30"/>
          <w:szCs w:val="30"/>
          <w:cs/>
        </w:rPr>
        <w:t>4</w:t>
      </w:r>
      <w:r w:rsidR="009777BA">
        <w:rPr>
          <w:rFonts w:ascii="Angsana New" w:hAnsi="Angsana New" w:hint="cs"/>
          <w:sz w:val="30"/>
          <w:szCs w:val="30"/>
          <w:cs/>
        </w:rPr>
        <w:t xml:space="preserve"> และ </w:t>
      </w:r>
      <w:r w:rsidR="001778C1">
        <w:rPr>
          <w:rFonts w:ascii="Angsana New" w:hAnsi="Angsana New"/>
          <w:sz w:val="30"/>
          <w:szCs w:val="30"/>
          <w:cs/>
        </w:rPr>
        <w:t>256</w:t>
      </w:r>
      <w:r w:rsidR="001778C1">
        <w:rPr>
          <w:rFonts w:ascii="Angsana New" w:hAnsi="Angsana New" w:hint="cs"/>
          <w:sz w:val="30"/>
          <w:szCs w:val="30"/>
          <w:cs/>
        </w:rPr>
        <w:t xml:space="preserve">3 </w:t>
      </w:r>
      <w:r w:rsidRPr="009F3CE7">
        <w:rPr>
          <w:rFonts w:ascii="Angsana New" w:hAnsi="Angsana New"/>
          <w:sz w:val="30"/>
          <w:szCs w:val="30"/>
          <w:cs/>
        </w:rPr>
        <w:t>มีดังนี้</w:t>
      </w:r>
    </w:p>
    <w:p w:rsidR="00A67781" w:rsidRPr="002C3BD4" w:rsidRDefault="00A67781" w:rsidP="000E2129">
      <w:pPr>
        <w:jc w:val="both"/>
        <w:rPr>
          <w:rFonts w:ascii="Angsana New" w:hAnsi="Angsana New"/>
          <w:sz w:val="16"/>
          <w:szCs w:val="16"/>
        </w:rPr>
      </w:pPr>
    </w:p>
    <w:tbl>
      <w:tblPr>
        <w:tblpPr w:leftFromText="180" w:rightFromText="180" w:vertAnchor="text" w:tblpY="1"/>
        <w:tblOverlap w:val="never"/>
        <w:tblW w:w="9943" w:type="dxa"/>
        <w:tblLayout w:type="fixed"/>
        <w:tblLook w:val="0000"/>
      </w:tblPr>
      <w:tblGrid>
        <w:gridCol w:w="4575"/>
        <w:gridCol w:w="1134"/>
        <w:gridCol w:w="270"/>
        <w:gridCol w:w="1148"/>
        <w:gridCol w:w="283"/>
        <w:gridCol w:w="1134"/>
        <w:gridCol w:w="284"/>
        <w:gridCol w:w="1115"/>
      </w:tblGrid>
      <w:tr w:rsidR="00A67781" w:rsidRPr="004F07C8" w:rsidTr="004C509C">
        <w:trPr>
          <w:cantSplit/>
        </w:trPr>
        <w:tc>
          <w:tcPr>
            <w:tcW w:w="4575" w:type="dxa"/>
          </w:tcPr>
          <w:p w:rsidR="00A67781" w:rsidRPr="004F07C8" w:rsidRDefault="00A67781" w:rsidP="00867001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68" w:type="dxa"/>
            <w:gridSpan w:val="7"/>
            <w:tcBorders>
              <w:bottom w:val="single" w:sz="4" w:space="0" w:color="auto"/>
            </w:tcBorders>
          </w:tcPr>
          <w:p w:rsidR="00A67781" w:rsidRPr="004F07C8" w:rsidRDefault="00A67781" w:rsidP="00867001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F07C8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A67781" w:rsidRPr="004F07C8" w:rsidTr="004C509C">
        <w:trPr>
          <w:cantSplit/>
        </w:trPr>
        <w:tc>
          <w:tcPr>
            <w:tcW w:w="4575" w:type="dxa"/>
          </w:tcPr>
          <w:p w:rsidR="00A67781" w:rsidRPr="004F07C8" w:rsidRDefault="00A67781" w:rsidP="00867001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 w:firstLine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67781" w:rsidRPr="004F07C8" w:rsidRDefault="00A67781" w:rsidP="00867001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:rsidR="00A67781" w:rsidRPr="004F07C8" w:rsidRDefault="00A67781" w:rsidP="00867001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3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67781" w:rsidRPr="004F07C8" w:rsidRDefault="00A67781" w:rsidP="00867001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4F07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D97518" w:rsidRPr="00F51F88" w:rsidTr="004C509C">
        <w:trPr>
          <w:cantSplit/>
        </w:trPr>
        <w:tc>
          <w:tcPr>
            <w:tcW w:w="4575" w:type="dxa"/>
          </w:tcPr>
          <w:p w:rsidR="00D97518" w:rsidRPr="00F51F88" w:rsidRDefault="00D97518" w:rsidP="00D9751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97518" w:rsidRPr="009B78DC" w:rsidRDefault="00D97518" w:rsidP="00D97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:rsidR="00D97518" w:rsidRPr="00F51F88" w:rsidRDefault="00D97518" w:rsidP="00D97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:rsidR="00D97518" w:rsidRPr="009B78DC" w:rsidRDefault="00D97518" w:rsidP="00D97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2563</w:t>
            </w:r>
          </w:p>
        </w:tc>
        <w:tc>
          <w:tcPr>
            <w:tcW w:w="283" w:type="dxa"/>
          </w:tcPr>
          <w:p w:rsidR="00D97518" w:rsidRPr="00F51F88" w:rsidRDefault="00D97518" w:rsidP="00D9751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97518" w:rsidRPr="009B78DC" w:rsidRDefault="00D97518" w:rsidP="00D97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84" w:type="dxa"/>
          </w:tcPr>
          <w:p w:rsidR="00D97518" w:rsidRPr="00F51F88" w:rsidRDefault="00D97518" w:rsidP="00D97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</w:tcPr>
          <w:p w:rsidR="00D97518" w:rsidRPr="009B78DC" w:rsidRDefault="00D97518" w:rsidP="00D97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2563</w:t>
            </w:r>
          </w:p>
        </w:tc>
      </w:tr>
      <w:tr w:rsidR="00D97518" w:rsidRPr="003823BE" w:rsidTr="004C509C">
        <w:trPr>
          <w:cantSplit/>
        </w:trPr>
        <w:tc>
          <w:tcPr>
            <w:tcW w:w="4575" w:type="dxa"/>
          </w:tcPr>
          <w:p w:rsidR="00D97518" w:rsidRPr="00161CAE" w:rsidRDefault="00D97518" w:rsidP="00D97518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F3CE7">
              <w:rPr>
                <w:rFonts w:ascii="Angsana New" w:hAnsi="Angsana New"/>
                <w:sz w:val="30"/>
                <w:szCs w:val="30"/>
                <w:cs/>
              </w:rPr>
              <w:t>หนี้สินผลประโยชน์ของพนักงานหลังออกจากงาน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D97518" w:rsidRPr="001E7017" w:rsidRDefault="00D97518" w:rsidP="00D97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 w:firstLine="3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:rsidR="00D97518" w:rsidRPr="00D40D00" w:rsidRDefault="00D97518" w:rsidP="00D9751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</w:tcPr>
          <w:p w:rsidR="00D97518" w:rsidRPr="001E7017" w:rsidRDefault="00D97518" w:rsidP="00D97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 w:firstLine="3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</w:tcPr>
          <w:p w:rsidR="00D97518" w:rsidRPr="000233DF" w:rsidRDefault="00D97518" w:rsidP="00D9751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D97518" w:rsidRPr="001E7017" w:rsidRDefault="00D97518" w:rsidP="00D97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D97518" w:rsidRPr="000233DF" w:rsidRDefault="00D97518" w:rsidP="00D9751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15" w:type="dxa"/>
            <w:tcBorders>
              <w:top w:val="single" w:sz="4" w:space="0" w:color="auto"/>
            </w:tcBorders>
          </w:tcPr>
          <w:p w:rsidR="00D97518" w:rsidRPr="001E7017" w:rsidRDefault="00D97518" w:rsidP="00D97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</w:tr>
      <w:tr w:rsidR="00205C39" w:rsidRPr="003823BE" w:rsidTr="004C509C">
        <w:trPr>
          <w:cantSplit/>
        </w:trPr>
        <w:tc>
          <w:tcPr>
            <w:tcW w:w="4575" w:type="dxa"/>
          </w:tcPr>
          <w:p w:rsidR="00205C39" w:rsidRPr="001201DE" w:rsidRDefault="00205C39" w:rsidP="00205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left" w:pos="214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- </w:t>
            </w:r>
            <w:r w:rsidRPr="009F3CE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9F3CE7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9F3CE7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205C39" w:rsidRPr="00130D39" w:rsidRDefault="00205C39" w:rsidP="00205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30D39">
              <w:rPr>
                <w:rFonts w:ascii="Angsana New" w:hAnsi="Angsana New"/>
                <w:bCs/>
                <w:sz w:val="30"/>
                <w:szCs w:val="30"/>
              </w:rPr>
              <w:t>68,843</w:t>
            </w:r>
          </w:p>
        </w:tc>
        <w:tc>
          <w:tcPr>
            <w:tcW w:w="270" w:type="dxa"/>
          </w:tcPr>
          <w:p w:rsidR="00205C39" w:rsidRPr="00597AF1" w:rsidRDefault="00205C39" w:rsidP="00205C3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:rsidR="00205C39" w:rsidRPr="00130D39" w:rsidRDefault="00205C39" w:rsidP="00205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30D39">
              <w:rPr>
                <w:rFonts w:ascii="Angsana New" w:hAnsi="Angsana New"/>
                <w:bCs/>
                <w:sz w:val="30"/>
                <w:szCs w:val="30"/>
              </w:rPr>
              <w:t>62,641</w:t>
            </w:r>
          </w:p>
        </w:tc>
        <w:tc>
          <w:tcPr>
            <w:tcW w:w="283" w:type="dxa"/>
          </w:tcPr>
          <w:p w:rsidR="00205C39" w:rsidRPr="00597AF1" w:rsidRDefault="00205C39" w:rsidP="00205C39">
            <w:pPr>
              <w:pStyle w:val="a1"/>
              <w:tabs>
                <w:tab w:val="left" w:pos="0"/>
                <w:tab w:val="left" w:pos="558"/>
                <w:tab w:val="decimal" w:pos="792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205C39" w:rsidRPr="00130D39" w:rsidRDefault="00205C39" w:rsidP="00205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130D39">
              <w:rPr>
                <w:rFonts w:ascii="Angsana New" w:hAnsi="Angsana New" w:hint="cs"/>
                <w:b/>
                <w:sz w:val="30"/>
                <w:szCs w:val="30"/>
                <w:cs/>
              </w:rPr>
              <w:t>50,748</w:t>
            </w:r>
          </w:p>
        </w:tc>
        <w:tc>
          <w:tcPr>
            <w:tcW w:w="284" w:type="dxa"/>
          </w:tcPr>
          <w:p w:rsidR="00205C39" w:rsidRPr="00597AF1" w:rsidRDefault="00205C39" w:rsidP="00205C39">
            <w:pPr>
              <w:pStyle w:val="a1"/>
              <w:tabs>
                <w:tab w:val="left" w:pos="0"/>
                <w:tab w:val="left" w:pos="558"/>
                <w:tab w:val="decimal" w:pos="792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</w:tcPr>
          <w:p w:rsidR="00205C39" w:rsidRPr="00130D39" w:rsidRDefault="00205C39" w:rsidP="00205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30D39">
              <w:rPr>
                <w:rFonts w:ascii="Angsana New" w:hAnsi="Angsana New"/>
                <w:bCs/>
                <w:sz w:val="30"/>
                <w:szCs w:val="30"/>
              </w:rPr>
              <w:t>48,412</w:t>
            </w:r>
          </w:p>
        </w:tc>
      </w:tr>
      <w:tr w:rsidR="00D97518" w:rsidRPr="003823BE" w:rsidTr="004C509C">
        <w:trPr>
          <w:cantSplit/>
        </w:trPr>
        <w:tc>
          <w:tcPr>
            <w:tcW w:w="4575" w:type="dxa"/>
          </w:tcPr>
          <w:p w:rsidR="00D97518" w:rsidRPr="00161CAE" w:rsidRDefault="00D97518" w:rsidP="00D97518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ต้นทุนบริการ</w:t>
            </w:r>
            <w:r w:rsidRPr="009F3CE7">
              <w:rPr>
                <w:rFonts w:ascii="Angsana New" w:hAnsi="Angsana New"/>
                <w:sz w:val="30"/>
                <w:szCs w:val="30"/>
                <w:cs/>
              </w:rPr>
              <w:t>ปัจจุบัน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D97518" w:rsidRPr="00B75C06" w:rsidRDefault="00D97518" w:rsidP="00D97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75C06">
              <w:rPr>
                <w:rFonts w:ascii="Angsana New" w:hAnsi="Angsana New" w:hint="cs"/>
                <w:b/>
                <w:sz w:val="30"/>
                <w:szCs w:val="30"/>
                <w:cs/>
              </w:rPr>
              <w:t>4,</w:t>
            </w:r>
            <w:r w:rsidR="00B75C06">
              <w:rPr>
                <w:rFonts w:ascii="Angsana New" w:hAnsi="Angsana New" w:hint="cs"/>
                <w:b/>
                <w:sz w:val="30"/>
                <w:szCs w:val="30"/>
                <w:cs/>
              </w:rPr>
              <w:t>637</w:t>
            </w:r>
          </w:p>
        </w:tc>
        <w:tc>
          <w:tcPr>
            <w:tcW w:w="270" w:type="dxa"/>
          </w:tcPr>
          <w:p w:rsidR="00D97518" w:rsidRPr="00597AF1" w:rsidRDefault="00D97518" w:rsidP="00D9751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</w:tcPr>
          <w:p w:rsidR="00D97518" w:rsidRPr="00130D39" w:rsidRDefault="00D97518" w:rsidP="00D97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30D39">
              <w:rPr>
                <w:rFonts w:ascii="Angsana New" w:hAnsi="Angsana New" w:hint="cs"/>
                <w:b/>
                <w:sz w:val="30"/>
                <w:szCs w:val="30"/>
                <w:cs/>
              </w:rPr>
              <w:t>4,509</w:t>
            </w:r>
          </w:p>
        </w:tc>
        <w:tc>
          <w:tcPr>
            <w:tcW w:w="283" w:type="dxa"/>
          </w:tcPr>
          <w:p w:rsidR="00D97518" w:rsidRPr="00597AF1" w:rsidRDefault="00D97518" w:rsidP="00D97518">
            <w:pPr>
              <w:pStyle w:val="a1"/>
              <w:tabs>
                <w:tab w:val="left" w:pos="0"/>
                <w:tab w:val="left" w:pos="558"/>
                <w:tab w:val="decimal" w:pos="792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D97518" w:rsidRPr="00B75C06" w:rsidRDefault="00D97518" w:rsidP="00D97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B75C06">
              <w:rPr>
                <w:rFonts w:ascii="Angsana New" w:hAnsi="Angsana New"/>
                <w:bCs/>
                <w:sz w:val="30"/>
                <w:szCs w:val="30"/>
              </w:rPr>
              <w:t>3,</w:t>
            </w:r>
            <w:r w:rsidR="00B75C06">
              <w:rPr>
                <w:rFonts w:ascii="Angsana New" w:hAnsi="Angsana New"/>
                <w:bCs/>
                <w:sz w:val="30"/>
                <w:szCs w:val="30"/>
              </w:rPr>
              <w:t>137</w:t>
            </w:r>
          </w:p>
        </w:tc>
        <w:tc>
          <w:tcPr>
            <w:tcW w:w="284" w:type="dxa"/>
          </w:tcPr>
          <w:p w:rsidR="00D97518" w:rsidRPr="00597AF1" w:rsidRDefault="00D97518" w:rsidP="00D97518">
            <w:pPr>
              <w:pStyle w:val="a1"/>
              <w:tabs>
                <w:tab w:val="left" w:pos="0"/>
                <w:tab w:val="left" w:pos="558"/>
                <w:tab w:val="decimal" w:pos="792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15" w:type="dxa"/>
            <w:tcBorders>
              <w:top w:val="single" w:sz="4" w:space="0" w:color="auto"/>
            </w:tcBorders>
          </w:tcPr>
          <w:p w:rsidR="00D97518" w:rsidRPr="00130D39" w:rsidRDefault="00D97518" w:rsidP="00D97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130D39">
              <w:rPr>
                <w:rFonts w:ascii="Angsana New" w:hAnsi="Angsana New"/>
                <w:bCs/>
                <w:sz w:val="30"/>
                <w:szCs w:val="30"/>
              </w:rPr>
              <w:t>3,112</w:t>
            </w:r>
          </w:p>
        </w:tc>
      </w:tr>
      <w:tr w:rsidR="00D97518" w:rsidRPr="003823BE" w:rsidTr="004C509C">
        <w:trPr>
          <w:cantSplit/>
        </w:trPr>
        <w:tc>
          <w:tcPr>
            <w:tcW w:w="4575" w:type="dxa"/>
          </w:tcPr>
          <w:p w:rsidR="00D97518" w:rsidRDefault="00D97518" w:rsidP="00D97518">
            <w:pPr>
              <w:tabs>
                <w:tab w:val="left" w:pos="342"/>
              </w:tabs>
              <w:ind w:left="72" w:right="-108" w:hanging="72"/>
              <w:rPr>
                <w:rFonts w:ascii="Angsana New" w:hAnsi="Angsana New"/>
                <w:sz w:val="30"/>
                <w:szCs w:val="30"/>
                <w:cs/>
              </w:rPr>
            </w:pPr>
            <w:r w:rsidRPr="009F3CE7">
              <w:rPr>
                <w:rFonts w:ascii="Angsana New" w:hAnsi="Angsana New"/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97518" w:rsidRPr="00B75C06" w:rsidRDefault="00D97518" w:rsidP="00D97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B75C06">
              <w:rPr>
                <w:rFonts w:ascii="Angsana New" w:hAnsi="Angsana New"/>
                <w:bCs/>
                <w:sz w:val="30"/>
                <w:szCs w:val="30"/>
              </w:rPr>
              <w:t>8</w:t>
            </w:r>
            <w:r w:rsidR="00B75C06">
              <w:rPr>
                <w:rFonts w:ascii="Angsana New" w:hAnsi="Angsana New"/>
                <w:bCs/>
                <w:sz w:val="30"/>
                <w:szCs w:val="30"/>
              </w:rPr>
              <w:t>77</w:t>
            </w:r>
          </w:p>
        </w:tc>
        <w:tc>
          <w:tcPr>
            <w:tcW w:w="270" w:type="dxa"/>
          </w:tcPr>
          <w:p w:rsidR="00D97518" w:rsidRPr="00597AF1" w:rsidRDefault="00D97518" w:rsidP="00D9751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:rsidR="00D97518" w:rsidRPr="00130D39" w:rsidRDefault="00D97518" w:rsidP="00D97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130D39">
              <w:rPr>
                <w:rFonts w:ascii="Angsana New" w:hAnsi="Angsana New"/>
                <w:bCs/>
                <w:sz w:val="30"/>
                <w:szCs w:val="30"/>
              </w:rPr>
              <w:t>809</w:t>
            </w:r>
          </w:p>
        </w:tc>
        <w:tc>
          <w:tcPr>
            <w:tcW w:w="283" w:type="dxa"/>
          </w:tcPr>
          <w:p w:rsidR="00D97518" w:rsidRPr="00597AF1" w:rsidRDefault="00D97518" w:rsidP="00D97518">
            <w:pPr>
              <w:pStyle w:val="a1"/>
              <w:tabs>
                <w:tab w:val="left" w:pos="0"/>
                <w:tab w:val="left" w:pos="558"/>
                <w:tab w:val="decimal" w:pos="792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97518" w:rsidRPr="00B75C06" w:rsidRDefault="00B75C06" w:rsidP="00D97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611</w:t>
            </w:r>
          </w:p>
        </w:tc>
        <w:tc>
          <w:tcPr>
            <w:tcW w:w="284" w:type="dxa"/>
          </w:tcPr>
          <w:p w:rsidR="00D97518" w:rsidRPr="00597AF1" w:rsidRDefault="00D97518" w:rsidP="00D97518">
            <w:pPr>
              <w:pStyle w:val="a1"/>
              <w:tabs>
                <w:tab w:val="left" w:pos="0"/>
                <w:tab w:val="left" w:pos="558"/>
                <w:tab w:val="decimal" w:pos="792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</w:tcPr>
          <w:p w:rsidR="00D97518" w:rsidRPr="00130D39" w:rsidRDefault="00D97518" w:rsidP="00D97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130D39">
              <w:rPr>
                <w:rFonts w:ascii="Angsana New" w:hAnsi="Angsana New" w:hint="cs"/>
                <w:b/>
                <w:sz w:val="30"/>
                <w:szCs w:val="30"/>
                <w:cs/>
              </w:rPr>
              <w:t>582</w:t>
            </w:r>
          </w:p>
        </w:tc>
      </w:tr>
      <w:tr w:rsidR="00D97518" w:rsidRPr="00AF7DDD" w:rsidTr="004C509C">
        <w:trPr>
          <w:cantSplit/>
        </w:trPr>
        <w:tc>
          <w:tcPr>
            <w:tcW w:w="4575" w:type="dxa"/>
          </w:tcPr>
          <w:p w:rsidR="00D97518" w:rsidRPr="00543B56" w:rsidRDefault="00D97518" w:rsidP="00D97518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ค่าใช้จ่ายที่รับรู้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เป็นรายการกำไรหรือขาดทุน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D97518" w:rsidRPr="00B75C06" w:rsidRDefault="00D97518" w:rsidP="00D97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75C06">
              <w:rPr>
                <w:rFonts w:ascii="Angsana New" w:hAnsi="Angsana New"/>
                <w:bCs/>
                <w:sz w:val="30"/>
                <w:szCs w:val="30"/>
              </w:rPr>
              <w:t>5,</w:t>
            </w:r>
            <w:r w:rsidR="00B75C06">
              <w:rPr>
                <w:rFonts w:ascii="Angsana New" w:hAnsi="Angsana New"/>
                <w:bCs/>
                <w:sz w:val="30"/>
                <w:szCs w:val="30"/>
              </w:rPr>
              <w:t>514</w:t>
            </w:r>
          </w:p>
        </w:tc>
        <w:tc>
          <w:tcPr>
            <w:tcW w:w="270" w:type="dxa"/>
          </w:tcPr>
          <w:p w:rsidR="00D97518" w:rsidRPr="00597AF1" w:rsidRDefault="00D97518" w:rsidP="00D9751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</w:tcPr>
          <w:p w:rsidR="00D97518" w:rsidRPr="00130D39" w:rsidRDefault="00D97518" w:rsidP="00D97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30D39">
              <w:rPr>
                <w:rFonts w:ascii="Angsana New" w:hAnsi="Angsana New"/>
                <w:bCs/>
                <w:sz w:val="30"/>
                <w:szCs w:val="30"/>
              </w:rPr>
              <w:t>5,318</w:t>
            </w:r>
          </w:p>
        </w:tc>
        <w:tc>
          <w:tcPr>
            <w:tcW w:w="283" w:type="dxa"/>
          </w:tcPr>
          <w:p w:rsidR="00D97518" w:rsidRPr="00597AF1" w:rsidRDefault="00D97518" w:rsidP="00D97518">
            <w:pPr>
              <w:pStyle w:val="a1"/>
              <w:tabs>
                <w:tab w:val="left" w:pos="0"/>
                <w:tab w:val="left" w:pos="558"/>
                <w:tab w:val="decimal" w:pos="792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D97518" w:rsidRPr="00B75C06" w:rsidRDefault="00D97518" w:rsidP="00D97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75C06">
              <w:rPr>
                <w:rFonts w:ascii="Angsana New" w:hAnsi="Angsana New"/>
                <w:bCs/>
                <w:sz w:val="30"/>
                <w:szCs w:val="30"/>
              </w:rPr>
              <w:t>3,</w:t>
            </w:r>
            <w:r w:rsidR="00B75C06">
              <w:rPr>
                <w:rFonts w:ascii="Angsana New" w:hAnsi="Angsana New"/>
                <w:bCs/>
                <w:sz w:val="30"/>
                <w:szCs w:val="30"/>
              </w:rPr>
              <w:t>748</w:t>
            </w:r>
          </w:p>
        </w:tc>
        <w:tc>
          <w:tcPr>
            <w:tcW w:w="284" w:type="dxa"/>
          </w:tcPr>
          <w:p w:rsidR="00D97518" w:rsidRPr="00597AF1" w:rsidRDefault="00D97518" w:rsidP="00D97518">
            <w:pPr>
              <w:pStyle w:val="a1"/>
              <w:tabs>
                <w:tab w:val="left" w:pos="0"/>
                <w:tab w:val="left" w:pos="558"/>
                <w:tab w:val="decimal" w:pos="792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15" w:type="dxa"/>
            <w:tcBorders>
              <w:top w:val="single" w:sz="4" w:space="0" w:color="auto"/>
            </w:tcBorders>
          </w:tcPr>
          <w:p w:rsidR="00D97518" w:rsidRPr="00130D39" w:rsidRDefault="00D97518" w:rsidP="00D97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30D39">
              <w:rPr>
                <w:rFonts w:ascii="Angsana New" w:hAnsi="Angsana New"/>
                <w:bCs/>
                <w:sz w:val="30"/>
                <w:szCs w:val="30"/>
              </w:rPr>
              <w:t>3,694</w:t>
            </w:r>
          </w:p>
        </w:tc>
      </w:tr>
      <w:tr w:rsidR="00D97518" w:rsidRPr="00AF7DDD" w:rsidTr="004C509C">
        <w:trPr>
          <w:cantSplit/>
        </w:trPr>
        <w:tc>
          <w:tcPr>
            <w:tcW w:w="4575" w:type="dxa"/>
          </w:tcPr>
          <w:p w:rsidR="00D97518" w:rsidRPr="0019486D" w:rsidRDefault="00D97518" w:rsidP="00D97518">
            <w:pPr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19486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รายการที่รับรู้เป็นรายการกำไรหรือขาดทุนเบ็ดเสร็จอื่น</w:t>
            </w:r>
          </w:p>
        </w:tc>
        <w:tc>
          <w:tcPr>
            <w:tcW w:w="1134" w:type="dxa"/>
            <w:vAlign w:val="center"/>
          </w:tcPr>
          <w:p w:rsidR="00D97518" w:rsidRPr="00B75C06" w:rsidRDefault="00D97518" w:rsidP="00D97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D97518" w:rsidRPr="00597AF1" w:rsidRDefault="00D97518" w:rsidP="00D9751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48" w:type="dxa"/>
            <w:vAlign w:val="center"/>
          </w:tcPr>
          <w:p w:rsidR="00D97518" w:rsidRPr="00130D39" w:rsidRDefault="00D97518" w:rsidP="00D97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:rsidR="00D97518" w:rsidRPr="00597AF1" w:rsidRDefault="00D97518" w:rsidP="00D97518">
            <w:pPr>
              <w:pStyle w:val="a1"/>
              <w:tabs>
                <w:tab w:val="left" w:pos="0"/>
                <w:tab w:val="left" w:pos="558"/>
                <w:tab w:val="decimal" w:pos="792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  <w:vAlign w:val="center"/>
          </w:tcPr>
          <w:p w:rsidR="00D97518" w:rsidRPr="00B75C06" w:rsidRDefault="00D97518" w:rsidP="00D97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585"/>
              </w:tabs>
              <w:ind w:right="-12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D97518" w:rsidRPr="00597AF1" w:rsidRDefault="00D97518" w:rsidP="00D97518">
            <w:pPr>
              <w:pStyle w:val="a1"/>
              <w:tabs>
                <w:tab w:val="left" w:pos="0"/>
                <w:tab w:val="left" w:pos="558"/>
                <w:tab w:val="decimal" w:pos="792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15" w:type="dxa"/>
            <w:vAlign w:val="center"/>
          </w:tcPr>
          <w:p w:rsidR="00D97518" w:rsidRPr="00AD5066" w:rsidRDefault="00D97518" w:rsidP="00D97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585"/>
              </w:tabs>
              <w:ind w:right="-127"/>
              <w:jc w:val="center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</w:tr>
      <w:tr w:rsidR="00D97518" w:rsidRPr="00AF7DDD" w:rsidTr="004C509C">
        <w:trPr>
          <w:cantSplit/>
        </w:trPr>
        <w:tc>
          <w:tcPr>
            <w:tcW w:w="4575" w:type="dxa"/>
          </w:tcPr>
          <w:p w:rsidR="00D97518" w:rsidRPr="009F3CE7" w:rsidRDefault="00D97518" w:rsidP="00B75C06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 ขาดทุน</w:t>
            </w:r>
            <w:r w:rsidR="00B75C06">
              <w:rPr>
                <w:rFonts w:ascii="Angsana New" w:hAnsi="Angsana New" w:hint="cs"/>
                <w:sz w:val="30"/>
                <w:szCs w:val="30"/>
                <w:cs/>
              </w:rPr>
              <w:t xml:space="preserve"> (กำไร)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จากการวัดมูลค่าประมาณการ</w:t>
            </w:r>
          </w:p>
        </w:tc>
        <w:tc>
          <w:tcPr>
            <w:tcW w:w="1134" w:type="dxa"/>
            <w:vAlign w:val="center"/>
          </w:tcPr>
          <w:p w:rsidR="00D97518" w:rsidRPr="00B75C06" w:rsidRDefault="00D97518" w:rsidP="00D97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585"/>
              </w:tabs>
              <w:ind w:right="459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D97518" w:rsidRPr="00597AF1" w:rsidRDefault="00D97518" w:rsidP="00D9751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48" w:type="dxa"/>
            <w:vAlign w:val="center"/>
          </w:tcPr>
          <w:p w:rsidR="00D97518" w:rsidRPr="00130D39" w:rsidRDefault="00D97518" w:rsidP="00D97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585"/>
              </w:tabs>
              <w:ind w:right="459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:rsidR="00D97518" w:rsidRPr="00597AF1" w:rsidRDefault="00D97518" w:rsidP="00D97518">
            <w:pPr>
              <w:pStyle w:val="a1"/>
              <w:tabs>
                <w:tab w:val="left" w:pos="0"/>
                <w:tab w:val="left" w:pos="558"/>
                <w:tab w:val="decimal" w:pos="792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  <w:vAlign w:val="center"/>
          </w:tcPr>
          <w:p w:rsidR="00D97518" w:rsidRPr="00B75C06" w:rsidRDefault="00D97518" w:rsidP="00D97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585"/>
              </w:tabs>
              <w:ind w:right="459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D97518" w:rsidRPr="00597AF1" w:rsidRDefault="00D97518" w:rsidP="00D97518">
            <w:pPr>
              <w:pStyle w:val="a1"/>
              <w:tabs>
                <w:tab w:val="left" w:pos="0"/>
                <w:tab w:val="left" w:pos="558"/>
                <w:tab w:val="decimal" w:pos="792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15" w:type="dxa"/>
            <w:vAlign w:val="center"/>
          </w:tcPr>
          <w:p w:rsidR="00D97518" w:rsidRPr="00AD5066" w:rsidRDefault="00D97518" w:rsidP="00D97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585"/>
              </w:tabs>
              <w:ind w:right="459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</w:tr>
      <w:tr w:rsidR="00B75C06" w:rsidRPr="00AF7DDD" w:rsidTr="005B3E23">
        <w:trPr>
          <w:cantSplit/>
        </w:trPr>
        <w:tc>
          <w:tcPr>
            <w:tcW w:w="4575" w:type="dxa"/>
          </w:tcPr>
          <w:p w:rsidR="00B75C06" w:rsidRDefault="00B75C06" w:rsidP="00B75C06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ต</w:t>
            </w:r>
            <w:r>
              <w:rPr>
                <w:rFonts w:ascii="Angsana New" w:hAnsi="Angsana New"/>
                <w:sz w:val="30"/>
                <w:szCs w:val="30"/>
                <w:cs/>
              </w:rPr>
              <w:t>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</w:t>
            </w:r>
            <w:r w:rsidRPr="009F3CE7">
              <w:rPr>
                <w:rFonts w:ascii="Angsana New" w:hAnsi="Angsana New"/>
                <w:sz w:val="30"/>
                <w:szCs w:val="30"/>
                <w:cs/>
              </w:rPr>
              <w:t>หลักคณิตศาสตร์ประกันภัย</w:t>
            </w:r>
          </w:p>
        </w:tc>
        <w:tc>
          <w:tcPr>
            <w:tcW w:w="1134" w:type="dxa"/>
          </w:tcPr>
          <w:p w:rsidR="00B75C06" w:rsidRPr="00B75C06" w:rsidRDefault="00B75C06" w:rsidP="00B75C0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(1</w:t>
            </w:r>
            <w:r w:rsidRPr="00B75C06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630</w:t>
            </w:r>
            <w:r w:rsidRPr="00B75C06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:rsidR="00B75C06" w:rsidRPr="00597AF1" w:rsidRDefault="00B75C06" w:rsidP="00B75C0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48" w:type="dxa"/>
          </w:tcPr>
          <w:p w:rsidR="00B75C06" w:rsidRPr="00130D39" w:rsidRDefault="00B75C06" w:rsidP="00B75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30D39">
              <w:rPr>
                <w:rFonts w:ascii="Angsana New" w:hAnsi="Angsana New"/>
                <w:bCs/>
                <w:sz w:val="30"/>
                <w:szCs w:val="30"/>
              </w:rPr>
              <w:t>3,072</w:t>
            </w:r>
          </w:p>
        </w:tc>
        <w:tc>
          <w:tcPr>
            <w:tcW w:w="283" w:type="dxa"/>
          </w:tcPr>
          <w:p w:rsidR="00B75C06" w:rsidRPr="00597AF1" w:rsidRDefault="00B75C06" w:rsidP="00B75C06">
            <w:pPr>
              <w:pStyle w:val="a1"/>
              <w:tabs>
                <w:tab w:val="left" w:pos="0"/>
                <w:tab w:val="left" w:pos="558"/>
                <w:tab w:val="decimal" w:pos="792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</w:tcPr>
          <w:p w:rsidR="00B75C06" w:rsidRPr="00B75C06" w:rsidRDefault="00B75C06" w:rsidP="00B75C0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75C06">
              <w:rPr>
                <w:rFonts w:ascii="Angsana New" w:hAnsi="Angsana New" w:hint="cs"/>
                <w:sz w:val="30"/>
                <w:szCs w:val="30"/>
                <w:cs/>
              </w:rPr>
              <w:t>(2</w:t>
            </w:r>
            <w:r w:rsidRPr="00B75C06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524</w:t>
            </w:r>
            <w:r w:rsidRPr="00B75C06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84" w:type="dxa"/>
          </w:tcPr>
          <w:p w:rsidR="00B75C06" w:rsidRPr="00597AF1" w:rsidRDefault="00B75C06" w:rsidP="00B75C06">
            <w:pPr>
              <w:pStyle w:val="a1"/>
              <w:tabs>
                <w:tab w:val="left" w:pos="0"/>
                <w:tab w:val="left" w:pos="558"/>
                <w:tab w:val="decimal" w:pos="792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15" w:type="dxa"/>
          </w:tcPr>
          <w:p w:rsidR="00B75C06" w:rsidRPr="00130D39" w:rsidRDefault="00B75C06" w:rsidP="00B75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130D39">
              <w:rPr>
                <w:rFonts w:ascii="Angsana New" w:hAnsi="Angsana New" w:hint="cs"/>
                <w:b/>
                <w:sz w:val="30"/>
                <w:szCs w:val="30"/>
                <w:cs/>
              </w:rPr>
              <w:t>659</w:t>
            </w:r>
          </w:p>
        </w:tc>
      </w:tr>
      <w:tr w:rsidR="00D97518" w:rsidRPr="00AF7DDD" w:rsidTr="004C509C">
        <w:trPr>
          <w:cantSplit/>
        </w:trPr>
        <w:tc>
          <w:tcPr>
            <w:tcW w:w="4575" w:type="dxa"/>
          </w:tcPr>
          <w:p w:rsidR="00D97518" w:rsidRDefault="00D97518" w:rsidP="00D97518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ผลประโยชน์ของพนักงานจ่ายระหว่างปี</w:t>
            </w:r>
          </w:p>
        </w:tc>
        <w:tc>
          <w:tcPr>
            <w:tcW w:w="1134" w:type="dxa"/>
          </w:tcPr>
          <w:p w:rsidR="00D97518" w:rsidRPr="00B75C06" w:rsidRDefault="00D97518" w:rsidP="00D9751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75C06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B75C06">
              <w:rPr>
                <w:rFonts w:ascii="Angsana New" w:hAnsi="Angsana New"/>
                <w:sz w:val="30"/>
                <w:szCs w:val="30"/>
              </w:rPr>
              <w:t>9,860</w:t>
            </w:r>
            <w:r w:rsidRPr="00B75C06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:rsidR="00D97518" w:rsidRPr="00597AF1" w:rsidRDefault="00D97518" w:rsidP="00D9751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48" w:type="dxa"/>
          </w:tcPr>
          <w:p w:rsidR="00D97518" w:rsidRPr="00130D39" w:rsidRDefault="00D97518" w:rsidP="00D9751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30D39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130D39">
              <w:rPr>
                <w:rFonts w:ascii="Angsana New" w:hAnsi="Angsana New"/>
                <w:sz w:val="30"/>
                <w:szCs w:val="30"/>
              </w:rPr>
              <w:t>2,188</w:t>
            </w:r>
            <w:r w:rsidRPr="00130D39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83" w:type="dxa"/>
          </w:tcPr>
          <w:p w:rsidR="00D97518" w:rsidRPr="00597AF1" w:rsidRDefault="00D97518" w:rsidP="00D97518">
            <w:pPr>
              <w:pStyle w:val="a1"/>
              <w:tabs>
                <w:tab w:val="left" w:pos="0"/>
                <w:tab w:val="left" w:pos="558"/>
                <w:tab w:val="decimal" w:pos="792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</w:tcPr>
          <w:p w:rsidR="00D97518" w:rsidRPr="00B75C06" w:rsidRDefault="00B75C06" w:rsidP="00D9751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(7</w:t>
            </w:r>
            <w:r w:rsidR="00D97518" w:rsidRPr="00B75C06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182</w:t>
            </w:r>
            <w:r w:rsidR="00D97518" w:rsidRPr="00B75C06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84" w:type="dxa"/>
          </w:tcPr>
          <w:p w:rsidR="00D97518" w:rsidRPr="00597AF1" w:rsidRDefault="00D97518" w:rsidP="00D97518">
            <w:pPr>
              <w:pStyle w:val="a1"/>
              <w:tabs>
                <w:tab w:val="left" w:pos="0"/>
                <w:tab w:val="left" w:pos="558"/>
                <w:tab w:val="decimal" w:pos="792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15" w:type="dxa"/>
          </w:tcPr>
          <w:p w:rsidR="00D97518" w:rsidRPr="00130D39" w:rsidRDefault="00D97518" w:rsidP="00D9751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30D39">
              <w:rPr>
                <w:rFonts w:ascii="Angsana New" w:hAnsi="Angsana New" w:hint="cs"/>
                <w:sz w:val="30"/>
                <w:szCs w:val="30"/>
                <w:cs/>
              </w:rPr>
              <w:t>(2</w:t>
            </w:r>
            <w:r w:rsidRPr="00130D39">
              <w:rPr>
                <w:rFonts w:ascii="Angsana New" w:hAnsi="Angsana New"/>
                <w:sz w:val="30"/>
                <w:szCs w:val="30"/>
              </w:rPr>
              <w:t>,</w:t>
            </w:r>
            <w:r w:rsidRPr="00130D39">
              <w:rPr>
                <w:rFonts w:ascii="Angsana New" w:hAnsi="Angsana New" w:hint="cs"/>
                <w:sz w:val="30"/>
                <w:szCs w:val="30"/>
                <w:cs/>
              </w:rPr>
              <w:t>017)</w:t>
            </w:r>
          </w:p>
        </w:tc>
      </w:tr>
      <w:tr w:rsidR="00D97518" w:rsidRPr="00AF7DDD" w:rsidTr="004C509C">
        <w:trPr>
          <w:cantSplit/>
        </w:trPr>
        <w:tc>
          <w:tcPr>
            <w:tcW w:w="4575" w:type="dxa"/>
          </w:tcPr>
          <w:p w:rsidR="00D97518" w:rsidRPr="009F3CE7" w:rsidRDefault="00D97518" w:rsidP="00D97518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</w:t>
            </w:r>
            <w:r w:rsidRPr="009F3CE7">
              <w:rPr>
                <w:rFonts w:ascii="Angsana New" w:hAnsi="Angsana New"/>
                <w:sz w:val="30"/>
                <w:szCs w:val="30"/>
                <w:cs/>
              </w:rPr>
              <w:t>นี้สินผลประโยชน์ของพนักงานหลังออกจากงาน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D97518" w:rsidRPr="00B75C06" w:rsidRDefault="00D97518" w:rsidP="00D97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D97518" w:rsidRPr="00597AF1" w:rsidRDefault="00D97518" w:rsidP="00D9751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</w:tcPr>
          <w:p w:rsidR="00D97518" w:rsidRPr="00130D39" w:rsidRDefault="00D97518" w:rsidP="00D97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:rsidR="00D97518" w:rsidRPr="00597AF1" w:rsidRDefault="00D97518" w:rsidP="00D97518">
            <w:pPr>
              <w:pStyle w:val="a1"/>
              <w:tabs>
                <w:tab w:val="left" w:pos="0"/>
                <w:tab w:val="left" w:pos="558"/>
                <w:tab w:val="decimal" w:pos="792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D97518" w:rsidRPr="00B75C06" w:rsidRDefault="00D97518" w:rsidP="00D97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585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D97518" w:rsidRPr="00597AF1" w:rsidRDefault="00D97518" w:rsidP="00D97518">
            <w:pPr>
              <w:pStyle w:val="a1"/>
              <w:tabs>
                <w:tab w:val="left" w:pos="0"/>
                <w:tab w:val="left" w:pos="558"/>
                <w:tab w:val="decimal" w:pos="792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15" w:type="dxa"/>
            <w:tcBorders>
              <w:top w:val="single" w:sz="4" w:space="0" w:color="auto"/>
            </w:tcBorders>
            <w:vAlign w:val="center"/>
          </w:tcPr>
          <w:p w:rsidR="00D97518" w:rsidRPr="00130D39" w:rsidRDefault="00D97518" w:rsidP="00D97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585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D97518" w:rsidRPr="003823BE" w:rsidTr="004C509C">
        <w:trPr>
          <w:cantSplit/>
        </w:trPr>
        <w:tc>
          <w:tcPr>
            <w:tcW w:w="4575" w:type="dxa"/>
          </w:tcPr>
          <w:p w:rsidR="00D97518" w:rsidRPr="009F3CE7" w:rsidRDefault="00D97518" w:rsidP="00D97518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- </w:t>
            </w:r>
            <w:r w:rsidRPr="009F3CE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31 ธันวาคม </w:t>
            </w: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:rsidR="00D97518" w:rsidRPr="00B75C06" w:rsidRDefault="00B75C06" w:rsidP="00D97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62</w:t>
            </w:r>
            <w:r w:rsidR="00D97518" w:rsidRPr="00B75C06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867</w:t>
            </w:r>
          </w:p>
        </w:tc>
        <w:tc>
          <w:tcPr>
            <w:tcW w:w="270" w:type="dxa"/>
          </w:tcPr>
          <w:p w:rsidR="00D97518" w:rsidRPr="00D40D00" w:rsidRDefault="00D97518" w:rsidP="00D9751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48" w:type="dxa"/>
            <w:tcBorders>
              <w:bottom w:val="double" w:sz="4" w:space="0" w:color="auto"/>
            </w:tcBorders>
          </w:tcPr>
          <w:p w:rsidR="00D97518" w:rsidRPr="00130D39" w:rsidRDefault="00D97518" w:rsidP="00D97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30D39">
              <w:rPr>
                <w:rFonts w:ascii="Angsana New" w:hAnsi="Angsana New"/>
                <w:bCs/>
                <w:sz w:val="30"/>
                <w:szCs w:val="30"/>
              </w:rPr>
              <w:t>68,843</w:t>
            </w:r>
          </w:p>
        </w:tc>
        <w:tc>
          <w:tcPr>
            <w:tcW w:w="283" w:type="dxa"/>
          </w:tcPr>
          <w:p w:rsidR="00D97518" w:rsidRPr="00077BDB" w:rsidRDefault="00D97518" w:rsidP="00D97518">
            <w:pPr>
              <w:pStyle w:val="a1"/>
              <w:tabs>
                <w:tab w:val="left" w:pos="0"/>
                <w:tab w:val="left" w:pos="558"/>
                <w:tab w:val="decimal" w:pos="792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:rsidR="00D97518" w:rsidRPr="00B75C06" w:rsidRDefault="00B75C06" w:rsidP="00D97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44</w:t>
            </w:r>
            <w:r w:rsidR="00D97518" w:rsidRPr="00B75C06">
              <w:rPr>
                <w:rFonts w:ascii="Angsana New" w:hAnsi="Angsana New" w:hint="cs"/>
                <w:b/>
                <w:sz w:val="30"/>
                <w:szCs w:val="30"/>
                <w:cs/>
              </w:rPr>
              <w:t>,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790</w:t>
            </w:r>
          </w:p>
        </w:tc>
        <w:tc>
          <w:tcPr>
            <w:tcW w:w="284" w:type="dxa"/>
          </w:tcPr>
          <w:p w:rsidR="00D97518" w:rsidRPr="00077BDB" w:rsidRDefault="00D97518" w:rsidP="00D97518">
            <w:pPr>
              <w:pStyle w:val="a1"/>
              <w:tabs>
                <w:tab w:val="left" w:pos="0"/>
                <w:tab w:val="left" w:pos="558"/>
                <w:tab w:val="decimal" w:pos="792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115" w:type="dxa"/>
            <w:tcBorders>
              <w:bottom w:val="double" w:sz="4" w:space="0" w:color="auto"/>
            </w:tcBorders>
          </w:tcPr>
          <w:p w:rsidR="00D97518" w:rsidRPr="00130D39" w:rsidRDefault="00D97518" w:rsidP="00D97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130D39">
              <w:rPr>
                <w:rFonts w:ascii="Angsana New" w:hAnsi="Angsana New" w:hint="cs"/>
                <w:b/>
                <w:sz w:val="30"/>
                <w:szCs w:val="30"/>
                <w:cs/>
              </w:rPr>
              <w:t>50,748</w:t>
            </w:r>
          </w:p>
        </w:tc>
      </w:tr>
    </w:tbl>
    <w:p w:rsidR="004C509C" w:rsidRDefault="004C509C" w:rsidP="004C509C">
      <w:pPr>
        <w:outlineLvl w:val="0"/>
        <w:rPr>
          <w:rFonts w:ascii="Angsana New" w:hAnsi="Angsana New"/>
          <w:sz w:val="30"/>
          <w:szCs w:val="30"/>
        </w:rPr>
      </w:pPr>
    </w:p>
    <w:p w:rsidR="004C509C" w:rsidRDefault="006503E3" w:rsidP="00BB1C08">
      <w:pPr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ขาดทุน</w:t>
      </w:r>
      <w:r w:rsidR="00BB1C08">
        <w:rPr>
          <w:rFonts w:ascii="Angsana New" w:hAnsi="Angsana New" w:hint="cs"/>
          <w:sz w:val="30"/>
          <w:szCs w:val="30"/>
          <w:cs/>
        </w:rPr>
        <w:t xml:space="preserve"> (กำไร) </w:t>
      </w:r>
      <w:r w:rsidR="00994F62">
        <w:rPr>
          <w:rFonts w:ascii="Angsana New" w:hAnsi="Angsana New" w:hint="cs"/>
          <w:sz w:val="30"/>
          <w:szCs w:val="30"/>
          <w:cs/>
        </w:rPr>
        <w:t>จากการวัดมูลค่าประมาณ</w:t>
      </w:r>
      <w:r w:rsidR="004C509C">
        <w:rPr>
          <w:rFonts w:ascii="Angsana New" w:hAnsi="Angsana New" w:hint="cs"/>
          <w:sz w:val="30"/>
          <w:szCs w:val="30"/>
          <w:cs/>
        </w:rPr>
        <w:t>ตามหลักคณิตศาสตร์ประกันภัยที่รับรู้ในกำไรขาดทุนเบ็ดเสร็จอื่นสำหรับปีสิ้นสุด</w:t>
      </w:r>
      <w:r w:rsidR="00BB1C08">
        <w:rPr>
          <w:rFonts w:ascii="Angsana New" w:hAnsi="Angsana New" w:hint="cs"/>
          <w:sz w:val="30"/>
          <w:szCs w:val="30"/>
          <w:cs/>
        </w:rPr>
        <w:t xml:space="preserve"> </w:t>
      </w:r>
      <w:r w:rsidR="004C509C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4C509C">
        <w:rPr>
          <w:rFonts w:ascii="Angsana New" w:hAnsi="Angsana New"/>
          <w:sz w:val="30"/>
          <w:szCs w:val="30"/>
        </w:rPr>
        <w:t>31</w:t>
      </w:r>
      <w:r w:rsidR="005B3E23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D97518">
        <w:rPr>
          <w:rFonts w:ascii="Angsana New" w:hAnsi="Angsana New" w:hint="cs"/>
          <w:sz w:val="30"/>
          <w:szCs w:val="30"/>
          <w:cs/>
        </w:rPr>
        <w:t>256</w:t>
      </w:r>
      <w:r w:rsidR="00D97518">
        <w:rPr>
          <w:rFonts w:ascii="Angsana New" w:hAnsi="Angsana New"/>
          <w:sz w:val="30"/>
          <w:szCs w:val="30"/>
        </w:rPr>
        <w:t>4</w:t>
      </w:r>
      <w:r w:rsidR="00AD00D8">
        <w:rPr>
          <w:rFonts w:ascii="Angsana New" w:hAnsi="Angsana New" w:hint="cs"/>
          <w:sz w:val="30"/>
          <w:szCs w:val="30"/>
          <w:cs/>
        </w:rPr>
        <w:t xml:space="preserve"> และ </w:t>
      </w:r>
      <w:r w:rsidR="00D97518">
        <w:rPr>
          <w:rFonts w:ascii="Angsana New" w:hAnsi="Angsana New" w:hint="cs"/>
          <w:sz w:val="30"/>
          <w:szCs w:val="30"/>
          <w:cs/>
        </w:rPr>
        <w:t>256</w:t>
      </w:r>
      <w:r w:rsidR="00D97518">
        <w:rPr>
          <w:rFonts w:ascii="Angsana New" w:hAnsi="Angsana New"/>
          <w:sz w:val="30"/>
          <w:szCs w:val="30"/>
        </w:rPr>
        <w:t>3</w:t>
      </w:r>
      <w:r w:rsidR="004C509C">
        <w:rPr>
          <w:rFonts w:ascii="Angsana New" w:hAnsi="Angsana New" w:hint="cs"/>
          <w:sz w:val="30"/>
          <w:szCs w:val="30"/>
          <w:cs/>
        </w:rPr>
        <w:t xml:space="preserve"> เกิดขึ้นจาก</w:t>
      </w:r>
    </w:p>
    <w:p w:rsidR="004C509C" w:rsidRPr="004C509C" w:rsidRDefault="004C509C" w:rsidP="004C509C">
      <w:pPr>
        <w:outlineLvl w:val="0"/>
        <w:rPr>
          <w:rFonts w:ascii="Angsana New" w:hAnsi="Angsana New"/>
          <w:sz w:val="16"/>
          <w:szCs w:val="16"/>
        </w:rPr>
      </w:pPr>
    </w:p>
    <w:tbl>
      <w:tblPr>
        <w:tblpPr w:leftFromText="180" w:rightFromText="180" w:vertAnchor="text" w:tblpY="1"/>
        <w:tblOverlap w:val="never"/>
        <w:tblW w:w="10031" w:type="dxa"/>
        <w:tblLayout w:type="fixed"/>
        <w:tblLook w:val="0000"/>
      </w:tblPr>
      <w:tblGrid>
        <w:gridCol w:w="4644"/>
        <w:gridCol w:w="1134"/>
        <w:gridCol w:w="283"/>
        <w:gridCol w:w="1135"/>
        <w:gridCol w:w="285"/>
        <w:gridCol w:w="1132"/>
        <w:gridCol w:w="284"/>
        <w:gridCol w:w="1134"/>
      </w:tblGrid>
      <w:tr w:rsidR="005E0ADF" w:rsidRPr="004F07C8" w:rsidTr="006A02AE">
        <w:trPr>
          <w:cantSplit/>
        </w:trPr>
        <w:tc>
          <w:tcPr>
            <w:tcW w:w="4644" w:type="dxa"/>
          </w:tcPr>
          <w:p w:rsidR="005E0ADF" w:rsidRPr="004F07C8" w:rsidRDefault="005E0ADF" w:rsidP="009A05C6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87" w:type="dxa"/>
            <w:gridSpan w:val="7"/>
          </w:tcPr>
          <w:p w:rsidR="005E0ADF" w:rsidRPr="004F07C8" w:rsidRDefault="005E0ADF" w:rsidP="009A05C6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F07C8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5E0ADF" w:rsidRPr="004F07C8" w:rsidTr="006A02AE">
        <w:trPr>
          <w:cantSplit/>
        </w:trPr>
        <w:tc>
          <w:tcPr>
            <w:tcW w:w="4644" w:type="dxa"/>
          </w:tcPr>
          <w:p w:rsidR="005E0ADF" w:rsidRPr="004F07C8" w:rsidRDefault="005E0ADF" w:rsidP="00AB57F6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 w:firstLine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E0ADF" w:rsidRPr="004F07C8" w:rsidRDefault="005E0ADF" w:rsidP="00AB57F6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5" w:type="dxa"/>
            <w:tcBorders>
              <w:top w:val="single" w:sz="4" w:space="0" w:color="auto"/>
            </w:tcBorders>
          </w:tcPr>
          <w:p w:rsidR="005E0ADF" w:rsidRPr="004F07C8" w:rsidRDefault="005E0ADF" w:rsidP="00AB57F6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50" w:type="dxa"/>
            <w:gridSpan w:val="3"/>
            <w:tcBorders>
              <w:top w:val="single" w:sz="4" w:space="0" w:color="auto"/>
            </w:tcBorders>
          </w:tcPr>
          <w:p w:rsidR="005E0ADF" w:rsidRPr="004F07C8" w:rsidRDefault="005E0ADF" w:rsidP="00AB57F6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4F07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D97518" w:rsidRPr="00A67781" w:rsidTr="006A02AE">
        <w:trPr>
          <w:cantSplit/>
        </w:trPr>
        <w:tc>
          <w:tcPr>
            <w:tcW w:w="4644" w:type="dxa"/>
          </w:tcPr>
          <w:p w:rsidR="00D97518" w:rsidRDefault="00D97518" w:rsidP="00D97518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D97518" w:rsidRPr="009B78DC" w:rsidRDefault="00D97518" w:rsidP="00D97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83" w:type="dxa"/>
          </w:tcPr>
          <w:p w:rsidR="00D97518" w:rsidRPr="00F51F88" w:rsidRDefault="00D97518" w:rsidP="00D97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:rsidR="00D97518" w:rsidRPr="009B78DC" w:rsidRDefault="00D97518" w:rsidP="00D97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2563</w:t>
            </w:r>
          </w:p>
        </w:tc>
        <w:tc>
          <w:tcPr>
            <w:tcW w:w="285" w:type="dxa"/>
          </w:tcPr>
          <w:p w:rsidR="00D97518" w:rsidRDefault="00D97518" w:rsidP="00D97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:rsidR="00D97518" w:rsidRPr="009B78DC" w:rsidRDefault="00D97518" w:rsidP="00D97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D97518" w:rsidRPr="00F51F88" w:rsidRDefault="00D97518" w:rsidP="00D97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D97518" w:rsidRPr="009B78DC" w:rsidRDefault="00D97518" w:rsidP="00D97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2563</w:t>
            </w:r>
          </w:p>
        </w:tc>
      </w:tr>
      <w:tr w:rsidR="00264DE9" w:rsidRPr="00A67781" w:rsidTr="006A02AE">
        <w:trPr>
          <w:cantSplit/>
        </w:trPr>
        <w:tc>
          <w:tcPr>
            <w:tcW w:w="4644" w:type="dxa"/>
          </w:tcPr>
          <w:p w:rsidR="00264DE9" w:rsidRDefault="00264DE9" w:rsidP="00264DE9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การปรับปรุงมูลค่าตามประสบการณ์จริง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264DE9" w:rsidRPr="00264DE9" w:rsidRDefault="00264DE9" w:rsidP="00264D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Pr="00264DE9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851</w:t>
            </w:r>
          </w:p>
        </w:tc>
        <w:tc>
          <w:tcPr>
            <w:tcW w:w="283" w:type="dxa"/>
          </w:tcPr>
          <w:p w:rsidR="00264DE9" w:rsidRPr="00130D39" w:rsidRDefault="00264DE9" w:rsidP="00264DE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</w:tcPr>
          <w:p w:rsidR="00264DE9" w:rsidRPr="00130D39" w:rsidRDefault="00264DE9" w:rsidP="00264D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</w:t>
            </w:r>
            <w:r w:rsidRPr="00130D39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810</w:t>
            </w:r>
          </w:p>
        </w:tc>
        <w:tc>
          <w:tcPr>
            <w:tcW w:w="285" w:type="dxa"/>
          </w:tcPr>
          <w:p w:rsidR="00264DE9" w:rsidRPr="00130D39" w:rsidRDefault="00264DE9" w:rsidP="00264D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2" w:type="dxa"/>
            <w:tcBorders>
              <w:top w:val="single" w:sz="4" w:space="0" w:color="auto"/>
            </w:tcBorders>
          </w:tcPr>
          <w:p w:rsidR="00264DE9" w:rsidRPr="00130D39" w:rsidRDefault="00264DE9" w:rsidP="00264DE9">
            <w:pPr>
              <w:pStyle w:val="BodyText3"/>
              <w:tabs>
                <w:tab w:val="clear" w:pos="907"/>
              </w:tabs>
              <w:ind w:right="57"/>
              <w:jc w:val="right"/>
            </w:pPr>
            <w:r w:rsidRPr="00130D39">
              <w:t>(3</w:t>
            </w:r>
            <w:r>
              <w:t>24</w:t>
            </w:r>
            <w:r w:rsidRPr="00130D39">
              <w:t>)</w:t>
            </w:r>
          </w:p>
        </w:tc>
        <w:tc>
          <w:tcPr>
            <w:tcW w:w="284" w:type="dxa"/>
          </w:tcPr>
          <w:p w:rsidR="00264DE9" w:rsidRDefault="00264DE9" w:rsidP="00264D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264DE9" w:rsidRPr="00130D39" w:rsidRDefault="00264DE9" w:rsidP="00264D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30D39">
              <w:rPr>
                <w:rFonts w:ascii="Angsana New" w:hAnsi="Angsana New"/>
                <w:bCs/>
                <w:sz w:val="30"/>
                <w:szCs w:val="30"/>
              </w:rPr>
              <w:t>587</w:t>
            </w:r>
          </w:p>
        </w:tc>
      </w:tr>
      <w:tr w:rsidR="00264DE9" w:rsidRPr="00A67781" w:rsidTr="006A02AE">
        <w:trPr>
          <w:cantSplit/>
        </w:trPr>
        <w:tc>
          <w:tcPr>
            <w:tcW w:w="4644" w:type="dxa"/>
          </w:tcPr>
          <w:p w:rsidR="00264DE9" w:rsidRPr="00037439" w:rsidRDefault="00264DE9" w:rsidP="00264D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การเปลี่ยนแปลงสมมติฐานด้านประชากรศาสตร์</w:t>
            </w:r>
          </w:p>
        </w:tc>
        <w:tc>
          <w:tcPr>
            <w:tcW w:w="1134" w:type="dxa"/>
          </w:tcPr>
          <w:p w:rsidR="00264DE9" w:rsidRPr="002F365B" w:rsidRDefault="00264DE9" w:rsidP="00264DE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F365B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83" w:type="dxa"/>
          </w:tcPr>
          <w:p w:rsidR="00264DE9" w:rsidRPr="00130D39" w:rsidRDefault="00264DE9" w:rsidP="00264DE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5" w:type="dxa"/>
          </w:tcPr>
          <w:p w:rsidR="00264DE9" w:rsidRPr="00130D39" w:rsidRDefault="00264DE9" w:rsidP="00264D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30D39">
              <w:rPr>
                <w:rFonts w:ascii="Angsana New" w:hAnsi="Angsana New"/>
                <w:bCs/>
                <w:sz w:val="30"/>
                <w:szCs w:val="30"/>
              </w:rPr>
              <w:t>2</w:t>
            </w:r>
          </w:p>
        </w:tc>
        <w:tc>
          <w:tcPr>
            <w:tcW w:w="285" w:type="dxa"/>
          </w:tcPr>
          <w:p w:rsidR="00264DE9" w:rsidRPr="00130D39" w:rsidRDefault="00264DE9" w:rsidP="00264DE9">
            <w:pPr>
              <w:pStyle w:val="BodyText3"/>
              <w:tabs>
                <w:tab w:val="clear" w:pos="907"/>
              </w:tabs>
              <w:ind w:right="57"/>
              <w:jc w:val="right"/>
            </w:pPr>
          </w:p>
        </w:tc>
        <w:tc>
          <w:tcPr>
            <w:tcW w:w="1132" w:type="dxa"/>
          </w:tcPr>
          <w:p w:rsidR="00264DE9" w:rsidRPr="002F365B" w:rsidRDefault="00264DE9" w:rsidP="00264DE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F365B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84" w:type="dxa"/>
          </w:tcPr>
          <w:p w:rsidR="00264DE9" w:rsidRDefault="00264DE9" w:rsidP="00264DE9">
            <w:pPr>
              <w:pStyle w:val="BodyText3"/>
              <w:tabs>
                <w:tab w:val="clear" w:pos="907"/>
              </w:tabs>
              <w:ind w:right="57"/>
              <w:jc w:val="right"/>
            </w:pPr>
          </w:p>
        </w:tc>
        <w:tc>
          <w:tcPr>
            <w:tcW w:w="1134" w:type="dxa"/>
          </w:tcPr>
          <w:p w:rsidR="00264DE9" w:rsidRPr="00130D39" w:rsidRDefault="00264DE9" w:rsidP="00264DE9">
            <w:pPr>
              <w:pStyle w:val="BodyText3"/>
              <w:tabs>
                <w:tab w:val="clear" w:pos="907"/>
              </w:tabs>
              <w:ind w:right="57"/>
              <w:jc w:val="right"/>
            </w:pPr>
            <w:r w:rsidRPr="00130D39">
              <w:t>(3)</w:t>
            </w:r>
          </w:p>
        </w:tc>
      </w:tr>
      <w:tr w:rsidR="00264DE9" w:rsidRPr="00597AF1" w:rsidTr="006A02AE">
        <w:trPr>
          <w:cantSplit/>
        </w:trPr>
        <w:tc>
          <w:tcPr>
            <w:tcW w:w="4644" w:type="dxa"/>
          </w:tcPr>
          <w:p w:rsidR="00264DE9" w:rsidRPr="009F3CE7" w:rsidRDefault="00264DE9" w:rsidP="00264DE9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การเปลี่ยนแปลงสมมติฐานด้านการเงิน</w:t>
            </w:r>
          </w:p>
        </w:tc>
        <w:tc>
          <w:tcPr>
            <w:tcW w:w="1134" w:type="dxa"/>
          </w:tcPr>
          <w:p w:rsidR="00264DE9" w:rsidRPr="00130D39" w:rsidRDefault="00264DE9" w:rsidP="00264DE9">
            <w:pPr>
              <w:pStyle w:val="BodyText3"/>
              <w:tabs>
                <w:tab w:val="clear" w:pos="907"/>
              </w:tabs>
              <w:ind w:right="57"/>
              <w:jc w:val="right"/>
            </w:pPr>
            <w:r>
              <w:t>(3,481</w:t>
            </w:r>
            <w:r w:rsidRPr="00130D39">
              <w:t>)</w:t>
            </w:r>
          </w:p>
        </w:tc>
        <w:tc>
          <w:tcPr>
            <w:tcW w:w="283" w:type="dxa"/>
          </w:tcPr>
          <w:p w:rsidR="00264DE9" w:rsidRPr="00130D39" w:rsidRDefault="00264DE9" w:rsidP="00264DE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:rsidR="00264DE9" w:rsidRPr="00130D39" w:rsidRDefault="00264DE9" w:rsidP="00264D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260</w:t>
            </w:r>
          </w:p>
        </w:tc>
        <w:tc>
          <w:tcPr>
            <w:tcW w:w="285" w:type="dxa"/>
          </w:tcPr>
          <w:p w:rsidR="00264DE9" w:rsidRPr="00130D39" w:rsidRDefault="00264DE9" w:rsidP="00264D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2" w:type="dxa"/>
            <w:tcBorders>
              <w:bottom w:val="single" w:sz="4" w:space="0" w:color="auto"/>
            </w:tcBorders>
          </w:tcPr>
          <w:p w:rsidR="00264DE9" w:rsidRPr="00130D39" w:rsidRDefault="00264DE9" w:rsidP="00264DE9">
            <w:pPr>
              <w:pStyle w:val="BodyText3"/>
              <w:tabs>
                <w:tab w:val="clear" w:pos="907"/>
              </w:tabs>
              <w:ind w:right="57"/>
              <w:jc w:val="right"/>
            </w:pPr>
            <w:r>
              <w:t>(2,200</w:t>
            </w:r>
            <w:r w:rsidRPr="00130D39">
              <w:t>)</w:t>
            </w:r>
          </w:p>
        </w:tc>
        <w:tc>
          <w:tcPr>
            <w:tcW w:w="284" w:type="dxa"/>
          </w:tcPr>
          <w:p w:rsidR="00264DE9" w:rsidRDefault="00264DE9" w:rsidP="00264D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:rsidR="00264DE9" w:rsidRPr="00130D39" w:rsidRDefault="00264DE9" w:rsidP="00264D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30D39">
              <w:rPr>
                <w:rFonts w:ascii="Angsana New" w:hAnsi="Angsana New"/>
                <w:bCs/>
                <w:sz w:val="30"/>
                <w:szCs w:val="30"/>
              </w:rPr>
              <w:t>75</w:t>
            </w:r>
          </w:p>
        </w:tc>
      </w:tr>
      <w:tr w:rsidR="00264DE9" w:rsidRPr="00597AF1" w:rsidTr="006A02AE">
        <w:trPr>
          <w:cantSplit/>
        </w:trPr>
        <w:tc>
          <w:tcPr>
            <w:tcW w:w="4644" w:type="dxa"/>
          </w:tcPr>
          <w:p w:rsidR="00264DE9" w:rsidRPr="00EC7271" w:rsidRDefault="00264DE9" w:rsidP="00264DE9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264DE9" w:rsidRPr="00130D39" w:rsidRDefault="00264DE9" w:rsidP="00264DE9">
            <w:pPr>
              <w:pStyle w:val="BodyText3"/>
              <w:tabs>
                <w:tab w:val="clear" w:pos="907"/>
              </w:tabs>
              <w:ind w:right="57"/>
              <w:jc w:val="right"/>
            </w:pPr>
            <w:r>
              <w:t>(1,630</w:t>
            </w:r>
            <w:r w:rsidRPr="00130D39">
              <w:t>)</w:t>
            </w:r>
          </w:p>
        </w:tc>
        <w:tc>
          <w:tcPr>
            <w:tcW w:w="283" w:type="dxa"/>
          </w:tcPr>
          <w:p w:rsidR="00264DE9" w:rsidRPr="00130D39" w:rsidRDefault="00264DE9" w:rsidP="00264DE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</w:tcPr>
          <w:p w:rsidR="00264DE9" w:rsidRPr="00130D39" w:rsidRDefault="00264DE9" w:rsidP="00264D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30D39">
              <w:rPr>
                <w:rFonts w:ascii="Angsana New" w:hAnsi="Angsana New"/>
                <w:bCs/>
                <w:sz w:val="30"/>
                <w:szCs w:val="30"/>
              </w:rPr>
              <w:t>3,072</w:t>
            </w:r>
          </w:p>
        </w:tc>
        <w:tc>
          <w:tcPr>
            <w:tcW w:w="285" w:type="dxa"/>
          </w:tcPr>
          <w:p w:rsidR="00264DE9" w:rsidRPr="00130D39" w:rsidRDefault="00264DE9" w:rsidP="00264D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double" w:sz="4" w:space="0" w:color="auto"/>
            </w:tcBorders>
          </w:tcPr>
          <w:p w:rsidR="00264DE9" w:rsidRPr="00130D39" w:rsidRDefault="00264DE9" w:rsidP="00264DE9">
            <w:pPr>
              <w:pStyle w:val="BodyText3"/>
              <w:tabs>
                <w:tab w:val="clear" w:pos="907"/>
              </w:tabs>
              <w:ind w:right="57"/>
              <w:jc w:val="right"/>
            </w:pPr>
            <w:r>
              <w:t>(2,524</w:t>
            </w:r>
            <w:r w:rsidRPr="00130D39">
              <w:t>)</w:t>
            </w:r>
          </w:p>
        </w:tc>
        <w:tc>
          <w:tcPr>
            <w:tcW w:w="284" w:type="dxa"/>
          </w:tcPr>
          <w:p w:rsidR="00264DE9" w:rsidRDefault="00264DE9" w:rsidP="00264D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264DE9" w:rsidRPr="00130D39" w:rsidRDefault="00264DE9" w:rsidP="00264D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130D39">
              <w:rPr>
                <w:rFonts w:ascii="Angsana New" w:hAnsi="Angsana New" w:hint="cs"/>
                <w:b/>
                <w:sz w:val="30"/>
                <w:szCs w:val="30"/>
                <w:cs/>
              </w:rPr>
              <w:t>659</w:t>
            </w:r>
          </w:p>
        </w:tc>
      </w:tr>
    </w:tbl>
    <w:p w:rsidR="00264DE9" w:rsidRDefault="00264DE9" w:rsidP="004C509C">
      <w:pPr>
        <w:rPr>
          <w:rFonts w:ascii="Angsana New" w:hAnsi="Angsana New"/>
          <w:sz w:val="30"/>
          <w:szCs w:val="30"/>
        </w:rPr>
      </w:pPr>
    </w:p>
    <w:p w:rsidR="00264DE9" w:rsidRDefault="00264DE9" w:rsidP="004C509C">
      <w:pPr>
        <w:rPr>
          <w:rFonts w:ascii="Angsana New" w:hAnsi="Angsana New"/>
          <w:sz w:val="30"/>
          <w:szCs w:val="30"/>
        </w:rPr>
      </w:pPr>
    </w:p>
    <w:p w:rsidR="004C509C" w:rsidRPr="009F3CE7" w:rsidRDefault="004C509C" w:rsidP="004C509C">
      <w:pPr>
        <w:rPr>
          <w:rFonts w:ascii="Angsana New" w:hAnsi="Angsana New"/>
          <w:sz w:val="30"/>
          <w:szCs w:val="30"/>
        </w:rPr>
      </w:pPr>
      <w:r w:rsidRPr="009F3CE7">
        <w:rPr>
          <w:rFonts w:ascii="Angsana New" w:hAnsi="Angsana New"/>
          <w:sz w:val="30"/>
          <w:szCs w:val="30"/>
          <w:cs/>
        </w:rPr>
        <w:lastRenderedPageBreak/>
        <w:t>สมมติฐานที่สำคัญซึ่งใช้ในการคำนวณหนี้สินผลประโยชน์ของพนักงานหลังออกจากงานมีดังนี้</w:t>
      </w:r>
    </w:p>
    <w:p w:rsidR="004C509C" w:rsidRPr="005D0A21" w:rsidRDefault="004C509C" w:rsidP="004C509C">
      <w:pPr>
        <w:rPr>
          <w:rFonts w:ascii="Angsana New" w:hAnsi="Angsana New"/>
          <w:sz w:val="16"/>
          <w:szCs w:val="16"/>
        </w:rPr>
      </w:pPr>
    </w:p>
    <w:tbl>
      <w:tblPr>
        <w:tblW w:w="10456" w:type="dxa"/>
        <w:tblLook w:val="04A0"/>
      </w:tblPr>
      <w:tblGrid>
        <w:gridCol w:w="2802"/>
        <w:gridCol w:w="3733"/>
        <w:gridCol w:w="258"/>
        <w:gridCol w:w="3663"/>
      </w:tblGrid>
      <w:tr w:rsidR="00DB793C" w:rsidRPr="009B78DC" w:rsidTr="00DB793C">
        <w:tc>
          <w:tcPr>
            <w:tcW w:w="2802" w:type="dxa"/>
          </w:tcPr>
          <w:p w:rsidR="00DB793C" w:rsidRPr="009B78DC" w:rsidRDefault="00DB793C" w:rsidP="009A05C6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654" w:type="dxa"/>
            <w:gridSpan w:val="3"/>
          </w:tcPr>
          <w:p w:rsidR="00DB793C" w:rsidRPr="0019486D" w:rsidRDefault="00DB793C" w:rsidP="009A05C6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9486D">
              <w:rPr>
                <w:rFonts w:ascii="Angsana New" w:hAnsi="Angsana New" w:hint="cs"/>
                <w:sz w:val="30"/>
                <w:szCs w:val="30"/>
                <w:cs/>
              </w:rPr>
              <w:t>สมมติฐาน</w:t>
            </w:r>
          </w:p>
        </w:tc>
      </w:tr>
      <w:tr w:rsidR="00DB793C" w:rsidRPr="009B78DC" w:rsidTr="00DB793C">
        <w:tc>
          <w:tcPr>
            <w:tcW w:w="2802" w:type="dxa"/>
          </w:tcPr>
          <w:p w:rsidR="00DB793C" w:rsidRPr="009B78DC" w:rsidRDefault="00DB793C" w:rsidP="009A05C6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33" w:type="dxa"/>
            <w:tcBorders>
              <w:top w:val="single" w:sz="4" w:space="0" w:color="auto"/>
              <w:bottom w:val="single" w:sz="4" w:space="0" w:color="auto"/>
            </w:tcBorders>
          </w:tcPr>
          <w:p w:rsidR="00DB793C" w:rsidRPr="0019486D" w:rsidRDefault="00DF0561" w:rsidP="009A05C6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D97518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58" w:type="dxa"/>
            <w:tcBorders>
              <w:top w:val="single" w:sz="4" w:space="0" w:color="auto"/>
            </w:tcBorders>
          </w:tcPr>
          <w:p w:rsidR="00DB793C" w:rsidRPr="0019486D" w:rsidRDefault="00DB793C" w:rsidP="009A05C6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63" w:type="dxa"/>
            <w:tcBorders>
              <w:top w:val="single" w:sz="4" w:space="0" w:color="auto"/>
              <w:bottom w:val="single" w:sz="4" w:space="0" w:color="auto"/>
            </w:tcBorders>
          </w:tcPr>
          <w:p w:rsidR="00DB793C" w:rsidRPr="0019486D" w:rsidRDefault="00A42575" w:rsidP="009A05C6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D97518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D97518" w:rsidRPr="009B78DC" w:rsidTr="00DB793C">
        <w:tc>
          <w:tcPr>
            <w:tcW w:w="2802" w:type="dxa"/>
          </w:tcPr>
          <w:p w:rsidR="00D97518" w:rsidRPr="00597AF1" w:rsidRDefault="00D97518" w:rsidP="009A05C6">
            <w:pPr>
              <w:rPr>
                <w:rFonts w:ascii="Angsana New" w:hAnsi="Angsana New"/>
                <w:sz w:val="30"/>
                <w:szCs w:val="30"/>
              </w:rPr>
            </w:pPr>
            <w:r w:rsidRPr="00597AF1">
              <w:rPr>
                <w:rFonts w:ascii="Angsana New" w:hAnsi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3733" w:type="dxa"/>
            <w:tcBorders>
              <w:top w:val="single" w:sz="4" w:space="0" w:color="auto"/>
            </w:tcBorders>
          </w:tcPr>
          <w:p w:rsidR="00D97518" w:rsidRPr="0019659D" w:rsidRDefault="00D97518" w:rsidP="009A05C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19659D">
              <w:rPr>
                <w:rFonts w:ascii="Angsana New" w:hAnsi="Angsana New"/>
                <w:sz w:val="30"/>
                <w:szCs w:val="30"/>
                <w:cs/>
              </w:rPr>
              <w:t xml:space="preserve">ร้อยละ </w:t>
            </w:r>
            <w:r w:rsidR="0019659D">
              <w:rPr>
                <w:rFonts w:ascii="Angsana New" w:hAnsi="Angsana New" w:hint="cs"/>
                <w:sz w:val="30"/>
                <w:szCs w:val="30"/>
                <w:cs/>
              </w:rPr>
              <w:t>2.20</w:t>
            </w:r>
            <w:r w:rsidR="005A4F01" w:rsidRPr="0019659D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19659D">
              <w:rPr>
                <w:rFonts w:ascii="Angsana New" w:hAnsi="Angsana New" w:hint="cs"/>
                <w:sz w:val="30"/>
                <w:szCs w:val="30"/>
                <w:cs/>
              </w:rPr>
              <w:t>ถึงร้อยละ 2.48</w:t>
            </w:r>
            <w:r w:rsidR="005A4F01" w:rsidRPr="0019659D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19659D">
              <w:rPr>
                <w:rFonts w:ascii="Angsana New" w:hAnsi="Angsana New"/>
                <w:sz w:val="30"/>
                <w:szCs w:val="30"/>
                <w:cs/>
              </w:rPr>
              <w:t>ต่อปี</w:t>
            </w:r>
          </w:p>
        </w:tc>
        <w:tc>
          <w:tcPr>
            <w:tcW w:w="258" w:type="dxa"/>
          </w:tcPr>
          <w:p w:rsidR="00D97518" w:rsidRPr="00597AF1" w:rsidRDefault="00D97518" w:rsidP="009A05C6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63" w:type="dxa"/>
            <w:tcBorders>
              <w:top w:val="single" w:sz="4" w:space="0" w:color="auto"/>
            </w:tcBorders>
          </w:tcPr>
          <w:p w:rsidR="00D97518" w:rsidRPr="00130D39" w:rsidRDefault="00D97518" w:rsidP="00D97518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130D39">
              <w:rPr>
                <w:rFonts w:ascii="Angsana New" w:hAnsi="Angsana New"/>
                <w:sz w:val="30"/>
                <w:szCs w:val="30"/>
                <w:cs/>
              </w:rPr>
              <w:t xml:space="preserve">ร้อยละ </w:t>
            </w:r>
            <w:r w:rsidRPr="00130D39">
              <w:rPr>
                <w:rFonts w:ascii="Angsana New" w:hAnsi="Angsana New" w:hint="cs"/>
                <w:sz w:val="30"/>
                <w:szCs w:val="30"/>
                <w:cs/>
              </w:rPr>
              <w:t>1.59</w:t>
            </w:r>
            <w:r w:rsidR="005A4F01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130D39">
              <w:rPr>
                <w:rFonts w:ascii="Angsana New" w:hAnsi="Angsana New" w:hint="cs"/>
                <w:sz w:val="30"/>
                <w:szCs w:val="30"/>
                <w:cs/>
              </w:rPr>
              <w:t>ถึงร้อยละ 1.91</w:t>
            </w:r>
            <w:r w:rsidR="005A4F01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130D39">
              <w:rPr>
                <w:rFonts w:ascii="Angsana New" w:hAnsi="Angsana New"/>
                <w:sz w:val="30"/>
                <w:szCs w:val="30"/>
                <w:cs/>
              </w:rPr>
              <w:t>ต่อปี</w:t>
            </w:r>
          </w:p>
        </w:tc>
      </w:tr>
      <w:tr w:rsidR="00D97518" w:rsidRPr="009B78DC" w:rsidTr="00DB793C">
        <w:tc>
          <w:tcPr>
            <w:tcW w:w="2802" w:type="dxa"/>
          </w:tcPr>
          <w:p w:rsidR="00D97518" w:rsidRPr="00597AF1" w:rsidRDefault="00D97518" w:rsidP="009A05C6">
            <w:pPr>
              <w:rPr>
                <w:rFonts w:ascii="Angsana New" w:hAnsi="Angsana New"/>
                <w:sz w:val="30"/>
                <w:szCs w:val="30"/>
              </w:rPr>
            </w:pPr>
            <w:r w:rsidRPr="00597AF1">
              <w:rPr>
                <w:rFonts w:ascii="Angsana New" w:hAnsi="Angsana New"/>
                <w:sz w:val="30"/>
                <w:szCs w:val="30"/>
                <w:cs/>
              </w:rPr>
              <w:t>อัตราการขึ้นเงินเดือน</w:t>
            </w:r>
          </w:p>
        </w:tc>
        <w:tc>
          <w:tcPr>
            <w:tcW w:w="3733" w:type="dxa"/>
          </w:tcPr>
          <w:p w:rsidR="00D97518" w:rsidRPr="0019659D" w:rsidRDefault="00D97518" w:rsidP="009A05C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19659D">
              <w:rPr>
                <w:rFonts w:ascii="Angsana New" w:hAnsi="Angsana New" w:hint="cs"/>
                <w:sz w:val="30"/>
                <w:szCs w:val="30"/>
                <w:cs/>
              </w:rPr>
              <w:t xml:space="preserve">ร้อยละ </w:t>
            </w:r>
            <w:r w:rsidRPr="0019659D">
              <w:rPr>
                <w:rFonts w:ascii="Angsana New" w:hAnsi="Angsana New"/>
                <w:sz w:val="30"/>
                <w:szCs w:val="30"/>
              </w:rPr>
              <w:t xml:space="preserve">4.00 </w:t>
            </w:r>
            <w:r w:rsidRPr="0019659D">
              <w:rPr>
                <w:rFonts w:ascii="Angsana New" w:hAnsi="Angsana New" w:hint="cs"/>
                <w:sz w:val="30"/>
                <w:szCs w:val="30"/>
                <w:cs/>
              </w:rPr>
              <w:t>ถึงร้อยละ 6.</w:t>
            </w:r>
            <w:r w:rsidRPr="0019659D">
              <w:rPr>
                <w:rFonts w:ascii="Angsana New" w:hAnsi="Angsana New"/>
                <w:sz w:val="30"/>
                <w:szCs w:val="30"/>
              </w:rPr>
              <w:t>0</w:t>
            </w:r>
            <w:r w:rsidRPr="0019659D"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  <w:r w:rsidR="005A4F01" w:rsidRPr="0019659D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19659D">
              <w:rPr>
                <w:rFonts w:ascii="Angsana New" w:hAnsi="Angsana New" w:hint="cs"/>
                <w:sz w:val="30"/>
                <w:szCs w:val="30"/>
                <w:cs/>
              </w:rPr>
              <w:t xml:space="preserve">ต่อปี </w:t>
            </w:r>
          </w:p>
        </w:tc>
        <w:tc>
          <w:tcPr>
            <w:tcW w:w="258" w:type="dxa"/>
          </w:tcPr>
          <w:p w:rsidR="00D97518" w:rsidRPr="00597AF1" w:rsidRDefault="00D97518" w:rsidP="009A05C6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63" w:type="dxa"/>
          </w:tcPr>
          <w:p w:rsidR="00D97518" w:rsidRPr="00130D39" w:rsidRDefault="00D97518" w:rsidP="00D97518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130D39">
              <w:rPr>
                <w:rFonts w:ascii="Angsana New" w:hAnsi="Angsana New" w:hint="cs"/>
                <w:sz w:val="30"/>
                <w:szCs w:val="30"/>
                <w:cs/>
              </w:rPr>
              <w:t xml:space="preserve">ร้อยละ </w:t>
            </w:r>
            <w:r w:rsidRPr="00130D39">
              <w:rPr>
                <w:rFonts w:ascii="Angsana New" w:hAnsi="Angsana New"/>
                <w:sz w:val="30"/>
                <w:szCs w:val="30"/>
              </w:rPr>
              <w:t xml:space="preserve">4.00 </w:t>
            </w:r>
            <w:r w:rsidRPr="00130D39">
              <w:rPr>
                <w:rFonts w:ascii="Angsana New" w:hAnsi="Angsana New" w:hint="cs"/>
                <w:sz w:val="30"/>
                <w:szCs w:val="30"/>
                <w:cs/>
              </w:rPr>
              <w:t>ถึงร้อยละ 6.</w:t>
            </w:r>
            <w:r w:rsidRPr="00130D39">
              <w:rPr>
                <w:rFonts w:ascii="Angsana New" w:hAnsi="Angsana New"/>
                <w:sz w:val="30"/>
                <w:szCs w:val="30"/>
              </w:rPr>
              <w:t>0</w:t>
            </w:r>
            <w:r w:rsidRPr="00130D39"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  <w:r w:rsidR="005A4F01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130D39">
              <w:rPr>
                <w:rFonts w:ascii="Angsana New" w:hAnsi="Angsana New" w:hint="cs"/>
                <w:sz w:val="30"/>
                <w:szCs w:val="30"/>
                <w:cs/>
              </w:rPr>
              <w:t xml:space="preserve">ต่อปี </w:t>
            </w:r>
          </w:p>
        </w:tc>
      </w:tr>
      <w:tr w:rsidR="00D97518" w:rsidRPr="009B78DC" w:rsidTr="00DB793C">
        <w:tc>
          <w:tcPr>
            <w:tcW w:w="2802" w:type="dxa"/>
          </w:tcPr>
          <w:p w:rsidR="00D97518" w:rsidRPr="00597AF1" w:rsidRDefault="00D97518" w:rsidP="009A05C6">
            <w:pPr>
              <w:rPr>
                <w:rFonts w:ascii="Angsana New" w:hAnsi="Angsana New"/>
                <w:sz w:val="30"/>
                <w:szCs w:val="30"/>
              </w:rPr>
            </w:pPr>
            <w:r w:rsidRPr="00597AF1">
              <w:rPr>
                <w:rFonts w:ascii="Angsana New" w:hAnsi="Angsana New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3733" w:type="dxa"/>
          </w:tcPr>
          <w:p w:rsidR="00D97518" w:rsidRPr="0019659D" w:rsidRDefault="00D97518" w:rsidP="009A05C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19659D">
              <w:rPr>
                <w:rFonts w:ascii="Angsana New" w:hAnsi="Angsana New"/>
                <w:sz w:val="30"/>
                <w:szCs w:val="30"/>
                <w:cs/>
              </w:rPr>
              <w:t>ร้อยละ</w:t>
            </w:r>
            <w:r w:rsidRPr="0019659D">
              <w:rPr>
                <w:rFonts w:ascii="Angsana New" w:hAnsi="Angsana New" w:hint="cs"/>
                <w:sz w:val="30"/>
                <w:szCs w:val="30"/>
                <w:cs/>
              </w:rPr>
              <w:t xml:space="preserve"> 1.91</w:t>
            </w:r>
            <w:r w:rsidR="005A4F01" w:rsidRPr="0019659D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19659D">
              <w:rPr>
                <w:rFonts w:ascii="Angsana New" w:hAnsi="Angsana New" w:hint="cs"/>
                <w:sz w:val="30"/>
                <w:szCs w:val="30"/>
                <w:cs/>
              </w:rPr>
              <w:t>ถึงร้อยละ</w:t>
            </w:r>
            <w:r w:rsidR="005A4F01" w:rsidRPr="0019659D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19659D">
              <w:rPr>
                <w:rFonts w:ascii="Angsana New" w:hAnsi="Angsana New"/>
                <w:sz w:val="30"/>
                <w:szCs w:val="30"/>
              </w:rPr>
              <w:t>4</w:t>
            </w:r>
            <w:r w:rsidRPr="0019659D">
              <w:rPr>
                <w:rFonts w:ascii="Angsana New" w:hAnsi="Angsana New" w:hint="cs"/>
                <w:sz w:val="30"/>
                <w:szCs w:val="30"/>
                <w:cs/>
              </w:rPr>
              <w:t>0.11</w:t>
            </w:r>
            <w:r w:rsidR="005A4F01" w:rsidRPr="0019659D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19659D">
              <w:rPr>
                <w:rFonts w:ascii="Angsana New" w:hAnsi="Angsana New"/>
                <w:sz w:val="30"/>
                <w:szCs w:val="30"/>
                <w:cs/>
              </w:rPr>
              <w:t>ต่อปี</w:t>
            </w:r>
          </w:p>
        </w:tc>
        <w:tc>
          <w:tcPr>
            <w:tcW w:w="258" w:type="dxa"/>
          </w:tcPr>
          <w:p w:rsidR="00D97518" w:rsidRPr="00597AF1" w:rsidRDefault="00D97518" w:rsidP="009A05C6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63" w:type="dxa"/>
          </w:tcPr>
          <w:p w:rsidR="00D97518" w:rsidRPr="00130D39" w:rsidRDefault="00D97518" w:rsidP="00D97518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130D39">
              <w:rPr>
                <w:rFonts w:ascii="Angsana New" w:hAnsi="Angsana New"/>
                <w:sz w:val="30"/>
                <w:szCs w:val="30"/>
                <w:cs/>
              </w:rPr>
              <w:t>ร้อยละ</w:t>
            </w:r>
            <w:r w:rsidRPr="00130D39">
              <w:rPr>
                <w:rFonts w:ascii="Angsana New" w:hAnsi="Angsana New" w:hint="cs"/>
                <w:sz w:val="30"/>
                <w:szCs w:val="30"/>
                <w:cs/>
              </w:rPr>
              <w:t xml:space="preserve"> 1.91</w:t>
            </w:r>
            <w:r w:rsidR="005A4F01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130D39">
              <w:rPr>
                <w:rFonts w:ascii="Angsana New" w:hAnsi="Angsana New" w:hint="cs"/>
                <w:sz w:val="30"/>
                <w:szCs w:val="30"/>
                <w:cs/>
              </w:rPr>
              <w:t>ถึงร้อยละ</w:t>
            </w:r>
            <w:r w:rsidR="005A4F01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130D39">
              <w:rPr>
                <w:rFonts w:ascii="Angsana New" w:hAnsi="Angsana New"/>
                <w:sz w:val="30"/>
                <w:szCs w:val="30"/>
              </w:rPr>
              <w:t>4</w:t>
            </w:r>
            <w:r w:rsidRPr="00130D39">
              <w:rPr>
                <w:rFonts w:ascii="Angsana New" w:hAnsi="Angsana New" w:hint="cs"/>
                <w:sz w:val="30"/>
                <w:szCs w:val="30"/>
                <w:cs/>
              </w:rPr>
              <w:t>0.11</w:t>
            </w:r>
            <w:r w:rsidR="005A4F01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130D39">
              <w:rPr>
                <w:rFonts w:ascii="Angsana New" w:hAnsi="Angsana New"/>
                <w:sz w:val="30"/>
                <w:szCs w:val="30"/>
                <w:cs/>
              </w:rPr>
              <w:t>ต่อปี</w:t>
            </w:r>
          </w:p>
        </w:tc>
      </w:tr>
      <w:tr w:rsidR="00D97518" w:rsidRPr="009B78DC" w:rsidTr="00DB793C">
        <w:tc>
          <w:tcPr>
            <w:tcW w:w="2802" w:type="dxa"/>
          </w:tcPr>
          <w:p w:rsidR="00D97518" w:rsidRPr="00597AF1" w:rsidRDefault="00D97518" w:rsidP="009A05C6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อัตราการเสียชีวิต</w:t>
            </w:r>
          </w:p>
        </w:tc>
        <w:tc>
          <w:tcPr>
            <w:tcW w:w="3733" w:type="dxa"/>
          </w:tcPr>
          <w:p w:rsidR="00D97518" w:rsidRPr="0019659D" w:rsidRDefault="00D97518" w:rsidP="009A05C6">
            <w:pPr>
              <w:rPr>
                <w:rFonts w:ascii="Angsana New" w:hAnsi="Angsana New"/>
                <w:sz w:val="30"/>
                <w:szCs w:val="30"/>
              </w:rPr>
            </w:pPr>
            <w:r w:rsidRPr="0019659D">
              <w:rPr>
                <w:rFonts w:ascii="Angsana New" w:hAnsi="Angsana New" w:hint="cs"/>
                <w:sz w:val="30"/>
                <w:szCs w:val="30"/>
                <w:cs/>
              </w:rPr>
              <w:t xml:space="preserve">ร้อยละ 105 ของตารางมรณะไทย </w:t>
            </w:r>
            <w:r w:rsidRPr="0019659D">
              <w:rPr>
                <w:rFonts w:ascii="Angsana New" w:hAnsi="Angsana New"/>
                <w:sz w:val="30"/>
                <w:szCs w:val="30"/>
              </w:rPr>
              <w:t>(TMO17)</w:t>
            </w:r>
          </w:p>
        </w:tc>
        <w:tc>
          <w:tcPr>
            <w:tcW w:w="258" w:type="dxa"/>
          </w:tcPr>
          <w:p w:rsidR="00D97518" w:rsidRPr="00597AF1" w:rsidRDefault="00D97518" w:rsidP="009A05C6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63" w:type="dxa"/>
          </w:tcPr>
          <w:p w:rsidR="00D97518" w:rsidRPr="00130D39" w:rsidRDefault="00D97518" w:rsidP="00D97518">
            <w:pPr>
              <w:rPr>
                <w:rFonts w:ascii="Angsana New" w:hAnsi="Angsana New"/>
                <w:sz w:val="30"/>
                <w:szCs w:val="30"/>
              </w:rPr>
            </w:pPr>
            <w:r w:rsidRPr="00130D39">
              <w:rPr>
                <w:rFonts w:ascii="Angsana New" w:hAnsi="Angsana New" w:hint="cs"/>
                <w:sz w:val="30"/>
                <w:szCs w:val="30"/>
                <w:cs/>
              </w:rPr>
              <w:t xml:space="preserve">ร้อยละ 105 ของตารางมรณะไทย </w:t>
            </w:r>
            <w:r w:rsidRPr="00130D39">
              <w:rPr>
                <w:rFonts w:ascii="Angsana New" w:hAnsi="Angsana New"/>
                <w:sz w:val="30"/>
                <w:szCs w:val="30"/>
              </w:rPr>
              <w:t>(TMO17)</w:t>
            </w:r>
          </w:p>
        </w:tc>
      </w:tr>
    </w:tbl>
    <w:p w:rsidR="00CB6EC0" w:rsidRDefault="00CB6EC0" w:rsidP="004C509C">
      <w:pPr>
        <w:rPr>
          <w:rFonts w:ascii="Angsana New" w:hAnsi="Angsana New"/>
          <w:sz w:val="30"/>
          <w:szCs w:val="30"/>
        </w:rPr>
      </w:pPr>
    </w:p>
    <w:p w:rsidR="004C509C" w:rsidRPr="0030464C" w:rsidRDefault="004C509C" w:rsidP="004C5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i/>
          <w:iCs/>
          <w:sz w:val="30"/>
          <w:szCs w:val="30"/>
        </w:rPr>
      </w:pPr>
      <w:r w:rsidRPr="0030464C">
        <w:rPr>
          <w:rFonts w:ascii="Angsana New" w:hAnsi="Angsana New" w:hint="cs"/>
          <w:i/>
          <w:iCs/>
          <w:sz w:val="30"/>
          <w:szCs w:val="30"/>
          <w:cs/>
        </w:rPr>
        <w:t>การวิเคราะห์ความอ่อนไหว</w:t>
      </w:r>
    </w:p>
    <w:p w:rsidR="004C509C" w:rsidRPr="000F3339" w:rsidRDefault="004C509C" w:rsidP="004C5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16"/>
          <w:szCs w:val="16"/>
        </w:rPr>
      </w:pPr>
    </w:p>
    <w:p w:rsidR="004C509C" w:rsidRDefault="004C509C" w:rsidP="000B2A2C">
      <w:pPr>
        <w:jc w:val="both"/>
        <w:rPr>
          <w:rFonts w:ascii="Angsana New" w:hAnsi="Angsana New"/>
          <w:sz w:val="30"/>
          <w:szCs w:val="30"/>
        </w:rPr>
      </w:pPr>
      <w:r w:rsidRPr="00992A45">
        <w:rPr>
          <w:rFonts w:ascii="Angsana New" w:hAnsi="Angsana New" w:hint="cs"/>
          <w:sz w:val="30"/>
          <w:szCs w:val="30"/>
          <w:cs/>
        </w:rPr>
        <w:t>การเปลี่ยนแปลงในแต่ละข้อสมมติฐานที่เกี่ยวข้องในการประมาณตามหลักคณิตศาสตร์ประกันภัยที่อาจเป็นไปได้อย่างสมเหตุสมผล ณ วันที่รายงาน โดยถือว่าข้อสมมติฐานอื่น ๆ คงที่ จะมีผลกระทบต่อภาระผูกพันผลประโยชน์</w:t>
      </w:r>
      <w:r w:rsidR="00D66CB4">
        <w:rPr>
          <w:rFonts w:ascii="Angsana New" w:hAnsi="Angsana New" w:hint="cs"/>
          <w:sz w:val="30"/>
          <w:szCs w:val="30"/>
          <w:cs/>
        </w:rPr>
        <w:t xml:space="preserve"> ณ วันที่ 31 ธันวาคม 2564 </w:t>
      </w:r>
      <w:r w:rsidRPr="00992A45">
        <w:rPr>
          <w:rFonts w:ascii="Angsana New" w:hAnsi="Angsana New" w:hint="cs"/>
          <w:sz w:val="30"/>
          <w:szCs w:val="30"/>
          <w:cs/>
        </w:rPr>
        <w:t>ที่กำหนดไว้เป็นจำนวนเงินดังต่อไปนี้</w:t>
      </w:r>
    </w:p>
    <w:p w:rsidR="00C858C8" w:rsidRPr="004C509C" w:rsidRDefault="00C858C8" w:rsidP="004C5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119"/>
        <w:jc w:val="both"/>
        <w:rPr>
          <w:rFonts w:ascii="Angsana New" w:hAnsi="Angsana New"/>
          <w:sz w:val="16"/>
          <w:szCs w:val="16"/>
        </w:rPr>
      </w:pPr>
    </w:p>
    <w:tbl>
      <w:tblPr>
        <w:tblpPr w:leftFromText="180" w:rightFromText="180" w:vertAnchor="text" w:tblpY="1"/>
        <w:tblOverlap w:val="never"/>
        <w:tblW w:w="10103" w:type="dxa"/>
        <w:tblLayout w:type="fixed"/>
        <w:tblLook w:val="0000"/>
      </w:tblPr>
      <w:tblGrid>
        <w:gridCol w:w="2590"/>
        <w:gridCol w:w="2409"/>
        <w:gridCol w:w="284"/>
        <w:gridCol w:w="992"/>
        <w:gridCol w:w="270"/>
        <w:gridCol w:w="1006"/>
        <w:gridCol w:w="283"/>
        <w:gridCol w:w="993"/>
        <w:gridCol w:w="284"/>
        <w:gridCol w:w="992"/>
      </w:tblGrid>
      <w:tr w:rsidR="00994A64" w:rsidRPr="004F07C8" w:rsidTr="001E65B0">
        <w:trPr>
          <w:cantSplit/>
        </w:trPr>
        <w:tc>
          <w:tcPr>
            <w:tcW w:w="2590" w:type="dxa"/>
          </w:tcPr>
          <w:p w:rsidR="00994A64" w:rsidRPr="004F07C8" w:rsidRDefault="00994A64" w:rsidP="009A05C6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09" w:type="dxa"/>
          </w:tcPr>
          <w:p w:rsidR="00994A64" w:rsidRPr="004F07C8" w:rsidRDefault="00994A64" w:rsidP="009A05C6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:rsidR="00994A64" w:rsidRPr="004F07C8" w:rsidRDefault="00994A64" w:rsidP="009A05C6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20" w:type="dxa"/>
            <w:gridSpan w:val="7"/>
            <w:tcBorders>
              <w:bottom w:val="single" w:sz="4" w:space="0" w:color="auto"/>
            </w:tcBorders>
          </w:tcPr>
          <w:p w:rsidR="00994A64" w:rsidRPr="004F07C8" w:rsidRDefault="00994A64" w:rsidP="009A05C6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F07C8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994A64" w:rsidRPr="004F07C8" w:rsidTr="001E65B0">
        <w:trPr>
          <w:cantSplit/>
        </w:trPr>
        <w:tc>
          <w:tcPr>
            <w:tcW w:w="2590" w:type="dxa"/>
          </w:tcPr>
          <w:p w:rsidR="00994A64" w:rsidRPr="004F07C8" w:rsidRDefault="00994A64" w:rsidP="009A05C6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 w:firstLine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09" w:type="dxa"/>
          </w:tcPr>
          <w:p w:rsidR="00994A64" w:rsidRPr="00992A45" w:rsidRDefault="00994A64" w:rsidP="00B85674">
            <w:pPr>
              <w:tabs>
                <w:tab w:val="clear" w:pos="907"/>
                <w:tab w:val="left" w:pos="1026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อัตราการ</w:t>
            </w:r>
          </w:p>
        </w:tc>
        <w:tc>
          <w:tcPr>
            <w:tcW w:w="284" w:type="dxa"/>
          </w:tcPr>
          <w:p w:rsidR="00994A64" w:rsidRPr="004F07C8" w:rsidRDefault="00994A64" w:rsidP="009A05C6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94A64" w:rsidRPr="004F07C8" w:rsidRDefault="00994A64" w:rsidP="009A05C6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:rsidR="00994A64" w:rsidRPr="004F07C8" w:rsidRDefault="00994A64" w:rsidP="009A05C6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6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94A64" w:rsidRPr="006A4E57" w:rsidRDefault="00994A64" w:rsidP="006A4E57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6A4E57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994A64" w:rsidRPr="00F51F88" w:rsidTr="001E65B0">
        <w:trPr>
          <w:cantSplit/>
        </w:trPr>
        <w:tc>
          <w:tcPr>
            <w:tcW w:w="2590" w:type="dxa"/>
          </w:tcPr>
          <w:p w:rsidR="00994A64" w:rsidRPr="00F51F88" w:rsidRDefault="00994A64" w:rsidP="009A05C6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994A64" w:rsidRPr="00992A45" w:rsidRDefault="00994A64" w:rsidP="00B85674">
            <w:pPr>
              <w:tabs>
                <w:tab w:val="clear" w:pos="907"/>
                <w:tab w:val="left" w:pos="1026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เปลี่ยนแปลง</w:t>
            </w:r>
          </w:p>
        </w:tc>
        <w:tc>
          <w:tcPr>
            <w:tcW w:w="284" w:type="dxa"/>
          </w:tcPr>
          <w:p w:rsidR="00994A64" w:rsidRPr="00992A45" w:rsidRDefault="00994A64" w:rsidP="009A05C6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994A64" w:rsidRPr="00992A45" w:rsidRDefault="00994A64" w:rsidP="009A05C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2A45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</w:tcPr>
          <w:p w:rsidR="00994A64" w:rsidRPr="00992A45" w:rsidRDefault="00994A64" w:rsidP="009A0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5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</w:tcPr>
          <w:p w:rsidR="00994A64" w:rsidRPr="00992A45" w:rsidRDefault="00994A64" w:rsidP="009A05C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2A45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283" w:type="dxa"/>
          </w:tcPr>
          <w:p w:rsidR="00994A64" w:rsidRPr="00F51F88" w:rsidRDefault="00994A64" w:rsidP="009A05C6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994A64" w:rsidRPr="00992A45" w:rsidRDefault="00994A64" w:rsidP="009A05C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2A45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84" w:type="dxa"/>
          </w:tcPr>
          <w:p w:rsidR="00994A64" w:rsidRPr="00992A45" w:rsidRDefault="00994A64" w:rsidP="009A0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5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994A64" w:rsidRPr="00992A45" w:rsidRDefault="00994A64" w:rsidP="009A05C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2A45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</w:tr>
      <w:tr w:rsidR="00994A64" w:rsidRPr="004C509C" w:rsidTr="001E65B0">
        <w:trPr>
          <w:cantSplit/>
        </w:trPr>
        <w:tc>
          <w:tcPr>
            <w:tcW w:w="2590" w:type="dxa"/>
          </w:tcPr>
          <w:p w:rsidR="00994A64" w:rsidRPr="004C509C" w:rsidRDefault="00994A64" w:rsidP="00994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4C509C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2409" w:type="dxa"/>
          </w:tcPr>
          <w:p w:rsidR="00994A64" w:rsidRPr="0019659D" w:rsidRDefault="001E65B0" w:rsidP="006A4E57">
            <w:pPr>
              <w:pStyle w:val="BodyText3"/>
              <w:tabs>
                <w:tab w:val="clear" w:pos="907"/>
                <w:tab w:val="left" w:pos="1309"/>
              </w:tabs>
              <w:ind w:right="68"/>
              <w:jc w:val="right"/>
              <w:rPr>
                <w:cs/>
              </w:rPr>
            </w:pPr>
            <w:r w:rsidRPr="0019659D">
              <w:rPr>
                <w:rFonts w:hint="cs"/>
                <w:cs/>
              </w:rPr>
              <w:t>ร้อยละ 0.5 และ</w:t>
            </w:r>
            <w:r w:rsidR="00994A64" w:rsidRPr="0019659D">
              <w:rPr>
                <w:rFonts w:hint="cs"/>
                <w:cs/>
              </w:rPr>
              <w:t>ร้อยละ 1.0</w:t>
            </w:r>
          </w:p>
        </w:tc>
        <w:tc>
          <w:tcPr>
            <w:tcW w:w="284" w:type="dxa"/>
          </w:tcPr>
          <w:p w:rsidR="00994A64" w:rsidRPr="00D97518" w:rsidRDefault="00994A64" w:rsidP="006A4E57">
            <w:pPr>
              <w:pStyle w:val="BodyText3"/>
              <w:tabs>
                <w:tab w:val="clear" w:pos="907"/>
                <w:tab w:val="left" w:pos="1309"/>
              </w:tabs>
              <w:ind w:right="68"/>
              <w:jc w:val="right"/>
              <w:rPr>
                <w:highlight w:val="yellow"/>
              </w:rPr>
            </w:pPr>
          </w:p>
        </w:tc>
        <w:tc>
          <w:tcPr>
            <w:tcW w:w="992" w:type="dxa"/>
          </w:tcPr>
          <w:p w:rsidR="00994A64" w:rsidRPr="0019659D" w:rsidRDefault="0019659D" w:rsidP="006A4E57">
            <w:pPr>
              <w:pStyle w:val="BodyText3"/>
              <w:tabs>
                <w:tab w:val="clear" w:pos="907"/>
                <w:tab w:val="left" w:pos="1309"/>
              </w:tabs>
              <w:ind w:right="68"/>
              <w:jc w:val="right"/>
            </w:pPr>
            <w:r>
              <w:t>(4,755</w:t>
            </w:r>
            <w:r w:rsidR="00994A64" w:rsidRPr="0019659D">
              <w:t>)</w:t>
            </w:r>
          </w:p>
        </w:tc>
        <w:tc>
          <w:tcPr>
            <w:tcW w:w="270" w:type="dxa"/>
          </w:tcPr>
          <w:p w:rsidR="00994A64" w:rsidRPr="0019659D" w:rsidRDefault="00994A64" w:rsidP="006A4E57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006" w:type="dxa"/>
          </w:tcPr>
          <w:p w:rsidR="00994A64" w:rsidRPr="0019659D" w:rsidRDefault="00994A64" w:rsidP="006A4E57">
            <w:pPr>
              <w:pStyle w:val="BodyText3"/>
              <w:ind w:right="137"/>
              <w:jc w:val="right"/>
            </w:pPr>
            <w:r w:rsidRPr="0019659D">
              <w:t>5,</w:t>
            </w:r>
            <w:r w:rsidR="0019659D">
              <w:t>463</w:t>
            </w:r>
          </w:p>
        </w:tc>
        <w:tc>
          <w:tcPr>
            <w:tcW w:w="283" w:type="dxa"/>
          </w:tcPr>
          <w:p w:rsidR="00994A64" w:rsidRPr="0019659D" w:rsidRDefault="00994A64" w:rsidP="006A4E57">
            <w:pPr>
              <w:pStyle w:val="a1"/>
              <w:tabs>
                <w:tab w:val="left" w:pos="0"/>
                <w:tab w:val="left" w:pos="558"/>
                <w:tab w:val="decimal" w:pos="792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993" w:type="dxa"/>
          </w:tcPr>
          <w:p w:rsidR="00994A64" w:rsidRPr="0019659D" w:rsidRDefault="0019659D" w:rsidP="006A4E57">
            <w:pPr>
              <w:pStyle w:val="BodyText3"/>
              <w:tabs>
                <w:tab w:val="clear" w:pos="907"/>
              </w:tabs>
              <w:ind w:right="57"/>
              <w:jc w:val="right"/>
            </w:pPr>
            <w:r>
              <w:t>(3,240</w:t>
            </w:r>
            <w:r w:rsidR="00994A64" w:rsidRPr="0019659D">
              <w:t>)</w:t>
            </w:r>
          </w:p>
        </w:tc>
        <w:tc>
          <w:tcPr>
            <w:tcW w:w="284" w:type="dxa"/>
          </w:tcPr>
          <w:p w:rsidR="00994A64" w:rsidRPr="0019659D" w:rsidRDefault="00994A64" w:rsidP="006A4E57">
            <w:pPr>
              <w:pStyle w:val="a1"/>
              <w:tabs>
                <w:tab w:val="left" w:pos="0"/>
                <w:tab w:val="left" w:pos="558"/>
                <w:tab w:val="decimal" w:pos="792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992" w:type="dxa"/>
          </w:tcPr>
          <w:p w:rsidR="00994A64" w:rsidRPr="0019659D" w:rsidRDefault="0019659D" w:rsidP="006A4E57">
            <w:pPr>
              <w:pStyle w:val="BodyText3"/>
              <w:ind w:right="137"/>
              <w:jc w:val="right"/>
            </w:pPr>
            <w:r>
              <w:t>3</w:t>
            </w:r>
            <w:r w:rsidR="00130D39" w:rsidRPr="0019659D">
              <w:t>,</w:t>
            </w:r>
            <w:r>
              <w:t>716</w:t>
            </w:r>
          </w:p>
        </w:tc>
      </w:tr>
      <w:tr w:rsidR="00994A64" w:rsidRPr="004C509C" w:rsidTr="001E65B0">
        <w:trPr>
          <w:cantSplit/>
        </w:trPr>
        <w:tc>
          <w:tcPr>
            <w:tcW w:w="2590" w:type="dxa"/>
          </w:tcPr>
          <w:p w:rsidR="00994A64" w:rsidRPr="004C509C" w:rsidRDefault="00994A64" w:rsidP="00994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4C509C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อัตราการขึ้นเงินเดือน </w:t>
            </w:r>
          </w:p>
        </w:tc>
        <w:tc>
          <w:tcPr>
            <w:tcW w:w="2409" w:type="dxa"/>
          </w:tcPr>
          <w:p w:rsidR="00994A64" w:rsidRPr="0019659D" w:rsidRDefault="00994A64" w:rsidP="00994A64">
            <w:pPr>
              <w:pStyle w:val="BodyText3"/>
              <w:tabs>
                <w:tab w:val="clear" w:pos="907"/>
                <w:tab w:val="left" w:pos="1309"/>
              </w:tabs>
              <w:ind w:right="68"/>
              <w:jc w:val="center"/>
              <w:rPr>
                <w:cs/>
              </w:rPr>
            </w:pPr>
            <w:r w:rsidRPr="0019659D">
              <w:rPr>
                <w:rFonts w:hint="cs"/>
                <w:cs/>
              </w:rPr>
              <w:t>ร้อยละ 1.0</w:t>
            </w:r>
          </w:p>
        </w:tc>
        <w:tc>
          <w:tcPr>
            <w:tcW w:w="284" w:type="dxa"/>
          </w:tcPr>
          <w:p w:rsidR="00994A64" w:rsidRPr="00D97518" w:rsidRDefault="00994A64" w:rsidP="00994A64">
            <w:pPr>
              <w:pStyle w:val="BodyText3"/>
              <w:ind w:right="137"/>
              <w:jc w:val="right"/>
              <w:rPr>
                <w:highlight w:val="yellow"/>
              </w:rPr>
            </w:pPr>
          </w:p>
        </w:tc>
        <w:tc>
          <w:tcPr>
            <w:tcW w:w="992" w:type="dxa"/>
          </w:tcPr>
          <w:p w:rsidR="00994A64" w:rsidRPr="0019659D" w:rsidRDefault="00994A64" w:rsidP="00994A64">
            <w:pPr>
              <w:pStyle w:val="BodyText3"/>
              <w:ind w:right="137"/>
              <w:jc w:val="right"/>
            </w:pPr>
            <w:r w:rsidRPr="0019659D">
              <w:t>5,</w:t>
            </w:r>
            <w:r w:rsidR="0019659D">
              <w:t>547</w:t>
            </w:r>
          </w:p>
        </w:tc>
        <w:tc>
          <w:tcPr>
            <w:tcW w:w="270" w:type="dxa"/>
          </w:tcPr>
          <w:p w:rsidR="00994A64" w:rsidRPr="0019659D" w:rsidRDefault="00994A64" w:rsidP="00994A6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006" w:type="dxa"/>
          </w:tcPr>
          <w:p w:rsidR="00994A64" w:rsidRPr="0019659D" w:rsidRDefault="0019659D" w:rsidP="00994A64">
            <w:pPr>
              <w:pStyle w:val="BodyText3"/>
              <w:tabs>
                <w:tab w:val="clear" w:pos="907"/>
              </w:tabs>
              <w:ind w:right="57"/>
              <w:jc w:val="right"/>
            </w:pPr>
            <w:r>
              <w:t>(4,911</w:t>
            </w:r>
            <w:r w:rsidR="00994A64" w:rsidRPr="0019659D">
              <w:t>)</w:t>
            </w:r>
          </w:p>
        </w:tc>
        <w:tc>
          <w:tcPr>
            <w:tcW w:w="283" w:type="dxa"/>
          </w:tcPr>
          <w:p w:rsidR="00994A64" w:rsidRPr="0019659D" w:rsidRDefault="00994A64" w:rsidP="00994A64">
            <w:pPr>
              <w:pStyle w:val="a1"/>
              <w:tabs>
                <w:tab w:val="left" w:pos="0"/>
                <w:tab w:val="left" w:pos="558"/>
                <w:tab w:val="decimal" w:pos="792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993" w:type="dxa"/>
          </w:tcPr>
          <w:p w:rsidR="00994A64" w:rsidRPr="0019659D" w:rsidRDefault="00994A64" w:rsidP="00994A64">
            <w:pPr>
              <w:pStyle w:val="BodyText3"/>
              <w:ind w:right="137"/>
              <w:jc w:val="right"/>
            </w:pPr>
            <w:r w:rsidRPr="0019659D">
              <w:t>3,</w:t>
            </w:r>
            <w:r w:rsidR="0019659D">
              <w:t>574</w:t>
            </w:r>
          </w:p>
        </w:tc>
        <w:tc>
          <w:tcPr>
            <w:tcW w:w="284" w:type="dxa"/>
          </w:tcPr>
          <w:p w:rsidR="00994A64" w:rsidRPr="0019659D" w:rsidRDefault="00994A64" w:rsidP="00994A64">
            <w:pPr>
              <w:pStyle w:val="a1"/>
              <w:tabs>
                <w:tab w:val="left" w:pos="0"/>
                <w:tab w:val="left" w:pos="558"/>
                <w:tab w:val="decimal" w:pos="792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992" w:type="dxa"/>
          </w:tcPr>
          <w:p w:rsidR="00994A64" w:rsidRPr="0019659D" w:rsidRDefault="0019659D" w:rsidP="00994A64">
            <w:pPr>
              <w:pStyle w:val="BodyText3"/>
              <w:tabs>
                <w:tab w:val="clear" w:pos="907"/>
              </w:tabs>
              <w:ind w:right="57"/>
              <w:jc w:val="right"/>
            </w:pPr>
            <w:r>
              <w:t>(3,187</w:t>
            </w:r>
            <w:r w:rsidR="00994A64" w:rsidRPr="0019659D">
              <w:t>)</w:t>
            </w:r>
          </w:p>
        </w:tc>
      </w:tr>
      <w:tr w:rsidR="00994A64" w:rsidRPr="004C509C" w:rsidTr="001E65B0">
        <w:trPr>
          <w:cantSplit/>
        </w:trPr>
        <w:tc>
          <w:tcPr>
            <w:tcW w:w="2590" w:type="dxa"/>
          </w:tcPr>
          <w:p w:rsidR="00994A64" w:rsidRPr="004C509C" w:rsidRDefault="00994A64" w:rsidP="00994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4C509C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อัตราการหมุนเวียนพนักงาน </w:t>
            </w:r>
          </w:p>
        </w:tc>
        <w:tc>
          <w:tcPr>
            <w:tcW w:w="2409" w:type="dxa"/>
          </w:tcPr>
          <w:p w:rsidR="00994A64" w:rsidRPr="0019659D" w:rsidRDefault="00994A64" w:rsidP="00994A64">
            <w:pPr>
              <w:pStyle w:val="BodyText3"/>
              <w:tabs>
                <w:tab w:val="clear" w:pos="907"/>
                <w:tab w:val="left" w:pos="1309"/>
              </w:tabs>
              <w:ind w:right="68"/>
              <w:jc w:val="center"/>
              <w:rPr>
                <w:cs/>
              </w:rPr>
            </w:pPr>
            <w:r w:rsidRPr="0019659D">
              <w:rPr>
                <w:rFonts w:hint="cs"/>
                <w:cs/>
              </w:rPr>
              <w:t>ร้อยละ 20</w:t>
            </w:r>
          </w:p>
        </w:tc>
        <w:tc>
          <w:tcPr>
            <w:tcW w:w="284" w:type="dxa"/>
          </w:tcPr>
          <w:p w:rsidR="00994A64" w:rsidRPr="00D97518" w:rsidRDefault="00994A64" w:rsidP="00994A64">
            <w:pPr>
              <w:pStyle w:val="BodyText3"/>
              <w:tabs>
                <w:tab w:val="clear" w:pos="907"/>
                <w:tab w:val="left" w:pos="1309"/>
              </w:tabs>
              <w:ind w:right="68"/>
              <w:jc w:val="right"/>
              <w:rPr>
                <w:highlight w:val="yellow"/>
              </w:rPr>
            </w:pPr>
          </w:p>
        </w:tc>
        <w:tc>
          <w:tcPr>
            <w:tcW w:w="992" w:type="dxa"/>
            <w:tcBorders>
              <w:bottom w:val="nil"/>
            </w:tcBorders>
          </w:tcPr>
          <w:p w:rsidR="00994A64" w:rsidRPr="0019659D" w:rsidRDefault="00130D39" w:rsidP="0019659D">
            <w:pPr>
              <w:pStyle w:val="BodyText3"/>
              <w:tabs>
                <w:tab w:val="clear" w:pos="907"/>
                <w:tab w:val="left" w:pos="1309"/>
              </w:tabs>
              <w:ind w:right="68"/>
              <w:jc w:val="right"/>
            </w:pPr>
            <w:r w:rsidRPr="0019659D">
              <w:t>(</w:t>
            </w:r>
            <w:r w:rsidR="0019659D">
              <w:t>4,988</w:t>
            </w:r>
            <w:r w:rsidR="00994A64" w:rsidRPr="0019659D">
              <w:t>)</w:t>
            </w:r>
          </w:p>
        </w:tc>
        <w:tc>
          <w:tcPr>
            <w:tcW w:w="270" w:type="dxa"/>
          </w:tcPr>
          <w:p w:rsidR="00994A64" w:rsidRPr="0019659D" w:rsidRDefault="00994A64" w:rsidP="00994A6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006" w:type="dxa"/>
            <w:tcBorders>
              <w:bottom w:val="nil"/>
            </w:tcBorders>
          </w:tcPr>
          <w:p w:rsidR="00994A64" w:rsidRPr="0019659D" w:rsidRDefault="0019659D" w:rsidP="00994A64">
            <w:pPr>
              <w:pStyle w:val="BodyText3"/>
              <w:ind w:right="137"/>
              <w:jc w:val="right"/>
            </w:pPr>
            <w:r>
              <w:t>5</w:t>
            </w:r>
            <w:r w:rsidR="00994A64" w:rsidRPr="0019659D">
              <w:t>,</w:t>
            </w:r>
            <w:r>
              <w:t>954</w:t>
            </w:r>
          </w:p>
        </w:tc>
        <w:tc>
          <w:tcPr>
            <w:tcW w:w="283" w:type="dxa"/>
          </w:tcPr>
          <w:p w:rsidR="00994A64" w:rsidRPr="0019659D" w:rsidRDefault="00994A64" w:rsidP="00994A64">
            <w:pPr>
              <w:pStyle w:val="a1"/>
              <w:tabs>
                <w:tab w:val="left" w:pos="0"/>
                <w:tab w:val="left" w:pos="558"/>
                <w:tab w:val="decimal" w:pos="792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993" w:type="dxa"/>
            <w:tcBorders>
              <w:bottom w:val="nil"/>
            </w:tcBorders>
          </w:tcPr>
          <w:p w:rsidR="00994A64" w:rsidRPr="0019659D" w:rsidRDefault="0019659D" w:rsidP="00994A64">
            <w:pPr>
              <w:pStyle w:val="BodyText3"/>
              <w:tabs>
                <w:tab w:val="clear" w:pos="907"/>
                <w:tab w:val="left" w:pos="1309"/>
              </w:tabs>
              <w:ind w:right="68"/>
              <w:jc w:val="right"/>
            </w:pPr>
            <w:r>
              <w:t>(3,059</w:t>
            </w:r>
            <w:r w:rsidR="00994A64" w:rsidRPr="0019659D">
              <w:t>)</w:t>
            </w:r>
          </w:p>
        </w:tc>
        <w:tc>
          <w:tcPr>
            <w:tcW w:w="284" w:type="dxa"/>
          </w:tcPr>
          <w:p w:rsidR="00994A64" w:rsidRPr="0019659D" w:rsidRDefault="00994A64" w:rsidP="00994A64">
            <w:pPr>
              <w:pStyle w:val="a1"/>
              <w:tabs>
                <w:tab w:val="left" w:pos="0"/>
                <w:tab w:val="left" w:pos="558"/>
                <w:tab w:val="decimal" w:pos="792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992" w:type="dxa"/>
            <w:tcBorders>
              <w:bottom w:val="nil"/>
            </w:tcBorders>
          </w:tcPr>
          <w:p w:rsidR="00994A64" w:rsidRPr="0019659D" w:rsidRDefault="0019659D" w:rsidP="00994A64">
            <w:pPr>
              <w:pStyle w:val="BodyText3"/>
              <w:ind w:right="137"/>
              <w:jc w:val="right"/>
            </w:pPr>
            <w:r>
              <w:t>3</w:t>
            </w:r>
            <w:r w:rsidR="00130D39" w:rsidRPr="0019659D">
              <w:t>,</w:t>
            </w:r>
            <w:r>
              <w:t>597</w:t>
            </w:r>
          </w:p>
        </w:tc>
      </w:tr>
    </w:tbl>
    <w:p w:rsidR="00D66CB4" w:rsidRDefault="00D66CB4" w:rsidP="00A8708C">
      <w:pPr>
        <w:tabs>
          <w:tab w:val="clear" w:pos="227"/>
          <w:tab w:val="clear" w:pos="454"/>
          <w:tab w:val="clear" w:pos="680"/>
          <w:tab w:val="clear" w:pos="907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4707"/>
        </w:tabs>
        <w:ind w:left="567" w:hanging="567"/>
        <w:rPr>
          <w:rFonts w:ascii="Angsana New" w:hAnsi="Angsana New"/>
          <w:b/>
          <w:bCs/>
          <w:sz w:val="30"/>
          <w:szCs w:val="30"/>
        </w:rPr>
      </w:pPr>
    </w:p>
    <w:p w:rsidR="00FF5FB6" w:rsidRPr="006178D6" w:rsidRDefault="002A275C" w:rsidP="00FF5F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21</w:t>
      </w:r>
      <w:r w:rsidR="00FF5FB6" w:rsidRPr="003D20A1">
        <w:rPr>
          <w:rFonts w:ascii="Angsana New" w:hAnsi="Angsana New"/>
          <w:b/>
          <w:bCs/>
          <w:sz w:val="30"/>
          <w:szCs w:val="30"/>
          <w:cs/>
        </w:rPr>
        <w:t>.</w:t>
      </w:r>
      <w:r w:rsidR="00FF5FB6" w:rsidRPr="003D20A1">
        <w:rPr>
          <w:rFonts w:ascii="Angsana New" w:hAnsi="Angsana New"/>
          <w:b/>
          <w:bCs/>
          <w:sz w:val="30"/>
          <w:szCs w:val="30"/>
        </w:rPr>
        <w:tab/>
      </w:r>
      <w:r w:rsidR="00FF5FB6">
        <w:rPr>
          <w:rFonts w:ascii="Angsana New" w:hAnsi="Angsana New" w:hint="cs"/>
          <w:b/>
          <w:bCs/>
          <w:sz w:val="30"/>
          <w:szCs w:val="30"/>
          <w:cs/>
        </w:rPr>
        <w:t>ทุนเรือนหุ้น</w:t>
      </w:r>
    </w:p>
    <w:p w:rsidR="00FF5FB6" w:rsidRPr="00697329" w:rsidRDefault="00FF5FB6" w:rsidP="00FF5F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16"/>
          <w:szCs w:val="16"/>
        </w:rPr>
      </w:pPr>
    </w:p>
    <w:p w:rsidR="00FF5FB6" w:rsidRPr="00694366" w:rsidRDefault="00FF5FB6" w:rsidP="00FF5F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113"/>
        <w:jc w:val="both"/>
        <w:outlineLvl w:val="0"/>
        <w:rPr>
          <w:rFonts w:ascii="Angsana New" w:hAnsi="Angsana New"/>
          <w:sz w:val="30"/>
          <w:szCs w:val="30"/>
          <w:cs/>
        </w:rPr>
      </w:pPr>
      <w:r w:rsidRPr="00694366">
        <w:rPr>
          <w:rFonts w:ascii="Angsana New" w:hAnsi="Angsana New" w:hint="cs"/>
          <w:sz w:val="30"/>
          <w:szCs w:val="30"/>
          <w:cs/>
        </w:rPr>
        <w:t>ณ วันที่ 31 ธันวาคม 256</w:t>
      </w:r>
      <w:r>
        <w:rPr>
          <w:rFonts w:ascii="Angsana New" w:hAnsi="Angsana New" w:hint="cs"/>
          <w:sz w:val="30"/>
          <w:szCs w:val="30"/>
          <w:cs/>
        </w:rPr>
        <w:t>4 และ 2563</w:t>
      </w:r>
      <w:r w:rsidRPr="00694366">
        <w:rPr>
          <w:rFonts w:ascii="Angsana New" w:hAnsi="Angsana New" w:hint="cs"/>
          <w:sz w:val="30"/>
          <w:szCs w:val="30"/>
          <w:cs/>
        </w:rPr>
        <w:t xml:space="preserve"> ทุนเรือนหุ้น</w:t>
      </w:r>
      <w:r>
        <w:rPr>
          <w:rFonts w:ascii="Angsana New" w:hAnsi="Angsana New" w:hint="cs"/>
          <w:sz w:val="30"/>
          <w:szCs w:val="30"/>
          <w:cs/>
        </w:rPr>
        <w:t xml:space="preserve"> - หุ้นสามัญ </w:t>
      </w:r>
      <w:r w:rsidRPr="00694366">
        <w:rPr>
          <w:rFonts w:ascii="Angsana New" w:hAnsi="Angsana New" w:hint="cs"/>
          <w:sz w:val="30"/>
          <w:szCs w:val="30"/>
          <w:cs/>
        </w:rPr>
        <w:t>มีรายละเอียด ดังนี้</w:t>
      </w:r>
    </w:p>
    <w:p w:rsidR="00FF5FB6" w:rsidRPr="00694366" w:rsidRDefault="00FF5FB6" w:rsidP="00FF5F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113"/>
        <w:jc w:val="both"/>
        <w:rPr>
          <w:rFonts w:ascii="Angsana New" w:hAnsi="Angsana New"/>
          <w:sz w:val="16"/>
          <w:szCs w:val="16"/>
        </w:rPr>
      </w:pPr>
    </w:p>
    <w:tbl>
      <w:tblPr>
        <w:tblW w:w="9569" w:type="dxa"/>
        <w:tblLook w:val="01E0"/>
      </w:tblPr>
      <w:tblGrid>
        <w:gridCol w:w="4219"/>
        <w:gridCol w:w="1701"/>
        <w:gridCol w:w="236"/>
        <w:gridCol w:w="1571"/>
        <w:gridCol w:w="271"/>
        <w:gridCol w:w="1571"/>
      </w:tblGrid>
      <w:tr w:rsidR="00FF5FB6" w:rsidRPr="001C0017" w:rsidTr="00FF5FB6">
        <w:tc>
          <w:tcPr>
            <w:tcW w:w="4219" w:type="dxa"/>
          </w:tcPr>
          <w:p w:rsidR="00FF5FB6" w:rsidRPr="00590072" w:rsidRDefault="00FF5FB6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FF5FB6" w:rsidRDefault="00FF5FB6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36" w:type="dxa"/>
          </w:tcPr>
          <w:p w:rsidR="00FF5FB6" w:rsidRDefault="00FF5FB6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1" w:type="dxa"/>
          </w:tcPr>
          <w:p w:rsidR="00FF5FB6" w:rsidRDefault="00FF5FB6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มูลค่าหุ้นที่ตราไว้</w:t>
            </w:r>
          </w:p>
        </w:tc>
        <w:tc>
          <w:tcPr>
            <w:tcW w:w="271" w:type="dxa"/>
          </w:tcPr>
          <w:p w:rsidR="00FF5FB6" w:rsidRPr="005D0B91" w:rsidRDefault="00FF5FB6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1" w:type="dxa"/>
          </w:tcPr>
          <w:p w:rsidR="00FF5FB6" w:rsidRDefault="00FF5FB6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FF5FB6" w:rsidRPr="001C0017" w:rsidTr="00FF5FB6">
        <w:tc>
          <w:tcPr>
            <w:tcW w:w="4219" w:type="dxa"/>
          </w:tcPr>
          <w:p w:rsidR="00FF5FB6" w:rsidRPr="00590072" w:rsidRDefault="00FF5FB6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FF5FB6" w:rsidRDefault="00FF5FB6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(หุ้น)</w:t>
            </w:r>
          </w:p>
        </w:tc>
        <w:tc>
          <w:tcPr>
            <w:tcW w:w="236" w:type="dxa"/>
          </w:tcPr>
          <w:p w:rsidR="00FF5FB6" w:rsidRDefault="00FF5FB6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1" w:type="dxa"/>
            <w:tcBorders>
              <w:bottom w:val="single" w:sz="4" w:space="0" w:color="auto"/>
            </w:tcBorders>
          </w:tcPr>
          <w:p w:rsidR="00FF5FB6" w:rsidRDefault="00FF5FB6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(บาทต่อหุ้น)</w:t>
            </w:r>
          </w:p>
        </w:tc>
        <w:tc>
          <w:tcPr>
            <w:tcW w:w="271" w:type="dxa"/>
          </w:tcPr>
          <w:p w:rsidR="00FF5FB6" w:rsidRPr="005D0B91" w:rsidRDefault="00FF5FB6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1" w:type="dxa"/>
            <w:tcBorders>
              <w:bottom w:val="single" w:sz="4" w:space="0" w:color="auto"/>
            </w:tcBorders>
          </w:tcPr>
          <w:p w:rsidR="00FF5FB6" w:rsidRDefault="00FF5FB6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(บาท)</w:t>
            </w:r>
          </w:p>
        </w:tc>
      </w:tr>
      <w:tr w:rsidR="00FF5FB6" w:rsidRPr="00694366" w:rsidTr="00FF5FB6">
        <w:tc>
          <w:tcPr>
            <w:tcW w:w="4219" w:type="dxa"/>
          </w:tcPr>
          <w:p w:rsidR="00FF5FB6" w:rsidRPr="00694366" w:rsidRDefault="00FF5FB6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FF5FB6" w:rsidRPr="00694366" w:rsidRDefault="00FF5FB6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175"/>
              <w:jc w:val="right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:rsidR="00FF5FB6" w:rsidRPr="00694366" w:rsidRDefault="00FF5FB6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71" w:type="dxa"/>
            <w:tcBorders>
              <w:top w:val="single" w:sz="4" w:space="0" w:color="auto"/>
            </w:tcBorders>
          </w:tcPr>
          <w:p w:rsidR="00FF5FB6" w:rsidRPr="00694366" w:rsidRDefault="00FF5FB6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1" w:type="dxa"/>
          </w:tcPr>
          <w:p w:rsidR="00FF5FB6" w:rsidRPr="00694366" w:rsidRDefault="00FF5FB6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71" w:type="dxa"/>
            <w:tcBorders>
              <w:top w:val="single" w:sz="4" w:space="0" w:color="auto"/>
            </w:tcBorders>
          </w:tcPr>
          <w:p w:rsidR="00FF5FB6" w:rsidRPr="00694366" w:rsidRDefault="00FF5FB6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FF5FB6" w:rsidRPr="001C0017" w:rsidTr="00FF5FB6">
        <w:tc>
          <w:tcPr>
            <w:tcW w:w="4219" w:type="dxa"/>
          </w:tcPr>
          <w:p w:rsidR="00FF5FB6" w:rsidRPr="005D0B91" w:rsidRDefault="00FF5FB6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1701" w:type="dxa"/>
          </w:tcPr>
          <w:p w:rsidR="00FF5FB6" w:rsidRPr="001E7D29" w:rsidRDefault="00FF5FB6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175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1E7D29">
              <w:rPr>
                <w:rFonts w:ascii="Angsana New" w:hAnsi="Angsana New" w:hint="cs"/>
                <w:b/>
                <w:sz w:val="30"/>
                <w:szCs w:val="30"/>
                <w:cs/>
              </w:rPr>
              <w:t>2,768</w:t>
            </w:r>
            <w:r w:rsidRPr="001E7D29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1E7D29">
              <w:rPr>
                <w:rFonts w:ascii="Angsana New" w:hAnsi="Angsana New" w:hint="cs"/>
                <w:b/>
                <w:sz w:val="30"/>
                <w:szCs w:val="30"/>
                <w:cs/>
              </w:rPr>
              <w:t>030</w:t>
            </w:r>
            <w:r w:rsidRPr="001E7D29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1E7D29">
              <w:rPr>
                <w:rFonts w:ascii="Angsana New" w:hAnsi="Angsana New" w:hint="cs"/>
                <w:b/>
                <w:sz w:val="30"/>
                <w:szCs w:val="30"/>
                <w:cs/>
              </w:rPr>
              <w:t>181</w:t>
            </w:r>
          </w:p>
        </w:tc>
        <w:tc>
          <w:tcPr>
            <w:tcW w:w="236" w:type="dxa"/>
          </w:tcPr>
          <w:p w:rsidR="00FF5FB6" w:rsidRPr="001E7D29" w:rsidRDefault="00FF5FB6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1" w:type="dxa"/>
          </w:tcPr>
          <w:p w:rsidR="00FF5FB6" w:rsidRPr="001E7D29" w:rsidRDefault="00FF5FB6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E7D29">
              <w:rPr>
                <w:rFonts w:ascii="Angsana New" w:hAnsi="Angsana New"/>
                <w:sz w:val="30"/>
                <w:szCs w:val="30"/>
              </w:rPr>
              <w:t>0.25</w:t>
            </w:r>
          </w:p>
        </w:tc>
        <w:tc>
          <w:tcPr>
            <w:tcW w:w="271" w:type="dxa"/>
          </w:tcPr>
          <w:p w:rsidR="00FF5FB6" w:rsidRPr="001E7D29" w:rsidRDefault="00FF5FB6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1" w:type="dxa"/>
          </w:tcPr>
          <w:p w:rsidR="00FF5FB6" w:rsidRPr="001E7D29" w:rsidRDefault="00FF5FB6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E7D29">
              <w:rPr>
                <w:rFonts w:ascii="Angsana New" w:hAnsi="Angsana New"/>
                <w:sz w:val="30"/>
                <w:szCs w:val="30"/>
              </w:rPr>
              <w:t>692,</w:t>
            </w:r>
            <w:r w:rsidRPr="001E7D29">
              <w:rPr>
                <w:rFonts w:ascii="Angsana New" w:hAnsi="Angsana New" w:hint="cs"/>
                <w:sz w:val="30"/>
                <w:szCs w:val="30"/>
                <w:cs/>
              </w:rPr>
              <w:t>00</w:t>
            </w:r>
            <w:r w:rsidRPr="001E7D29">
              <w:rPr>
                <w:rFonts w:ascii="Angsana New" w:hAnsi="Angsana New"/>
                <w:sz w:val="30"/>
                <w:szCs w:val="30"/>
              </w:rPr>
              <w:t>7,545</w:t>
            </w:r>
          </w:p>
        </w:tc>
      </w:tr>
      <w:tr w:rsidR="00FF5FB6" w:rsidRPr="00694366" w:rsidTr="00FF5FB6">
        <w:tc>
          <w:tcPr>
            <w:tcW w:w="4219" w:type="dxa"/>
          </w:tcPr>
          <w:p w:rsidR="00FF5FB6" w:rsidRPr="00694366" w:rsidRDefault="00FF5FB6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01" w:type="dxa"/>
          </w:tcPr>
          <w:p w:rsidR="00FF5FB6" w:rsidRPr="001E7D29" w:rsidRDefault="00FF5FB6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:rsidR="00FF5FB6" w:rsidRPr="001E7D29" w:rsidRDefault="00FF5FB6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1571" w:type="dxa"/>
            <w:shd w:val="clear" w:color="auto" w:fill="auto"/>
          </w:tcPr>
          <w:p w:rsidR="00FF5FB6" w:rsidRPr="001E7D29" w:rsidRDefault="00FF5FB6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71" w:type="dxa"/>
            <w:shd w:val="clear" w:color="auto" w:fill="auto"/>
          </w:tcPr>
          <w:p w:rsidR="00FF5FB6" w:rsidRPr="001E7D29" w:rsidRDefault="00FF5FB6" w:rsidP="00FF5FB6">
            <w:pPr>
              <w:pStyle w:val="acctfourfigures"/>
              <w:tabs>
                <w:tab w:val="clear" w:pos="765"/>
                <w:tab w:val="decimal" w:pos="792"/>
                <w:tab w:val="left" w:pos="1026"/>
                <w:tab w:val="left" w:pos="1309"/>
              </w:tabs>
              <w:spacing w:line="240" w:lineRule="atLeast"/>
              <w:ind w:left="-108" w:right="176" w:firstLine="33"/>
              <w:rPr>
                <w:rFonts w:ascii="Angsana New" w:hAnsi="Angsana New" w:cs="Angsana New"/>
                <w:bCs/>
                <w:sz w:val="16"/>
                <w:szCs w:val="16"/>
                <w:rtl/>
                <w:cs/>
                <w:lang w:val="en-US"/>
              </w:rPr>
            </w:pPr>
          </w:p>
        </w:tc>
        <w:tc>
          <w:tcPr>
            <w:tcW w:w="1571" w:type="dxa"/>
            <w:shd w:val="clear" w:color="auto" w:fill="auto"/>
          </w:tcPr>
          <w:p w:rsidR="00FF5FB6" w:rsidRPr="001E7D29" w:rsidRDefault="00FF5FB6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</w:tr>
      <w:tr w:rsidR="00FF5FB6" w:rsidRPr="00BE576E" w:rsidTr="00FF5FB6">
        <w:tc>
          <w:tcPr>
            <w:tcW w:w="4219" w:type="dxa"/>
          </w:tcPr>
          <w:p w:rsidR="00FF5FB6" w:rsidRDefault="00FF5FB6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ทุนที่ออกและชำระแล้ว</w:t>
            </w:r>
          </w:p>
        </w:tc>
        <w:tc>
          <w:tcPr>
            <w:tcW w:w="1701" w:type="dxa"/>
          </w:tcPr>
          <w:p w:rsidR="00FF5FB6" w:rsidRPr="001E7D29" w:rsidRDefault="00FF5FB6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175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1E7D29">
              <w:rPr>
                <w:rFonts w:ascii="Angsana New" w:hAnsi="Angsana New" w:hint="cs"/>
                <w:b/>
                <w:sz w:val="30"/>
                <w:szCs w:val="30"/>
                <w:cs/>
              </w:rPr>
              <w:t>2,768</w:t>
            </w:r>
            <w:r w:rsidRPr="001E7D29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1E7D29">
              <w:rPr>
                <w:rFonts w:ascii="Angsana New" w:hAnsi="Angsana New" w:hint="cs"/>
                <w:b/>
                <w:sz w:val="30"/>
                <w:szCs w:val="30"/>
                <w:cs/>
              </w:rPr>
              <w:t>030</w:t>
            </w:r>
            <w:r w:rsidRPr="001E7D29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1E7D29">
              <w:rPr>
                <w:rFonts w:ascii="Angsana New" w:hAnsi="Angsana New" w:hint="cs"/>
                <w:b/>
                <w:sz w:val="30"/>
                <w:szCs w:val="30"/>
                <w:cs/>
              </w:rPr>
              <w:t>181</w:t>
            </w:r>
          </w:p>
        </w:tc>
        <w:tc>
          <w:tcPr>
            <w:tcW w:w="236" w:type="dxa"/>
          </w:tcPr>
          <w:p w:rsidR="00FF5FB6" w:rsidRPr="001E7D29" w:rsidRDefault="00FF5FB6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571" w:type="dxa"/>
            <w:shd w:val="clear" w:color="auto" w:fill="auto"/>
          </w:tcPr>
          <w:p w:rsidR="00FF5FB6" w:rsidRPr="001E7D29" w:rsidRDefault="00FF5FB6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E7D29">
              <w:rPr>
                <w:rFonts w:ascii="Angsana New" w:hAnsi="Angsana New"/>
                <w:sz w:val="30"/>
                <w:szCs w:val="30"/>
              </w:rPr>
              <w:t>0.25</w:t>
            </w:r>
          </w:p>
        </w:tc>
        <w:tc>
          <w:tcPr>
            <w:tcW w:w="271" w:type="dxa"/>
            <w:shd w:val="clear" w:color="auto" w:fill="auto"/>
          </w:tcPr>
          <w:p w:rsidR="00FF5FB6" w:rsidRPr="001E7D29" w:rsidRDefault="00FF5FB6" w:rsidP="00FF5FB6">
            <w:pPr>
              <w:pStyle w:val="acctfourfigures"/>
              <w:tabs>
                <w:tab w:val="clear" w:pos="765"/>
                <w:tab w:val="decimal" w:pos="792"/>
                <w:tab w:val="left" w:pos="1026"/>
                <w:tab w:val="left" w:pos="1309"/>
              </w:tabs>
              <w:spacing w:line="240" w:lineRule="atLeast"/>
              <w:ind w:left="-108" w:right="176" w:firstLine="33"/>
              <w:rPr>
                <w:rFonts w:ascii="Angsana New" w:hAnsi="Angsana New" w:cs="Angsana New"/>
                <w:bCs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571" w:type="dxa"/>
            <w:shd w:val="clear" w:color="auto" w:fill="auto"/>
          </w:tcPr>
          <w:p w:rsidR="00FF5FB6" w:rsidRPr="001E7D29" w:rsidRDefault="00FF5FB6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E7D29">
              <w:rPr>
                <w:rFonts w:ascii="Angsana New" w:hAnsi="Angsana New"/>
                <w:sz w:val="30"/>
                <w:szCs w:val="30"/>
              </w:rPr>
              <w:t>692,</w:t>
            </w:r>
            <w:r w:rsidRPr="001E7D29">
              <w:rPr>
                <w:rFonts w:ascii="Angsana New" w:hAnsi="Angsana New" w:hint="cs"/>
                <w:sz w:val="30"/>
                <w:szCs w:val="30"/>
                <w:cs/>
              </w:rPr>
              <w:t>00</w:t>
            </w:r>
            <w:r w:rsidRPr="001E7D29">
              <w:rPr>
                <w:rFonts w:ascii="Angsana New" w:hAnsi="Angsana New"/>
                <w:sz w:val="30"/>
                <w:szCs w:val="30"/>
              </w:rPr>
              <w:t>7,545</w:t>
            </w:r>
          </w:p>
        </w:tc>
      </w:tr>
    </w:tbl>
    <w:p w:rsidR="00FF5FB6" w:rsidRDefault="00FF5FB6" w:rsidP="00A8708C">
      <w:pPr>
        <w:tabs>
          <w:tab w:val="clear" w:pos="227"/>
          <w:tab w:val="clear" w:pos="454"/>
          <w:tab w:val="clear" w:pos="680"/>
          <w:tab w:val="clear" w:pos="907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4707"/>
        </w:tabs>
        <w:ind w:left="567" w:hanging="567"/>
        <w:rPr>
          <w:rFonts w:ascii="Angsana New" w:hAnsi="Angsana New"/>
          <w:b/>
          <w:bCs/>
          <w:sz w:val="30"/>
          <w:szCs w:val="30"/>
        </w:rPr>
      </w:pPr>
    </w:p>
    <w:p w:rsidR="00D66CB4" w:rsidRDefault="00D66CB4" w:rsidP="00A8708C">
      <w:pPr>
        <w:tabs>
          <w:tab w:val="clear" w:pos="227"/>
          <w:tab w:val="clear" w:pos="454"/>
          <w:tab w:val="clear" w:pos="680"/>
          <w:tab w:val="clear" w:pos="907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4707"/>
        </w:tabs>
        <w:ind w:left="567" w:hanging="567"/>
        <w:rPr>
          <w:rFonts w:ascii="Angsana New" w:hAnsi="Angsana New"/>
          <w:b/>
          <w:bCs/>
          <w:sz w:val="30"/>
          <w:szCs w:val="30"/>
        </w:rPr>
      </w:pPr>
    </w:p>
    <w:p w:rsidR="00F42546" w:rsidRPr="0009390C" w:rsidRDefault="002A275C" w:rsidP="00A8708C">
      <w:pPr>
        <w:tabs>
          <w:tab w:val="clear" w:pos="227"/>
          <w:tab w:val="clear" w:pos="454"/>
          <w:tab w:val="clear" w:pos="680"/>
          <w:tab w:val="clear" w:pos="907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4707"/>
        </w:tabs>
        <w:ind w:left="567" w:hanging="567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22</w:t>
      </w:r>
      <w:r w:rsidR="00F42546" w:rsidRPr="00836535">
        <w:rPr>
          <w:rFonts w:ascii="Angsana New" w:hAnsi="Angsana New"/>
          <w:b/>
          <w:bCs/>
          <w:sz w:val="30"/>
          <w:szCs w:val="30"/>
        </w:rPr>
        <w:t>.</w:t>
      </w:r>
      <w:r w:rsidR="00F42546" w:rsidRPr="00836535">
        <w:rPr>
          <w:rFonts w:ascii="Angsana New" w:hAnsi="Angsana New"/>
          <w:b/>
          <w:bCs/>
          <w:sz w:val="30"/>
          <w:szCs w:val="30"/>
        </w:rPr>
        <w:tab/>
      </w:r>
      <w:r w:rsidR="00F42546" w:rsidRPr="00836535">
        <w:rPr>
          <w:rFonts w:ascii="Angsana New" w:hAnsi="Angsana New" w:hint="cs"/>
          <w:b/>
          <w:bCs/>
          <w:sz w:val="30"/>
          <w:szCs w:val="30"/>
          <w:cs/>
        </w:rPr>
        <w:t>ส่วนเกินมูลค่าหุ้น</w:t>
      </w:r>
      <w:r w:rsidR="00A8708C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 w:rsidR="00250B7F">
        <w:rPr>
          <w:rFonts w:ascii="Angsana New" w:hAnsi="Angsana New" w:hint="cs"/>
          <w:b/>
          <w:bCs/>
          <w:sz w:val="30"/>
          <w:szCs w:val="30"/>
          <w:cs/>
        </w:rPr>
        <w:t>และ</w:t>
      </w:r>
      <w:r w:rsidR="00A8708C">
        <w:rPr>
          <w:rFonts w:ascii="Angsana New" w:hAnsi="Angsana New" w:hint="cs"/>
          <w:b/>
          <w:bCs/>
          <w:sz w:val="30"/>
          <w:szCs w:val="30"/>
          <w:cs/>
        </w:rPr>
        <w:t xml:space="preserve">ทุนสำรองตามกฎหมาย </w:t>
      </w:r>
    </w:p>
    <w:p w:rsidR="00F42546" w:rsidRPr="004D6B7E" w:rsidRDefault="00F42546" w:rsidP="00F425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16"/>
          <w:szCs w:val="16"/>
        </w:rPr>
      </w:pPr>
    </w:p>
    <w:p w:rsidR="00DA7E80" w:rsidRPr="00DA7E80" w:rsidRDefault="00DA7E80" w:rsidP="00C11EED">
      <w:pPr>
        <w:pStyle w:val="a"/>
        <w:tabs>
          <w:tab w:val="clear" w:pos="1080"/>
        </w:tabs>
        <w:jc w:val="thaiDistribute"/>
        <w:rPr>
          <w:rFonts w:ascii="Angsana New" w:hAnsi="Angsana New"/>
          <w:i/>
          <w:iCs/>
          <w:cs/>
        </w:rPr>
      </w:pPr>
      <w:r w:rsidRPr="00DA7E80">
        <w:rPr>
          <w:rFonts w:ascii="Angsana New" w:hAnsi="Angsana New" w:hint="cs"/>
          <w:i/>
          <w:iCs/>
          <w:cs/>
        </w:rPr>
        <w:t>ส่วนเกินมูลค่าหุ้น</w:t>
      </w:r>
    </w:p>
    <w:p w:rsidR="00DA7E80" w:rsidRPr="00DA7E80" w:rsidRDefault="00DA7E80" w:rsidP="00C11EED">
      <w:pPr>
        <w:pStyle w:val="a"/>
        <w:tabs>
          <w:tab w:val="clear" w:pos="1080"/>
        </w:tabs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CB3E85" w:rsidRDefault="00F42546" w:rsidP="00C11EED">
      <w:pPr>
        <w:pStyle w:val="a"/>
        <w:tabs>
          <w:tab w:val="clear" w:pos="1080"/>
        </w:tabs>
        <w:jc w:val="thaiDistribute"/>
        <w:rPr>
          <w:rFonts w:ascii="Angsana New" w:hAnsi="Angsana New"/>
          <w:lang w:val="en-US"/>
        </w:rPr>
      </w:pPr>
      <w:r w:rsidRPr="00A34ECC">
        <w:rPr>
          <w:rFonts w:ascii="Angsana New" w:hAnsi="Angsana New"/>
          <w:cs/>
        </w:rPr>
        <w:t xml:space="preserve">ตามบทบัญญัติแห่งพระราชบัญญัติบริษัทมหาชนจำกัด พ.ศ. 2535 มาตรา 51 ในกรณีที่บริษัทเสนอขายหุ้นสูงกว่ามูลค่าหุ้นที่จดทะเบียนไว้  บริษัทต้องนำค่าหุ้นส่วนเกินนี้ตั้งเป็นทุนสำรอง (“ส่วนเกินมูลค่าหุ้น”) </w:t>
      </w:r>
      <w:r w:rsidR="007D696B">
        <w:rPr>
          <w:rFonts w:ascii="Angsana New" w:hAnsi="Angsana New" w:hint="cs"/>
          <w:cs/>
        </w:rPr>
        <w:t>ส่วนเกินมูลค่าหุ้นนี้</w:t>
      </w:r>
      <w:r w:rsidRPr="00A34ECC">
        <w:rPr>
          <w:rFonts w:ascii="Angsana New" w:hAnsi="Angsana New"/>
          <w:cs/>
        </w:rPr>
        <w:t>จะนำไปจ่ายเป็นเงินปันผลไม่ได้</w:t>
      </w:r>
      <w:r w:rsidRPr="00A34ECC">
        <w:rPr>
          <w:rFonts w:ascii="Angsana New" w:hAnsi="Angsana New"/>
          <w:cs/>
        </w:rPr>
        <w:tab/>
      </w:r>
    </w:p>
    <w:p w:rsidR="00006568" w:rsidRPr="00C11EED" w:rsidRDefault="00006568" w:rsidP="00C11EED">
      <w:pPr>
        <w:pStyle w:val="a"/>
        <w:tabs>
          <w:tab w:val="clear" w:pos="1080"/>
        </w:tabs>
        <w:jc w:val="thaiDistribute"/>
        <w:rPr>
          <w:rFonts w:ascii="Angsana New" w:hAnsi="Angsana New"/>
          <w:cs/>
          <w:lang w:val="en-US"/>
        </w:rPr>
      </w:pPr>
    </w:p>
    <w:p w:rsidR="000E2129" w:rsidRPr="00736CC1" w:rsidRDefault="007D696B" w:rsidP="008439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736CC1">
        <w:rPr>
          <w:rFonts w:ascii="Angsana New" w:hAnsi="Angsana New" w:hint="cs"/>
          <w:i/>
          <w:iCs/>
          <w:sz w:val="30"/>
          <w:szCs w:val="30"/>
          <w:cs/>
        </w:rPr>
        <w:t>ทุน</w:t>
      </w:r>
      <w:r w:rsidR="000E2129" w:rsidRPr="00736CC1">
        <w:rPr>
          <w:rFonts w:ascii="Angsana New" w:hAnsi="Angsana New" w:hint="cs"/>
          <w:i/>
          <w:iCs/>
          <w:sz w:val="30"/>
          <w:szCs w:val="30"/>
          <w:cs/>
        </w:rPr>
        <w:t>สำรองตามกฎหมาย</w:t>
      </w:r>
    </w:p>
    <w:p w:rsidR="000E2129" w:rsidRPr="002067DC" w:rsidRDefault="000E2129" w:rsidP="000E21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16"/>
          <w:szCs w:val="16"/>
        </w:rPr>
      </w:pPr>
    </w:p>
    <w:p w:rsidR="000E2129" w:rsidRDefault="000E2129" w:rsidP="000E21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2D5BFD">
        <w:rPr>
          <w:rFonts w:ascii="Angsana New" w:hAnsi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2D5BFD">
        <w:rPr>
          <w:rFonts w:ascii="Angsana New" w:hAnsi="Angsana New"/>
          <w:sz w:val="30"/>
          <w:szCs w:val="30"/>
        </w:rPr>
        <w:t>2535</w:t>
      </w:r>
      <w:r w:rsidRPr="002D5BFD">
        <w:rPr>
          <w:rFonts w:ascii="Angsana New" w:hAnsi="Angsana New"/>
          <w:sz w:val="30"/>
          <w:szCs w:val="30"/>
          <w:cs/>
        </w:rPr>
        <w:t xml:space="preserve"> มาตรา </w:t>
      </w:r>
      <w:r w:rsidRPr="002D5BFD">
        <w:rPr>
          <w:rFonts w:ascii="Angsana New" w:hAnsi="Angsana New"/>
          <w:sz w:val="30"/>
          <w:szCs w:val="30"/>
        </w:rPr>
        <w:t>116</w:t>
      </w:r>
      <w:r w:rsidRPr="002D5BFD">
        <w:rPr>
          <w:rFonts w:ascii="Angsana New" w:hAnsi="Angsana New"/>
          <w:sz w:val="30"/>
          <w:szCs w:val="30"/>
          <w:cs/>
        </w:rPr>
        <w:t xml:space="preserve"> บริษัทจะต้องจัดสรรทุนสำรอง (</w:t>
      </w:r>
      <w:r w:rsidRPr="002D5BFD">
        <w:rPr>
          <w:rFonts w:ascii="Angsana New" w:hAnsi="Angsana New"/>
          <w:sz w:val="30"/>
          <w:szCs w:val="30"/>
        </w:rPr>
        <w:t>“</w:t>
      </w:r>
      <w:r w:rsidRPr="002D5BFD">
        <w:rPr>
          <w:rFonts w:ascii="Angsana New" w:hAnsi="Angsana New"/>
          <w:sz w:val="30"/>
          <w:szCs w:val="30"/>
          <w:cs/>
        </w:rPr>
        <w:t>สำรองตามกฎหมาย</w:t>
      </w:r>
      <w:r w:rsidRPr="002D5BFD">
        <w:rPr>
          <w:rFonts w:ascii="Angsana New" w:hAnsi="Angsana New"/>
          <w:sz w:val="30"/>
          <w:szCs w:val="30"/>
        </w:rPr>
        <w:t>”</w:t>
      </w:r>
      <w:r w:rsidRPr="002D5BFD">
        <w:rPr>
          <w:rFonts w:ascii="Angsana New" w:hAnsi="Angsana New"/>
          <w:sz w:val="30"/>
          <w:szCs w:val="30"/>
          <w:cs/>
        </w:rPr>
        <w:t xml:space="preserve">) อย่างน้อยร้อยละ </w:t>
      </w:r>
      <w:r w:rsidRPr="002D5BFD">
        <w:rPr>
          <w:rFonts w:ascii="Angsana New" w:hAnsi="Angsana New"/>
          <w:sz w:val="30"/>
          <w:szCs w:val="30"/>
        </w:rPr>
        <w:t>5</w:t>
      </w:r>
      <w:r w:rsidRPr="002D5BFD">
        <w:rPr>
          <w:rFonts w:ascii="Angsana New" w:hAnsi="Angsana New"/>
          <w:sz w:val="30"/>
          <w:szCs w:val="30"/>
          <w:cs/>
        </w:rPr>
        <w:t xml:space="preserve"> ของกำไรสุทธิประจำปีหลังจากหักขาดทุนสะสมยกมา (ถ้ามี) จนกว่า</w:t>
      </w:r>
      <w:r w:rsidR="007D696B">
        <w:rPr>
          <w:rFonts w:ascii="Angsana New" w:hAnsi="Angsana New" w:hint="cs"/>
          <w:sz w:val="30"/>
          <w:szCs w:val="30"/>
          <w:cs/>
        </w:rPr>
        <w:t>ทุน</w:t>
      </w:r>
      <w:r w:rsidRPr="002D5BFD">
        <w:rPr>
          <w:rFonts w:ascii="Angsana New" w:hAnsi="Angsana New"/>
          <w:sz w:val="30"/>
          <w:szCs w:val="30"/>
          <w:cs/>
        </w:rPr>
        <w:t xml:space="preserve">สำรองดังกล่าวมีจำนวนไม่น้อยกว่าร้อยละ </w:t>
      </w:r>
      <w:r w:rsidRPr="002D5BFD">
        <w:rPr>
          <w:rFonts w:ascii="Angsana New" w:hAnsi="Angsana New"/>
          <w:sz w:val="30"/>
          <w:szCs w:val="30"/>
        </w:rPr>
        <w:t xml:space="preserve">10 </w:t>
      </w:r>
      <w:r w:rsidRPr="002D5BFD">
        <w:rPr>
          <w:rFonts w:ascii="Angsana New" w:hAnsi="Angsana New"/>
          <w:sz w:val="30"/>
          <w:szCs w:val="30"/>
          <w:cs/>
        </w:rPr>
        <w:t>ของทุนจด</w:t>
      </w:r>
      <w:r w:rsidR="007D696B">
        <w:rPr>
          <w:rFonts w:ascii="Angsana New" w:hAnsi="Angsana New"/>
          <w:sz w:val="30"/>
          <w:szCs w:val="30"/>
          <w:cs/>
        </w:rPr>
        <w:t xml:space="preserve">ทะเบียน </w:t>
      </w:r>
      <w:r w:rsidR="007D696B">
        <w:rPr>
          <w:rFonts w:ascii="Angsana New" w:hAnsi="Angsana New" w:hint="cs"/>
          <w:sz w:val="30"/>
          <w:szCs w:val="30"/>
          <w:cs/>
        </w:rPr>
        <w:t>ทุน</w:t>
      </w:r>
      <w:r w:rsidRPr="002D5BFD">
        <w:rPr>
          <w:rFonts w:ascii="Angsana New" w:hAnsi="Angsana New"/>
          <w:sz w:val="30"/>
          <w:szCs w:val="30"/>
          <w:cs/>
        </w:rPr>
        <w:t>สำรอง</w:t>
      </w:r>
      <w:r w:rsidR="007D696B">
        <w:rPr>
          <w:rFonts w:ascii="Angsana New" w:hAnsi="Angsana New" w:hint="cs"/>
          <w:sz w:val="30"/>
          <w:szCs w:val="30"/>
          <w:cs/>
        </w:rPr>
        <w:t>ตามกฎหมาย</w:t>
      </w:r>
      <w:r w:rsidRPr="002D5BFD">
        <w:rPr>
          <w:rFonts w:ascii="Angsana New" w:hAnsi="Angsana New"/>
          <w:sz w:val="30"/>
          <w:szCs w:val="30"/>
          <w:cs/>
        </w:rPr>
        <w:t>นี้จะนำไปจ่ายเป็นเงินปันผลไม่ได้</w:t>
      </w:r>
    </w:p>
    <w:p w:rsidR="00D66CB4" w:rsidRPr="005B3E23" w:rsidRDefault="00D66CB4" w:rsidP="00DA7E80">
      <w:pPr>
        <w:pStyle w:val="NoSpacing"/>
        <w:jc w:val="both"/>
        <w:rPr>
          <w:rFonts w:ascii="Angsana New" w:hAnsi="Angsana New"/>
          <w:szCs w:val="30"/>
        </w:rPr>
      </w:pPr>
    </w:p>
    <w:p w:rsidR="002A275C" w:rsidRDefault="00264264" w:rsidP="002A27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67" w:right="29" w:hanging="567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23</w:t>
      </w:r>
      <w:r w:rsidR="002A275C" w:rsidRPr="00111CAE">
        <w:rPr>
          <w:rFonts w:ascii="Angsana New" w:hAnsi="Angsana New"/>
          <w:b/>
          <w:bCs/>
          <w:sz w:val="30"/>
          <w:szCs w:val="30"/>
        </w:rPr>
        <w:t>.</w:t>
      </w:r>
      <w:r w:rsidR="002A275C" w:rsidRPr="00111CAE">
        <w:rPr>
          <w:rFonts w:ascii="Angsana New" w:hAnsi="Angsana New"/>
          <w:b/>
          <w:bCs/>
          <w:sz w:val="30"/>
          <w:szCs w:val="30"/>
        </w:rPr>
        <w:tab/>
      </w:r>
      <w:r w:rsidR="009B48F3">
        <w:rPr>
          <w:rFonts w:ascii="Angsana New" w:hAnsi="Angsana New" w:hint="cs"/>
          <w:b/>
          <w:bCs/>
          <w:sz w:val="30"/>
          <w:szCs w:val="30"/>
          <w:cs/>
        </w:rPr>
        <w:t>เงินปันผลจ่าย</w:t>
      </w:r>
    </w:p>
    <w:p w:rsidR="002A275C" w:rsidRPr="00432322" w:rsidRDefault="002A275C" w:rsidP="002A27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16"/>
          <w:szCs w:val="16"/>
        </w:rPr>
      </w:pPr>
    </w:p>
    <w:p w:rsidR="009B48F3" w:rsidRDefault="009B48F3" w:rsidP="009B48F3">
      <w:pPr>
        <w:pStyle w:val="NoSpacing"/>
        <w:tabs>
          <w:tab w:val="clear" w:pos="1644"/>
          <w:tab w:val="left" w:pos="0"/>
          <w:tab w:val="left" w:pos="567"/>
          <w:tab w:val="left" w:pos="13467"/>
        </w:tabs>
        <w:jc w:val="thaiDistribute"/>
        <w:rPr>
          <w:rFonts w:ascii="Angsana New" w:hAnsi="Angsana New"/>
          <w:szCs w:val="30"/>
        </w:rPr>
      </w:pPr>
      <w:r w:rsidRPr="005358A8">
        <w:rPr>
          <w:rFonts w:ascii="Angsana New" w:hAnsi="Angsana New"/>
          <w:szCs w:val="30"/>
          <w:cs/>
        </w:rPr>
        <w:t>ใน</w:t>
      </w:r>
      <w:r w:rsidRPr="00C12AB0">
        <w:rPr>
          <w:rFonts w:ascii="Angsana New" w:hAnsi="Angsana New" w:hint="cs"/>
          <w:szCs w:val="30"/>
          <w:cs/>
        </w:rPr>
        <w:t>ที่ประชุมคณะกรรมการบริษัท</w:t>
      </w:r>
      <w:r>
        <w:rPr>
          <w:rFonts w:ascii="Angsana New" w:hAnsi="Angsana New" w:hint="cs"/>
          <w:szCs w:val="30"/>
          <w:cs/>
        </w:rPr>
        <w:t>ครั้งที่ 3/2563 เมื่อวันที่ 15</w:t>
      </w:r>
      <w:r w:rsidRPr="00C12AB0">
        <w:rPr>
          <w:rFonts w:ascii="Angsana New" w:hAnsi="Angsana New" w:hint="cs"/>
          <w:szCs w:val="30"/>
          <w:cs/>
        </w:rPr>
        <w:t xml:space="preserve"> พฤษภาคม 2563 คณะกรรมการมีมติอนุมัติ</w:t>
      </w:r>
      <w:r w:rsidRPr="00AE71D5">
        <w:rPr>
          <w:rFonts w:ascii="Angsana New" w:hAnsi="Angsana New"/>
          <w:szCs w:val="30"/>
          <w:cs/>
        </w:rPr>
        <w:t>จ่ายเงินปันผลระหว่างกาล</w:t>
      </w:r>
      <w:r w:rsidRPr="00AE71D5">
        <w:rPr>
          <w:rFonts w:ascii="Angsana New" w:hAnsi="Angsana New" w:hint="cs"/>
          <w:szCs w:val="30"/>
          <w:cs/>
        </w:rPr>
        <w:t xml:space="preserve">ครั้งที่ </w:t>
      </w:r>
      <w:r w:rsidRPr="00AE71D5">
        <w:rPr>
          <w:rFonts w:ascii="Angsana New" w:hAnsi="Angsana New"/>
          <w:szCs w:val="30"/>
        </w:rPr>
        <w:t>1/2563</w:t>
      </w:r>
      <w:r w:rsidRPr="00AE71D5">
        <w:rPr>
          <w:rFonts w:ascii="Angsana New" w:hAnsi="Angsana New"/>
          <w:szCs w:val="30"/>
          <w:cs/>
        </w:rPr>
        <w:t xml:space="preserve">โดยจ่ายจากกำไรสะสมในอัตรา </w:t>
      </w:r>
      <w:r>
        <w:rPr>
          <w:rFonts w:ascii="Angsana New" w:hAnsi="Angsana New" w:hint="cs"/>
          <w:szCs w:val="30"/>
          <w:cs/>
        </w:rPr>
        <w:t>0.01</w:t>
      </w:r>
      <w:r w:rsidRPr="00AE71D5">
        <w:rPr>
          <w:rFonts w:ascii="Angsana New" w:hAnsi="Angsana New"/>
          <w:szCs w:val="30"/>
          <w:cs/>
        </w:rPr>
        <w:t xml:space="preserve"> บาทต่อหุ้น </w:t>
      </w:r>
      <w:r>
        <w:rPr>
          <w:rFonts w:ascii="Angsana New" w:hAnsi="Angsana New" w:hint="cs"/>
          <w:szCs w:val="30"/>
          <w:cs/>
        </w:rPr>
        <w:t xml:space="preserve">เป็นจำนวนเงินรวม </w:t>
      </w:r>
      <w:r w:rsidRPr="003A59A0">
        <w:rPr>
          <w:rFonts w:ascii="Angsana New" w:hAnsi="Angsana New"/>
          <w:szCs w:val="22"/>
        </w:rPr>
        <w:t>27,679,736.81</w:t>
      </w:r>
      <w:r>
        <w:rPr>
          <w:rFonts w:ascii="Angsana New" w:hAnsi="Angsana New" w:hint="cs"/>
          <w:szCs w:val="22"/>
          <w:cs/>
        </w:rPr>
        <w:t xml:space="preserve"> </w:t>
      </w:r>
      <w:r w:rsidRPr="00AE71D5">
        <w:rPr>
          <w:rFonts w:ascii="Angsana New" w:hAnsi="Angsana New"/>
          <w:szCs w:val="30"/>
          <w:cs/>
        </w:rPr>
        <w:t>บาท และจ่าย</w:t>
      </w:r>
      <w:r w:rsidRPr="00AE71D5">
        <w:rPr>
          <w:rFonts w:ascii="Angsana New" w:hAnsi="Angsana New" w:hint="cs"/>
          <w:szCs w:val="30"/>
          <w:cs/>
        </w:rPr>
        <w:t>เงิน</w:t>
      </w:r>
      <w:r w:rsidRPr="00AE71D5">
        <w:rPr>
          <w:rFonts w:ascii="Angsana New" w:hAnsi="Angsana New"/>
          <w:szCs w:val="30"/>
          <w:cs/>
        </w:rPr>
        <w:t>ปันผล</w:t>
      </w:r>
      <w:r w:rsidRPr="00AE71D5">
        <w:rPr>
          <w:rFonts w:ascii="Angsana New" w:hAnsi="Angsana New" w:hint="cs"/>
          <w:szCs w:val="30"/>
          <w:cs/>
        </w:rPr>
        <w:t>ระหว่างกาลใ</w:t>
      </w:r>
      <w:r>
        <w:rPr>
          <w:rFonts w:ascii="Angsana New" w:hAnsi="Angsana New"/>
          <w:szCs w:val="30"/>
          <w:cs/>
        </w:rPr>
        <w:t xml:space="preserve">ห้กับผู้ถือหุ้นในวันที่ </w:t>
      </w:r>
      <w:r>
        <w:rPr>
          <w:rFonts w:ascii="Angsana New" w:hAnsi="Angsana New" w:hint="cs"/>
          <w:szCs w:val="30"/>
          <w:cs/>
        </w:rPr>
        <w:t>15</w:t>
      </w:r>
      <w:r w:rsidR="00BB1C08">
        <w:rPr>
          <w:rFonts w:ascii="Angsana New" w:hAnsi="Angsana New" w:hint="cs"/>
          <w:szCs w:val="30"/>
          <w:cs/>
        </w:rPr>
        <w:t xml:space="preserve"> </w:t>
      </w:r>
      <w:r w:rsidRPr="00AE71D5">
        <w:rPr>
          <w:rFonts w:ascii="Angsana New" w:hAnsi="Angsana New" w:hint="cs"/>
          <w:szCs w:val="30"/>
          <w:cs/>
        </w:rPr>
        <w:t xml:space="preserve">มิถุนายน </w:t>
      </w:r>
      <w:r w:rsidRPr="00AE71D5">
        <w:rPr>
          <w:rFonts w:ascii="Angsana New" w:hAnsi="Angsana New"/>
          <w:szCs w:val="30"/>
          <w:cs/>
        </w:rPr>
        <w:t>2563</w:t>
      </w:r>
      <w:r>
        <w:rPr>
          <w:rFonts w:ascii="Angsana New" w:hAnsi="Angsana New" w:hint="cs"/>
          <w:szCs w:val="30"/>
          <w:cs/>
        </w:rPr>
        <w:t>โดยคณะกรรมการนำเสนอการจ่ายเงินปันผลระหว่างกาลนี้ในที่</w:t>
      </w:r>
      <w:r w:rsidRPr="00AE71D5">
        <w:rPr>
          <w:rFonts w:ascii="Angsana New" w:hAnsi="Angsana New"/>
          <w:szCs w:val="30"/>
          <w:cs/>
        </w:rPr>
        <w:t>ประชุม</w:t>
      </w:r>
      <w:r w:rsidRPr="00AE71D5">
        <w:rPr>
          <w:rFonts w:ascii="Angsana New" w:hAnsi="Angsana New" w:hint="cs"/>
          <w:szCs w:val="30"/>
          <w:cs/>
        </w:rPr>
        <w:t>สามัญผู้ถือหุ้นประจำปี 256</w:t>
      </w:r>
      <w:r w:rsidRPr="00AE71D5">
        <w:rPr>
          <w:rFonts w:ascii="Angsana New" w:hAnsi="Angsana New"/>
          <w:szCs w:val="30"/>
        </w:rPr>
        <w:t>3</w:t>
      </w:r>
      <w:r w:rsidRPr="00AE71D5">
        <w:rPr>
          <w:rFonts w:ascii="Angsana New" w:hAnsi="Angsana New" w:hint="cs"/>
          <w:szCs w:val="30"/>
          <w:cs/>
        </w:rPr>
        <w:t xml:space="preserve"> ของบริษัท</w:t>
      </w:r>
      <w:r w:rsidRPr="00AE71D5">
        <w:rPr>
          <w:rFonts w:ascii="Angsana New" w:hAnsi="Angsana New"/>
          <w:szCs w:val="30"/>
          <w:cs/>
        </w:rPr>
        <w:t xml:space="preserve">เมื่อวันที่ </w:t>
      </w:r>
      <w:r>
        <w:rPr>
          <w:rFonts w:ascii="Angsana New" w:hAnsi="Angsana New" w:hint="cs"/>
          <w:szCs w:val="30"/>
          <w:cs/>
        </w:rPr>
        <w:t>30</w:t>
      </w:r>
      <w:r w:rsidR="00BB1C08">
        <w:rPr>
          <w:rFonts w:ascii="Angsana New" w:hAnsi="Angsana New" w:hint="cs"/>
          <w:szCs w:val="30"/>
          <w:cs/>
        </w:rPr>
        <w:t xml:space="preserve"> </w:t>
      </w:r>
      <w:r w:rsidRPr="00AE71D5">
        <w:rPr>
          <w:rFonts w:ascii="Angsana New" w:hAnsi="Angsana New" w:hint="cs"/>
          <w:szCs w:val="30"/>
          <w:cs/>
        </w:rPr>
        <w:t xml:space="preserve">มิถุนายน </w:t>
      </w:r>
      <w:r w:rsidRPr="00AE71D5">
        <w:rPr>
          <w:rFonts w:ascii="Angsana New" w:hAnsi="Angsana New"/>
          <w:szCs w:val="30"/>
          <w:cs/>
        </w:rPr>
        <w:t>256</w:t>
      </w:r>
      <w:r w:rsidRPr="00AE71D5">
        <w:rPr>
          <w:rFonts w:ascii="Angsana New" w:hAnsi="Angsana New" w:hint="cs"/>
          <w:szCs w:val="30"/>
          <w:cs/>
        </w:rPr>
        <w:t>3</w:t>
      </w:r>
      <w:r>
        <w:rPr>
          <w:rFonts w:ascii="Angsana New" w:hAnsi="Angsana New" w:hint="cs"/>
          <w:szCs w:val="30"/>
          <w:cs/>
        </w:rPr>
        <w:t xml:space="preserve"> เป็นวาระเพื่อทราบ</w:t>
      </w:r>
    </w:p>
    <w:p w:rsidR="009B48F3" w:rsidRPr="0043020F" w:rsidRDefault="009B48F3" w:rsidP="009B48F3">
      <w:pPr>
        <w:pStyle w:val="NoSpacing"/>
        <w:rPr>
          <w:rFonts w:ascii="Angsana New" w:hAnsi="Angsana New"/>
          <w:sz w:val="16"/>
          <w:szCs w:val="16"/>
        </w:rPr>
      </w:pPr>
    </w:p>
    <w:p w:rsidR="009B48F3" w:rsidRDefault="009B48F3" w:rsidP="009B48F3">
      <w:pPr>
        <w:pStyle w:val="NoSpacing"/>
        <w:jc w:val="thaiDistribute"/>
        <w:rPr>
          <w:rFonts w:ascii="Angsana New" w:hAnsi="Angsana New"/>
          <w:szCs w:val="30"/>
        </w:rPr>
      </w:pPr>
      <w:r w:rsidRPr="0043020F">
        <w:rPr>
          <w:rFonts w:ascii="Angsana New" w:hAnsi="Angsana New"/>
          <w:szCs w:val="30"/>
          <w:cs/>
        </w:rPr>
        <w:t>ในที่ประชุม</w:t>
      </w:r>
      <w:r w:rsidRPr="0043020F">
        <w:rPr>
          <w:rFonts w:ascii="Angsana New" w:hAnsi="Angsana New" w:hint="cs"/>
          <w:szCs w:val="30"/>
          <w:cs/>
        </w:rPr>
        <w:t xml:space="preserve">สามัญผู้ถือหุ้นประจำปี 2564 เมื่อวันที่ 28 เมษายน </w:t>
      </w:r>
      <w:r w:rsidRPr="0043020F">
        <w:rPr>
          <w:rFonts w:ascii="Angsana New" w:hAnsi="Angsana New"/>
          <w:szCs w:val="30"/>
          <w:cs/>
        </w:rPr>
        <w:t>256</w:t>
      </w:r>
      <w:r w:rsidRPr="0043020F">
        <w:rPr>
          <w:rFonts w:ascii="Angsana New" w:hAnsi="Angsana New" w:hint="cs"/>
          <w:szCs w:val="30"/>
          <w:cs/>
        </w:rPr>
        <w:t>4</w:t>
      </w:r>
      <w:r>
        <w:rPr>
          <w:rFonts w:ascii="Angsana New" w:hAnsi="Angsana New" w:hint="cs"/>
          <w:szCs w:val="30"/>
          <w:cs/>
        </w:rPr>
        <w:t xml:space="preserve"> </w:t>
      </w:r>
      <w:r w:rsidRPr="0043020F">
        <w:rPr>
          <w:rFonts w:ascii="Angsana New" w:hAnsi="Angsana New" w:hint="cs"/>
          <w:szCs w:val="30"/>
          <w:cs/>
        </w:rPr>
        <w:t>ผู้ถือหุ้น</w:t>
      </w:r>
      <w:r w:rsidRPr="0043020F">
        <w:rPr>
          <w:rFonts w:ascii="Angsana New" w:hAnsi="Angsana New"/>
          <w:szCs w:val="30"/>
          <w:cs/>
        </w:rPr>
        <w:t>ได้มีมติ</w:t>
      </w:r>
      <w:r w:rsidRPr="0043020F">
        <w:rPr>
          <w:rFonts w:ascii="Angsana New" w:hAnsi="Angsana New" w:hint="cs"/>
          <w:szCs w:val="30"/>
          <w:cs/>
        </w:rPr>
        <w:t>อนุมัติ</w:t>
      </w:r>
      <w:r w:rsidRPr="0043020F">
        <w:rPr>
          <w:rFonts w:ascii="Angsana New" w:hAnsi="Angsana New"/>
          <w:szCs w:val="30"/>
          <w:cs/>
        </w:rPr>
        <w:t>จ่ายเงินปันผลประจำปี 2563 ในอัตรา</w:t>
      </w:r>
      <w:r w:rsidRPr="0043020F">
        <w:rPr>
          <w:rFonts w:ascii="Angsana New" w:hAnsi="Angsana New" w:hint="cs"/>
          <w:szCs w:val="30"/>
          <w:cs/>
        </w:rPr>
        <w:t>หุ้นละ</w:t>
      </w:r>
      <w:r w:rsidRPr="0043020F">
        <w:rPr>
          <w:rFonts w:ascii="Angsana New" w:hAnsi="Angsana New"/>
          <w:szCs w:val="30"/>
          <w:cs/>
        </w:rPr>
        <w:t xml:space="preserve"> 0.0</w:t>
      </w:r>
      <w:r w:rsidRPr="0043020F">
        <w:rPr>
          <w:rFonts w:ascii="Angsana New" w:hAnsi="Angsana New" w:hint="cs"/>
          <w:szCs w:val="30"/>
          <w:cs/>
        </w:rPr>
        <w:t>3</w:t>
      </w:r>
      <w:r w:rsidRPr="0043020F">
        <w:rPr>
          <w:rFonts w:ascii="Angsana New" w:hAnsi="Angsana New"/>
          <w:szCs w:val="30"/>
          <w:cs/>
        </w:rPr>
        <w:t xml:space="preserve"> บาท</w:t>
      </w:r>
      <w:r w:rsidR="00BB1C08">
        <w:rPr>
          <w:rFonts w:ascii="Angsana New" w:hAnsi="Angsana New" w:hint="cs"/>
          <w:szCs w:val="30"/>
          <w:cs/>
        </w:rPr>
        <w:t xml:space="preserve"> </w:t>
      </w:r>
      <w:r w:rsidRPr="0043020F">
        <w:rPr>
          <w:rFonts w:ascii="Angsana New" w:hAnsi="Angsana New"/>
          <w:szCs w:val="30"/>
          <w:cs/>
        </w:rPr>
        <w:t xml:space="preserve">เงินปันผลระหว่างกาลครั้งที่ </w:t>
      </w:r>
      <w:r w:rsidRPr="0043020F">
        <w:rPr>
          <w:rFonts w:ascii="Angsana New" w:hAnsi="Angsana New"/>
          <w:szCs w:val="30"/>
        </w:rPr>
        <w:t>1/2563</w:t>
      </w:r>
      <w:r w:rsidRPr="0043020F">
        <w:rPr>
          <w:rFonts w:ascii="Angsana New" w:hAnsi="Angsana New" w:hint="cs"/>
          <w:szCs w:val="30"/>
          <w:cs/>
        </w:rPr>
        <w:t>ใ</w:t>
      </w:r>
      <w:r w:rsidRPr="0043020F">
        <w:rPr>
          <w:rFonts w:ascii="Angsana New" w:hAnsi="Angsana New"/>
          <w:szCs w:val="30"/>
          <w:cs/>
        </w:rPr>
        <w:t>นอัตรา</w:t>
      </w:r>
      <w:r w:rsidRPr="0043020F">
        <w:rPr>
          <w:rFonts w:ascii="Angsana New" w:hAnsi="Angsana New" w:hint="cs"/>
          <w:szCs w:val="30"/>
          <w:cs/>
        </w:rPr>
        <w:t>หุ้นละ</w:t>
      </w:r>
      <w:r w:rsidRPr="0043020F">
        <w:rPr>
          <w:rFonts w:ascii="Angsana New" w:hAnsi="Angsana New"/>
          <w:szCs w:val="30"/>
          <w:cs/>
        </w:rPr>
        <w:t xml:space="preserve"> 0.0</w:t>
      </w:r>
      <w:r w:rsidRPr="0043020F">
        <w:rPr>
          <w:rFonts w:ascii="Angsana New" w:hAnsi="Angsana New" w:hint="cs"/>
          <w:szCs w:val="30"/>
          <w:cs/>
        </w:rPr>
        <w:t>1</w:t>
      </w:r>
      <w:r w:rsidRPr="0043020F">
        <w:rPr>
          <w:rFonts w:ascii="Angsana New" w:hAnsi="Angsana New"/>
          <w:szCs w:val="30"/>
          <w:cs/>
        </w:rPr>
        <w:t xml:space="preserve"> บาท </w:t>
      </w:r>
      <w:r w:rsidRPr="0043020F">
        <w:rPr>
          <w:rFonts w:ascii="Angsana New" w:hAnsi="Angsana New" w:hint="cs"/>
          <w:szCs w:val="30"/>
          <w:cs/>
        </w:rPr>
        <w:t xml:space="preserve">ได้จ่ายไปแล้วเมื่อวันที่ 15 มิถุนายน 2563 </w:t>
      </w:r>
      <w:r w:rsidRPr="0043020F">
        <w:rPr>
          <w:rFonts w:ascii="Angsana New" w:hAnsi="Angsana New"/>
          <w:szCs w:val="30"/>
          <w:cs/>
        </w:rPr>
        <w:t>เงินปันผลส่วนที่</w:t>
      </w:r>
      <w:r w:rsidRPr="0043020F">
        <w:rPr>
          <w:rFonts w:ascii="Angsana New" w:hAnsi="Angsana New" w:hint="cs"/>
          <w:szCs w:val="30"/>
          <w:cs/>
        </w:rPr>
        <w:t>เ</w:t>
      </w:r>
      <w:r w:rsidRPr="0043020F">
        <w:rPr>
          <w:rFonts w:ascii="Angsana New" w:hAnsi="Angsana New"/>
          <w:szCs w:val="30"/>
          <w:cs/>
        </w:rPr>
        <w:t>หลือ</w:t>
      </w:r>
      <w:r w:rsidRPr="0043020F">
        <w:rPr>
          <w:rFonts w:ascii="Angsana New" w:hAnsi="Angsana New" w:hint="cs"/>
          <w:szCs w:val="30"/>
          <w:cs/>
        </w:rPr>
        <w:t>จำนวนหุ้นละ</w:t>
      </w:r>
      <w:r w:rsidRPr="0043020F">
        <w:rPr>
          <w:rFonts w:ascii="Angsana New" w:hAnsi="Angsana New"/>
          <w:szCs w:val="30"/>
          <w:cs/>
        </w:rPr>
        <w:t xml:space="preserve"> 0.0</w:t>
      </w:r>
      <w:r w:rsidRPr="0043020F">
        <w:rPr>
          <w:rFonts w:ascii="Angsana New" w:hAnsi="Angsana New" w:hint="cs"/>
          <w:szCs w:val="30"/>
          <w:cs/>
        </w:rPr>
        <w:t>2</w:t>
      </w:r>
      <w:r w:rsidRPr="0043020F">
        <w:rPr>
          <w:rFonts w:ascii="Angsana New" w:hAnsi="Angsana New"/>
          <w:szCs w:val="30"/>
          <w:cs/>
        </w:rPr>
        <w:t xml:space="preserve"> บาท</w:t>
      </w:r>
      <w:r w:rsidR="00BB1C08">
        <w:rPr>
          <w:rFonts w:ascii="Angsana New" w:hAnsi="Angsana New" w:hint="cs"/>
          <w:szCs w:val="30"/>
          <w:cs/>
        </w:rPr>
        <w:t xml:space="preserve"> </w:t>
      </w:r>
      <w:r w:rsidRPr="0043020F">
        <w:rPr>
          <w:rFonts w:ascii="Angsana New" w:hAnsi="Angsana New"/>
          <w:szCs w:val="30"/>
          <w:cs/>
        </w:rPr>
        <w:t>เป็นจำนวนเงิน</w:t>
      </w:r>
      <w:r>
        <w:rPr>
          <w:rFonts w:ascii="Angsana New" w:hAnsi="Angsana New" w:hint="cs"/>
          <w:szCs w:val="30"/>
          <w:cs/>
        </w:rPr>
        <w:t>รวม</w:t>
      </w:r>
      <w:r w:rsidRPr="0043020F">
        <w:rPr>
          <w:rFonts w:ascii="Angsana New" w:hAnsi="Angsana New" w:hint="cs"/>
          <w:szCs w:val="30"/>
          <w:cs/>
        </w:rPr>
        <w:t xml:space="preserve"> 55</w:t>
      </w:r>
      <w:r>
        <w:rPr>
          <w:rFonts w:ascii="Angsana New" w:hAnsi="Angsana New"/>
          <w:szCs w:val="30"/>
        </w:rPr>
        <w:t>,3</w:t>
      </w:r>
      <w:r>
        <w:rPr>
          <w:rFonts w:ascii="Angsana New" w:hAnsi="Angsana New" w:hint="cs"/>
          <w:szCs w:val="30"/>
          <w:cs/>
        </w:rPr>
        <w:t>57</w:t>
      </w:r>
      <w:r>
        <w:rPr>
          <w:rFonts w:ascii="Angsana New" w:hAnsi="Angsana New"/>
          <w:szCs w:val="30"/>
        </w:rPr>
        <w:t>,</w:t>
      </w:r>
      <w:r>
        <w:rPr>
          <w:rFonts w:ascii="Angsana New" w:hAnsi="Angsana New" w:hint="cs"/>
          <w:szCs w:val="30"/>
          <w:cs/>
        </w:rPr>
        <w:t>667</w:t>
      </w:r>
      <w:r w:rsidRPr="0043020F">
        <w:rPr>
          <w:rFonts w:ascii="Angsana New" w:hAnsi="Angsana New"/>
          <w:szCs w:val="30"/>
        </w:rPr>
        <w:t xml:space="preserve">.62 </w:t>
      </w:r>
      <w:r w:rsidRPr="0043020F">
        <w:rPr>
          <w:rFonts w:ascii="Angsana New" w:hAnsi="Angsana New"/>
          <w:szCs w:val="30"/>
          <w:cs/>
        </w:rPr>
        <w:t xml:space="preserve">บาท </w:t>
      </w:r>
      <w:r w:rsidRPr="0043020F">
        <w:rPr>
          <w:rFonts w:ascii="Angsana New" w:hAnsi="Angsana New" w:hint="cs"/>
          <w:szCs w:val="30"/>
          <w:cs/>
        </w:rPr>
        <w:t>จ่าย</w:t>
      </w:r>
      <w:r w:rsidRPr="0043020F">
        <w:rPr>
          <w:rFonts w:ascii="Angsana New" w:hAnsi="Angsana New"/>
          <w:szCs w:val="30"/>
          <w:cs/>
        </w:rPr>
        <w:t xml:space="preserve">ให้กับผู้ถือหุ้นในวันที่ </w:t>
      </w:r>
      <w:r w:rsidRPr="0043020F">
        <w:rPr>
          <w:rFonts w:ascii="Angsana New" w:hAnsi="Angsana New" w:hint="cs"/>
          <w:szCs w:val="30"/>
          <w:cs/>
        </w:rPr>
        <w:t>25</w:t>
      </w:r>
      <w:r w:rsidRPr="0043020F">
        <w:rPr>
          <w:rFonts w:ascii="Angsana New" w:hAnsi="Angsana New"/>
          <w:szCs w:val="30"/>
          <w:cs/>
        </w:rPr>
        <w:t xml:space="preserve"> พฤษภาคม 2564</w:t>
      </w:r>
    </w:p>
    <w:p w:rsidR="00264264" w:rsidRDefault="00264264" w:rsidP="002642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9B48F3" w:rsidRDefault="009B48F3" w:rsidP="002642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9B48F3" w:rsidRDefault="009B48F3" w:rsidP="002642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9B48F3" w:rsidRDefault="009B48F3" w:rsidP="002642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9B48F3" w:rsidRDefault="009B48F3" w:rsidP="002642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9B48F3" w:rsidRDefault="009B48F3" w:rsidP="002642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9B48F3" w:rsidRDefault="009B48F3" w:rsidP="002642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9B48F3" w:rsidRDefault="009B48F3" w:rsidP="002642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30464C" w:rsidRPr="006178D6" w:rsidRDefault="00EE6469" w:rsidP="002642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2</w:t>
      </w:r>
      <w:r w:rsidR="00264264">
        <w:rPr>
          <w:rFonts w:ascii="Angsana New" w:hAnsi="Angsana New" w:hint="cs"/>
          <w:b/>
          <w:bCs/>
          <w:sz w:val="30"/>
          <w:szCs w:val="30"/>
          <w:cs/>
        </w:rPr>
        <w:t>4</w:t>
      </w:r>
      <w:r w:rsidR="0030464C" w:rsidRPr="003D20A1">
        <w:rPr>
          <w:rFonts w:ascii="Angsana New" w:hAnsi="Angsana New"/>
          <w:b/>
          <w:bCs/>
          <w:sz w:val="30"/>
          <w:szCs w:val="30"/>
          <w:cs/>
        </w:rPr>
        <w:t>.</w:t>
      </w:r>
      <w:r w:rsidR="0030464C" w:rsidRPr="003D20A1">
        <w:rPr>
          <w:rFonts w:ascii="Angsana New" w:hAnsi="Angsana New"/>
          <w:b/>
          <w:bCs/>
          <w:sz w:val="30"/>
          <w:szCs w:val="30"/>
        </w:rPr>
        <w:tab/>
      </w:r>
      <w:r w:rsidR="00730C3E" w:rsidRPr="006178D6">
        <w:rPr>
          <w:rFonts w:ascii="Angsana New" w:hAnsi="Angsana New" w:hint="cs"/>
          <w:b/>
          <w:bCs/>
          <w:sz w:val="30"/>
          <w:szCs w:val="30"/>
          <w:cs/>
        </w:rPr>
        <w:t>ข้อมูลทางการเงินที่สำคัญจำแนกตามส่วนงานดำเนินงาน</w:t>
      </w:r>
    </w:p>
    <w:p w:rsidR="0030464C" w:rsidRPr="0036710D" w:rsidRDefault="0030464C" w:rsidP="003046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sz w:val="16"/>
          <w:szCs w:val="16"/>
          <w:cs/>
        </w:rPr>
      </w:pPr>
    </w:p>
    <w:p w:rsidR="00C858C8" w:rsidRPr="00C858C8" w:rsidRDefault="00C858C8" w:rsidP="003046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i/>
          <w:iCs/>
          <w:sz w:val="30"/>
          <w:szCs w:val="30"/>
        </w:rPr>
      </w:pPr>
      <w:r w:rsidRPr="00C858C8">
        <w:rPr>
          <w:rFonts w:ascii="Angsana New" w:hAnsi="Angsana New" w:hint="cs"/>
          <w:i/>
          <w:iCs/>
          <w:sz w:val="30"/>
          <w:szCs w:val="30"/>
          <w:cs/>
        </w:rPr>
        <w:t>ส่วนงานดำเนินงาน</w:t>
      </w:r>
    </w:p>
    <w:p w:rsidR="00C858C8" w:rsidRPr="00C858C8" w:rsidRDefault="00C858C8" w:rsidP="003046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:rsidR="0030464C" w:rsidRDefault="0030464C" w:rsidP="00CC0B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รายได้จากการขาย รายได้อื่น ต้นทุนขาย ค่าใช้จ่ายอื่นและกำไรหรือขาดทุนก่อนค่าใช้จ่ายภาษีเงินได้เป็นข้อมูลทางการเงินที่สำคัญ และเป็นข้อมูลหลักซึ่งถูกนำเสนอให้กับผู้มีอำนาจตัดสินใจสูงสุดด้านการดำเนินงานอย่างสม่ำเสมอและถูกใช้ในการประเมินผลการดำเนินงานของส่วนงาน กลุ่ม</w:t>
      </w:r>
      <w:r w:rsidRPr="00B91A81">
        <w:rPr>
          <w:rFonts w:ascii="Angsana New" w:hAnsi="Angsana New"/>
          <w:sz w:val="30"/>
          <w:szCs w:val="30"/>
          <w:cs/>
        </w:rPr>
        <w:t>บริษัทดำเนินธุรกิจ</w:t>
      </w:r>
      <w:r>
        <w:rPr>
          <w:rFonts w:ascii="Angsana New" w:hAnsi="Angsana New" w:hint="cs"/>
          <w:sz w:val="30"/>
          <w:szCs w:val="30"/>
          <w:cs/>
        </w:rPr>
        <w:t>ส่วนใหญ่</w:t>
      </w:r>
      <w:r w:rsidRPr="00B91A81">
        <w:rPr>
          <w:rFonts w:ascii="Angsana New" w:hAnsi="Angsana New"/>
          <w:sz w:val="30"/>
          <w:szCs w:val="30"/>
          <w:cs/>
        </w:rPr>
        <w:t>ในประเทศไทยในหลายธุรกิจได้แก่ ธุรกิจผลิตและจำหน่ายวัสดุก่อสร้าง ธุรกิจให้เช่าท</w:t>
      </w:r>
      <w:r>
        <w:rPr>
          <w:rFonts w:ascii="Angsana New" w:hAnsi="Angsana New"/>
          <w:sz w:val="30"/>
          <w:szCs w:val="30"/>
          <w:cs/>
        </w:rPr>
        <w:t>รัพย์สินและธุรกิจให้บริการขนส่ง</w:t>
      </w:r>
      <w:r w:rsidR="009114A2">
        <w:rPr>
          <w:rFonts w:ascii="Angsana New" w:hAnsi="Angsana New" w:hint="cs"/>
          <w:sz w:val="30"/>
          <w:szCs w:val="30"/>
          <w:cs/>
        </w:rPr>
        <w:t xml:space="preserve"> </w:t>
      </w:r>
      <w:r w:rsidRPr="00B91A81">
        <w:rPr>
          <w:rFonts w:ascii="Angsana New" w:hAnsi="Angsana New"/>
          <w:sz w:val="30"/>
          <w:szCs w:val="30"/>
          <w:cs/>
        </w:rPr>
        <w:t>ในระห</w:t>
      </w:r>
      <w:r>
        <w:rPr>
          <w:rFonts w:ascii="Angsana New" w:hAnsi="Angsana New"/>
          <w:sz w:val="30"/>
          <w:szCs w:val="30"/>
          <w:cs/>
        </w:rPr>
        <w:t>ว่าง</w:t>
      </w:r>
      <w:r>
        <w:rPr>
          <w:rFonts w:ascii="Angsana New" w:hAnsi="Angsana New" w:hint="cs"/>
          <w:sz w:val="30"/>
          <w:szCs w:val="30"/>
          <w:cs/>
        </w:rPr>
        <w:t>ปี</w:t>
      </w:r>
      <w:r w:rsidRPr="00B91A81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>
        <w:rPr>
          <w:rFonts w:ascii="Angsana New" w:hAnsi="Angsana New" w:hint="cs"/>
          <w:sz w:val="30"/>
          <w:szCs w:val="30"/>
          <w:cs/>
        </w:rPr>
        <w:t>31 ธันวาคม</w:t>
      </w:r>
      <w:r w:rsidR="00A61806">
        <w:rPr>
          <w:rFonts w:ascii="Angsana New" w:hAnsi="Angsana New"/>
          <w:sz w:val="30"/>
          <w:szCs w:val="30"/>
        </w:rPr>
        <w:t xml:space="preserve"> </w:t>
      </w:r>
      <w:r w:rsidR="00A61806">
        <w:rPr>
          <w:rFonts w:ascii="Angsana New" w:hAnsi="Angsana New"/>
          <w:sz w:val="30"/>
          <w:szCs w:val="30"/>
          <w:cs/>
        </w:rPr>
        <w:t>256</w:t>
      </w:r>
      <w:r w:rsidR="00A61806">
        <w:rPr>
          <w:rFonts w:ascii="Angsana New" w:hAnsi="Angsana New"/>
          <w:sz w:val="30"/>
          <w:szCs w:val="30"/>
        </w:rPr>
        <w:t>4</w:t>
      </w:r>
      <w:r w:rsidRPr="00B91A81">
        <w:rPr>
          <w:rFonts w:ascii="Angsana New" w:hAnsi="Angsana New"/>
          <w:sz w:val="30"/>
          <w:szCs w:val="30"/>
          <w:cs/>
        </w:rPr>
        <w:t xml:space="preserve"> และ </w:t>
      </w:r>
      <w:r w:rsidR="00A61806">
        <w:rPr>
          <w:rFonts w:ascii="Angsana New" w:hAnsi="Angsana New"/>
          <w:sz w:val="30"/>
          <w:szCs w:val="30"/>
          <w:cs/>
        </w:rPr>
        <w:t>256</w:t>
      </w:r>
      <w:r w:rsidR="00A61806">
        <w:rPr>
          <w:rFonts w:ascii="Angsana New" w:hAnsi="Angsana New"/>
          <w:sz w:val="30"/>
          <w:szCs w:val="30"/>
        </w:rPr>
        <w:t xml:space="preserve">3 </w:t>
      </w:r>
      <w:r>
        <w:rPr>
          <w:rFonts w:ascii="Angsana New" w:hAnsi="Angsana New" w:hint="cs"/>
          <w:sz w:val="30"/>
          <w:szCs w:val="30"/>
          <w:cs/>
        </w:rPr>
        <w:t>กลุ่ม</w:t>
      </w:r>
      <w:r w:rsidRPr="00B91A81">
        <w:rPr>
          <w:rFonts w:ascii="Angsana New" w:hAnsi="Angsana New"/>
          <w:sz w:val="30"/>
          <w:szCs w:val="30"/>
          <w:cs/>
        </w:rPr>
        <w:t>บริษัทไม่มีกิจกรรมที่เป็นสาระสำคัญในส่วนงานธุรกิจให้เช่าทรัพย์สินและธุรกิจให้บริการขนส่ง ดังนั้นจึงไม่มีการแสดงข้อมูลจำแนกตามส่วนงานทั้งส่วนงานธุรกิจและส่วนงานทางภูมิศาสตร์</w:t>
      </w:r>
    </w:p>
    <w:p w:rsidR="008F0507" w:rsidRPr="008C576B" w:rsidRDefault="008F0507" w:rsidP="003046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:rsidR="0030464C" w:rsidRDefault="0030464C" w:rsidP="003046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8C0AF9">
        <w:rPr>
          <w:rFonts w:ascii="Angsana New" w:hAnsi="Angsana New"/>
          <w:sz w:val="30"/>
          <w:szCs w:val="30"/>
          <w:cs/>
        </w:rPr>
        <w:t>ข้อมูลเกี่ยวกับลูกค้ารายใหญ่</w:t>
      </w:r>
      <w:r w:rsidRPr="008C0AF9">
        <w:rPr>
          <w:rFonts w:ascii="Angsana New" w:hAnsi="Angsana New"/>
          <w:sz w:val="30"/>
          <w:szCs w:val="30"/>
        </w:rPr>
        <w:t xml:space="preserve"> (</w:t>
      </w:r>
      <w:r w:rsidRPr="008C0AF9">
        <w:rPr>
          <w:rFonts w:ascii="Angsana New" w:hAnsi="Angsana New" w:hint="cs"/>
          <w:sz w:val="30"/>
          <w:szCs w:val="30"/>
          <w:cs/>
        </w:rPr>
        <w:t>ลูกค้า</w:t>
      </w:r>
      <w:r>
        <w:rPr>
          <w:rFonts w:ascii="Angsana New" w:hAnsi="Angsana New" w:hint="cs"/>
          <w:sz w:val="30"/>
          <w:szCs w:val="30"/>
          <w:cs/>
        </w:rPr>
        <w:t>ราย</w:t>
      </w:r>
      <w:r w:rsidRPr="008C0AF9">
        <w:rPr>
          <w:rFonts w:ascii="Angsana New" w:hAnsi="Angsana New" w:hint="cs"/>
          <w:sz w:val="30"/>
          <w:szCs w:val="30"/>
          <w:cs/>
        </w:rPr>
        <w:t>ที่มียอดรายการค้าเกินกว่าร้อยละ 10 ของยอดรายการค้ารวม</w:t>
      </w:r>
      <w:r w:rsidRPr="008C0AF9">
        <w:rPr>
          <w:rFonts w:ascii="Angsana New" w:hAnsi="Angsana New"/>
          <w:sz w:val="30"/>
          <w:szCs w:val="30"/>
        </w:rPr>
        <w:t>)</w:t>
      </w:r>
      <w:r w:rsidR="00A61806">
        <w:rPr>
          <w:rFonts w:ascii="Angsana New" w:hAnsi="Angsana New"/>
          <w:sz w:val="30"/>
          <w:szCs w:val="30"/>
        </w:rPr>
        <w:t xml:space="preserve"> </w:t>
      </w:r>
      <w:r w:rsidRPr="002C501E">
        <w:rPr>
          <w:rFonts w:ascii="Angsana New" w:hAnsi="Angsana New" w:hint="cs"/>
          <w:b/>
          <w:sz w:val="30"/>
          <w:szCs w:val="30"/>
          <w:cs/>
        </w:rPr>
        <w:t xml:space="preserve">สำหรับปีสิ้นสุดวันที่ </w:t>
      </w:r>
      <w:r w:rsidRPr="00836535">
        <w:rPr>
          <w:rFonts w:ascii="Angsana New" w:hAnsi="Angsana New"/>
          <w:bCs/>
          <w:sz w:val="30"/>
          <w:szCs w:val="30"/>
        </w:rPr>
        <w:t>31</w:t>
      </w:r>
      <w:r w:rsidRPr="00836535">
        <w:rPr>
          <w:rFonts w:ascii="Angsana New" w:hAnsi="Angsana New" w:hint="cs"/>
          <w:b/>
          <w:sz w:val="30"/>
          <w:szCs w:val="30"/>
          <w:cs/>
        </w:rPr>
        <w:t xml:space="preserve"> ธันวาคม </w:t>
      </w:r>
      <w:r>
        <w:rPr>
          <w:rFonts w:ascii="Angsana New" w:hAnsi="Angsana New"/>
          <w:bCs/>
          <w:sz w:val="30"/>
          <w:szCs w:val="30"/>
        </w:rPr>
        <w:t>256</w:t>
      </w:r>
      <w:r w:rsidR="00A61806">
        <w:rPr>
          <w:rFonts w:ascii="Angsana New" w:hAnsi="Angsana New"/>
          <w:bCs/>
          <w:sz w:val="30"/>
          <w:szCs w:val="30"/>
        </w:rPr>
        <w:t>4</w:t>
      </w:r>
      <w:r w:rsidRPr="00836535">
        <w:rPr>
          <w:rFonts w:ascii="Angsana New" w:hAnsi="Angsana New" w:hint="cs"/>
          <w:b/>
          <w:sz w:val="30"/>
          <w:szCs w:val="30"/>
          <w:cs/>
        </w:rPr>
        <w:t xml:space="preserve"> และ </w:t>
      </w:r>
      <w:r w:rsidR="00A61806">
        <w:rPr>
          <w:rFonts w:ascii="Angsana New" w:hAnsi="Angsana New"/>
          <w:bCs/>
          <w:sz w:val="30"/>
          <w:szCs w:val="30"/>
        </w:rPr>
        <w:t xml:space="preserve">2563 </w:t>
      </w:r>
      <w:r>
        <w:rPr>
          <w:rFonts w:ascii="Angsana New" w:hAnsi="Angsana New" w:hint="cs"/>
          <w:sz w:val="30"/>
          <w:szCs w:val="30"/>
          <w:cs/>
        </w:rPr>
        <w:t>มีดังนี้</w:t>
      </w:r>
    </w:p>
    <w:p w:rsidR="0030464C" w:rsidRPr="002416AC" w:rsidRDefault="0030464C" w:rsidP="003046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  <w:cs/>
        </w:rPr>
      </w:pPr>
    </w:p>
    <w:tbl>
      <w:tblPr>
        <w:tblW w:w="9606" w:type="dxa"/>
        <w:tblInd w:w="108" w:type="dxa"/>
        <w:tblLook w:val="04A0"/>
      </w:tblPr>
      <w:tblGrid>
        <w:gridCol w:w="3828"/>
        <w:gridCol w:w="1302"/>
        <w:gridCol w:w="270"/>
        <w:gridCol w:w="1229"/>
        <w:gridCol w:w="283"/>
        <w:gridCol w:w="1206"/>
        <w:gridCol w:w="270"/>
        <w:gridCol w:w="1218"/>
      </w:tblGrid>
      <w:tr w:rsidR="0030464C" w:rsidRPr="00501620" w:rsidTr="00401B65">
        <w:tc>
          <w:tcPr>
            <w:tcW w:w="3828" w:type="dxa"/>
          </w:tcPr>
          <w:p w:rsidR="0030464C" w:rsidRPr="00501620" w:rsidRDefault="0030464C" w:rsidP="00A51A42">
            <w:pPr>
              <w:tabs>
                <w:tab w:val="clear" w:pos="907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78" w:type="dxa"/>
            <w:gridSpan w:val="7"/>
            <w:tcBorders>
              <w:bottom w:val="single" w:sz="4" w:space="0" w:color="auto"/>
            </w:tcBorders>
          </w:tcPr>
          <w:p w:rsidR="0030464C" w:rsidRPr="00501620" w:rsidRDefault="0030464C" w:rsidP="00A51A42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30464C" w:rsidRPr="00501620" w:rsidTr="00401B65">
        <w:tblPrEx>
          <w:tblLook w:val="0000"/>
        </w:tblPrEx>
        <w:trPr>
          <w:cantSplit/>
        </w:trPr>
        <w:tc>
          <w:tcPr>
            <w:tcW w:w="3828" w:type="dxa"/>
          </w:tcPr>
          <w:p w:rsidR="0030464C" w:rsidRPr="00501620" w:rsidRDefault="0030464C" w:rsidP="00A51A4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0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0464C" w:rsidRPr="00501620" w:rsidRDefault="0030464C" w:rsidP="00A51A4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01620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:rsidR="0030464C" w:rsidRPr="00501620" w:rsidRDefault="0030464C" w:rsidP="00A51A4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0464C" w:rsidRPr="00501620" w:rsidRDefault="0030464C" w:rsidP="00A51A42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01620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501620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A61806" w:rsidRPr="006B2360" w:rsidTr="00401B65">
        <w:tblPrEx>
          <w:tblLook w:val="0000"/>
        </w:tblPrEx>
        <w:trPr>
          <w:cantSplit/>
        </w:trPr>
        <w:tc>
          <w:tcPr>
            <w:tcW w:w="3828" w:type="dxa"/>
          </w:tcPr>
          <w:p w:rsidR="00A61806" w:rsidRPr="006B2360" w:rsidRDefault="00A61806" w:rsidP="00A51A4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</w:tcPr>
          <w:p w:rsidR="00A61806" w:rsidRPr="006B2360" w:rsidRDefault="00A61806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:rsidR="00A61806" w:rsidRPr="006B2360" w:rsidRDefault="00A61806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9" w:type="dxa"/>
            <w:tcBorders>
              <w:bottom w:val="single" w:sz="4" w:space="0" w:color="auto"/>
            </w:tcBorders>
          </w:tcPr>
          <w:p w:rsidR="00A61806" w:rsidRPr="006B2360" w:rsidRDefault="00A61806" w:rsidP="00BD6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2563</w:t>
            </w:r>
          </w:p>
        </w:tc>
        <w:tc>
          <w:tcPr>
            <w:tcW w:w="283" w:type="dxa"/>
          </w:tcPr>
          <w:p w:rsidR="00A61806" w:rsidRPr="006B2360" w:rsidRDefault="00A61806" w:rsidP="00A51A4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:rsidR="00A61806" w:rsidRPr="006B2360" w:rsidRDefault="00A61806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:rsidR="00A61806" w:rsidRPr="006B2360" w:rsidRDefault="00A61806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8" w:type="dxa"/>
            <w:tcBorders>
              <w:bottom w:val="single" w:sz="4" w:space="0" w:color="auto"/>
            </w:tcBorders>
          </w:tcPr>
          <w:p w:rsidR="00A61806" w:rsidRPr="006B2360" w:rsidRDefault="00A61806" w:rsidP="00BD6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2563</w:t>
            </w:r>
          </w:p>
        </w:tc>
      </w:tr>
      <w:tr w:rsidR="00A61806" w:rsidRPr="006B2360" w:rsidTr="00401B65">
        <w:tblPrEx>
          <w:tblLook w:val="0000"/>
        </w:tblPrEx>
        <w:trPr>
          <w:cantSplit/>
        </w:trPr>
        <w:tc>
          <w:tcPr>
            <w:tcW w:w="3828" w:type="dxa"/>
          </w:tcPr>
          <w:p w:rsidR="00A61806" w:rsidRPr="006B2360" w:rsidRDefault="00A61806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02" w:type="dxa"/>
          </w:tcPr>
          <w:p w:rsidR="00A61806" w:rsidRPr="006B2360" w:rsidRDefault="00A61806" w:rsidP="00A51A42">
            <w:pPr>
              <w:ind w:right="9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70" w:type="dxa"/>
          </w:tcPr>
          <w:p w:rsidR="00A61806" w:rsidRPr="006B2360" w:rsidRDefault="00A61806" w:rsidP="00A51A4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16"/>
                <w:szCs w:val="16"/>
                <w:highlight w:val="yellow"/>
                <w:rtl/>
                <w:cs/>
                <w:lang w:val="en-US"/>
              </w:rPr>
            </w:pPr>
          </w:p>
        </w:tc>
        <w:tc>
          <w:tcPr>
            <w:tcW w:w="1229" w:type="dxa"/>
          </w:tcPr>
          <w:p w:rsidR="00A61806" w:rsidRPr="006B2360" w:rsidRDefault="00A61806" w:rsidP="00BD6D7B">
            <w:pPr>
              <w:ind w:right="9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83" w:type="dxa"/>
          </w:tcPr>
          <w:p w:rsidR="00A61806" w:rsidRPr="006B2360" w:rsidRDefault="00A61806" w:rsidP="00A51A4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16"/>
                <w:szCs w:val="16"/>
                <w:highlight w:val="yellow"/>
                <w:rtl/>
                <w:cs/>
                <w:lang w:val="en-US"/>
              </w:rPr>
            </w:pPr>
          </w:p>
        </w:tc>
        <w:tc>
          <w:tcPr>
            <w:tcW w:w="1206" w:type="dxa"/>
          </w:tcPr>
          <w:p w:rsidR="00A61806" w:rsidRPr="006B2360" w:rsidRDefault="00A61806" w:rsidP="00A51A42">
            <w:pPr>
              <w:ind w:right="9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70" w:type="dxa"/>
          </w:tcPr>
          <w:p w:rsidR="00A61806" w:rsidRPr="006B2360" w:rsidRDefault="00A61806" w:rsidP="00A51A4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16"/>
                <w:szCs w:val="16"/>
                <w:highlight w:val="yellow"/>
                <w:rtl/>
                <w:cs/>
                <w:lang w:val="en-US"/>
              </w:rPr>
            </w:pPr>
          </w:p>
        </w:tc>
        <w:tc>
          <w:tcPr>
            <w:tcW w:w="1218" w:type="dxa"/>
          </w:tcPr>
          <w:p w:rsidR="00A61806" w:rsidRPr="006B2360" w:rsidRDefault="00A61806" w:rsidP="00BD6D7B">
            <w:pPr>
              <w:ind w:right="9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</w:tr>
      <w:tr w:rsidR="00A61806" w:rsidRPr="009C03E3" w:rsidTr="00401B65">
        <w:tblPrEx>
          <w:tblLook w:val="0000"/>
        </w:tblPrEx>
        <w:trPr>
          <w:cantSplit/>
        </w:trPr>
        <w:tc>
          <w:tcPr>
            <w:tcW w:w="3828" w:type="dxa"/>
            <w:vAlign w:val="bottom"/>
          </w:tcPr>
          <w:p w:rsidR="00A61806" w:rsidRPr="00767D3F" w:rsidRDefault="00A61806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67D3F">
              <w:rPr>
                <w:rFonts w:ascii="Angsana New" w:hAnsi="Angsana New"/>
                <w:sz w:val="30"/>
                <w:szCs w:val="30"/>
                <w:cs/>
              </w:rPr>
              <w:t xml:space="preserve">รายได้จากการขาย </w:t>
            </w:r>
            <w:r>
              <w:rPr>
                <w:rFonts w:ascii="Angsana New" w:hAnsi="Angsana New"/>
                <w:sz w:val="30"/>
                <w:szCs w:val="30"/>
                <w:cs/>
              </w:rPr>
              <w:t>–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302" w:type="dxa"/>
            <w:tcBorders>
              <w:bottom w:val="double" w:sz="4" w:space="0" w:color="auto"/>
            </w:tcBorders>
            <w:shd w:val="clear" w:color="auto" w:fill="auto"/>
          </w:tcPr>
          <w:p w:rsidR="00A61806" w:rsidRPr="00E644C5" w:rsidRDefault="00A61806" w:rsidP="00AE6160">
            <w:pPr>
              <w:pStyle w:val="acctfourfigures"/>
              <w:tabs>
                <w:tab w:val="clear" w:pos="765"/>
              </w:tabs>
              <w:spacing w:line="240" w:lineRule="atLeast"/>
              <w:ind w:left="-97" w:right="29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644C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A61806" w:rsidRPr="00E40B0D" w:rsidRDefault="00A61806" w:rsidP="00A51A4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29" w:type="dxa"/>
            <w:tcBorders>
              <w:bottom w:val="double" w:sz="4" w:space="0" w:color="auto"/>
            </w:tcBorders>
            <w:shd w:val="clear" w:color="auto" w:fill="auto"/>
          </w:tcPr>
          <w:p w:rsidR="00A61806" w:rsidRPr="00FE6E1F" w:rsidRDefault="00A61806" w:rsidP="00BD6D7B">
            <w:pPr>
              <w:pStyle w:val="acctfourfigures"/>
              <w:tabs>
                <w:tab w:val="clear" w:pos="765"/>
              </w:tabs>
              <w:spacing w:line="240" w:lineRule="atLeast"/>
              <w:ind w:left="-97" w:right="29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E6E1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83" w:type="dxa"/>
          </w:tcPr>
          <w:p w:rsidR="00A61806" w:rsidRPr="008C576B" w:rsidRDefault="00A61806" w:rsidP="00A51A4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highlight w:val="yellow"/>
                <w:rtl/>
                <w:cs/>
                <w:lang w:val="en-US"/>
              </w:rPr>
            </w:pPr>
          </w:p>
        </w:tc>
        <w:tc>
          <w:tcPr>
            <w:tcW w:w="1206" w:type="dxa"/>
            <w:tcBorders>
              <w:bottom w:val="double" w:sz="4" w:space="0" w:color="auto"/>
            </w:tcBorders>
            <w:shd w:val="clear" w:color="auto" w:fill="auto"/>
          </w:tcPr>
          <w:p w:rsidR="00A61806" w:rsidRPr="00394B53" w:rsidRDefault="00394B53" w:rsidP="00A51A42">
            <w:pPr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153</w:t>
            </w:r>
            <w:r w:rsidR="00A61806" w:rsidRPr="00394B53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506</w:t>
            </w:r>
          </w:p>
        </w:tc>
        <w:tc>
          <w:tcPr>
            <w:tcW w:w="270" w:type="dxa"/>
          </w:tcPr>
          <w:p w:rsidR="00A61806" w:rsidRPr="008C576B" w:rsidRDefault="00A61806" w:rsidP="00A51A4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highlight w:val="yellow"/>
                <w:rtl/>
                <w:cs/>
                <w:lang w:val="en-US"/>
              </w:rPr>
            </w:pPr>
          </w:p>
        </w:tc>
        <w:tc>
          <w:tcPr>
            <w:tcW w:w="1218" w:type="dxa"/>
            <w:tcBorders>
              <w:bottom w:val="double" w:sz="4" w:space="0" w:color="auto"/>
            </w:tcBorders>
            <w:shd w:val="clear" w:color="auto" w:fill="auto"/>
          </w:tcPr>
          <w:p w:rsidR="00A61806" w:rsidRPr="007A3325" w:rsidRDefault="00A61806" w:rsidP="00BD6D7B">
            <w:pPr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208,737</w:t>
            </w:r>
          </w:p>
        </w:tc>
      </w:tr>
    </w:tbl>
    <w:p w:rsidR="0030464C" w:rsidRDefault="0030464C" w:rsidP="0030464C">
      <w:pPr>
        <w:tabs>
          <w:tab w:val="clear" w:pos="227"/>
          <w:tab w:val="clear" w:pos="454"/>
          <w:tab w:val="clear" w:pos="680"/>
          <w:tab w:val="clear" w:pos="907"/>
        </w:tabs>
        <w:ind w:left="567" w:hanging="567"/>
        <w:jc w:val="both"/>
        <w:rPr>
          <w:rFonts w:ascii="Angsana New" w:hAnsi="Angsana New"/>
          <w:b/>
          <w:bCs/>
          <w:sz w:val="30"/>
          <w:szCs w:val="30"/>
        </w:rPr>
      </w:pPr>
    </w:p>
    <w:p w:rsidR="00C858C8" w:rsidRPr="00C858C8" w:rsidRDefault="00C858C8" w:rsidP="0030464C">
      <w:pPr>
        <w:tabs>
          <w:tab w:val="clear" w:pos="227"/>
          <w:tab w:val="clear" w:pos="454"/>
          <w:tab w:val="clear" w:pos="680"/>
          <w:tab w:val="clear" w:pos="907"/>
        </w:tabs>
        <w:ind w:left="567" w:hanging="567"/>
        <w:jc w:val="both"/>
        <w:rPr>
          <w:rFonts w:ascii="Angsana New" w:hAnsi="Angsana New"/>
          <w:i/>
          <w:iCs/>
          <w:sz w:val="30"/>
          <w:szCs w:val="30"/>
          <w:cs/>
        </w:rPr>
      </w:pPr>
      <w:r w:rsidRPr="00C858C8">
        <w:rPr>
          <w:rFonts w:ascii="Angsana New" w:hAnsi="Angsana New" w:hint="cs"/>
          <w:i/>
          <w:iCs/>
          <w:sz w:val="30"/>
          <w:szCs w:val="30"/>
          <w:cs/>
        </w:rPr>
        <w:t>การจำแนกรายได้</w:t>
      </w:r>
    </w:p>
    <w:p w:rsidR="00C858C8" w:rsidRPr="00C858C8" w:rsidRDefault="00C858C8" w:rsidP="0030464C">
      <w:pPr>
        <w:tabs>
          <w:tab w:val="clear" w:pos="227"/>
          <w:tab w:val="clear" w:pos="454"/>
          <w:tab w:val="clear" w:pos="680"/>
          <w:tab w:val="clear" w:pos="907"/>
        </w:tabs>
        <w:ind w:left="567" w:hanging="567"/>
        <w:jc w:val="both"/>
        <w:rPr>
          <w:rFonts w:ascii="Angsana New" w:hAnsi="Angsana New"/>
          <w:b/>
          <w:bCs/>
          <w:sz w:val="16"/>
          <w:szCs w:val="16"/>
        </w:rPr>
      </w:pPr>
    </w:p>
    <w:tbl>
      <w:tblPr>
        <w:tblW w:w="9781" w:type="dxa"/>
        <w:tblInd w:w="108" w:type="dxa"/>
        <w:tblLayout w:type="fixed"/>
        <w:tblLook w:val="0000"/>
      </w:tblPr>
      <w:tblGrid>
        <w:gridCol w:w="3828"/>
        <w:gridCol w:w="1276"/>
        <w:gridCol w:w="257"/>
        <w:gridCol w:w="1302"/>
        <w:gridCol w:w="284"/>
        <w:gridCol w:w="1275"/>
        <w:gridCol w:w="283"/>
        <w:gridCol w:w="1276"/>
      </w:tblGrid>
      <w:tr w:rsidR="00C858C8" w:rsidRPr="004F07C8" w:rsidTr="008B33C8">
        <w:trPr>
          <w:cantSplit/>
        </w:trPr>
        <w:tc>
          <w:tcPr>
            <w:tcW w:w="3828" w:type="dxa"/>
          </w:tcPr>
          <w:p w:rsidR="00C858C8" w:rsidRPr="004F07C8" w:rsidRDefault="00C858C8" w:rsidP="00967579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53" w:type="dxa"/>
            <w:gridSpan w:val="7"/>
            <w:tcBorders>
              <w:bottom w:val="single" w:sz="4" w:space="0" w:color="auto"/>
            </w:tcBorders>
          </w:tcPr>
          <w:p w:rsidR="00C858C8" w:rsidRPr="004F07C8" w:rsidRDefault="00C858C8" w:rsidP="00967579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พันบาท</w:t>
            </w:r>
          </w:p>
        </w:tc>
      </w:tr>
      <w:tr w:rsidR="00C858C8" w:rsidRPr="004F07C8" w:rsidTr="008B33C8">
        <w:trPr>
          <w:cantSplit/>
        </w:trPr>
        <w:tc>
          <w:tcPr>
            <w:tcW w:w="3828" w:type="dxa"/>
          </w:tcPr>
          <w:p w:rsidR="00C858C8" w:rsidRPr="004F07C8" w:rsidRDefault="00C858C8" w:rsidP="00967579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858C8" w:rsidRPr="004F07C8" w:rsidRDefault="00C858C8" w:rsidP="00967579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</w:tcPr>
          <w:p w:rsidR="00C858C8" w:rsidRPr="004F07C8" w:rsidRDefault="00C858C8" w:rsidP="00967579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858C8" w:rsidRPr="004F07C8" w:rsidRDefault="00C858C8" w:rsidP="00967579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4F07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A61806" w:rsidRPr="00F51F88" w:rsidTr="008B33C8">
        <w:trPr>
          <w:cantSplit/>
        </w:trPr>
        <w:tc>
          <w:tcPr>
            <w:tcW w:w="3828" w:type="dxa"/>
          </w:tcPr>
          <w:p w:rsidR="00A61806" w:rsidRPr="00F51F88" w:rsidRDefault="00A61806" w:rsidP="00967579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A61806" w:rsidRPr="00836535" w:rsidRDefault="00A61806" w:rsidP="009675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57" w:type="dxa"/>
          </w:tcPr>
          <w:p w:rsidR="00A61806" w:rsidRPr="00F51F88" w:rsidRDefault="00A61806" w:rsidP="009675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</w:tcPr>
          <w:p w:rsidR="00A61806" w:rsidRPr="00836535" w:rsidRDefault="00A61806" w:rsidP="00BD6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2563</w:t>
            </w:r>
          </w:p>
        </w:tc>
        <w:tc>
          <w:tcPr>
            <w:tcW w:w="284" w:type="dxa"/>
          </w:tcPr>
          <w:p w:rsidR="00A61806" w:rsidRPr="00F51F88" w:rsidRDefault="00A61806" w:rsidP="00967579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A61806" w:rsidRPr="00836535" w:rsidRDefault="00A61806" w:rsidP="009675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83" w:type="dxa"/>
          </w:tcPr>
          <w:p w:rsidR="00A61806" w:rsidRPr="00F51F88" w:rsidRDefault="00A61806" w:rsidP="009675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A61806" w:rsidRPr="00836535" w:rsidRDefault="00A61806" w:rsidP="00BD6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2563</w:t>
            </w:r>
          </w:p>
        </w:tc>
      </w:tr>
      <w:tr w:rsidR="00730C3E" w:rsidRPr="0040703F" w:rsidTr="008B33C8">
        <w:trPr>
          <w:cantSplit/>
        </w:trPr>
        <w:tc>
          <w:tcPr>
            <w:tcW w:w="3828" w:type="dxa"/>
          </w:tcPr>
          <w:p w:rsidR="00730C3E" w:rsidRPr="00AA5D9C" w:rsidRDefault="00730C3E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567" w:hanging="56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รับรู้รายได้ ณ เวลาใดเวลาหนึ่</w:t>
            </w:r>
            <w:r w:rsidRPr="00C858C8">
              <w:rPr>
                <w:rFonts w:ascii="Angsana New" w:hAnsi="Angsana New" w:hint="cs"/>
                <w:sz w:val="30"/>
                <w:szCs w:val="30"/>
                <w:cs/>
              </w:rPr>
              <w:t xml:space="preserve">ง </w:t>
            </w:r>
          </w:p>
        </w:tc>
        <w:tc>
          <w:tcPr>
            <w:tcW w:w="1276" w:type="dxa"/>
            <w:vAlign w:val="bottom"/>
          </w:tcPr>
          <w:p w:rsidR="00730C3E" w:rsidRPr="001E535E" w:rsidRDefault="00730C3E" w:rsidP="00967579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108" w:right="-108" w:firstLine="283"/>
              <w:rPr>
                <w:rFonts w:ascii="Angsana New" w:hAnsi="Angsana New" w:cs="Angsana New"/>
                <w:sz w:val="30"/>
                <w:szCs w:val="30"/>
                <w:highlight w:val="yellow"/>
                <w:cs/>
                <w:lang w:val="en-US" w:bidi="th-TH"/>
              </w:rPr>
            </w:pPr>
          </w:p>
        </w:tc>
        <w:tc>
          <w:tcPr>
            <w:tcW w:w="257" w:type="dxa"/>
          </w:tcPr>
          <w:p w:rsidR="00730C3E" w:rsidRPr="0040703F" w:rsidRDefault="00730C3E" w:rsidP="0096757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302" w:type="dxa"/>
            <w:vAlign w:val="bottom"/>
          </w:tcPr>
          <w:p w:rsidR="00730C3E" w:rsidRPr="001E535E" w:rsidRDefault="00730C3E" w:rsidP="00BD6D7B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108" w:right="-108" w:firstLine="283"/>
              <w:rPr>
                <w:rFonts w:ascii="Angsana New" w:hAnsi="Angsana New" w:cs="Angsana New"/>
                <w:sz w:val="30"/>
                <w:szCs w:val="30"/>
                <w:highlight w:val="yellow"/>
                <w:cs/>
                <w:lang w:val="en-US" w:bidi="th-TH"/>
              </w:rPr>
            </w:pPr>
          </w:p>
        </w:tc>
        <w:tc>
          <w:tcPr>
            <w:tcW w:w="284" w:type="dxa"/>
          </w:tcPr>
          <w:p w:rsidR="00730C3E" w:rsidRPr="0040703F" w:rsidRDefault="00730C3E" w:rsidP="0096757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75" w:type="dxa"/>
            <w:vAlign w:val="bottom"/>
          </w:tcPr>
          <w:p w:rsidR="00730C3E" w:rsidRPr="001E535E" w:rsidRDefault="00730C3E" w:rsidP="0096757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283" w:type="dxa"/>
          </w:tcPr>
          <w:p w:rsidR="00730C3E" w:rsidRPr="0040703F" w:rsidRDefault="00730C3E" w:rsidP="0096757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6" w:type="dxa"/>
            <w:vAlign w:val="bottom"/>
          </w:tcPr>
          <w:p w:rsidR="00730C3E" w:rsidRPr="001E535E" w:rsidRDefault="00730C3E" w:rsidP="00BD6D7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highlight w:val="yellow"/>
                <w:lang w:val="en-US" w:bidi="th-TH"/>
              </w:rPr>
            </w:pPr>
          </w:p>
        </w:tc>
      </w:tr>
      <w:tr w:rsidR="00730C3E" w:rsidRPr="00FE6E1F" w:rsidTr="008B33C8">
        <w:trPr>
          <w:cantSplit/>
        </w:trPr>
        <w:tc>
          <w:tcPr>
            <w:tcW w:w="3828" w:type="dxa"/>
          </w:tcPr>
          <w:p w:rsidR="00730C3E" w:rsidRPr="007C5763" w:rsidRDefault="00730C3E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1276" w:type="dxa"/>
            <w:vAlign w:val="bottom"/>
          </w:tcPr>
          <w:p w:rsidR="00730C3E" w:rsidRPr="00E644C5" w:rsidRDefault="00E644C5" w:rsidP="00D54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2,283</w:t>
            </w:r>
            <w:r w:rsidR="00730C3E" w:rsidRPr="00E644C5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010</w:t>
            </w:r>
          </w:p>
        </w:tc>
        <w:tc>
          <w:tcPr>
            <w:tcW w:w="257" w:type="dxa"/>
          </w:tcPr>
          <w:p w:rsidR="00730C3E" w:rsidRPr="00401B65" w:rsidRDefault="00730C3E" w:rsidP="00967579">
            <w:pPr>
              <w:pStyle w:val="acctfourfigures"/>
              <w:tabs>
                <w:tab w:val="clear" w:pos="765"/>
                <w:tab w:val="left" w:pos="227"/>
                <w:tab w:val="decimal" w:pos="792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302" w:type="dxa"/>
            <w:vAlign w:val="bottom"/>
          </w:tcPr>
          <w:p w:rsidR="00730C3E" w:rsidRPr="00401B65" w:rsidRDefault="00730C3E" w:rsidP="00BD6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2,354</w:t>
            </w:r>
            <w:r w:rsidRPr="00401B65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289</w:t>
            </w:r>
          </w:p>
        </w:tc>
        <w:tc>
          <w:tcPr>
            <w:tcW w:w="284" w:type="dxa"/>
          </w:tcPr>
          <w:p w:rsidR="00730C3E" w:rsidRPr="00401B65" w:rsidRDefault="00730C3E" w:rsidP="00967579">
            <w:pPr>
              <w:pStyle w:val="acctfourfigures"/>
              <w:tabs>
                <w:tab w:val="clear" w:pos="765"/>
                <w:tab w:val="left" w:pos="0"/>
                <w:tab w:val="decimal" w:pos="792"/>
                <w:tab w:val="left" w:pos="1039"/>
              </w:tabs>
              <w:spacing w:line="240" w:lineRule="atLeast"/>
              <w:ind w:left="-108" w:right="33"/>
              <w:rPr>
                <w:rFonts w:ascii="Angsana New" w:hAnsi="Angsana New" w:cs="Angsana New"/>
                <w:bCs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75" w:type="dxa"/>
          </w:tcPr>
          <w:p w:rsidR="00730C3E" w:rsidRPr="00E644C5" w:rsidRDefault="00E644C5" w:rsidP="00D54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1,246</w:t>
            </w:r>
            <w:r w:rsidR="00730C3E" w:rsidRPr="00E644C5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491</w:t>
            </w:r>
          </w:p>
        </w:tc>
        <w:tc>
          <w:tcPr>
            <w:tcW w:w="283" w:type="dxa"/>
          </w:tcPr>
          <w:p w:rsidR="00730C3E" w:rsidRPr="00401B65" w:rsidRDefault="00730C3E" w:rsidP="00967579">
            <w:pPr>
              <w:pStyle w:val="acctfourfigures"/>
              <w:tabs>
                <w:tab w:val="clear" w:pos="765"/>
                <w:tab w:val="left" w:pos="0"/>
                <w:tab w:val="left" w:pos="558"/>
                <w:tab w:val="decimal" w:pos="792"/>
              </w:tabs>
              <w:spacing w:line="240" w:lineRule="atLeast"/>
              <w:ind w:left="-108" w:right="94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76" w:type="dxa"/>
          </w:tcPr>
          <w:p w:rsidR="00730C3E" w:rsidRPr="00401B65" w:rsidRDefault="00730C3E" w:rsidP="00BD6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1,369</w:t>
            </w:r>
            <w:r w:rsidRPr="00401B65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464</w:t>
            </w:r>
          </w:p>
        </w:tc>
      </w:tr>
      <w:tr w:rsidR="00730C3E" w:rsidRPr="00FE6E1F" w:rsidTr="008B33C8">
        <w:trPr>
          <w:cantSplit/>
        </w:trPr>
        <w:tc>
          <w:tcPr>
            <w:tcW w:w="3828" w:type="dxa"/>
          </w:tcPr>
          <w:p w:rsidR="00730C3E" w:rsidRPr="007C5763" w:rsidRDefault="00730C3E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 รายได้จากการให้บริการ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730C3E" w:rsidRPr="00E644C5" w:rsidRDefault="00E644C5" w:rsidP="00D54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73</w:t>
            </w:r>
            <w:r w:rsidR="00730C3E" w:rsidRPr="00E644C5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155</w:t>
            </w:r>
          </w:p>
        </w:tc>
        <w:tc>
          <w:tcPr>
            <w:tcW w:w="257" w:type="dxa"/>
          </w:tcPr>
          <w:p w:rsidR="00730C3E" w:rsidRPr="00401B65" w:rsidRDefault="00730C3E" w:rsidP="0096757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  <w:vAlign w:val="center"/>
          </w:tcPr>
          <w:p w:rsidR="00730C3E" w:rsidRPr="00401B65" w:rsidRDefault="00730C3E" w:rsidP="00BD6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76</w:t>
            </w:r>
            <w:r w:rsidRPr="00401B65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484</w:t>
            </w:r>
          </w:p>
        </w:tc>
        <w:tc>
          <w:tcPr>
            <w:tcW w:w="284" w:type="dxa"/>
          </w:tcPr>
          <w:p w:rsidR="00730C3E" w:rsidRPr="00401B65" w:rsidRDefault="00730C3E" w:rsidP="00967579">
            <w:pPr>
              <w:ind w:right="176"/>
              <w:jc w:val="right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730C3E" w:rsidRPr="00E644C5" w:rsidRDefault="00E644C5" w:rsidP="00D54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61</w:t>
            </w:r>
            <w:r w:rsidR="00730C3E" w:rsidRPr="00E644C5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523</w:t>
            </w:r>
          </w:p>
        </w:tc>
        <w:tc>
          <w:tcPr>
            <w:tcW w:w="283" w:type="dxa"/>
          </w:tcPr>
          <w:p w:rsidR="00730C3E" w:rsidRPr="00401B65" w:rsidRDefault="00730C3E" w:rsidP="00967579">
            <w:pPr>
              <w:pStyle w:val="acctfourfigures"/>
              <w:tabs>
                <w:tab w:val="clear" w:pos="765"/>
                <w:tab w:val="left" w:pos="0"/>
                <w:tab w:val="left" w:pos="558"/>
                <w:tab w:val="decimal" w:pos="792"/>
              </w:tabs>
              <w:spacing w:line="240" w:lineRule="atLeast"/>
              <w:ind w:left="-108" w:right="94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730C3E" w:rsidRPr="00401B65" w:rsidRDefault="00730C3E" w:rsidP="00BD6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67</w:t>
            </w:r>
            <w:r w:rsidRPr="00401B65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635</w:t>
            </w:r>
          </w:p>
        </w:tc>
      </w:tr>
      <w:tr w:rsidR="00730C3E" w:rsidRPr="00FE6E1F" w:rsidTr="009114A2">
        <w:trPr>
          <w:cantSplit/>
        </w:trPr>
        <w:tc>
          <w:tcPr>
            <w:tcW w:w="3828" w:type="dxa"/>
          </w:tcPr>
          <w:p w:rsidR="00730C3E" w:rsidRPr="007C5763" w:rsidRDefault="00730C3E" w:rsidP="009675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730C3E" w:rsidRPr="00E644C5" w:rsidRDefault="00E644C5" w:rsidP="00D54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2,356</w:t>
            </w:r>
            <w:r w:rsidR="00730C3E" w:rsidRPr="00E644C5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165</w:t>
            </w:r>
          </w:p>
        </w:tc>
        <w:tc>
          <w:tcPr>
            <w:tcW w:w="257" w:type="dxa"/>
          </w:tcPr>
          <w:p w:rsidR="00730C3E" w:rsidRPr="00401B65" w:rsidRDefault="00730C3E" w:rsidP="0096757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</w:tcPr>
          <w:p w:rsidR="00730C3E" w:rsidRPr="00401B65" w:rsidRDefault="00730C3E" w:rsidP="00BD6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2,430</w:t>
            </w:r>
            <w:r w:rsidRPr="00401B65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773</w:t>
            </w:r>
          </w:p>
        </w:tc>
        <w:tc>
          <w:tcPr>
            <w:tcW w:w="284" w:type="dxa"/>
          </w:tcPr>
          <w:p w:rsidR="00730C3E" w:rsidRPr="00401B65" w:rsidRDefault="00730C3E" w:rsidP="00967579">
            <w:pPr>
              <w:ind w:right="176"/>
              <w:jc w:val="right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730C3E" w:rsidRPr="00E644C5" w:rsidRDefault="00E644C5" w:rsidP="00D54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1,308</w:t>
            </w:r>
            <w:r w:rsidR="00730C3E" w:rsidRPr="00E644C5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014</w:t>
            </w:r>
          </w:p>
        </w:tc>
        <w:tc>
          <w:tcPr>
            <w:tcW w:w="283" w:type="dxa"/>
          </w:tcPr>
          <w:p w:rsidR="00730C3E" w:rsidRPr="00401B65" w:rsidRDefault="00730C3E" w:rsidP="00967579">
            <w:pPr>
              <w:pStyle w:val="acctfourfigures"/>
              <w:tabs>
                <w:tab w:val="clear" w:pos="765"/>
                <w:tab w:val="left" w:pos="0"/>
                <w:tab w:val="left" w:pos="558"/>
                <w:tab w:val="decimal" w:pos="792"/>
              </w:tabs>
              <w:spacing w:line="240" w:lineRule="atLeast"/>
              <w:ind w:left="-108" w:right="94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730C3E" w:rsidRPr="00401B65" w:rsidRDefault="00730C3E" w:rsidP="00BD6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1,437</w:t>
            </w:r>
            <w:r w:rsidRPr="00401B65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099</w:t>
            </w:r>
          </w:p>
        </w:tc>
      </w:tr>
      <w:tr w:rsidR="00730C3E" w:rsidRPr="00FE6E1F" w:rsidTr="008B33C8">
        <w:trPr>
          <w:cantSplit/>
        </w:trPr>
        <w:tc>
          <w:tcPr>
            <w:tcW w:w="3828" w:type="dxa"/>
          </w:tcPr>
          <w:p w:rsidR="00730C3E" w:rsidRDefault="00730C3E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รับรู้รายได้ตลอดช่วงเวลาหนึ่ง</w:t>
            </w:r>
          </w:p>
        </w:tc>
        <w:tc>
          <w:tcPr>
            <w:tcW w:w="1276" w:type="dxa"/>
          </w:tcPr>
          <w:p w:rsidR="00730C3E" w:rsidRPr="00E644C5" w:rsidRDefault="00730C3E" w:rsidP="00D54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7" w:type="dxa"/>
          </w:tcPr>
          <w:p w:rsidR="00730C3E" w:rsidRPr="00401B65" w:rsidRDefault="00730C3E" w:rsidP="0096757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302" w:type="dxa"/>
          </w:tcPr>
          <w:p w:rsidR="00730C3E" w:rsidRPr="00401B65" w:rsidRDefault="00730C3E" w:rsidP="00BD6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730C3E" w:rsidRPr="00401B65" w:rsidRDefault="00730C3E" w:rsidP="00967579">
            <w:pPr>
              <w:ind w:right="176"/>
              <w:jc w:val="right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275" w:type="dxa"/>
          </w:tcPr>
          <w:p w:rsidR="00730C3E" w:rsidRPr="00E644C5" w:rsidRDefault="00730C3E" w:rsidP="00D54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:rsidR="00730C3E" w:rsidRPr="00401B65" w:rsidRDefault="00730C3E" w:rsidP="00967579">
            <w:pPr>
              <w:pStyle w:val="acctfourfigures"/>
              <w:tabs>
                <w:tab w:val="clear" w:pos="765"/>
                <w:tab w:val="left" w:pos="0"/>
                <w:tab w:val="left" w:pos="558"/>
                <w:tab w:val="decimal" w:pos="792"/>
              </w:tabs>
              <w:spacing w:line="240" w:lineRule="atLeast"/>
              <w:ind w:left="-108" w:right="94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76" w:type="dxa"/>
          </w:tcPr>
          <w:p w:rsidR="00730C3E" w:rsidRPr="00401B65" w:rsidRDefault="00730C3E" w:rsidP="00BD6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730C3E" w:rsidRPr="00FE6E1F" w:rsidTr="008B33C8">
        <w:trPr>
          <w:cantSplit/>
        </w:trPr>
        <w:tc>
          <w:tcPr>
            <w:tcW w:w="3828" w:type="dxa"/>
          </w:tcPr>
          <w:p w:rsidR="00730C3E" w:rsidRPr="007C5763" w:rsidRDefault="00730C3E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 รายได้จากการให้เช่า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730C3E" w:rsidRPr="00E644C5" w:rsidRDefault="00E644C5" w:rsidP="00D54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</w:t>
            </w:r>
            <w:r w:rsidR="00730C3E" w:rsidRPr="00E644C5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008</w:t>
            </w:r>
          </w:p>
        </w:tc>
        <w:tc>
          <w:tcPr>
            <w:tcW w:w="257" w:type="dxa"/>
          </w:tcPr>
          <w:p w:rsidR="00730C3E" w:rsidRPr="00401B65" w:rsidRDefault="00730C3E" w:rsidP="0096757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</w:tcPr>
          <w:p w:rsidR="00730C3E" w:rsidRPr="00401B65" w:rsidRDefault="00730C3E" w:rsidP="00BD6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</w:t>
            </w:r>
            <w:r w:rsidRPr="00401B65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943</w:t>
            </w:r>
          </w:p>
        </w:tc>
        <w:tc>
          <w:tcPr>
            <w:tcW w:w="284" w:type="dxa"/>
          </w:tcPr>
          <w:p w:rsidR="00730C3E" w:rsidRPr="00401B65" w:rsidRDefault="00730C3E" w:rsidP="00967579">
            <w:pPr>
              <w:ind w:right="176"/>
              <w:jc w:val="right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730C3E" w:rsidRPr="00E644C5" w:rsidRDefault="00730C3E" w:rsidP="00D54D3F">
            <w:pPr>
              <w:pStyle w:val="acctfourfigures"/>
              <w:tabs>
                <w:tab w:val="clear" w:pos="765"/>
              </w:tabs>
              <w:spacing w:line="240" w:lineRule="atLeast"/>
              <w:ind w:left="-97" w:right="29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644C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83" w:type="dxa"/>
          </w:tcPr>
          <w:p w:rsidR="00730C3E" w:rsidRPr="00401B65" w:rsidRDefault="00730C3E" w:rsidP="00967579">
            <w:pPr>
              <w:pStyle w:val="acctfourfigures"/>
              <w:tabs>
                <w:tab w:val="clear" w:pos="765"/>
                <w:tab w:val="left" w:pos="0"/>
                <w:tab w:val="left" w:pos="558"/>
                <w:tab w:val="decimal" w:pos="792"/>
              </w:tabs>
              <w:spacing w:line="240" w:lineRule="atLeast"/>
              <w:ind w:left="-108" w:right="94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730C3E" w:rsidRPr="00FE6E1F" w:rsidRDefault="00730C3E" w:rsidP="00BD6D7B">
            <w:pPr>
              <w:pStyle w:val="acctfourfigures"/>
              <w:tabs>
                <w:tab w:val="clear" w:pos="765"/>
              </w:tabs>
              <w:spacing w:line="240" w:lineRule="atLeast"/>
              <w:ind w:left="-97" w:right="29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E6E1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E644C5" w:rsidRPr="00FE6E1F" w:rsidTr="008B33C8">
        <w:trPr>
          <w:cantSplit/>
        </w:trPr>
        <w:tc>
          <w:tcPr>
            <w:tcW w:w="3828" w:type="dxa"/>
          </w:tcPr>
          <w:p w:rsidR="00E644C5" w:rsidRDefault="00E644C5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E644C5" w:rsidRPr="00E644C5" w:rsidRDefault="00E644C5" w:rsidP="00D54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2,362</w:t>
            </w:r>
            <w:r w:rsidRPr="00E644C5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173</w:t>
            </w:r>
          </w:p>
        </w:tc>
        <w:tc>
          <w:tcPr>
            <w:tcW w:w="257" w:type="dxa"/>
          </w:tcPr>
          <w:p w:rsidR="00E644C5" w:rsidRPr="00401B65" w:rsidRDefault="00E644C5" w:rsidP="00967579">
            <w:pPr>
              <w:pStyle w:val="acctfourfigures"/>
              <w:tabs>
                <w:tab w:val="clear" w:pos="765"/>
                <w:tab w:val="left" w:pos="0"/>
                <w:tab w:val="left" w:pos="558"/>
                <w:tab w:val="decimal" w:pos="792"/>
              </w:tabs>
              <w:spacing w:line="240" w:lineRule="atLeast"/>
              <w:ind w:left="-108" w:right="94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double" w:sz="4" w:space="0" w:color="auto"/>
            </w:tcBorders>
          </w:tcPr>
          <w:p w:rsidR="00E644C5" w:rsidRPr="00401B65" w:rsidRDefault="00E644C5" w:rsidP="00BD6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2,436</w:t>
            </w:r>
            <w:r w:rsidRPr="00401B65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716</w:t>
            </w:r>
          </w:p>
        </w:tc>
        <w:tc>
          <w:tcPr>
            <w:tcW w:w="284" w:type="dxa"/>
          </w:tcPr>
          <w:p w:rsidR="00E644C5" w:rsidRPr="00401B65" w:rsidRDefault="00E644C5" w:rsidP="00967579">
            <w:pPr>
              <w:ind w:right="176"/>
              <w:jc w:val="right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:rsidR="00E644C5" w:rsidRPr="00E644C5" w:rsidRDefault="00E644C5" w:rsidP="00BB2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1,308</w:t>
            </w:r>
            <w:r w:rsidRPr="00E644C5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014</w:t>
            </w:r>
          </w:p>
        </w:tc>
        <w:tc>
          <w:tcPr>
            <w:tcW w:w="283" w:type="dxa"/>
          </w:tcPr>
          <w:p w:rsidR="00E644C5" w:rsidRPr="00401B65" w:rsidRDefault="00E644C5" w:rsidP="00967579">
            <w:pPr>
              <w:pStyle w:val="acctfourfigures"/>
              <w:tabs>
                <w:tab w:val="clear" w:pos="765"/>
                <w:tab w:val="left" w:pos="0"/>
                <w:tab w:val="left" w:pos="558"/>
                <w:tab w:val="decimal" w:pos="792"/>
              </w:tabs>
              <w:spacing w:line="240" w:lineRule="atLeast"/>
              <w:ind w:left="-108" w:right="94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E644C5" w:rsidRPr="00401B65" w:rsidRDefault="00E644C5" w:rsidP="00BD6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1,437</w:t>
            </w:r>
            <w:r w:rsidRPr="00401B65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099</w:t>
            </w:r>
          </w:p>
        </w:tc>
      </w:tr>
    </w:tbl>
    <w:p w:rsidR="00C858C8" w:rsidRDefault="00C858C8" w:rsidP="0030464C">
      <w:pPr>
        <w:tabs>
          <w:tab w:val="clear" w:pos="227"/>
          <w:tab w:val="clear" w:pos="454"/>
          <w:tab w:val="clear" w:pos="680"/>
          <w:tab w:val="clear" w:pos="907"/>
        </w:tabs>
        <w:ind w:left="567" w:hanging="567"/>
        <w:jc w:val="both"/>
        <w:rPr>
          <w:rFonts w:ascii="Angsana New" w:hAnsi="Angsana New"/>
          <w:b/>
          <w:bCs/>
          <w:sz w:val="30"/>
          <w:szCs w:val="30"/>
        </w:rPr>
      </w:pPr>
    </w:p>
    <w:p w:rsidR="0030464C" w:rsidRDefault="0030464C" w:rsidP="0030464C">
      <w:pPr>
        <w:tabs>
          <w:tab w:val="clear" w:pos="227"/>
          <w:tab w:val="clear" w:pos="454"/>
          <w:tab w:val="clear" w:pos="680"/>
          <w:tab w:val="clear" w:pos="907"/>
        </w:tabs>
        <w:ind w:left="567" w:hanging="567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2</w:t>
      </w:r>
      <w:r w:rsidR="00264264">
        <w:rPr>
          <w:rFonts w:ascii="Angsana New" w:hAnsi="Angsana New" w:hint="cs"/>
          <w:b/>
          <w:bCs/>
          <w:sz w:val="30"/>
          <w:szCs w:val="30"/>
          <w:cs/>
        </w:rPr>
        <w:t>5</w:t>
      </w:r>
      <w:r w:rsidRPr="00921D15">
        <w:rPr>
          <w:rFonts w:ascii="Angsana New" w:hAnsi="Angsana New"/>
          <w:b/>
          <w:bCs/>
          <w:sz w:val="30"/>
          <w:szCs w:val="30"/>
        </w:rPr>
        <w:t>.</w:t>
      </w:r>
      <w:r>
        <w:rPr>
          <w:rFonts w:ascii="Angsana New" w:hAnsi="Angsana New"/>
          <w:b/>
          <w:bCs/>
          <w:sz w:val="30"/>
          <w:szCs w:val="30"/>
        </w:rPr>
        <w:tab/>
      </w:r>
      <w:r w:rsidRPr="00921D15">
        <w:rPr>
          <w:rFonts w:ascii="Angsana New" w:hAnsi="Angsana New" w:hint="cs"/>
          <w:b/>
          <w:bCs/>
          <w:sz w:val="30"/>
          <w:szCs w:val="30"/>
          <w:cs/>
        </w:rPr>
        <w:t>ค่าใช้จ่ายตามลักษณะ</w:t>
      </w:r>
    </w:p>
    <w:p w:rsidR="0030464C" w:rsidRPr="002067DC" w:rsidRDefault="0030464C" w:rsidP="0030464C">
      <w:pPr>
        <w:tabs>
          <w:tab w:val="left" w:pos="540"/>
        </w:tabs>
        <w:jc w:val="both"/>
        <w:rPr>
          <w:rFonts w:ascii="Angsana New" w:hAnsi="Angsana New"/>
          <w:b/>
          <w:bCs/>
          <w:sz w:val="16"/>
          <w:szCs w:val="16"/>
        </w:rPr>
      </w:pPr>
    </w:p>
    <w:p w:rsidR="0030464C" w:rsidRPr="00C819CC" w:rsidRDefault="0030464C" w:rsidP="003046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C819CC">
        <w:rPr>
          <w:rFonts w:ascii="Angsana New" w:hAnsi="Angsana New"/>
          <w:sz w:val="30"/>
          <w:szCs w:val="30"/>
          <w:cs/>
        </w:rPr>
        <w:t>รายการค่าใช้จ่ายแบ่งตามลักษณะ</w:t>
      </w:r>
      <w:r>
        <w:rPr>
          <w:rFonts w:ascii="Angsana New" w:hAnsi="Angsana New" w:hint="cs"/>
          <w:sz w:val="30"/>
          <w:szCs w:val="30"/>
          <w:cs/>
        </w:rPr>
        <w:t>ที่</w:t>
      </w:r>
      <w:r w:rsidRPr="00C819CC">
        <w:rPr>
          <w:rFonts w:ascii="Angsana New" w:hAnsi="Angsana New"/>
          <w:sz w:val="30"/>
          <w:szCs w:val="30"/>
          <w:cs/>
        </w:rPr>
        <w:t>สำคัญ</w:t>
      </w:r>
      <w:r>
        <w:rPr>
          <w:rFonts w:ascii="Angsana New" w:hAnsi="Angsana New" w:hint="cs"/>
          <w:sz w:val="30"/>
          <w:szCs w:val="30"/>
          <w:cs/>
        </w:rPr>
        <w:t>มี</w:t>
      </w:r>
      <w:r w:rsidRPr="00C819CC">
        <w:rPr>
          <w:rFonts w:ascii="Angsana New" w:hAnsi="Angsana New"/>
          <w:sz w:val="30"/>
          <w:szCs w:val="30"/>
          <w:cs/>
        </w:rPr>
        <w:t>ดังต่อไปนี้</w:t>
      </w:r>
    </w:p>
    <w:p w:rsidR="0030464C" w:rsidRDefault="0030464C" w:rsidP="003046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16"/>
          <w:szCs w:val="16"/>
        </w:rPr>
      </w:pPr>
    </w:p>
    <w:tbl>
      <w:tblPr>
        <w:tblW w:w="10065" w:type="dxa"/>
        <w:tblInd w:w="-34" w:type="dxa"/>
        <w:tblLayout w:type="fixed"/>
        <w:tblLook w:val="0000"/>
      </w:tblPr>
      <w:tblGrid>
        <w:gridCol w:w="4253"/>
        <w:gridCol w:w="1276"/>
        <w:gridCol w:w="257"/>
        <w:gridCol w:w="1302"/>
        <w:gridCol w:w="284"/>
        <w:gridCol w:w="1134"/>
        <w:gridCol w:w="283"/>
        <w:gridCol w:w="1276"/>
      </w:tblGrid>
      <w:tr w:rsidR="0030464C" w:rsidRPr="004F07C8" w:rsidTr="00A51A42">
        <w:trPr>
          <w:cantSplit/>
        </w:trPr>
        <w:tc>
          <w:tcPr>
            <w:tcW w:w="4253" w:type="dxa"/>
          </w:tcPr>
          <w:p w:rsidR="0030464C" w:rsidRPr="004F07C8" w:rsidRDefault="0030464C" w:rsidP="00A51A4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12" w:type="dxa"/>
            <w:gridSpan w:val="7"/>
            <w:tcBorders>
              <w:bottom w:val="single" w:sz="4" w:space="0" w:color="auto"/>
            </w:tcBorders>
          </w:tcPr>
          <w:p w:rsidR="0030464C" w:rsidRPr="004F07C8" w:rsidRDefault="0030464C" w:rsidP="00A51A42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พันบาท</w:t>
            </w:r>
          </w:p>
        </w:tc>
      </w:tr>
      <w:tr w:rsidR="0030464C" w:rsidRPr="004F07C8" w:rsidTr="00A51A42">
        <w:trPr>
          <w:cantSplit/>
        </w:trPr>
        <w:tc>
          <w:tcPr>
            <w:tcW w:w="4253" w:type="dxa"/>
          </w:tcPr>
          <w:p w:rsidR="0030464C" w:rsidRPr="004F07C8" w:rsidRDefault="0030464C" w:rsidP="00A51A4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0464C" w:rsidRPr="004F07C8" w:rsidRDefault="0030464C" w:rsidP="00A51A4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</w:tcPr>
          <w:p w:rsidR="0030464C" w:rsidRPr="004F07C8" w:rsidRDefault="0030464C" w:rsidP="00A51A4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0464C" w:rsidRPr="004F07C8" w:rsidRDefault="0030464C" w:rsidP="00A51A42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4F07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A61806" w:rsidRPr="00F51F88" w:rsidTr="00A51A42">
        <w:trPr>
          <w:cantSplit/>
        </w:trPr>
        <w:tc>
          <w:tcPr>
            <w:tcW w:w="4253" w:type="dxa"/>
          </w:tcPr>
          <w:p w:rsidR="00A61806" w:rsidRPr="00F51F88" w:rsidRDefault="00A61806" w:rsidP="00A51A4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A61806" w:rsidRPr="00836535" w:rsidRDefault="00A61806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57" w:type="dxa"/>
          </w:tcPr>
          <w:p w:rsidR="00A61806" w:rsidRPr="00F51F88" w:rsidRDefault="00A61806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</w:tcPr>
          <w:p w:rsidR="00A61806" w:rsidRPr="00836535" w:rsidRDefault="00A61806" w:rsidP="00BD6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2563</w:t>
            </w:r>
          </w:p>
        </w:tc>
        <w:tc>
          <w:tcPr>
            <w:tcW w:w="284" w:type="dxa"/>
          </w:tcPr>
          <w:p w:rsidR="00A61806" w:rsidRPr="00F51F88" w:rsidRDefault="00A61806" w:rsidP="00A51A4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61806" w:rsidRPr="00836535" w:rsidRDefault="00A61806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83" w:type="dxa"/>
          </w:tcPr>
          <w:p w:rsidR="00A61806" w:rsidRPr="00F51F88" w:rsidRDefault="00A61806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A61806" w:rsidRPr="00836535" w:rsidRDefault="00A61806" w:rsidP="00BD6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2563</w:t>
            </w:r>
          </w:p>
        </w:tc>
      </w:tr>
      <w:tr w:rsidR="00A61806" w:rsidRPr="00E24209" w:rsidTr="00A51A42">
        <w:trPr>
          <w:cantSplit/>
        </w:trPr>
        <w:tc>
          <w:tcPr>
            <w:tcW w:w="4253" w:type="dxa"/>
          </w:tcPr>
          <w:p w:rsidR="00A61806" w:rsidRPr="00AA5D9C" w:rsidRDefault="00A61806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การเปลี่ยนแปลงในสินค้าสำเร็จรูป สินค้าซื้อมา</w:t>
            </w:r>
          </w:p>
        </w:tc>
        <w:tc>
          <w:tcPr>
            <w:tcW w:w="1276" w:type="dxa"/>
            <w:vAlign w:val="bottom"/>
          </w:tcPr>
          <w:p w:rsidR="00A61806" w:rsidRPr="001E535E" w:rsidRDefault="00A61806" w:rsidP="00A51A42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108" w:right="-108" w:firstLine="283"/>
              <w:rPr>
                <w:rFonts w:ascii="Angsana New" w:hAnsi="Angsana New" w:cs="Angsana New"/>
                <w:sz w:val="30"/>
                <w:szCs w:val="30"/>
                <w:highlight w:val="yellow"/>
                <w:cs/>
                <w:lang w:val="en-US" w:bidi="th-TH"/>
              </w:rPr>
            </w:pPr>
          </w:p>
        </w:tc>
        <w:tc>
          <w:tcPr>
            <w:tcW w:w="257" w:type="dxa"/>
          </w:tcPr>
          <w:p w:rsidR="00A61806" w:rsidRPr="0040703F" w:rsidRDefault="00A61806" w:rsidP="00A51A4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302" w:type="dxa"/>
            <w:vAlign w:val="bottom"/>
          </w:tcPr>
          <w:p w:rsidR="00A61806" w:rsidRPr="001E535E" w:rsidRDefault="00A61806" w:rsidP="00BD6D7B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108" w:right="-108" w:firstLine="283"/>
              <w:rPr>
                <w:rFonts w:ascii="Angsana New" w:hAnsi="Angsana New" w:cs="Angsana New"/>
                <w:sz w:val="30"/>
                <w:szCs w:val="30"/>
                <w:highlight w:val="yellow"/>
                <w:cs/>
                <w:lang w:val="en-US" w:bidi="th-TH"/>
              </w:rPr>
            </w:pPr>
          </w:p>
        </w:tc>
        <w:tc>
          <w:tcPr>
            <w:tcW w:w="284" w:type="dxa"/>
          </w:tcPr>
          <w:p w:rsidR="00A61806" w:rsidRPr="0040703F" w:rsidRDefault="00A61806" w:rsidP="00A51A4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A61806" w:rsidRPr="001E535E" w:rsidRDefault="00A61806" w:rsidP="00A51A4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283" w:type="dxa"/>
          </w:tcPr>
          <w:p w:rsidR="00A61806" w:rsidRPr="0040703F" w:rsidRDefault="00A61806" w:rsidP="00A51A4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6" w:type="dxa"/>
            <w:vAlign w:val="bottom"/>
          </w:tcPr>
          <w:p w:rsidR="00A61806" w:rsidRPr="001E535E" w:rsidRDefault="00A61806" w:rsidP="00BD6D7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highlight w:val="yellow"/>
                <w:lang w:val="en-US" w:bidi="th-TH"/>
              </w:rPr>
            </w:pPr>
          </w:p>
        </w:tc>
      </w:tr>
      <w:tr w:rsidR="008B4446" w:rsidRPr="007C5763" w:rsidTr="00BD6D7B">
        <w:trPr>
          <w:cantSplit/>
        </w:trPr>
        <w:tc>
          <w:tcPr>
            <w:tcW w:w="4253" w:type="dxa"/>
          </w:tcPr>
          <w:p w:rsidR="008B4446" w:rsidRPr="007C5763" w:rsidRDefault="009114A2" w:rsidP="00673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="008B4446">
              <w:rPr>
                <w:rFonts w:ascii="Angsana New" w:hAnsi="Angsana New" w:hint="cs"/>
                <w:sz w:val="30"/>
                <w:szCs w:val="30"/>
                <w:cs/>
              </w:rPr>
              <w:t xml:space="preserve">เพื่อขาย </w:t>
            </w:r>
            <w:r w:rsidR="008B4446" w:rsidRPr="007C5763">
              <w:rPr>
                <w:rFonts w:ascii="Angsana New" w:hAnsi="Angsana New" w:hint="cs"/>
                <w:sz w:val="30"/>
                <w:szCs w:val="30"/>
                <w:cs/>
              </w:rPr>
              <w:t>สินค้ากึ่งสำเร็จรูป และงานระหว่างทำ</w:t>
            </w:r>
          </w:p>
        </w:tc>
        <w:tc>
          <w:tcPr>
            <w:tcW w:w="1276" w:type="dxa"/>
          </w:tcPr>
          <w:p w:rsidR="008B4446" w:rsidRPr="006736A0" w:rsidRDefault="008B4446" w:rsidP="004A2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5,859</w:t>
            </w:r>
          </w:p>
        </w:tc>
        <w:tc>
          <w:tcPr>
            <w:tcW w:w="257" w:type="dxa"/>
          </w:tcPr>
          <w:p w:rsidR="008B4446" w:rsidRPr="007C5763" w:rsidRDefault="008B4446" w:rsidP="006736A0">
            <w:pPr>
              <w:pStyle w:val="acctfourfigures"/>
              <w:tabs>
                <w:tab w:val="clear" w:pos="765"/>
                <w:tab w:val="left" w:pos="227"/>
                <w:tab w:val="decimal" w:pos="792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302" w:type="dxa"/>
          </w:tcPr>
          <w:p w:rsidR="008B4446" w:rsidRPr="006736A0" w:rsidRDefault="008B4446" w:rsidP="004A2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5,017</w:t>
            </w:r>
          </w:p>
        </w:tc>
        <w:tc>
          <w:tcPr>
            <w:tcW w:w="284" w:type="dxa"/>
          </w:tcPr>
          <w:p w:rsidR="008B4446" w:rsidRPr="007C5763" w:rsidRDefault="008B4446" w:rsidP="006736A0">
            <w:pPr>
              <w:pStyle w:val="acctfourfigures"/>
              <w:tabs>
                <w:tab w:val="clear" w:pos="765"/>
                <w:tab w:val="left" w:pos="0"/>
                <w:tab w:val="decimal" w:pos="792"/>
                <w:tab w:val="left" w:pos="1039"/>
              </w:tabs>
              <w:spacing w:line="240" w:lineRule="atLeast"/>
              <w:ind w:left="-108" w:right="33"/>
              <w:rPr>
                <w:rFonts w:ascii="Angsana New" w:hAnsi="Angsana New" w:cs="Angsana New"/>
                <w:bCs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134" w:type="dxa"/>
          </w:tcPr>
          <w:p w:rsidR="008B4446" w:rsidRPr="006736A0" w:rsidRDefault="008B4446" w:rsidP="004A2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5,572</w:t>
            </w:r>
          </w:p>
        </w:tc>
        <w:tc>
          <w:tcPr>
            <w:tcW w:w="283" w:type="dxa"/>
          </w:tcPr>
          <w:p w:rsidR="008B4446" w:rsidRPr="007C5763" w:rsidRDefault="008B4446" w:rsidP="006736A0">
            <w:pPr>
              <w:pStyle w:val="acctfourfigures"/>
              <w:tabs>
                <w:tab w:val="clear" w:pos="765"/>
                <w:tab w:val="left" w:pos="0"/>
                <w:tab w:val="decimal" w:pos="792"/>
                <w:tab w:val="left" w:pos="1039"/>
              </w:tabs>
              <w:spacing w:line="240" w:lineRule="atLeast"/>
              <w:ind w:left="-108" w:right="33"/>
              <w:rPr>
                <w:rFonts w:ascii="Angsana New" w:hAnsi="Angsana New" w:cs="Angsana New"/>
                <w:bCs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76" w:type="dxa"/>
          </w:tcPr>
          <w:p w:rsidR="008B4446" w:rsidRPr="00931FA1" w:rsidRDefault="008B4446" w:rsidP="00BD6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39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(8,243</w:t>
            </w:r>
            <w:r w:rsidRPr="00931FA1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</w:tr>
      <w:tr w:rsidR="00A61806" w:rsidRPr="007C5763" w:rsidTr="00A51A42">
        <w:trPr>
          <w:cantSplit/>
        </w:trPr>
        <w:tc>
          <w:tcPr>
            <w:tcW w:w="4253" w:type="dxa"/>
          </w:tcPr>
          <w:p w:rsidR="00A61806" w:rsidRPr="007C5763" w:rsidRDefault="00A61806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C5763">
              <w:rPr>
                <w:rFonts w:ascii="Angsana New" w:hAnsi="Angsana New" w:hint="cs"/>
                <w:sz w:val="30"/>
                <w:szCs w:val="30"/>
                <w:cs/>
              </w:rPr>
              <w:t>วัตถุดิบ อะไหล่</w:t>
            </w:r>
            <w:r w:rsidR="009114A2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7C5763">
              <w:rPr>
                <w:rFonts w:ascii="Angsana New" w:hAnsi="Angsana New" w:hint="cs"/>
                <w:sz w:val="30"/>
                <w:szCs w:val="30"/>
                <w:cs/>
              </w:rPr>
              <w:t>และวัสดุโรงงานใช้ไป</w:t>
            </w:r>
          </w:p>
        </w:tc>
        <w:tc>
          <w:tcPr>
            <w:tcW w:w="1276" w:type="dxa"/>
            <w:vAlign w:val="center"/>
          </w:tcPr>
          <w:p w:rsidR="00A61806" w:rsidRPr="008B4446" w:rsidRDefault="009114A2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77</w:t>
            </w:r>
            <w:r w:rsidR="008B4446">
              <w:rPr>
                <w:rFonts w:ascii="Angsana New" w:hAnsi="Angsana New"/>
                <w:bCs/>
                <w:sz w:val="30"/>
                <w:szCs w:val="30"/>
              </w:rPr>
              <w:t>0</w:t>
            </w:r>
            <w:r w:rsidR="00A61806" w:rsidRPr="008B4446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480</w:t>
            </w:r>
          </w:p>
        </w:tc>
        <w:tc>
          <w:tcPr>
            <w:tcW w:w="257" w:type="dxa"/>
          </w:tcPr>
          <w:p w:rsidR="00A61806" w:rsidRPr="007C5763" w:rsidRDefault="00A61806" w:rsidP="00A51A4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302" w:type="dxa"/>
            <w:vAlign w:val="center"/>
          </w:tcPr>
          <w:p w:rsidR="00A61806" w:rsidRPr="00931FA1" w:rsidRDefault="009114A2" w:rsidP="00BD6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737,885</w:t>
            </w:r>
          </w:p>
        </w:tc>
        <w:tc>
          <w:tcPr>
            <w:tcW w:w="284" w:type="dxa"/>
          </w:tcPr>
          <w:p w:rsidR="00A61806" w:rsidRPr="007C5763" w:rsidRDefault="00A61806" w:rsidP="00A51A42">
            <w:pPr>
              <w:ind w:right="176"/>
              <w:jc w:val="right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134" w:type="dxa"/>
          </w:tcPr>
          <w:p w:rsidR="00A61806" w:rsidRPr="008B4446" w:rsidRDefault="009114A2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50</w:t>
            </w:r>
            <w:r w:rsidR="008B4446">
              <w:rPr>
                <w:rFonts w:ascii="Angsana New" w:hAnsi="Angsana New"/>
                <w:bCs/>
                <w:sz w:val="30"/>
                <w:szCs w:val="30"/>
              </w:rPr>
              <w:t>2</w:t>
            </w:r>
            <w:r w:rsidR="00A61806" w:rsidRPr="008B4446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296</w:t>
            </w:r>
          </w:p>
        </w:tc>
        <w:tc>
          <w:tcPr>
            <w:tcW w:w="283" w:type="dxa"/>
          </w:tcPr>
          <w:p w:rsidR="00A61806" w:rsidRPr="007C5763" w:rsidRDefault="00A61806" w:rsidP="00A51A42">
            <w:pPr>
              <w:pStyle w:val="acctfourfigures"/>
              <w:tabs>
                <w:tab w:val="clear" w:pos="765"/>
                <w:tab w:val="left" w:pos="0"/>
                <w:tab w:val="left" w:pos="558"/>
                <w:tab w:val="decimal" w:pos="792"/>
              </w:tabs>
              <w:spacing w:line="240" w:lineRule="atLeast"/>
              <w:ind w:left="-108" w:right="94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76" w:type="dxa"/>
          </w:tcPr>
          <w:p w:rsidR="00A61806" w:rsidRPr="006736A0" w:rsidRDefault="009114A2" w:rsidP="00BD6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513,4</w:t>
            </w:r>
            <w:r w:rsidR="00A61806">
              <w:rPr>
                <w:rFonts w:ascii="Angsana New" w:hAnsi="Angsana New"/>
                <w:bCs/>
                <w:sz w:val="30"/>
                <w:szCs w:val="30"/>
              </w:rPr>
              <w:t>4</w:t>
            </w:r>
            <w:r>
              <w:rPr>
                <w:rFonts w:ascii="Angsana New" w:hAnsi="Angsana New"/>
                <w:bCs/>
                <w:sz w:val="30"/>
                <w:szCs w:val="30"/>
              </w:rPr>
              <w:t>5</w:t>
            </w:r>
          </w:p>
        </w:tc>
      </w:tr>
      <w:tr w:rsidR="008B4446" w:rsidRPr="007C5763" w:rsidTr="00A51A42">
        <w:trPr>
          <w:cantSplit/>
        </w:trPr>
        <w:tc>
          <w:tcPr>
            <w:tcW w:w="4253" w:type="dxa"/>
          </w:tcPr>
          <w:p w:rsidR="008B4446" w:rsidRPr="007C5763" w:rsidRDefault="008B4446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C5763">
              <w:rPr>
                <w:rFonts w:ascii="Angsana New" w:hAnsi="Angsana New" w:hint="cs"/>
                <w:sz w:val="30"/>
                <w:szCs w:val="30"/>
                <w:cs/>
              </w:rPr>
              <w:t>ซื้อสินค้าซื้อมาเพื่อขาย</w:t>
            </w:r>
          </w:p>
        </w:tc>
        <w:tc>
          <w:tcPr>
            <w:tcW w:w="1276" w:type="dxa"/>
          </w:tcPr>
          <w:p w:rsidR="008B4446" w:rsidRPr="00320E03" w:rsidRDefault="00320E03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815</w:t>
            </w:r>
            <w:r w:rsidR="008B4446" w:rsidRPr="00320E03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130</w:t>
            </w:r>
          </w:p>
        </w:tc>
        <w:tc>
          <w:tcPr>
            <w:tcW w:w="257" w:type="dxa"/>
          </w:tcPr>
          <w:p w:rsidR="008B4446" w:rsidRPr="00320E03" w:rsidRDefault="008B4446" w:rsidP="00A51A4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302" w:type="dxa"/>
          </w:tcPr>
          <w:p w:rsidR="008B4446" w:rsidRPr="00320E03" w:rsidRDefault="00320E03" w:rsidP="00BD6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853</w:t>
            </w:r>
            <w:r w:rsidR="008B4446" w:rsidRPr="00320E03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925</w:t>
            </w:r>
          </w:p>
        </w:tc>
        <w:tc>
          <w:tcPr>
            <w:tcW w:w="284" w:type="dxa"/>
          </w:tcPr>
          <w:p w:rsidR="008B4446" w:rsidRPr="00320E03" w:rsidRDefault="008B4446" w:rsidP="00A51A42">
            <w:pPr>
              <w:ind w:right="176"/>
              <w:jc w:val="right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134" w:type="dxa"/>
          </w:tcPr>
          <w:p w:rsidR="008B4446" w:rsidRPr="00320E03" w:rsidRDefault="00320E03" w:rsidP="004A2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243</w:t>
            </w:r>
            <w:r w:rsidR="008B4446" w:rsidRPr="00320E03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177</w:t>
            </w:r>
          </w:p>
        </w:tc>
        <w:tc>
          <w:tcPr>
            <w:tcW w:w="283" w:type="dxa"/>
          </w:tcPr>
          <w:p w:rsidR="008B4446" w:rsidRPr="00320E03" w:rsidRDefault="008B4446" w:rsidP="00A51A4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6" w:type="dxa"/>
          </w:tcPr>
          <w:p w:rsidR="008B4446" w:rsidRPr="00320E03" w:rsidRDefault="00320E03" w:rsidP="004A2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288</w:t>
            </w:r>
            <w:r w:rsidR="008B4446" w:rsidRPr="00320E03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541</w:t>
            </w:r>
          </w:p>
        </w:tc>
      </w:tr>
      <w:tr w:rsidR="00A61806" w:rsidRPr="007C5763" w:rsidTr="00A51A42">
        <w:trPr>
          <w:cantSplit/>
        </w:trPr>
        <w:tc>
          <w:tcPr>
            <w:tcW w:w="4253" w:type="dxa"/>
          </w:tcPr>
          <w:p w:rsidR="00A61806" w:rsidRPr="007C5763" w:rsidRDefault="00A61806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C5763">
              <w:rPr>
                <w:rFonts w:ascii="Angsana New" w:hAnsi="Angsana New" w:hint="cs"/>
                <w:sz w:val="30"/>
                <w:szCs w:val="30"/>
                <w:cs/>
              </w:rPr>
              <w:t>เงินเดือน ค่าแรงและผลประโยชน์อื่นของพนักงาน</w:t>
            </w:r>
          </w:p>
        </w:tc>
        <w:tc>
          <w:tcPr>
            <w:tcW w:w="1276" w:type="dxa"/>
          </w:tcPr>
          <w:p w:rsidR="00A61806" w:rsidRPr="008B4446" w:rsidRDefault="00A61806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B4446">
              <w:rPr>
                <w:rFonts w:ascii="Angsana New" w:hAnsi="Angsana New"/>
                <w:bCs/>
                <w:sz w:val="30"/>
                <w:szCs w:val="30"/>
              </w:rPr>
              <w:t>345,</w:t>
            </w:r>
            <w:r w:rsidR="008B4446">
              <w:rPr>
                <w:rFonts w:ascii="Angsana New" w:hAnsi="Angsana New"/>
                <w:bCs/>
                <w:sz w:val="30"/>
                <w:szCs w:val="30"/>
              </w:rPr>
              <w:t>750</w:t>
            </w:r>
          </w:p>
        </w:tc>
        <w:tc>
          <w:tcPr>
            <w:tcW w:w="257" w:type="dxa"/>
          </w:tcPr>
          <w:p w:rsidR="00A61806" w:rsidRPr="007C5763" w:rsidRDefault="00A61806" w:rsidP="00A51A4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302" w:type="dxa"/>
          </w:tcPr>
          <w:p w:rsidR="00A61806" w:rsidRPr="006736A0" w:rsidRDefault="00A61806" w:rsidP="00BD6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345,267</w:t>
            </w:r>
          </w:p>
        </w:tc>
        <w:tc>
          <w:tcPr>
            <w:tcW w:w="284" w:type="dxa"/>
          </w:tcPr>
          <w:p w:rsidR="00A61806" w:rsidRPr="007C5763" w:rsidRDefault="00A61806" w:rsidP="00A51A42">
            <w:pPr>
              <w:ind w:right="176"/>
              <w:jc w:val="right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134" w:type="dxa"/>
          </w:tcPr>
          <w:p w:rsidR="00A61806" w:rsidRPr="008B4446" w:rsidRDefault="008B4446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224</w:t>
            </w:r>
            <w:r w:rsidR="00A61806" w:rsidRPr="008B4446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206</w:t>
            </w:r>
          </w:p>
        </w:tc>
        <w:tc>
          <w:tcPr>
            <w:tcW w:w="283" w:type="dxa"/>
          </w:tcPr>
          <w:p w:rsidR="00A61806" w:rsidRPr="007C5763" w:rsidRDefault="00A61806" w:rsidP="00A51A4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6" w:type="dxa"/>
          </w:tcPr>
          <w:p w:rsidR="00A61806" w:rsidRPr="006736A0" w:rsidRDefault="00A61806" w:rsidP="00BD6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232,331</w:t>
            </w:r>
          </w:p>
        </w:tc>
      </w:tr>
      <w:tr w:rsidR="00A61806" w:rsidRPr="00E24209" w:rsidTr="00A51A42">
        <w:trPr>
          <w:cantSplit/>
        </w:trPr>
        <w:tc>
          <w:tcPr>
            <w:tcW w:w="4253" w:type="dxa"/>
          </w:tcPr>
          <w:p w:rsidR="00A61806" w:rsidRPr="007C5763" w:rsidRDefault="00A61806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C5763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276" w:type="dxa"/>
            <w:vAlign w:val="bottom"/>
          </w:tcPr>
          <w:p w:rsidR="00A61806" w:rsidRPr="008B4446" w:rsidRDefault="008B4446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179</w:t>
            </w:r>
            <w:r w:rsidR="00A61806" w:rsidRPr="008B4446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208</w:t>
            </w:r>
          </w:p>
        </w:tc>
        <w:tc>
          <w:tcPr>
            <w:tcW w:w="257" w:type="dxa"/>
          </w:tcPr>
          <w:p w:rsidR="00A61806" w:rsidRPr="007C5763" w:rsidRDefault="00A61806" w:rsidP="00A51A4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302" w:type="dxa"/>
            <w:vAlign w:val="bottom"/>
          </w:tcPr>
          <w:p w:rsidR="00A61806" w:rsidRPr="006736A0" w:rsidRDefault="00A61806" w:rsidP="00BD6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161,893</w:t>
            </w:r>
          </w:p>
        </w:tc>
        <w:tc>
          <w:tcPr>
            <w:tcW w:w="284" w:type="dxa"/>
          </w:tcPr>
          <w:p w:rsidR="00A61806" w:rsidRPr="007C5763" w:rsidRDefault="00A61806" w:rsidP="00A51A42">
            <w:pPr>
              <w:ind w:right="176"/>
              <w:jc w:val="right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134" w:type="dxa"/>
            <w:vAlign w:val="bottom"/>
          </w:tcPr>
          <w:p w:rsidR="00A61806" w:rsidRPr="008B4446" w:rsidRDefault="008B4446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95</w:t>
            </w:r>
            <w:r w:rsidR="00A61806" w:rsidRPr="008B4446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994</w:t>
            </w:r>
          </w:p>
        </w:tc>
        <w:tc>
          <w:tcPr>
            <w:tcW w:w="283" w:type="dxa"/>
          </w:tcPr>
          <w:p w:rsidR="00A61806" w:rsidRPr="007C5763" w:rsidRDefault="00A61806" w:rsidP="00A51A4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6" w:type="dxa"/>
            <w:vAlign w:val="bottom"/>
          </w:tcPr>
          <w:p w:rsidR="00A61806" w:rsidRPr="006736A0" w:rsidRDefault="00A61806" w:rsidP="00BD6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89,370</w:t>
            </w:r>
          </w:p>
        </w:tc>
      </w:tr>
    </w:tbl>
    <w:p w:rsidR="003D0910" w:rsidRDefault="003D0910" w:rsidP="008439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both"/>
        <w:rPr>
          <w:rFonts w:ascii="Angsana New" w:hAnsi="Angsana New"/>
          <w:b/>
          <w:bCs/>
          <w:sz w:val="30"/>
          <w:szCs w:val="30"/>
        </w:rPr>
      </w:pPr>
    </w:p>
    <w:p w:rsidR="000E2129" w:rsidRDefault="000E2129" w:rsidP="008439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2</w:t>
      </w:r>
      <w:r w:rsidR="00264264">
        <w:rPr>
          <w:rFonts w:ascii="Angsana New" w:hAnsi="Angsana New" w:hint="cs"/>
          <w:b/>
          <w:bCs/>
          <w:sz w:val="30"/>
          <w:szCs w:val="30"/>
          <w:cs/>
        </w:rPr>
        <w:t>6</w:t>
      </w:r>
      <w:r w:rsidRPr="006675A1">
        <w:rPr>
          <w:rFonts w:ascii="Angsana New" w:hAnsi="Angsana New"/>
          <w:b/>
          <w:bCs/>
          <w:sz w:val="30"/>
          <w:szCs w:val="30"/>
        </w:rPr>
        <w:t>.</w:t>
      </w:r>
      <w:r w:rsidRPr="006675A1">
        <w:rPr>
          <w:rFonts w:ascii="Angsana New" w:hAnsi="Angsana New"/>
          <w:b/>
          <w:bCs/>
          <w:sz w:val="30"/>
          <w:szCs w:val="30"/>
        </w:rPr>
        <w:tab/>
      </w:r>
      <w:r>
        <w:rPr>
          <w:rFonts w:ascii="Angsana New" w:hAnsi="Angsana New" w:hint="cs"/>
          <w:b/>
          <w:bCs/>
          <w:sz w:val="30"/>
          <w:szCs w:val="30"/>
          <w:cs/>
        </w:rPr>
        <w:t>กองทุนสำรองเลี้ยงชีพ</w:t>
      </w:r>
    </w:p>
    <w:p w:rsidR="000E2129" w:rsidRPr="0036710D" w:rsidRDefault="000E2129" w:rsidP="000E21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16"/>
          <w:szCs w:val="16"/>
        </w:rPr>
      </w:pPr>
    </w:p>
    <w:p w:rsidR="005309A3" w:rsidRDefault="000E2129" w:rsidP="00D061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กลุ่มบริษัทได้จัดตั้งกองทุนสำรองเลี้ยงชีพสำหรับพนักงานของกลุ่มบริษัทบนพื้นฐานความสมัครใจของพนักงานในการเป็นสมาชิกของกองทุน โดยพนักงานจ่ายเงินสะสมและกลุ่มบริษัทจ่ายเงินสมทบในอัตราเท่ากันร้อยละ </w:t>
      </w:r>
      <w:r>
        <w:rPr>
          <w:rFonts w:ascii="Angsana New" w:hAnsi="Angsana New"/>
          <w:sz w:val="30"/>
          <w:szCs w:val="30"/>
        </w:rPr>
        <w:t>2</w:t>
      </w:r>
      <w:r>
        <w:rPr>
          <w:rFonts w:ascii="Angsana New" w:hAnsi="Angsana New" w:hint="cs"/>
          <w:sz w:val="30"/>
          <w:szCs w:val="30"/>
          <w:cs/>
        </w:rPr>
        <w:t xml:space="preserve"> ของเงินเดือนของพนักงานทุกเดือน กองทุนสำรองเลี้ยงชีพนี้ได้จดทะเบียนเป็นกองทุนสำรองเลี้ยงชีพ</w:t>
      </w:r>
      <w:r w:rsidR="006D69F2">
        <w:rPr>
          <w:rFonts w:ascii="Angsana New" w:hAnsi="Angsana New" w:hint="cs"/>
          <w:sz w:val="30"/>
          <w:szCs w:val="30"/>
          <w:cs/>
        </w:rPr>
        <w:t>กับกระทรวงการคลัง</w:t>
      </w:r>
      <w:r>
        <w:rPr>
          <w:rFonts w:ascii="Angsana New" w:hAnsi="Angsana New" w:hint="cs"/>
          <w:sz w:val="30"/>
          <w:szCs w:val="30"/>
          <w:cs/>
        </w:rPr>
        <w:t>ตามข้อกำหนดของ</w:t>
      </w:r>
      <w:r w:rsidR="00F43308" w:rsidRPr="00006277">
        <w:rPr>
          <w:rFonts w:ascii="Angsana New" w:hAnsi="Angsana New" w:hint="cs"/>
          <w:sz w:val="30"/>
          <w:szCs w:val="30"/>
          <w:cs/>
        </w:rPr>
        <w:t>พระราชบัญญัติกองทุนสำรองเลี้ยงชีพ พ</w:t>
      </w:r>
      <w:r w:rsidR="00F43308" w:rsidRPr="00006277">
        <w:rPr>
          <w:rFonts w:ascii="Angsana New" w:hAnsi="Angsana New" w:hint="cs"/>
          <w:sz w:val="30"/>
          <w:szCs w:val="30"/>
        </w:rPr>
        <w:t>.</w:t>
      </w:r>
      <w:r w:rsidR="00F43308" w:rsidRPr="00006277">
        <w:rPr>
          <w:rFonts w:ascii="Angsana New" w:hAnsi="Angsana New" w:hint="cs"/>
          <w:sz w:val="30"/>
          <w:szCs w:val="30"/>
          <w:cs/>
        </w:rPr>
        <w:t>ศ</w:t>
      </w:r>
      <w:r w:rsidR="00F43308" w:rsidRPr="00006277">
        <w:rPr>
          <w:rFonts w:ascii="Angsana New" w:hAnsi="Angsana New" w:hint="cs"/>
          <w:sz w:val="30"/>
          <w:szCs w:val="30"/>
        </w:rPr>
        <w:t xml:space="preserve">. </w:t>
      </w:r>
      <w:r w:rsidR="00F43308" w:rsidRPr="00006277">
        <w:rPr>
          <w:rFonts w:ascii="Angsana New" w:hAnsi="Angsana New"/>
          <w:sz w:val="30"/>
          <w:szCs w:val="30"/>
        </w:rPr>
        <w:t>2530</w:t>
      </w:r>
      <w:r w:rsidR="004B400C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และจัดการกองทุนโดยผู้จัดการกองทุนที่ได้รับอนุญาต</w:t>
      </w:r>
      <w:r w:rsidR="008F7153">
        <w:rPr>
          <w:rFonts w:ascii="Angsana New" w:hAnsi="Angsana New" w:hint="cs"/>
          <w:sz w:val="30"/>
          <w:szCs w:val="30"/>
          <w:cs/>
        </w:rPr>
        <w:t>กลุ่มบริษัท</w:t>
      </w:r>
      <w:r w:rsidR="00F43308">
        <w:rPr>
          <w:rFonts w:ascii="Angsana New" w:hAnsi="Angsana New" w:hint="cs"/>
          <w:sz w:val="30"/>
          <w:szCs w:val="30"/>
          <w:cs/>
        </w:rPr>
        <w:t>จ่ายสมทบเข้ากองทุน</w:t>
      </w:r>
      <w:r w:rsidR="00DB3CC3">
        <w:rPr>
          <w:rFonts w:ascii="Angsana New" w:hAnsi="Angsana New" w:hint="cs"/>
          <w:sz w:val="30"/>
          <w:szCs w:val="30"/>
          <w:cs/>
        </w:rPr>
        <w:t>ดังนี้</w:t>
      </w:r>
    </w:p>
    <w:p w:rsidR="001D45E8" w:rsidRPr="00F43308" w:rsidRDefault="001D45E8" w:rsidP="00D061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tbl>
      <w:tblPr>
        <w:tblW w:w="9678" w:type="dxa"/>
        <w:tblLook w:val="04A0"/>
      </w:tblPr>
      <w:tblGrid>
        <w:gridCol w:w="5778"/>
        <w:gridCol w:w="291"/>
        <w:gridCol w:w="1509"/>
        <w:gridCol w:w="540"/>
        <w:gridCol w:w="1560"/>
      </w:tblGrid>
      <w:tr w:rsidR="001B3E01" w:rsidRPr="00EA0007" w:rsidTr="001B3E01">
        <w:tc>
          <w:tcPr>
            <w:tcW w:w="5778" w:type="dxa"/>
          </w:tcPr>
          <w:p w:rsidR="001B3E01" w:rsidRPr="00EA0007" w:rsidRDefault="001B3E01" w:rsidP="001B3E0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1" w:type="dxa"/>
          </w:tcPr>
          <w:p w:rsidR="001B3E01" w:rsidRPr="00EA0007" w:rsidRDefault="001B3E01" w:rsidP="001B3E0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9" w:type="dxa"/>
            <w:gridSpan w:val="3"/>
            <w:tcBorders>
              <w:bottom w:val="single" w:sz="4" w:space="0" w:color="auto"/>
            </w:tcBorders>
          </w:tcPr>
          <w:p w:rsidR="001B3E01" w:rsidRPr="00EA0007" w:rsidRDefault="001B3E01" w:rsidP="001B3E01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A61806" w:rsidRPr="00EA0007" w:rsidTr="001B3E01">
        <w:tc>
          <w:tcPr>
            <w:tcW w:w="5778" w:type="dxa"/>
          </w:tcPr>
          <w:p w:rsidR="00A61806" w:rsidRPr="00EA0007" w:rsidRDefault="00A61806" w:rsidP="001B3E0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1" w:type="dxa"/>
          </w:tcPr>
          <w:p w:rsidR="00A61806" w:rsidRDefault="00A61806" w:rsidP="001B3E0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9" w:type="dxa"/>
            <w:tcBorders>
              <w:top w:val="single" w:sz="4" w:space="0" w:color="auto"/>
              <w:bottom w:val="single" w:sz="4" w:space="0" w:color="auto"/>
            </w:tcBorders>
          </w:tcPr>
          <w:p w:rsidR="00A61806" w:rsidRPr="009E3E3A" w:rsidRDefault="00A61806" w:rsidP="001B3E0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540" w:type="dxa"/>
            <w:tcBorders>
              <w:top w:val="single" w:sz="4" w:space="0" w:color="auto"/>
            </w:tcBorders>
          </w:tcPr>
          <w:p w:rsidR="00A61806" w:rsidRPr="00EA0007" w:rsidRDefault="00A61806" w:rsidP="001B3E0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A61806" w:rsidRPr="009E3E3A" w:rsidRDefault="00A61806" w:rsidP="00BD6D7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A61806" w:rsidRPr="00EA0007" w:rsidTr="001B3E01">
        <w:tc>
          <w:tcPr>
            <w:tcW w:w="5778" w:type="dxa"/>
          </w:tcPr>
          <w:p w:rsidR="00A61806" w:rsidRPr="00BB0D13" w:rsidRDefault="00A61806" w:rsidP="001B3E0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BB0D13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1" w:type="dxa"/>
          </w:tcPr>
          <w:p w:rsidR="00A61806" w:rsidRDefault="00A61806" w:rsidP="001B3E01">
            <w:pPr>
              <w:ind w:right="34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09" w:type="dxa"/>
          </w:tcPr>
          <w:p w:rsidR="00A61806" w:rsidRPr="00860226" w:rsidRDefault="00A61806" w:rsidP="001B3E01">
            <w:pPr>
              <w:ind w:right="3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60226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Pr="00860226">
              <w:rPr>
                <w:rFonts w:ascii="Angsana New" w:hAnsi="Angsana New"/>
                <w:sz w:val="30"/>
                <w:szCs w:val="30"/>
              </w:rPr>
              <w:t>,</w:t>
            </w:r>
            <w:r w:rsidR="00860226">
              <w:rPr>
                <w:rFonts w:ascii="Angsana New" w:hAnsi="Angsana New"/>
                <w:sz w:val="30"/>
                <w:szCs w:val="30"/>
              </w:rPr>
              <w:t>906</w:t>
            </w:r>
          </w:p>
        </w:tc>
        <w:tc>
          <w:tcPr>
            <w:tcW w:w="540" w:type="dxa"/>
          </w:tcPr>
          <w:p w:rsidR="00A61806" w:rsidRPr="00EA0007" w:rsidRDefault="00A61806" w:rsidP="001B3E01">
            <w:pPr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:rsidR="00A61806" w:rsidRPr="00BE103A" w:rsidRDefault="00A61806" w:rsidP="00BD6D7B">
            <w:pPr>
              <w:ind w:right="3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E103A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,656</w:t>
            </w:r>
          </w:p>
        </w:tc>
      </w:tr>
      <w:tr w:rsidR="00A61806" w:rsidRPr="00EA0007" w:rsidTr="001B3E01">
        <w:tc>
          <w:tcPr>
            <w:tcW w:w="5778" w:type="dxa"/>
          </w:tcPr>
          <w:p w:rsidR="00A61806" w:rsidRPr="00BB0D13" w:rsidRDefault="00A61806" w:rsidP="001B3E0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BB0D13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  <w:tc>
          <w:tcPr>
            <w:tcW w:w="291" w:type="dxa"/>
          </w:tcPr>
          <w:p w:rsidR="00A61806" w:rsidRDefault="00A61806" w:rsidP="001B3E01">
            <w:pPr>
              <w:ind w:right="34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09" w:type="dxa"/>
          </w:tcPr>
          <w:p w:rsidR="00A61806" w:rsidRPr="00860226" w:rsidRDefault="00A61806" w:rsidP="001B3E01">
            <w:pPr>
              <w:ind w:right="3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60226">
              <w:rPr>
                <w:rFonts w:ascii="Angsana New" w:hAnsi="Angsana New"/>
                <w:sz w:val="30"/>
                <w:szCs w:val="30"/>
              </w:rPr>
              <w:t>1,</w:t>
            </w:r>
            <w:r w:rsidR="00860226">
              <w:rPr>
                <w:rFonts w:ascii="Angsana New" w:hAnsi="Angsana New"/>
                <w:sz w:val="30"/>
                <w:szCs w:val="30"/>
              </w:rPr>
              <w:t>226</w:t>
            </w:r>
          </w:p>
        </w:tc>
        <w:tc>
          <w:tcPr>
            <w:tcW w:w="540" w:type="dxa"/>
          </w:tcPr>
          <w:p w:rsidR="00A61806" w:rsidRPr="00EA0007" w:rsidRDefault="00A61806" w:rsidP="001B3E01">
            <w:pPr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:rsidR="00A61806" w:rsidRPr="00BE103A" w:rsidRDefault="00A61806" w:rsidP="00BD6D7B">
            <w:pPr>
              <w:ind w:right="34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1,120</w:t>
            </w:r>
          </w:p>
        </w:tc>
      </w:tr>
    </w:tbl>
    <w:p w:rsidR="0030464C" w:rsidRDefault="0030464C" w:rsidP="008439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30"/>
          <w:szCs w:val="30"/>
        </w:rPr>
      </w:pPr>
    </w:p>
    <w:p w:rsidR="003D0910" w:rsidRDefault="003D0910" w:rsidP="008439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30"/>
          <w:szCs w:val="30"/>
        </w:rPr>
      </w:pPr>
    </w:p>
    <w:p w:rsidR="003D0910" w:rsidRDefault="003D0910" w:rsidP="008439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30"/>
          <w:szCs w:val="30"/>
        </w:rPr>
      </w:pPr>
    </w:p>
    <w:p w:rsidR="003D0910" w:rsidRDefault="003D0910" w:rsidP="008439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30"/>
          <w:szCs w:val="30"/>
        </w:rPr>
      </w:pPr>
    </w:p>
    <w:p w:rsidR="003D0910" w:rsidRDefault="003D0910" w:rsidP="008439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30"/>
          <w:szCs w:val="30"/>
        </w:rPr>
      </w:pPr>
    </w:p>
    <w:p w:rsidR="003D0910" w:rsidRDefault="003D0910" w:rsidP="008439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30"/>
          <w:szCs w:val="30"/>
        </w:rPr>
      </w:pPr>
    </w:p>
    <w:p w:rsidR="000E2129" w:rsidRPr="00805E61" w:rsidRDefault="005A1231" w:rsidP="008439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2</w:t>
      </w:r>
      <w:r w:rsidR="00264264">
        <w:rPr>
          <w:rFonts w:ascii="Angsana New" w:hAnsi="Angsana New" w:hint="cs"/>
          <w:b/>
          <w:bCs/>
          <w:sz w:val="30"/>
          <w:szCs w:val="30"/>
          <w:cs/>
        </w:rPr>
        <w:t>7</w:t>
      </w:r>
      <w:r w:rsidR="000E2129" w:rsidRPr="009E3E3A">
        <w:rPr>
          <w:rFonts w:ascii="Angsana New" w:hAnsi="Angsana New"/>
          <w:b/>
          <w:bCs/>
          <w:sz w:val="30"/>
          <w:szCs w:val="30"/>
        </w:rPr>
        <w:t>.</w:t>
      </w:r>
      <w:r w:rsidR="000E2129" w:rsidRPr="009E3E3A">
        <w:rPr>
          <w:rFonts w:ascii="Angsana New" w:hAnsi="Angsana New"/>
          <w:b/>
          <w:bCs/>
          <w:sz w:val="30"/>
          <w:szCs w:val="30"/>
        </w:rPr>
        <w:tab/>
      </w:r>
      <w:r w:rsidR="000E2129" w:rsidRPr="009E3E3A">
        <w:rPr>
          <w:rFonts w:ascii="Angsana New" w:hAnsi="Angsana New"/>
          <w:b/>
          <w:bCs/>
          <w:sz w:val="30"/>
          <w:szCs w:val="30"/>
          <w:cs/>
        </w:rPr>
        <w:t>เครื่องมือทางการเงิน</w:t>
      </w:r>
    </w:p>
    <w:p w:rsidR="000E2129" w:rsidRPr="0036710D" w:rsidRDefault="000E2129" w:rsidP="000E21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:rsidR="00582516" w:rsidRPr="00161CAE" w:rsidRDefault="00582516" w:rsidP="005825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161CAE">
        <w:rPr>
          <w:rFonts w:ascii="Angsana New" w:hAnsi="Angsana New"/>
          <w:b/>
          <w:bCs/>
          <w:sz w:val="30"/>
          <w:szCs w:val="30"/>
          <w:cs/>
        </w:rPr>
        <w:t>นโยบายก</w:t>
      </w:r>
      <w:r>
        <w:rPr>
          <w:rFonts w:ascii="Angsana New" w:hAnsi="Angsana New"/>
          <w:b/>
          <w:bCs/>
          <w:sz w:val="30"/>
          <w:szCs w:val="30"/>
          <w:cs/>
        </w:rPr>
        <w:t>ารจัดการความเสี่ยงทางด้านการเงิ</w:t>
      </w:r>
      <w:r>
        <w:rPr>
          <w:rFonts w:ascii="Angsana New" w:hAnsi="Angsana New" w:hint="cs"/>
          <w:b/>
          <w:bCs/>
          <w:sz w:val="30"/>
          <w:szCs w:val="30"/>
          <w:cs/>
        </w:rPr>
        <w:t>นและเครื่องมือทางการเงิน</w:t>
      </w:r>
    </w:p>
    <w:p w:rsidR="00582516" w:rsidRPr="00682DEA" w:rsidRDefault="00582516" w:rsidP="005825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:rsidR="00582516" w:rsidRPr="004078F6" w:rsidRDefault="00582516" w:rsidP="005825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กลุ่ม</w:t>
      </w:r>
      <w:r w:rsidRPr="00161CAE">
        <w:rPr>
          <w:rFonts w:ascii="Angsana New" w:hAnsi="Angsana New"/>
          <w:sz w:val="30"/>
          <w:szCs w:val="30"/>
          <w:cs/>
        </w:rPr>
        <w:t>บริษัทมีความเสี่ยงจากการดำเนินธุรกิจตามปกติจากการเปลี่ยนแปลงอัตราดอกเบี้ยและอัตร</w:t>
      </w:r>
      <w:r>
        <w:rPr>
          <w:rFonts w:ascii="Angsana New" w:hAnsi="Angsana New"/>
          <w:sz w:val="30"/>
          <w:szCs w:val="30"/>
          <w:cs/>
        </w:rPr>
        <w:t xml:space="preserve">าแลกเปลี่ยนเงินตราต่างประเทศ </w:t>
      </w:r>
      <w:r w:rsidRPr="00161CAE">
        <w:rPr>
          <w:rFonts w:ascii="Angsana New" w:hAnsi="Angsana New"/>
          <w:sz w:val="30"/>
          <w:szCs w:val="30"/>
          <w:cs/>
        </w:rPr>
        <w:t>จากการไม่ปฏิบัติตามข้อกำหนดตามสัญญาของคู่สัญญา</w:t>
      </w:r>
      <w:r>
        <w:rPr>
          <w:rFonts w:ascii="Angsana New" w:hAnsi="Angsana New" w:hint="cs"/>
          <w:sz w:val="30"/>
          <w:szCs w:val="30"/>
          <w:cs/>
        </w:rPr>
        <w:t>และจากสภาพคล่องทางการเงิน</w:t>
      </w:r>
      <w:r w:rsidR="009114A2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กลุ่ม</w:t>
      </w:r>
      <w:r>
        <w:rPr>
          <w:rFonts w:ascii="Angsana New" w:hAnsi="Angsana New"/>
          <w:sz w:val="30"/>
          <w:szCs w:val="30"/>
          <w:cs/>
        </w:rPr>
        <w:t>บริษัทไม่มี</w:t>
      </w:r>
      <w:r>
        <w:rPr>
          <w:rFonts w:ascii="Angsana New" w:hAnsi="Angsana New" w:hint="cs"/>
          <w:sz w:val="30"/>
          <w:szCs w:val="30"/>
          <w:cs/>
        </w:rPr>
        <w:t>นโยบายในการใช้หรือ</w:t>
      </w:r>
      <w:r w:rsidRPr="00161CAE">
        <w:rPr>
          <w:rFonts w:ascii="Angsana New" w:hAnsi="Angsana New"/>
          <w:sz w:val="30"/>
          <w:szCs w:val="30"/>
          <w:cs/>
        </w:rPr>
        <w:t>ออกเครื่องมือทางการเงินที่เป็นตราสารอนุพันธ์เพื่อการค้า</w:t>
      </w:r>
      <w:r w:rsidR="009114A2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กลุ่มบริษัทไม่มีการเปลี่ยนแปลงนโยบายการจัดการความเสี่ยงทางด้านการเงินและเครื่องมือทางการเงินที่สำคัญในระหว่างปี </w:t>
      </w:r>
      <w:r w:rsidR="00A61806">
        <w:rPr>
          <w:rFonts w:ascii="Angsana New" w:hAnsi="Angsana New"/>
          <w:sz w:val="30"/>
          <w:szCs w:val="30"/>
        </w:rPr>
        <w:t>2564</w:t>
      </w:r>
      <w:r>
        <w:rPr>
          <w:rFonts w:ascii="Angsana New" w:hAnsi="Angsana New" w:hint="cs"/>
          <w:sz w:val="30"/>
          <w:szCs w:val="30"/>
          <w:cs/>
        </w:rPr>
        <w:t xml:space="preserve"> และ </w:t>
      </w:r>
      <w:r w:rsidR="00A61806">
        <w:rPr>
          <w:rFonts w:ascii="Angsana New" w:hAnsi="Angsana New"/>
          <w:sz w:val="30"/>
          <w:szCs w:val="30"/>
        </w:rPr>
        <w:t>2563</w:t>
      </w:r>
    </w:p>
    <w:p w:rsidR="00582516" w:rsidRDefault="00582516" w:rsidP="005825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582516" w:rsidRPr="00CB2819" w:rsidRDefault="00582516" w:rsidP="005825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 w:rsidRPr="00CB2819">
        <w:rPr>
          <w:rFonts w:ascii="Angsana New" w:hAnsi="Angsana New"/>
          <w:b/>
          <w:bCs/>
          <w:sz w:val="30"/>
          <w:szCs w:val="30"/>
          <w:cs/>
        </w:rPr>
        <w:t>ความเสี่ยงจาก</w:t>
      </w:r>
      <w:r>
        <w:rPr>
          <w:rFonts w:ascii="Angsana New" w:hAnsi="Angsana New" w:hint="cs"/>
          <w:b/>
          <w:bCs/>
          <w:sz w:val="30"/>
          <w:szCs w:val="30"/>
          <w:cs/>
        </w:rPr>
        <w:t>อัตราแลกเปลี่ยน</w:t>
      </w:r>
      <w:r w:rsidRPr="00CB2819">
        <w:rPr>
          <w:rFonts w:ascii="Angsana New" w:hAnsi="Angsana New"/>
          <w:b/>
          <w:bCs/>
          <w:sz w:val="30"/>
          <w:szCs w:val="30"/>
          <w:cs/>
        </w:rPr>
        <w:t>เงินตราต่างประเทศ</w:t>
      </w:r>
    </w:p>
    <w:p w:rsidR="00582516" w:rsidRPr="0036710D" w:rsidRDefault="00582516" w:rsidP="005825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:rsidR="003E00CD" w:rsidRDefault="003E00CD" w:rsidP="003E00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2D5BFD">
        <w:rPr>
          <w:rFonts w:ascii="Angsana New" w:hAnsi="Angsana New"/>
          <w:sz w:val="30"/>
          <w:szCs w:val="30"/>
          <w:cs/>
        </w:rPr>
        <w:t>กลุ่มบริษัทมีความเสี่ยงจากอัตราแลกเปลี่ยน</w:t>
      </w:r>
      <w:r>
        <w:rPr>
          <w:rFonts w:ascii="Angsana New" w:hAnsi="Angsana New"/>
          <w:sz w:val="30"/>
          <w:szCs w:val="30"/>
          <w:cs/>
        </w:rPr>
        <w:t>เงินตราต่างประเทศซึ่งเกิดจากกา</w:t>
      </w:r>
      <w:r>
        <w:rPr>
          <w:rFonts w:ascii="Angsana New" w:hAnsi="Angsana New" w:hint="cs"/>
          <w:sz w:val="30"/>
          <w:szCs w:val="30"/>
          <w:cs/>
        </w:rPr>
        <w:t>ร</w:t>
      </w:r>
      <w:r w:rsidRPr="002D5BFD">
        <w:rPr>
          <w:rFonts w:ascii="Angsana New" w:hAnsi="Angsana New"/>
          <w:sz w:val="30"/>
          <w:szCs w:val="30"/>
          <w:cs/>
        </w:rPr>
        <w:t>ซื้อ</w:t>
      </w:r>
      <w:r>
        <w:rPr>
          <w:rFonts w:ascii="Angsana New" w:hAnsi="Angsana New" w:hint="cs"/>
          <w:sz w:val="30"/>
          <w:szCs w:val="30"/>
          <w:cs/>
        </w:rPr>
        <w:t>วัตถุดิบ</w:t>
      </w:r>
      <w:r w:rsidR="003A3E41">
        <w:rPr>
          <w:rFonts w:ascii="Angsana New" w:hAnsi="Angsana New" w:hint="cs"/>
          <w:sz w:val="30"/>
          <w:szCs w:val="30"/>
          <w:cs/>
        </w:rPr>
        <w:t xml:space="preserve"> เครื่องจักรและอุปกรณ์</w:t>
      </w:r>
      <w:r w:rsidRPr="002D5BFD">
        <w:rPr>
          <w:rFonts w:ascii="Angsana New" w:hAnsi="Angsana New"/>
          <w:sz w:val="30"/>
          <w:szCs w:val="30"/>
          <w:cs/>
        </w:rPr>
        <w:t>ที่เป็นเงินตราต่างประเทศ</w:t>
      </w:r>
    </w:p>
    <w:p w:rsidR="003E00CD" w:rsidRPr="002B2294" w:rsidRDefault="003E00CD" w:rsidP="003E00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:rsidR="003E00CD" w:rsidRDefault="003E00CD" w:rsidP="003E00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BB1969">
        <w:rPr>
          <w:rFonts w:ascii="Angsana New" w:hAnsi="Angsana New" w:hint="cs"/>
          <w:sz w:val="30"/>
          <w:szCs w:val="30"/>
          <w:cs/>
          <w:lang w:val="th-TH"/>
        </w:rPr>
        <w:t xml:space="preserve">ณ วันที่ </w:t>
      </w:r>
      <w:r w:rsidRPr="00BB1969">
        <w:rPr>
          <w:rFonts w:ascii="Angsana New" w:hAnsi="Angsana New"/>
          <w:sz w:val="30"/>
          <w:szCs w:val="30"/>
          <w:cs/>
          <w:lang w:val="th-TH"/>
        </w:rPr>
        <w:t xml:space="preserve">31 </w:t>
      </w:r>
      <w:r w:rsidRPr="00BB1969">
        <w:rPr>
          <w:rFonts w:ascii="Angsana New" w:hAnsi="Angsana New" w:hint="cs"/>
          <w:sz w:val="30"/>
          <w:szCs w:val="30"/>
          <w:cs/>
          <w:lang w:val="th-TH"/>
        </w:rPr>
        <w:t xml:space="preserve">ธันวาคม </w:t>
      </w:r>
      <w:r w:rsidR="00DF0561">
        <w:rPr>
          <w:rFonts w:ascii="Angsana New" w:hAnsi="Angsana New"/>
          <w:sz w:val="30"/>
          <w:szCs w:val="30"/>
          <w:cs/>
          <w:lang w:val="th-TH"/>
        </w:rPr>
        <w:t>256</w:t>
      </w:r>
      <w:r w:rsidR="00A61806">
        <w:rPr>
          <w:rFonts w:ascii="Angsana New" w:hAnsi="Angsana New"/>
          <w:sz w:val="30"/>
          <w:szCs w:val="30"/>
        </w:rPr>
        <w:t xml:space="preserve">4 </w:t>
      </w:r>
      <w:r>
        <w:rPr>
          <w:rFonts w:ascii="Angsana New" w:hAnsi="Angsana New" w:hint="cs"/>
          <w:sz w:val="30"/>
          <w:szCs w:val="30"/>
          <w:cs/>
          <w:lang w:val="th-TH"/>
        </w:rPr>
        <w:t>กลุ่ม</w:t>
      </w:r>
      <w:r w:rsidRPr="003A405C">
        <w:rPr>
          <w:rFonts w:ascii="Angsana New" w:hAnsi="Angsana New"/>
          <w:sz w:val="30"/>
          <w:szCs w:val="30"/>
          <w:cs/>
          <w:lang w:val="th-TH"/>
        </w:rPr>
        <w:t>บริษัท</w:t>
      </w:r>
      <w:r w:rsidRPr="003A405C">
        <w:rPr>
          <w:rFonts w:ascii="Angsana New" w:hAnsi="Angsana New" w:hint="cs"/>
          <w:sz w:val="30"/>
          <w:szCs w:val="30"/>
          <w:cs/>
          <w:lang w:val="th-TH"/>
        </w:rPr>
        <w:t>มีหนี้สินซึ่งเป็น</w:t>
      </w:r>
      <w:r w:rsidRPr="003A405C">
        <w:rPr>
          <w:rFonts w:ascii="Angsana New" w:hAnsi="Angsana New"/>
          <w:sz w:val="30"/>
          <w:szCs w:val="30"/>
          <w:cs/>
          <w:lang w:val="th-TH"/>
        </w:rPr>
        <w:t>เงินตราต่างประเทศ</w:t>
      </w:r>
      <w:r w:rsidRPr="003A405C">
        <w:rPr>
          <w:rFonts w:ascii="Angsana New" w:hAnsi="Angsana New" w:hint="cs"/>
          <w:sz w:val="30"/>
          <w:szCs w:val="30"/>
          <w:cs/>
          <w:lang w:val="th-TH"/>
        </w:rPr>
        <w:t>ที่ไม่ได้มีการป้องกันความเสี่ยงไว้จำนวน</w:t>
      </w:r>
      <w:r w:rsidR="00A61806">
        <w:rPr>
          <w:rFonts w:ascii="Angsana New" w:hAnsi="Angsana New"/>
          <w:sz w:val="30"/>
          <w:szCs w:val="30"/>
        </w:rPr>
        <w:t xml:space="preserve"> </w:t>
      </w:r>
      <w:r w:rsidR="00AC62C5" w:rsidRPr="005229F8">
        <w:rPr>
          <w:rFonts w:ascii="Angsana New" w:hAnsi="Angsana New" w:hint="cs"/>
          <w:sz w:val="30"/>
          <w:szCs w:val="30"/>
          <w:cs/>
          <w:lang w:val="th-TH"/>
        </w:rPr>
        <w:t>0.</w:t>
      </w:r>
      <w:r w:rsidR="005229F8">
        <w:rPr>
          <w:rFonts w:ascii="Angsana New" w:hAnsi="Angsana New"/>
          <w:sz w:val="30"/>
          <w:szCs w:val="30"/>
        </w:rPr>
        <w:t>06</w:t>
      </w:r>
      <w:r w:rsidR="00D8788B" w:rsidRPr="005229F8">
        <w:rPr>
          <w:rFonts w:ascii="Angsana New" w:hAnsi="Angsana New" w:hint="cs"/>
          <w:sz w:val="30"/>
          <w:szCs w:val="30"/>
          <w:cs/>
          <w:lang w:val="th-TH"/>
        </w:rPr>
        <w:t>ล้าน</w:t>
      </w:r>
      <w:r w:rsidRPr="005229F8">
        <w:rPr>
          <w:rFonts w:ascii="Angsana New" w:hAnsi="Angsana New" w:hint="cs"/>
          <w:sz w:val="30"/>
          <w:szCs w:val="30"/>
          <w:cs/>
          <w:lang w:val="th-TH"/>
        </w:rPr>
        <w:t>ยูโร</w:t>
      </w:r>
      <w:r w:rsidR="00A61806">
        <w:rPr>
          <w:rFonts w:ascii="Angsana New" w:hAnsi="Angsana New"/>
          <w:sz w:val="30"/>
          <w:szCs w:val="30"/>
        </w:rPr>
        <w:t xml:space="preserve"> </w:t>
      </w:r>
      <w:r w:rsidRPr="00C94C68">
        <w:rPr>
          <w:rFonts w:ascii="Angsana New" w:hAnsi="Angsana New"/>
          <w:sz w:val="30"/>
          <w:szCs w:val="30"/>
          <w:cs/>
        </w:rPr>
        <w:t>ผู้บริหารเชื่อว่าความเสี่ยงที่เกิดจากอัตราแลกเปลี่ยนดังกล่าว</w:t>
      </w:r>
      <w:r w:rsidRPr="00C94C68">
        <w:rPr>
          <w:rFonts w:ascii="Angsana New" w:hAnsi="Angsana New" w:hint="cs"/>
          <w:sz w:val="30"/>
          <w:szCs w:val="30"/>
          <w:cs/>
        </w:rPr>
        <w:t>ไม่เป็นสาระสำคัญ</w:t>
      </w:r>
    </w:p>
    <w:p w:rsidR="00A61806" w:rsidRDefault="00A61806" w:rsidP="005825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13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582516" w:rsidRPr="00161CAE" w:rsidRDefault="00582516" w:rsidP="005825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13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cs/>
        </w:rPr>
        <w:t>ความเสี่ยง</w:t>
      </w:r>
      <w:r>
        <w:rPr>
          <w:rFonts w:ascii="Angsana New" w:hAnsi="Angsana New" w:hint="cs"/>
          <w:b/>
          <w:bCs/>
          <w:sz w:val="30"/>
          <w:szCs w:val="30"/>
          <w:cs/>
        </w:rPr>
        <w:t>จากการให้</w:t>
      </w:r>
      <w:r w:rsidRPr="00161CAE">
        <w:rPr>
          <w:rFonts w:ascii="Angsana New" w:hAnsi="Angsana New"/>
          <w:b/>
          <w:bCs/>
          <w:sz w:val="30"/>
          <w:szCs w:val="30"/>
          <w:cs/>
        </w:rPr>
        <w:t>สินเชื่อ</w:t>
      </w:r>
    </w:p>
    <w:p w:rsidR="00582516" w:rsidRPr="00682DEA" w:rsidRDefault="00582516" w:rsidP="005825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:rsidR="00582516" w:rsidRDefault="00582516" w:rsidP="005825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ความเสี่ยง</w:t>
      </w:r>
      <w:r>
        <w:rPr>
          <w:rFonts w:ascii="Angsana New" w:hAnsi="Angsana New" w:hint="cs"/>
          <w:sz w:val="30"/>
          <w:szCs w:val="30"/>
          <w:cs/>
        </w:rPr>
        <w:t>จากการให้</w:t>
      </w:r>
      <w:r>
        <w:rPr>
          <w:rFonts w:ascii="Angsana New" w:hAnsi="Angsana New"/>
          <w:sz w:val="30"/>
          <w:szCs w:val="30"/>
          <w:cs/>
        </w:rPr>
        <w:t>สินเชื่อ</w:t>
      </w:r>
      <w:r w:rsidRPr="00161CAE">
        <w:rPr>
          <w:rFonts w:ascii="Angsana New" w:hAnsi="Angsana New"/>
          <w:sz w:val="30"/>
          <w:szCs w:val="30"/>
          <w:cs/>
        </w:rPr>
        <w:t>คือ ความเสี่ยง</w:t>
      </w:r>
      <w:r>
        <w:rPr>
          <w:rFonts w:ascii="Angsana New" w:hAnsi="Angsana New" w:hint="cs"/>
          <w:sz w:val="30"/>
          <w:szCs w:val="30"/>
          <w:cs/>
        </w:rPr>
        <w:t>ที่เป็นผลเสียหายทางการเงินที่อาจเกิดขึ้นได้จากการ</w:t>
      </w:r>
      <w:r w:rsidRPr="00161CAE">
        <w:rPr>
          <w:rFonts w:ascii="Angsana New" w:hAnsi="Angsana New"/>
          <w:sz w:val="30"/>
          <w:szCs w:val="30"/>
          <w:cs/>
        </w:rPr>
        <w:t>ที่ลูกค้าหรือคู่สัญญาไม่สามารถชำระหนี้แก่</w:t>
      </w:r>
      <w:r>
        <w:rPr>
          <w:rFonts w:ascii="Angsana New" w:hAnsi="Angsana New" w:hint="cs"/>
          <w:sz w:val="30"/>
          <w:szCs w:val="30"/>
          <w:cs/>
        </w:rPr>
        <w:t>กลุ่ม</w:t>
      </w:r>
      <w:r w:rsidRPr="00161CAE">
        <w:rPr>
          <w:rFonts w:ascii="Angsana New" w:hAnsi="Angsana New"/>
          <w:sz w:val="30"/>
          <w:szCs w:val="30"/>
          <w:cs/>
        </w:rPr>
        <w:t>บริษัท</w:t>
      </w:r>
      <w:r>
        <w:rPr>
          <w:rFonts w:ascii="Angsana New" w:hAnsi="Angsana New" w:hint="cs"/>
          <w:sz w:val="30"/>
          <w:szCs w:val="30"/>
          <w:cs/>
        </w:rPr>
        <w:t>ได้</w:t>
      </w:r>
      <w:r w:rsidRPr="00161CAE">
        <w:rPr>
          <w:rFonts w:ascii="Angsana New" w:hAnsi="Angsana New"/>
          <w:sz w:val="30"/>
          <w:szCs w:val="30"/>
          <w:cs/>
        </w:rPr>
        <w:t>ตามเงื่อนไขที่ตกลง</w:t>
      </w:r>
      <w:r>
        <w:rPr>
          <w:rFonts w:ascii="Angsana New" w:hAnsi="Angsana New" w:hint="cs"/>
          <w:sz w:val="30"/>
          <w:szCs w:val="30"/>
          <w:cs/>
        </w:rPr>
        <w:t>กัน</w:t>
      </w:r>
      <w:r w:rsidRPr="00161CAE">
        <w:rPr>
          <w:rFonts w:ascii="Angsana New" w:hAnsi="Angsana New"/>
          <w:sz w:val="30"/>
          <w:szCs w:val="30"/>
          <w:cs/>
        </w:rPr>
        <w:t>ไว้เมื่อครบกำหนด</w:t>
      </w:r>
    </w:p>
    <w:p w:rsidR="003A3E41" w:rsidRPr="003A3E41" w:rsidRDefault="003A3E41" w:rsidP="005825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:rsidR="00BE21A7" w:rsidRDefault="00BE21A7" w:rsidP="00BE21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161CAE">
        <w:rPr>
          <w:rFonts w:ascii="Angsana New" w:hAnsi="Angsana New"/>
          <w:sz w:val="30"/>
          <w:szCs w:val="30"/>
          <w:cs/>
        </w:rPr>
        <w:t>ฝ่ายบริหารได้กำหนดนโยบาย</w:t>
      </w:r>
      <w:r>
        <w:rPr>
          <w:rFonts w:ascii="Angsana New" w:hAnsi="Angsana New" w:hint="cs"/>
          <w:sz w:val="30"/>
          <w:szCs w:val="30"/>
          <w:cs/>
        </w:rPr>
        <w:t>การให้</w:t>
      </w:r>
      <w:r w:rsidRPr="00161CAE">
        <w:rPr>
          <w:rFonts w:ascii="Angsana New" w:hAnsi="Angsana New"/>
          <w:sz w:val="30"/>
          <w:szCs w:val="30"/>
          <w:cs/>
        </w:rPr>
        <w:t>สินเชื่อและ</w:t>
      </w:r>
      <w:r>
        <w:rPr>
          <w:rFonts w:ascii="Angsana New" w:hAnsi="Angsana New" w:hint="cs"/>
          <w:sz w:val="30"/>
          <w:szCs w:val="30"/>
          <w:cs/>
        </w:rPr>
        <w:t>กำกับดูแล</w:t>
      </w:r>
      <w:r w:rsidRPr="00161CAE">
        <w:rPr>
          <w:rFonts w:ascii="Angsana New" w:hAnsi="Angsana New"/>
          <w:sz w:val="30"/>
          <w:szCs w:val="30"/>
          <w:cs/>
        </w:rPr>
        <w:t>ความเสี่ยง</w:t>
      </w:r>
      <w:r>
        <w:rPr>
          <w:rFonts w:ascii="Angsana New" w:hAnsi="Angsana New" w:hint="cs"/>
          <w:sz w:val="30"/>
          <w:szCs w:val="30"/>
          <w:cs/>
        </w:rPr>
        <w:t>จากการให้</w:t>
      </w:r>
      <w:r w:rsidRPr="00161CAE">
        <w:rPr>
          <w:rFonts w:ascii="Angsana New" w:hAnsi="Angsana New"/>
          <w:sz w:val="30"/>
          <w:szCs w:val="30"/>
          <w:cs/>
        </w:rPr>
        <w:t>สินเชื่อดังกล่าว</w:t>
      </w:r>
      <w:r>
        <w:rPr>
          <w:rFonts w:ascii="Angsana New" w:hAnsi="Angsana New" w:hint="cs"/>
          <w:sz w:val="30"/>
          <w:szCs w:val="30"/>
          <w:cs/>
        </w:rPr>
        <w:t>อย่างสม่ำเสมอโดยการวิเคราะห์ฐานะการเงินของลูกค้าทุกรายที่ขอวงเงินสินเชื่อจากกลุ่มบริษัท ฝ่ายบริหารของกลุ่มบริษัทคาดว่า</w:t>
      </w:r>
      <w:r w:rsidRPr="00161CAE">
        <w:rPr>
          <w:rFonts w:ascii="Angsana New" w:hAnsi="Angsana New"/>
          <w:sz w:val="30"/>
          <w:szCs w:val="30"/>
          <w:cs/>
        </w:rPr>
        <w:t>ไม่มีความเสี่ยงจาก</w:t>
      </w:r>
      <w:r>
        <w:rPr>
          <w:rFonts w:ascii="Angsana New" w:hAnsi="Angsana New" w:hint="cs"/>
          <w:sz w:val="30"/>
          <w:szCs w:val="30"/>
          <w:cs/>
        </w:rPr>
        <w:t>การให้</w:t>
      </w:r>
      <w:r w:rsidRPr="00161CAE">
        <w:rPr>
          <w:rFonts w:ascii="Angsana New" w:hAnsi="Angsana New"/>
          <w:sz w:val="30"/>
          <w:szCs w:val="30"/>
          <w:cs/>
        </w:rPr>
        <w:t>สินเชื่อที่เป็นสาระสำคัญ</w:t>
      </w:r>
      <w:r>
        <w:rPr>
          <w:rFonts w:ascii="Angsana New" w:hAnsi="Angsana New" w:hint="cs"/>
          <w:sz w:val="30"/>
          <w:szCs w:val="30"/>
          <w:cs/>
        </w:rPr>
        <w:t xml:space="preserve"> และ</w:t>
      </w:r>
      <w:r>
        <w:rPr>
          <w:rFonts w:ascii="Angsana New" w:hAnsi="Angsana New"/>
          <w:sz w:val="30"/>
          <w:szCs w:val="30"/>
          <w:cs/>
        </w:rPr>
        <w:t>ความเสี่ยง</w:t>
      </w:r>
      <w:r>
        <w:rPr>
          <w:rFonts w:ascii="Angsana New" w:hAnsi="Angsana New" w:hint="cs"/>
          <w:sz w:val="30"/>
          <w:szCs w:val="30"/>
          <w:cs/>
        </w:rPr>
        <w:t>จากการให้</w:t>
      </w:r>
      <w:r w:rsidRPr="00161CAE">
        <w:rPr>
          <w:rFonts w:ascii="Angsana New" w:hAnsi="Angsana New"/>
          <w:sz w:val="30"/>
          <w:szCs w:val="30"/>
          <w:cs/>
        </w:rPr>
        <w:t>สินเชื่อ</w:t>
      </w:r>
      <w:r>
        <w:rPr>
          <w:rFonts w:ascii="Angsana New" w:hAnsi="Angsana New" w:hint="cs"/>
          <w:sz w:val="30"/>
          <w:szCs w:val="30"/>
          <w:cs/>
        </w:rPr>
        <w:t>จะไม่สูงเกินกว่าจำ</w:t>
      </w:r>
      <w:r w:rsidR="00EB203F">
        <w:rPr>
          <w:rFonts w:ascii="Angsana New" w:hAnsi="Angsana New" w:hint="cs"/>
          <w:sz w:val="30"/>
          <w:szCs w:val="30"/>
          <w:cs/>
        </w:rPr>
        <w:t>นวนเงินของค่าเผื่อการด้อยค่าของผลขาดทุนด้านเครดิตที่คาดว่าจะเกิดขึ้น</w:t>
      </w:r>
      <w:r>
        <w:rPr>
          <w:rFonts w:ascii="Angsana New" w:hAnsi="Angsana New" w:hint="cs"/>
          <w:sz w:val="30"/>
          <w:szCs w:val="30"/>
          <w:cs/>
        </w:rPr>
        <w:t>ที่ได้บันทึกไว้</w:t>
      </w:r>
      <w:r>
        <w:rPr>
          <w:rFonts w:ascii="Angsana New" w:hAnsi="Angsana New"/>
          <w:sz w:val="30"/>
          <w:szCs w:val="30"/>
          <w:cs/>
        </w:rPr>
        <w:t>ใ</w:t>
      </w:r>
      <w:r>
        <w:rPr>
          <w:rFonts w:ascii="Angsana New" w:hAnsi="Angsana New" w:hint="cs"/>
          <w:sz w:val="30"/>
          <w:szCs w:val="30"/>
          <w:cs/>
        </w:rPr>
        <w:t>น</w:t>
      </w:r>
      <w:r>
        <w:rPr>
          <w:rFonts w:ascii="Angsana New" w:hAnsi="Angsana New"/>
          <w:sz w:val="30"/>
          <w:szCs w:val="30"/>
          <w:cs/>
        </w:rPr>
        <w:t>งบแสดงฐานะการเงิน</w:t>
      </w:r>
    </w:p>
    <w:p w:rsidR="006E228C" w:rsidRDefault="006E228C" w:rsidP="005825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13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582516" w:rsidRPr="00161CAE" w:rsidRDefault="00582516" w:rsidP="005825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13"/>
        <w:jc w:val="thaiDistribute"/>
        <w:rPr>
          <w:rFonts w:ascii="Angsana New" w:hAnsi="Angsana New"/>
          <w:b/>
          <w:bCs/>
          <w:sz w:val="30"/>
          <w:szCs w:val="30"/>
        </w:rPr>
      </w:pPr>
      <w:r w:rsidRPr="00161CAE">
        <w:rPr>
          <w:rFonts w:ascii="Angsana New" w:hAnsi="Angsana New"/>
          <w:b/>
          <w:bCs/>
          <w:sz w:val="30"/>
          <w:szCs w:val="30"/>
          <w:cs/>
        </w:rPr>
        <w:t>ความเสี่ยงจากการขาดสภาพคล่อง</w:t>
      </w:r>
    </w:p>
    <w:p w:rsidR="00582516" w:rsidRPr="00682DEA" w:rsidRDefault="00582516" w:rsidP="005825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:rsidR="00582516" w:rsidRDefault="00582516" w:rsidP="005825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กลุ่ม</w:t>
      </w:r>
      <w:r>
        <w:rPr>
          <w:rFonts w:ascii="Angsana New" w:hAnsi="Angsana New"/>
          <w:sz w:val="30"/>
          <w:szCs w:val="30"/>
          <w:cs/>
        </w:rPr>
        <w:t>บริษัทมีการ</w:t>
      </w:r>
      <w:r>
        <w:rPr>
          <w:rFonts w:ascii="Angsana New" w:hAnsi="Angsana New" w:hint="cs"/>
          <w:sz w:val="30"/>
          <w:szCs w:val="30"/>
          <w:cs/>
        </w:rPr>
        <w:t>บริหารค</w:t>
      </w:r>
      <w:r w:rsidRPr="00161CAE">
        <w:rPr>
          <w:rFonts w:ascii="Angsana New" w:hAnsi="Angsana New"/>
          <w:sz w:val="30"/>
          <w:szCs w:val="30"/>
          <w:cs/>
        </w:rPr>
        <w:t>วามเสี่ยงจากการขาดสภาพคล่องโดยการรักษาระดับของเงินสดและรายการเทียบเท่าเงินสดให้เพียงพอต่อการดำเนินงาน</w:t>
      </w:r>
      <w:r>
        <w:rPr>
          <w:rFonts w:ascii="Angsana New" w:hAnsi="Angsana New" w:hint="cs"/>
          <w:sz w:val="30"/>
          <w:szCs w:val="30"/>
          <w:cs/>
        </w:rPr>
        <w:t>และการลงทุนของกลุ่มบริษัท</w:t>
      </w:r>
      <w:r w:rsidRPr="00161CAE">
        <w:rPr>
          <w:rFonts w:ascii="Angsana New" w:hAnsi="Angsana New"/>
          <w:sz w:val="30"/>
          <w:szCs w:val="30"/>
          <w:cs/>
        </w:rPr>
        <w:t>และเพื่อทำให้ผลกระทบจากความผันผวนของกระแสเงินสดลดลง</w:t>
      </w:r>
      <w:r>
        <w:rPr>
          <w:rFonts w:ascii="Angsana New" w:hAnsi="Angsana New" w:hint="cs"/>
          <w:sz w:val="30"/>
          <w:szCs w:val="30"/>
          <w:cs/>
        </w:rPr>
        <w:t>โดยอาศัยกระแสเงินสดจากกิจกรรมดำเนินงานและกิจกรรมจัดหาเงินเป็นหลัก</w:t>
      </w:r>
    </w:p>
    <w:p w:rsidR="009114A2" w:rsidRDefault="009114A2" w:rsidP="005825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6E228C" w:rsidRDefault="006E228C" w:rsidP="005825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582516" w:rsidRPr="0081163E" w:rsidRDefault="00582516" w:rsidP="005825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81163E">
        <w:rPr>
          <w:rFonts w:ascii="Angsana New" w:hAnsi="Angsana New"/>
          <w:b/>
          <w:bCs/>
          <w:sz w:val="30"/>
          <w:szCs w:val="30"/>
          <w:cs/>
        </w:rPr>
        <w:lastRenderedPageBreak/>
        <w:t>ความเสี่ยงจากอัตราดอกเบี้ย</w:t>
      </w:r>
    </w:p>
    <w:p w:rsidR="00582516" w:rsidRPr="0081163E" w:rsidRDefault="00582516" w:rsidP="00582516">
      <w:pPr>
        <w:pStyle w:val="a2"/>
        <w:tabs>
          <w:tab w:val="clear" w:pos="1080"/>
        </w:tabs>
        <w:jc w:val="thaiDistribute"/>
        <w:rPr>
          <w:rFonts w:ascii="Angsana New" w:hAnsi="Angsana New"/>
          <w:sz w:val="16"/>
          <w:szCs w:val="16"/>
          <w:cs/>
        </w:rPr>
      </w:pPr>
    </w:p>
    <w:p w:rsidR="00582516" w:rsidRPr="00006277" w:rsidRDefault="00582516" w:rsidP="00582516">
      <w:pPr>
        <w:pStyle w:val="a2"/>
        <w:tabs>
          <w:tab w:val="clear" w:pos="1080"/>
        </w:tabs>
        <w:jc w:val="thaiDistribute"/>
        <w:rPr>
          <w:rFonts w:ascii="Angsana New" w:hAnsi="Angsana New"/>
          <w:cs/>
        </w:rPr>
      </w:pPr>
      <w:r w:rsidRPr="00006277">
        <w:rPr>
          <w:rFonts w:ascii="Angsana New" w:hAnsi="Angsana New"/>
          <w:cs/>
        </w:rPr>
        <w:t>ความเสี่ยงจากอัตราดอกเบี้ยเกิดจากความผันผวนของอัตราดอกเบี้ยในตลาดในอนาคต ซึ่งจะส่งผลกระทบต่อผลการดำเนินงานและกระแสเงินสดของ</w:t>
      </w:r>
      <w:r>
        <w:rPr>
          <w:rFonts w:ascii="Angsana New" w:hAnsi="Angsana New" w:hint="cs"/>
          <w:cs/>
        </w:rPr>
        <w:t>กลุ่ม</w:t>
      </w:r>
      <w:r w:rsidRPr="00006277">
        <w:rPr>
          <w:rFonts w:ascii="Angsana New" w:hAnsi="Angsana New"/>
          <w:cs/>
        </w:rPr>
        <w:t xml:space="preserve">บริษัท </w:t>
      </w:r>
      <w:r w:rsidRPr="00006277">
        <w:rPr>
          <w:rFonts w:ascii="Angsana New" w:hAnsi="Angsana New" w:hint="cs"/>
          <w:cs/>
        </w:rPr>
        <w:t>ฝ่ายบริหารของ</w:t>
      </w:r>
      <w:r>
        <w:rPr>
          <w:rFonts w:ascii="Angsana New" w:hAnsi="Angsana New" w:hint="cs"/>
          <w:cs/>
        </w:rPr>
        <w:t>กลุ่ม</w:t>
      </w:r>
      <w:r w:rsidRPr="00006277">
        <w:rPr>
          <w:rFonts w:ascii="Angsana New" w:hAnsi="Angsana New" w:hint="cs"/>
          <w:cs/>
        </w:rPr>
        <w:t>บริษัทเชื่อว่า</w:t>
      </w:r>
      <w:r>
        <w:rPr>
          <w:rFonts w:ascii="Angsana New" w:hAnsi="Angsana New" w:hint="cs"/>
          <w:cs/>
        </w:rPr>
        <w:t>กลุ่ม</w:t>
      </w:r>
      <w:r w:rsidRPr="00006277">
        <w:rPr>
          <w:rFonts w:ascii="Angsana New" w:hAnsi="Angsana New"/>
          <w:cs/>
        </w:rPr>
        <w:t>บริษัทไม่มีความเสี่ยงจากอัตราดอกเบี้ยที่เป็นสาระสำคัญ เนื่องจาก</w:t>
      </w:r>
      <w:r w:rsidRPr="00006277">
        <w:rPr>
          <w:rFonts w:ascii="Angsana New" w:hAnsi="Angsana New" w:hint="cs"/>
          <w:cs/>
        </w:rPr>
        <w:t>เงิน</w:t>
      </w:r>
      <w:r>
        <w:rPr>
          <w:rFonts w:ascii="Angsana New" w:hAnsi="Angsana New" w:hint="cs"/>
          <w:cs/>
        </w:rPr>
        <w:t>เบิกเกินบัญชี เงิน</w:t>
      </w:r>
      <w:r w:rsidRPr="00006277">
        <w:rPr>
          <w:rFonts w:ascii="Angsana New" w:hAnsi="Angsana New" w:hint="cs"/>
          <w:cs/>
        </w:rPr>
        <w:t>กู้ยืมระยะสั้นและ</w:t>
      </w:r>
      <w:r w:rsidR="003E00CD">
        <w:rPr>
          <w:rFonts w:ascii="Angsana New" w:hAnsi="Angsana New" w:hint="cs"/>
          <w:cs/>
        </w:rPr>
        <w:t>เงินกู้ยืม</w:t>
      </w:r>
      <w:r w:rsidRPr="00006277">
        <w:rPr>
          <w:rFonts w:ascii="Angsana New" w:hAnsi="Angsana New" w:hint="cs"/>
          <w:cs/>
        </w:rPr>
        <w:t>ระยะยาว</w:t>
      </w:r>
      <w:r>
        <w:rPr>
          <w:rFonts w:ascii="Angsana New" w:hAnsi="Angsana New" w:hint="cs"/>
          <w:cs/>
        </w:rPr>
        <w:t>จากสถาบันการเงิน</w:t>
      </w:r>
      <w:r w:rsidRPr="00006277">
        <w:rPr>
          <w:rFonts w:ascii="Angsana New" w:hAnsi="Angsana New" w:hint="cs"/>
          <w:cs/>
        </w:rPr>
        <w:t>ของ</w:t>
      </w:r>
      <w:r w:rsidR="003E00CD">
        <w:rPr>
          <w:rFonts w:ascii="Angsana New" w:hAnsi="Angsana New" w:hint="cs"/>
          <w:cs/>
        </w:rPr>
        <w:t>กลุ่ม</w:t>
      </w:r>
      <w:r w:rsidRPr="00006277">
        <w:rPr>
          <w:rFonts w:ascii="Angsana New" w:hAnsi="Angsana New" w:hint="cs"/>
          <w:cs/>
        </w:rPr>
        <w:t>บริษัทมีอัตราดอกเบี้ยลอยตัวตาม</w:t>
      </w:r>
      <w:r>
        <w:rPr>
          <w:rFonts w:ascii="Angsana New" w:hAnsi="Angsana New" w:hint="cs"/>
          <w:cs/>
        </w:rPr>
        <w:t>หรือมีอัตราดอกเบี้ยใกล้เคียงกันกับ</w:t>
      </w:r>
      <w:r w:rsidRPr="00006277">
        <w:rPr>
          <w:rFonts w:ascii="Angsana New" w:hAnsi="Angsana New" w:hint="cs"/>
          <w:cs/>
        </w:rPr>
        <w:t>อัตราดอกเบี้ยในท้องตลาด</w:t>
      </w:r>
    </w:p>
    <w:p w:rsidR="00D26E31" w:rsidRDefault="00D26E31" w:rsidP="005825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582516" w:rsidRDefault="00582516" w:rsidP="005825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การวัด</w:t>
      </w:r>
      <w:r w:rsidRPr="00241C95">
        <w:rPr>
          <w:rFonts w:ascii="Angsana New" w:hAnsi="Angsana New"/>
          <w:b/>
          <w:bCs/>
          <w:sz w:val="30"/>
          <w:szCs w:val="30"/>
          <w:cs/>
        </w:rPr>
        <w:t>มูลค่ายุติธรรม</w:t>
      </w:r>
      <w:r w:rsidRPr="00241C95">
        <w:rPr>
          <w:rFonts w:ascii="Angsana New" w:hAnsi="Angsana New" w:hint="cs"/>
          <w:b/>
          <w:bCs/>
          <w:sz w:val="30"/>
          <w:szCs w:val="30"/>
          <w:cs/>
        </w:rPr>
        <w:t>ของสินทรัพย์และหนี้สินทางการเงิน</w:t>
      </w:r>
    </w:p>
    <w:p w:rsidR="00582516" w:rsidRPr="008255F4" w:rsidRDefault="00582516" w:rsidP="005825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16"/>
          <w:szCs w:val="16"/>
        </w:rPr>
      </w:pPr>
    </w:p>
    <w:p w:rsidR="00582516" w:rsidRPr="00241C95" w:rsidRDefault="00582516" w:rsidP="005825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กลุ่ม</w:t>
      </w:r>
      <w:r w:rsidRPr="00241C95">
        <w:rPr>
          <w:rFonts w:ascii="Angsana New" w:hAnsi="Angsana New"/>
          <w:sz w:val="30"/>
          <w:szCs w:val="30"/>
          <w:cs/>
        </w:rPr>
        <w:t>บริษัทใช้</w:t>
      </w:r>
      <w:r w:rsidRPr="00241C95">
        <w:rPr>
          <w:rFonts w:ascii="Angsana New" w:hAnsi="Angsana New" w:hint="cs"/>
          <w:sz w:val="30"/>
          <w:szCs w:val="30"/>
          <w:cs/>
        </w:rPr>
        <w:t xml:space="preserve">ข้อมูลระดับ </w:t>
      </w:r>
      <w:r w:rsidRPr="00241C95">
        <w:rPr>
          <w:rFonts w:ascii="Angsana New" w:hAnsi="Angsana New"/>
          <w:sz w:val="30"/>
          <w:szCs w:val="30"/>
        </w:rPr>
        <w:t>2</w:t>
      </w:r>
      <w:r w:rsidR="00A61806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ของลำดับชั้นของมูลค่ายุติธรรมซึ่งได้แก่ ข้อมูลอื่น</w:t>
      </w:r>
      <w:r w:rsidRPr="00241C95">
        <w:rPr>
          <w:rFonts w:ascii="Angsana New" w:hAnsi="Angsana New" w:hint="cs"/>
          <w:sz w:val="30"/>
          <w:szCs w:val="30"/>
          <w:cs/>
        </w:rPr>
        <w:t>ที่สามารถสังเกตได้โดยตรงหรือโดยอ้อมสำหรับสินทรัพย์หรือหนี้สินนั้น</w:t>
      </w:r>
      <w:r>
        <w:rPr>
          <w:rFonts w:ascii="Angsana New" w:hAnsi="Angsana New"/>
          <w:sz w:val="30"/>
          <w:szCs w:val="30"/>
          <w:cs/>
        </w:rPr>
        <w:t>ในการ</w:t>
      </w:r>
      <w:r>
        <w:rPr>
          <w:rFonts w:ascii="Angsana New" w:hAnsi="Angsana New" w:hint="cs"/>
          <w:sz w:val="30"/>
          <w:szCs w:val="30"/>
          <w:cs/>
        </w:rPr>
        <w:t>วัด</w:t>
      </w:r>
      <w:r w:rsidRPr="00241C95">
        <w:rPr>
          <w:rFonts w:ascii="Angsana New" w:hAnsi="Angsana New"/>
          <w:sz w:val="30"/>
          <w:szCs w:val="30"/>
          <w:cs/>
        </w:rPr>
        <w:t>มูลค่ายุติธรรมข</w:t>
      </w:r>
      <w:r w:rsidRPr="00241C95">
        <w:rPr>
          <w:rFonts w:ascii="Angsana New" w:hAnsi="Angsana New" w:hint="cs"/>
          <w:sz w:val="30"/>
          <w:szCs w:val="30"/>
          <w:cs/>
        </w:rPr>
        <w:t>องสินทรัพย์และหนี้สินทางการเงิน</w:t>
      </w:r>
      <w:r>
        <w:rPr>
          <w:rFonts w:ascii="Angsana New" w:hAnsi="Angsana New" w:hint="cs"/>
          <w:sz w:val="30"/>
          <w:szCs w:val="30"/>
          <w:cs/>
        </w:rPr>
        <w:t>ซึ่งมี</w:t>
      </w:r>
      <w:r w:rsidRPr="00241C95">
        <w:rPr>
          <w:rFonts w:ascii="Angsana New" w:hAnsi="Angsana New" w:hint="cs"/>
          <w:sz w:val="30"/>
          <w:szCs w:val="30"/>
          <w:cs/>
        </w:rPr>
        <w:t>ดังนี้</w:t>
      </w:r>
    </w:p>
    <w:p w:rsidR="00AF1468" w:rsidRDefault="00AF1468" w:rsidP="00A76B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:rsidR="008A4C11" w:rsidRDefault="008A4C11" w:rsidP="008A4C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4C3F66">
        <w:rPr>
          <w:rFonts w:ascii="Angsana New" w:hAnsi="Angsana New"/>
          <w:sz w:val="30"/>
          <w:szCs w:val="30"/>
          <w:cs/>
        </w:rPr>
        <w:t>เงินสดและรายการเทียบเท่าเงินสด ลูกหนี้การค้าและลูกหนี้</w:t>
      </w:r>
      <w:r>
        <w:rPr>
          <w:rFonts w:ascii="Angsana New" w:hAnsi="Angsana New" w:hint="cs"/>
          <w:sz w:val="30"/>
          <w:szCs w:val="30"/>
          <w:cs/>
        </w:rPr>
        <w:t>หมุนเวียน</w:t>
      </w:r>
      <w:r w:rsidRPr="004C3F66">
        <w:rPr>
          <w:rFonts w:ascii="Angsana New" w:hAnsi="Angsana New"/>
          <w:sz w:val="30"/>
          <w:szCs w:val="30"/>
          <w:cs/>
        </w:rPr>
        <w:t>อื่น</w:t>
      </w:r>
      <w:r w:rsidRPr="004C3F66">
        <w:rPr>
          <w:rFonts w:ascii="Angsana New" w:hAnsi="Angsana New" w:hint="cs"/>
          <w:sz w:val="30"/>
          <w:szCs w:val="30"/>
          <w:cs/>
        </w:rPr>
        <w:t xml:space="preserve"> </w:t>
      </w:r>
      <w:r w:rsidR="004D29A6" w:rsidRPr="004D29A6">
        <w:rPr>
          <w:rFonts w:ascii="Angsana New" w:hAnsi="Angsana New"/>
          <w:sz w:val="30"/>
          <w:szCs w:val="30"/>
          <w:cs/>
        </w:rPr>
        <w:t>ลูกหนี้ตามสัญญาเช่า</w:t>
      </w:r>
      <w:r w:rsidR="004D29A6">
        <w:rPr>
          <w:rFonts w:ascii="Angsana New" w:hAnsi="Angsana New" w:hint="cs"/>
          <w:sz w:val="30"/>
          <w:szCs w:val="30"/>
          <w:cs/>
        </w:rPr>
        <w:t xml:space="preserve"> </w:t>
      </w:r>
      <w:r w:rsidR="004D29A6">
        <w:rPr>
          <w:rFonts w:ascii="Angsana New" w:hAnsi="Angsana New"/>
          <w:sz w:val="30"/>
          <w:szCs w:val="30"/>
          <w:cs/>
        </w:rPr>
        <w:t>เงิน</w:t>
      </w:r>
      <w:r w:rsidR="004D29A6">
        <w:rPr>
          <w:rFonts w:ascii="Angsana New" w:hAnsi="Angsana New" w:hint="cs"/>
          <w:sz w:val="30"/>
          <w:szCs w:val="30"/>
          <w:cs/>
        </w:rPr>
        <w:t>ให้</w:t>
      </w:r>
      <w:r w:rsidR="004D29A6">
        <w:rPr>
          <w:rFonts w:ascii="Angsana New" w:hAnsi="Angsana New"/>
          <w:sz w:val="30"/>
          <w:szCs w:val="30"/>
          <w:cs/>
        </w:rPr>
        <w:t>กู้</w:t>
      </w:r>
      <w:r w:rsidR="004D29A6">
        <w:rPr>
          <w:rFonts w:ascii="Angsana New" w:hAnsi="Angsana New" w:hint="cs"/>
          <w:sz w:val="30"/>
          <w:szCs w:val="30"/>
          <w:cs/>
        </w:rPr>
        <w:t>ยืม</w:t>
      </w:r>
      <w:r w:rsidR="004D29A6" w:rsidRPr="004D29A6">
        <w:rPr>
          <w:rFonts w:ascii="Angsana New" w:hAnsi="Angsana New"/>
          <w:sz w:val="30"/>
          <w:szCs w:val="30"/>
          <w:cs/>
        </w:rPr>
        <w:t>ระยะสั้น</w:t>
      </w:r>
      <w:r w:rsidR="004D29A6">
        <w:rPr>
          <w:rFonts w:ascii="Angsana New" w:hAnsi="Angsana New" w:hint="cs"/>
          <w:sz w:val="30"/>
          <w:szCs w:val="30"/>
          <w:cs/>
        </w:rPr>
        <w:t xml:space="preserve"> </w:t>
      </w:r>
      <w:r w:rsidRPr="004C3F66">
        <w:rPr>
          <w:rFonts w:ascii="Angsana New" w:hAnsi="Angsana New" w:hint="cs"/>
          <w:sz w:val="30"/>
          <w:szCs w:val="30"/>
          <w:cs/>
        </w:rPr>
        <w:t>สินทรัพย์ทางการเงินหมุนเวียนอื่น</w:t>
      </w:r>
      <w:r w:rsidRPr="004C3F66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เงินฝากสถาบันการเงินที่มีภาระค้ำประกัน </w:t>
      </w:r>
      <w:r w:rsidR="004D29A6">
        <w:rPr>
          <w:rFonts w:ascii="Angsana New" w:hAnsi="Angsana New"/>
          <w:sz w:val="30"/>
          <w:szCs w:val="30"/>
          <w:cs/>
        </w:rPr>
        <w:t>เงินกู้</w:t>
      </w:r>
      <w:r w:rsidR="004D29A6">
        <w:rPr>
          <w:rFonts w:ascii="Angsana New" w:hAnsi="Angsana New" w:hint="cs"/>
          <w:sz w:val="30"/>
          <w:szCs w:val="30"/>
          <w:cs/>
        </w:rPr>
        <w:t>ยืม</w:t>
      </w:r>
      <w:r w:rsidR="004D29A6" w:rsidRPr="004D29A6">
        <w:rPr>
          <w:rFonts w:ascii="Angsana New" w:hAnsi="Angsana New"/>
          <w:sz w:val="30"/>
          <w:szCs w:val="30"/>
          <w:cs/>
        </w:rPr>
        <w:t>ระยะสั้น</w:t>
      </w:r>
      <w:r w:rsidR="004D29A6">
        <w:rPr>
          <w:rFonts w:ascii="Angsana New" w:hAnsi="Angsana New" w:hint="cs"/>
          <w:sz w:val="30"/>
          <w:szCs w:val="30"/>
          <w:cs/>
        </w:rPr>
        <w:t xml:space="preserve"> </w:t>
      </w:r>
      <w:r w:rsidRPr="004C3F66">
        <w:rPr>
          <w:rFonts w:ascii="Angsana New" w:hAnsi="Angsana New"/>
          <w:sz w:val="30"/>
          <w:szCs w:val="30"/>
          <w:cs/>
        </w:rPr>
        <w:t>เจ้าหนี้การค้าและเจ้าหนี้</w:t>
      </w:r>
      <w:r>
        <w:rPr>
          <w:rFonts w:ascii="Angsana New" w:hAnsi="Angsana New" w:hint="cs"/>
          <w:sz w:val="30"/>
          <w:szCs w:val="30"/>
          <w:cs/>
        </w:rPr>
        <w:t>หมุนเวียน</w:t>
      </w:r>
      <w:r w:rsidRPr="004C3F66">
        <w:rPr>
          <w:rFonts w:ascii="Angsana New" w:hAnsi="Angsana New"/>
          <w:sz w:val="30"/>
          <w:szCs w:val="30"/>
          <w:cs/>
        </w:rPr>
        <w:t>อื่น</w:t>
      </w:r>
      <w:r w:rsidRPr="004C3F66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และ</w:t>
      </w:r>
      <w:r w:rsidRPr="004C3F66">
        <w:rPr>
          <w:rFonts w:ascii="Angsana New" w:hAnsi="Angsana New"/>
          <w:sz w:val="30"/>
          <w:szCs w:val="30"/>
          <w:cs/>
        </w:rPr>
        <w:t>หนี้สิน</w:t>
      </w:r>
      <w:r w:rsidRPr="004C3F66">
        <w:rPr>
          <w:rFonts w:ascii="Angsana New" w:hAnsi="Angsana New" w:hint="cs"/>
          <w:sz w:val="30"/>
          <w:szCs w:val="30"/>
          <w:cs/>
        </w:rPr>
        <w:t>ตามสัญญาเช่า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</w:p>
    <w:p w:rsidR="008A4C11" w:rsidRPr="003B3A3F" w:rsidRDefault="008A4C11" w:rsidP="008A4C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:rsidR="008A4C11" w:rsidRDefault="008A4C11" w:rsidP="008A4C11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eastAsia="Angsana New" w:hAnsi="Angsana New" w:hint="cs"/>
          <w:sz w:val="30"/>
          <w:szCs w:val="30"/>
          <w:cs/>
        </w:rPr>
        <w:t>มูลค่า</w:t>
      </w:r>
      <w:r w:rsidRPr="00B919F2">
        <w:rPr>
          <w:rFonts w:ascii="Angsana New" w:eastAsia="Angsana New" w:hAnsi="Angsana New"/>
          <w:sz w:val="30"/>
          <w:szCs w:val="30"/>
          <w:cs/>
        </w:rPr>
        <w:t>ตามบัญชีของสินทรัพย์และหนี้สินทางการเงินข้างต้นมีจำนวนใกล้เคียงกับมูลค่ายุติธรรมเนื่องจากเครื่องมือทางการเงินเหล่านี้บางส่วนมีสถานะเป็นเงินสดหรือจะได้รับชำระ</w:t>
      </w:r>
      <w:r w:rsidRPr="00B919F2">
        <w:rPr>
          <w:rFonts w:ascii="Angsana New" w:eastAsia="Angsana New" w:hAnsi="Angsana New"/>
          <w:sz w:val="30"/>
          <w:szCs w:val="30"/>
        </w:rPr>
        <w:t>/</w:t>
      </w:r>
      <w:r w:rsidRPr="00B919F2">
        <w:rPr>
          <w:rFonts w:ascii="Angsana New" w:eastAsia="Angsana New" w:hAnsi="Angsana New"/>
          <w:sz w:val="30"/>
          <w:szCs w:val="30"/>
          <w:cs/>
        </w:rPr>
        <w:t>จ่ายชำระเป็นเงินสดในระยะเวลาอันสั้นในขณะที่บางส่วนมีอัตราดอกเบี้ยลอยตัวหรือคงที่ซึ่งใกล้เคียงกับอัตรา</w:t>
      </w:r>
      <w:r>
        <w:rPr>
          <w:rFonts w:ascii="Angsana New" w:eastAsia="Angsana New" w:hAnsi="Angsana New" w:hint="cs"/>
          <w:sz w:val="30"/>
          <w:szCs w:val="30"/>
          <w:cs/>
        </w:rPr>
        <w:t>ดอกเบี้ย</w:t>
      </w:r>
      <w:r w:rsidRPr="00B919F2">
        <w:rPr>
          <w:rFonts w:ascii="Angsana New" w:eastAsia="Angsana New" w:hAnsi="Angsana New"/>
          <w:sz w:val="30"/>
          <w:szCs w:val="30"/>
          <w:cs/>
        </w:rPr>
        <w:t>ในท้องตลาด</w:t>
      </w:r>
      <w:r>
        <w:rPr>
          <w:rFonts w:ascii="Angsana New" w:eastAsia="Angsana New" w:hAnsi="Angsana New" w:hint="cs"/>
          <w:sz w:val="30"/>
          <w:szCs w:val="30"/>
          <w:cs/>
        </w:rPr>
        <w:t xml:space="preserve"> </w:t>
      </w:r>
    </w:p>
    <w:p w:rsidR="008A4C11" w:rsidRDefault="008A4C11" w:rsidP="00A76B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:rsidR="0025197A" w:rsidRPr="00510904" w:rsidRDefault="0025197A" w:rsidP="0025197A">
      <w:pPr>
        <w:pStyle w:val="a2"/>
        <w:tabs>
          <w:tab w:val="clear" w:pos="1080"/>
        </w:tabs>
        <w:jc w:val="thaiDistribute"/>
        <w:rPr>
          <w:rFonts w:ascii="Angsana New" w:hAnsi="Angsana New"/>
          <w:cs/>
          <w:lang w:val="en-US"/>
        </w:rPr>
      </w:pPr>
      <w:r w:rsidRPr="00161CAE">
        <w:rPr>
          <w:rFonts w:ascii="Angsana New" w:hAnsi="Angsana New"/>
          <w:cs/>
        </w:rPr>
        <w:t>เงินกู้ยืมระยะยาว</w:t>
      </w:r>
      <w:r>
        <w:rPr>
          <w:rFonts w:ascii="Angsana New" w:hAnsi="Angsana New" w:hint="cs"/>
          <w:cs/>
        </w:rPr>
        <w:t>จากสถาบันการเงิน</w:t>
      </w:r>
      <w:r w:rsidRPr="00006277">
        <w:rPr>
          <w:rFonts w:ascii="Angsana New" w:hAnsi="Angsana New" w:hint="cs"/>
          <w:cs/>
        </w:rPr>
        <w:t>มีอัตราดอกเบี้ยลอยตัวตาม</w:t>
      </w:r>
      <w:r>
        <w:rPr>
          <w:rFonts w:ascii="Angsana New" w:hAnsi="Angsana New" w:hint="cs"/>
          <w:cs/>
        </w:rPr>
        <w:t>หรือมีอัตราดอกเบี้ยใกล้เคียงกันกับ</w:t>
      </w:r>
      <w:r w:rsidRPr="00006277">
        <w:rPr>
          <w:rFonts w:ascii="Angsana New" w:hAnsi="Angsana New" w:hint="cs"/>
          <w:cs/>
        </w:rPr>
        <w:t>อัตราดอกเบี้ยในท้องตลาด</w:t>
      </w:r>
      <w:r w:rsidRPr="00161CAE">
        <w:rPr>
          <w:rFonts w:ascii="Angsana New" w:hAnsi="Angsana New"/>
          <w:cs/>
        </w:rPr>
        <w:t>มี</w:t>
      </w:r>
      <w:r>
        <w:rPr>
          <w:rFonts w:ascii="Angsana New" w:hAnsi="Angsana New" w:hint="cs"/>
          <w:cs/>
        </w:rPr>
        <w:t>มูลค่า</w:t>
      </w:r>
      <w:r w:rsidRPr="00161CAE">
        <w:rPr>
          <w:rFonts w:ascii="Angsana New" w:hAnsi="Angsana New"/>
          <w:cs/>
        </w:rPr>
        <w:t>ตามบัญชีใกล้เคียงกับมูลค่ายุติธรรม</w:t>
      </w:r>
    </w:p>
    <w:p w:rsidR="006E228C" w:rsidRDefault="006E228C" w:rsidP="008439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both"/>
        <w:rPr>
          <w:rFonts w:ascii="Angsana New" w:hAnsi="Angsana New"/>
          <w:b/>
          <w:bCs/>
          <w:sz w:val="30"/>
          <w:szCs w:val="30"/>
        </w:rPr>
      </w:pPr>
    </w:p>
    <w:p w:rsidR="000E2129" w:rsidRPr="00161CAE" w:rsidRDefault="00EE6469" w:rsidP="008439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both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t>2</w:t>
      </w:r>
      <w:r w:rsidR="00264264">
        <w:rPr>
          <w:rFonts w:ascii="Angsana New" w:hAnsi="Angsana New"/>
          <w:b/>
          <w:bCs/>
          <w:sz w:val="30"/>
          <w:szCs w:val="30"/>
        </w:rPr>
        <w:t>8</w:t>
      </w:r>
      <w:r w:rsidR="000E2129" w:rsidRPr="009E3E3A">
        <w:rPr>
          <w:rFonts w:ascii="Angsana New" w:hAnsi="Angsana New"/>
          <w:b/>
          <w:bCs/>
          <w:sz w:val="30"/>
          <w:szCs w:val="30"/>
        </w:rPr>
        <w:t>.</w:t>
      </w:r>
      <w:r w:rsidR="000E2129" w:rsidRPr="009E3E3A">
        <w:rPr>
          <w:rFonts w:ascii="Angsana New" w:hAnsi="Angsana New"/>
          <w:b/>
          <w:bCs/>
          <w:sz w:val="30"/>
          <w:szCs w:val="30"/>
        </w:rPr>
        <w:tab/>
      </w:r>
      <w:r w:rsidR="000E2129" w:rsidRPr="009E3E3A">
        <w:rPr>
          <w:rFonts w:ascii="Angsana New" w:hAnsi="Angsana New" w:hint="cs"/>
          <w:b/>
          <w:bCs/>
          <w:sz w:val="30"/>
          <w:szCs w:val="30"/>
          <w:cs/>
        </w:rPr>
        <w:t>การบริหารจัดการทุน</w:t>
      </w:r>
    </w:p>
    <w:p w:rsidR="000E2129" w:rsidRPr="0036710D" w:rsidRDefault="000E2129" w:rsidP="000E21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16"/>
          <w:szCs w:val="16"/>
        </w:rPr>
      </w:pPr>
    </w:p>
    <w:p w:rsidR="00C6108F" w:rsidRDefault="00C6108F" w:rsidP="00FE65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วัตถุประสงค์ในการบริหารจัดการทุนที่สำคัญของกลุ่มบริษัทคือ การจัดให้มีซึ่งโครงสร้างทางการเงินและโครงสร้างของเงินทุนที่เหมาะสมและการดำรงไว้ซึ่งสภาพคล่องทางการเงินและความสามารถในการดำเนินธุรกิจอย่างต่อเนื่องต่อไปได้ตามปกติ ทั้งนี้ กลุ่มบริษัทไม่มีการเปลี่ยนแปลงที่สำคัญใด ๆ เกี่ยวกับนโยบายในการบริหา</w:t>
      </w:r>
      <w:r w:rsidR="00155EEA">
        <w:rPr>
          <w:rFonts w:ascii="Angsana New" w:hAnsi="Angsana New" w:hint="cs"/>
          <w:sz w:val="30"/>
          <w:szCs w:val="30"/>
          <w:cs/>
        </w:rPr>
        <w:t xml:space="preserve">รจัดการทุนในระหว่างปี </w:t>
      </w:r>
      <w:r w:rsidR="00A61806">
        <w:rPr>
          <w:rFonts w:ascii="Angsana New" w:hAnsi="Angsana New" w:hint="cs"/>
          <w:sz w:val="30"/>
          <w:szCs w:val="30"/>
          <w:cs/>
        </w:rPr>
        <w:t>256</w:t>
      </w:r>
      <w:r w:rsidR="00A61806">
        <w:rPr>
          <w:rFonts w:ascii="Angsana New" w:hAnsi="Angsana New"/>
          <w:sz w:val="30"/>
          <w:szCs w:val="30"/>
        </w:rPr>
        <w:t>4</w:t>
      </w:r>
      <w:r w:rsidR="00155EEA">
        <w:rPr>
          <w:rFonts w:ascii="Angsana New" w:hAnsi="Angsana New" w:hint="cs"/>
          <w:sz w:val="30"/>
          <w:szCs w:val="30"/>
          <w:cs/>
        </w:rPr>
        <w:t xml:space="preserve"> และ </w:t>
      </w:r>
      <w:r w:rsidR="00A61806">
        <w:rPr>
          <w:rFonts w:ascii="Angsana New" w:hAnsi="Angsana New" w:hint="cs"/>
          <w:sz w:val="30"/>
          <w:szCs w:val="30"/>
          <w:cs/>
        </w:rPr>
        <w:t>256</w:t>
      </w:r>
      <w:r w:rsidR="00A61806">
        <w:rPr>
          <w:rFonts w:ascii="Angsana New" w:hAnsi="Angsana New"/>
          <w:sz w:val="30"/>
          <w:szCs w:val="30"/>
        </w:rPr>
        <w:t>3</w:t>
      </w:r>
    </w:p>
    <w:p w:rsidR="008A4C11" w:rsidRDefault="008A4C11" w:rsidP="000E21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:rsidR="008A4C11" w:rsidRDefault="008A4C11" w:rsidP="000E21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:rsidR="003125F5" w:rsidRDefault="003125F5" w:rsidP="000E21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:rsidR="008A4C11" w:rsidRDefault="008A4C11" w:rsidP="000E21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:rsidR="006E228C" w:rsidRDefault="006E228C" w:rsidP="000E21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:rsidR="00AF1468" w:rsidRDefault="000E2129" w:rsidP="000E21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FB3425">
        <w:rPr>
          <w:rFonts w:ascii="Angsana New" w:hAnsi="Angsana New" w:hint="cs"/>
          <w:sz w:val="30"/>
          <w:szCs w:val="30"/>
          <w:cs/>
        </w:rPr>
        <w:lastRenderedPageBreak/>
        <w:t xml:space="preserve">ณ วันที่ </w:t>
      </w:r>
      <w:r w:rsidRPr="00FB3425">
        <w:rPr>
          <w:rFonts w:ascii="Angsana New" w:hAnsi="Angsana New"/>
          <w:sz w:val="30"/>
          <w:szCs w:val="30"/>
        </w:rPr>
        <w:t>31</w:t>
      </w:r>
      <w:r w:rsidRPr="00FB3425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A61806">
        <w:rPr>
          <w:rFonts w:ascii="Angsana New" w:hAnsi="Angsana New"/>
          <w:sz w:val="30"/>
          <w:szCs w:val="30"/>
        </w:rPr>
        <w:t xml:space="preserve">2564 </w:t>
      </w:r>
      <w:r w:rsidRPr="00FB3425">
        <w:rPr>
          <w:rFonts w:ascii="Angsana New" w:hAnsi="Angsana New" w:hint="cs"/>
          <w:sz w:val="30"/>
          <w:szCs w:val="30"/>
          <w:cs/>
        </w:rPr>
        <w:t xml:space="preserve">และ </w:t>
      </w:r>
      <w:r w:rsidR="00A61806">
        <w:rPr>
          <w:rFonts w:ascii="Angsana New" w:hAnsi="Angsana New"/>
          <w:sz w:val="30"/>
          <w:szCs w:val="30"/>
        </w:rPr>
        <w:t xml:space="preserve">2563 </w:t>
      </w:r>
      <w:r w:rsidRPr="00FB3425">
        <w:rPr>
          <w:rFonts w:ascii="Angsana New" w:hAnsi="Angsana New" w:hint="cs"/>
          <w:sz w:val="30"/>
          <w:szCs w:val="30"/>
          <w:cs/>
        </w:rPr>
        <w:t>กลุ่มบริษัท</w:t>
      </w:r>
      <w:r w:rsidR="009E250E">
        <w:rPr>
          <w:rFonts w:ascii="Angsana New" w:hAnsi="Angsana New" w:hint="cs"/>
          <w:sz w:val="30"/>
          <w:szCs w:val="30"/>
          <w:cs/>
        </w:rPr>
        <w:t>และ</w:t>
      </w:r>
      <w:r w:rsidRPr="00FB3425">
        <w:rPr>
          <w:rFonts w:ascii="Angsana New" w:hAnsi="Angsana New" w:hint="cs"/>
          <w:sz w:val="30"/>
          <w:szCs w:val="30"/>
          <w:cs/>
        </w:rPr>
        <w:t>บริษัทมีอัตราส่วนหนี้สินต่อทุน</w:t>
      </w:r>
      <w:r w:rsidR="009E250E">
        <w:rPr>
          <w:rFonts w:ascii="Angsana New" w:hAnsi="Angsana New" w:hint="cs"/>
          <w:sz w:val="30"/>
          <w:szCs w:val="30"/>
          <w:cs/>
        </w:rPr>
        <w:t>ดังนี้</w:t>
      </w:r>
    </w:p>
    <w:p w:rsidR="00A76BD1" w:rsidRPr="00A76BD1" w:rsidRDefault="00A76BD1" w:rsidP="000E21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16"/>
          <w:szCs w:val="16"/>
        </w:rPr>
      </w:pPr>
    </w:p>
    <w:tbl>
      <w:tblPr>
        <w:tblW w:w="9540" w:type="dxa"/>
        <w:tblInd w:w="18" w:type="dxa"/>
        <w:tblLayout w:type="fixed"/>
        <w:tblLook w:val="0000"/>
      </w:tblPr>
      <w:tblGrid>
        <w:gridCol w:w="3780"/>
        <w:gridCol w:w="1170"/>
        <w:gridCol w:w="284"/>
        <w:gridCol w:w="1235"/>
        <w:gridCol w:w="284"/>
        <w:gridCol w:w="1234"/>
        <w:gridCol w:w="284"/>
        <w:gridCol w:w="1269"/>
      </w:tblGrid>
      <w:tr w:rsidR="00B20AC2" w:rsidRPr="00CE49C9" w:rsidTr="00B20AC2">
        <w:trPr>
          <w:cantSplit/>
        </w:trPr>
        <w:tc>
          <w:tcPr>
            <w:tcW w:w="3780" w:type="dxa"/>
          </w:tcPr>
          <w:p w:rsidR="00B20AC2" w:rsidRPr="00AF1468" w:rsidRDefault="00B20AC2" w:rsidP="00B20AC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60" w:type="dxa"/>
            <w:gridSpan w:val="7"/>
            <w:tcBorders>
              <w:bottom w:val="single" w:sz="4" w:space="0" w:color="auto"/>
            </w:tcBorders>
          </w:tcPr>
          <w:p w:rsidR="00B20AC2" w:rsidRPr="00A20D83" w:rsidRDefault="009E250E" w:rsidP="00B20AC2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20D83">
              <w:rPr>
                <w:rFonts w:ascii="Angsana New" w:hAnsi="Angsana New" w:hint="cs"/>
                <w:sz w:val="30"/>
                <w:szCs w:val="30"/>
                <w:cs/>
              </w:rPr>
              <w:t>อัตรา</w:t>
            </w:r>
          </w:p>
        </w:tc>
      </w:tr>
      <w:tr w:rsidR="00B20AC2" w:rsidRPr="00C96F56" w:rsidTr="00B20AC2">
        <w:trPr>
          <w:cantSplit/>
        </w:trPr>
        <w:tc>
          <w:tcPr>
            <w:tcW w:w="3780" w:type="dxa"/>
          </w:tcPr>
          <w:p w:rsidR="00B20AC2" w:rsidRPr="00AF1468" w:rsidRDefault="00B20AC2" w:rsidP="00B20AC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8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20AC2" w:rsidRPr="00501620" w:rsidRDefault="00B20AC2" w:rsidP="00B20AC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01620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B20AC2" w:rsidRPr="00501620" w:rsidRDefault="00B20AC2" w:rsidP="00B20AC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8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20AC2" w:rsidRPr="00501620" w:rsidRDefault="00B20AC2" w:rsidP="00B20AC2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01620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501620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A61806" w:rsidRPr="00F51F88" w:rsidTr="00B20AC2">
        <w:trPr>
          <w:cantSplit/>
        </w:trPr>
        <w:tc>
          <w:tcPr>
            <w:tcW w:w="3780" w:type="dxa"/>
          </w:tcPr>
          <w:p w:rsidR="00A61806" w:rsidRPr="00AF1468" w:rsidRDefault="00A61806" w:rsidP="00B20AC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A61806" w:rsidRPr="009E3E3A" w:rsidRDefault="00A61806" w:rsidP="00364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84" w:type="dxa"/>
          </w:tcPr>
          <w:p w:rsidR="00A61806" w:rsidRPr="006B2360" w:rsidRDefault="00A61806" w:rsidP="00B20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5" w:type="dxa"/>
            <w:tcBorders>
              <w:bottom w:val="single" w:sz="4" w:space="0" w:color="auto"/>
            </w:tcBorders>
          </w:tcPr>
          <w:p w:rsidR="00A61806" w:rsidRPr="009E3E3A" w:rsidRDefault="00A61806" w:rsidP="00BD6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2563</w:t>
            </w:r>
          </w:p>
        </w:tc>
        <w:tc>
          <w:tcPr>
            <w:tcW w:w="284" w:type="dxa"/>
          </w:tcPr>
          <w:p w:rsidR="00A61806" w:rsidRPr="006B2360" w:rsidRDefault="00A61806" w:rsidP="00B20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4" w:type="dxa"/>
            <w:tcBorders>
              <w:bottom w:val="single" w:sz="4" w:space="0" w:color="auto"/>
            </w:tcBorders>
          </w:tcPr>
          <w:p w:rsidR="00A61806" w:rsidRPr="009E3E3A" w:rsidRDefault="00A61806" w:rsidP="005A7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84" w:type="dxa"/>
          </w:tcPr>
          <w:p w:rsidR="00A61806" w:rsidRPr="006B2360" w:rsidRDefault="00A61806" w:rsidP="005A7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</w:tcPr>
          <w:p w:rsidR="00A61806" w:rsidRPr="009E3E3A" w:rsidRDefault="00A61806" w:rsidP="00BD6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2563</w:t>
            </w:r>
          </w:p>
        </w:tc>
      </w:tr>
      <w:tr w:rsidR="00A61806" w:rsidRPr="00B20AC2" w:rsidTr="00B20AC2">
        <w:trPr>
          <w:cantSplit/>
        </w:trPr>
        <w:tc>
          <w:tcPr>
            <w:tcW w:w="3780" w:type="dxa"/>
          </w:tcPr>
          <w:p w:rsidR="00A61806" w:rsidRPr="00AF1468" w:rsidRDefault="00A61806" w:rsidP="00B20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170" w:type="dxa"/>
          </w:tcPr>
          <w:p w:rsidR="00A61806" w:rsidRPr="00750080" w:rsidRDefault="00A61806" w:rsidP="00B20AC2">
            <w:pPr>
              <w:pStyle w:val="acctfourfigures"/>
              <w:tabs>
                <w:tab w:val="clear" w:pos="765"/>
              </w:tabs>
              <w:spacing w:line="240" w:lineRule="atLeast"/>
              <w:ind w:left="-97" w:right="296"/>
              <w:jc w:val="right"/>
              <w:rPr>
                <w:rFonts w:ascii="Angsana New" w:hAnsi="Angsana New" w:cs="Angsana New"/>
                <w:sz w:val="16"/>
                <w:szCs w:val="16"/>
                <w:highlight w:val="yellow"/>
                <w:lang w:val="en-US" w:bidi="th-TH"/>
              </w:rPr>
            </w:pPr>
          </w:p>
        </w:tc>
        <w:tc>
          <w:tcPr>
            <w:tcW w:w="284" w:type="dxa"/>
          </w:tcPr>
          <w:p w:rsidR="00A61806" w:rsidRPr="00B20AC2" w:rsidRDefault="00A61806" w:rsidP="00B20AC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1235" w:type="dxa"/>
            <w:shd w:val="clear" w:color="auto" w:fill="auto"/>
          </w:tcPr>
          <w:p w:rsidR="00A61806" w:rsidRPr="00750080" w:rsidRDefault="00A61806" w:rsidP="00BD6D7B">
            <w:pPr>
              <w:pStyle w:val="acctfourfigures"/>
              <w:tabs>
                <w:tab w:val="clear" w:pos="765"/>
              </w:tabs>
              <w:spacing w:line="240" w:lineRule="atLeast"/>
              <w:ind w:left="-97" w:right="296"/>
              <w:jc w:val="right"/>
              <w:rPr>
                <w:rFonts w:ascii="Angsana New" w:hAnsi="Angsana New" w:cs="Angsana New"/>
                <w:sz w:val="16"/>
                <w:szCs w:val="16"/>
                <w:highlight w:val="yellow"/>
                <w:lang w:val="en-US" w:bidi="th-TH"/>
              </w:rPr>
            </w:pPr>
          </w:p>
        </w:tc>
        <w:tc>
          <w:tcPr>
            <w:tcW w:w="284" w:type="dxa"/>
          </w:tcPr>
          <w:p w:rsidR="00A61806" w:rsidRPr="00B20AC2" w:rsidRDefault="00A61806" w:rsidP="00B20AC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1234" w:type="dxa"/>
            <w:shd w:val="clear" w:color="auto" w:fill="auto"/>
          </w:tcPr>
          <w:p w:rsidR="00A61806" w:rsidRPr="00750080" w:rsidRDefault="00A61806" w:rsidP="00B20AC2">
            <w:pPr>
              <w:pStyle w:val="acctfourfigures"/>
              <w:tabs>
                <w:tab w:val="clear" w:pos="765"/>
              </w:tabs>
              <w:spacing w:line="240" w:lineRule="atLeast"/>
              <w:ind w:left="-97" w:right="296"/>
              <w:jc w:val="right"/>
              <w:rPr>
                <w:rFonts w:ascii="Angsana New" w:hAnsi="Angsana New" w:cs="Angsana New"/>
                <w:sz w:val="16"/>
                <w:szCs w:val="16"/>
                <w:highlight w:val="yellow"/>
                <w:lang w:val="en-US" w:bidi="th-TH"/>
              </w:rPr>
            </w:pPr>
          </w:p>
        </w:tc>
        <w:tc>
          <w:tcPr>
            <w:tcW w:w="284" w:type="dxa"/>
          </w:tcPr>
          <w:p w:rsidR="00A61806" w:rsidRPr="00B20AC2" w:rsidRDefault="00A61806" w:rsidP="00B20AC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1269" w:type="dxa"/>
          </w:tcPr>
          <w:p w:rsidR="00A61806" w:rsidRPr="00750080" w:rsidRDefault="00A61806" w:rsidP="00BD6D7B">
            <w:pPr>
              <w:pStyle w:val="acctfourfigures"/>
              <w:tabs>
                <w:tab w:val="clear" w:pos="765"/>
              </w:tabs>
              <w:spacing w:line="240" w:lineRule="atLeast"/>
              <w:ind w:left="-97" w:right="296"/>
              <w:jc w:val="right"/>
              <w:rPr>
                <w:rFonts w:ascii="Angsana New" w:hAnsi="Angsana New" w:cs="Angsana New"/>
                <w:sz w:val="16"/>
                <w:szCs w:val="16"/>
                <w:highlight w:val="yellow"/>
                <w:lang w:val="en-US" w:bidi="th-TH"/>
              </w:rPr>
            </w:pPr>
          </w:p>
        </w:tc>
      </w:tr>
      <w:tr w:rsidR="00A61806" w:rsidRPr="00ED6F3B" w:rsidTr="00B20AC2">
        <w:trPr>
          <w:cantSplit/>
        </w:trPr>
        <w:tc>
          <w:tcPr>
            <w:tcW w:w="3780" w:type="dxa"/>
          </w:tcPr>
          <w:p w:rsidR="00A61806" w:rsidRPr="00C6108F" w:rsidRDefault="00A61806" w:rsidP="00B20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6108F">
              <w:rPr>
                <w:rFonts w:ascii="Angsana New" w:hAnsi="Angsana New" w:hint="cs"/>
                <w:sz w:val="30"/>
                <w:szCs w:val="30"/>
                <w:cs/>
              </w:rPr>
              <w:t>อัตราส่วนหนี้สินต่อทุน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A61806" w:rsidRPr="00E028A0" w:rsidRDefault="00E028A0" w:rsidP="00645380">
            <w:pPr>
              <w:pStyle w:val="acctfourfigures"/>
              <w:tabs>
                <w:tab w:val="clear" w:pos="765"/>
              </w:tabs>
              <w:spacing w:line="240" w:lineRule="atLeast"/>
              <w:ind w:left="-97" w:right="-10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0.80</w:t>
            </w:r>
            <w:r w:rsidR="00A61806" w:rsidRPr="00E028A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: 1</w:t>
            </w:r>
          </w:p>
        </w:tc>
        <w:tc>
          <w:tcPr>
            <w:tcW w:w="284" w:type="dxa"/>
          </w:tcPr>
          <w:p w:rsidR="00A61806" w:rsidRPr="00D8788B" w:rsidRDefault="00A61806" w:rsidP="00B20AC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35" w:type="dxa"/>
            <w:tcBorders>
              <w:bottom w:val="double" w:sz="4" w:space="0" w:color="auto"/>
            </w:tcBorders>
            <w:shd w:val="clear" w:color="auto" w:fill="auto"/>
          </w:tcPr>
          <w:p w:rsidR="00A61806" w:rsidRPr="00536DF2" w:rsidRDefault="00A61806" w:rsidP="00BD6D7B">
            <w:pPr>
              <w:pStyle w:val="acctfourfigures"/>
              <w:tabs>
                <w:tab w:val="clear" w:pos="765"/>
              </w:tabs>
              <w:spacing w:line="240" w:lineRule="atLeast"/>
              <w:ind w:left="-97" w:right="-10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0.92</w:t>
            </w:r>
            <w:r w:rsidRPr="00536D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: 1</w:t>
            </w:r>
          </w:p>
        </w:tc>
        <w:tc>
          <w:tcPr>
            <w:tcW w:w="284" w:type="dxa"/>
          </w:tcPr>
          <w:p w:rsidR="00A61806" w:rsidRPr="00A61806" w:rsidRDefault="00A61806" w:rsidP="00B20AC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34" w:type="dxa"/>
            <w:tcBorders>
              <w:bottom w:val="double" w:sz="4" w:space="0" w:color="auto"/>
            </w:tcBorders>
            <w:shd w:val="clear" w:color="auto" w:fill="auto"/>
          </w:tcPr>
          <w:p w:rsidR="00A61806" w:rsidRPr="00E028A0" w:rsidRDefault="00E028A0" w:rsidP="005A7D21">
            <w:pPr>
              <w:pStyle w:val="acctfourfigures"/>
              <w:tabs>
                <w:tab w:val="clear" w:pos="765"/>
              </w:tabs>
              <w:spacing w:line="240" w:lineRule="atLeast"/>
              <w:ind w:left="-97" w:right="-10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0.87</w:t>
            </w:r>
            <w:r w:rsidR="00A61806" w:rsidRPr="00E028A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: 1</w:t>
            </w:r>
          </w:p>
        </w:tc>
        <w:tc>
          <w:tcPr>
            <w:tcW w:w="284" w:type="dxa"/>
          </w:tcPr>
          <w:p w:rsidR="00A61806" w:rsidRPr="00D8788B" w:rsidRDefault="00A61806" w:rsidP="005A7D2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69" w:type="dxa"/>
            <w:tcBorders>
              <w:bottom w:val="double" w:sz="4" w:space="0" w:color="auto"/>
            </w:tcBorders>
          </w:tcPr>
          <w:p w:rsidR="00A61806" w:rsidRPr="00536DF2" w:rsidRDefault="00A61806" w:rsidP="00BD6D7B">
            <w:pPr>
              <w:pStyle w:val="acctfourfigures"/>
              <w:tabs>
                <w:tab w:val="clear" w:pos="765"/>
              </w:tabs>
              <w:spacing w:line="240" w:lineRule="atLeast"/>
              <w:ind w:left="-97" w:right="-10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0.91</w:t>
            </w:r>
            <w:r w:rsidRPr="00536D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: 1</w:t>
            </w:r>
          </w:p>
        </w:tc>
      </w:tr>
    </w:tbl>
    <w:p w:rsidR="00F9482B" w:rsidRDefault="00F948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0E2129" w:rsidRPr="00D061EA" w:rsidRDefault="00B054E2" w:rsidP="008439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2</w:t>
      </w:r>
      <w:r w:rsidR="00264264">
        <w:rPr>
          <w:rFonts w:ascii="Angsana New" w:hAnsi="Angsana New" w:hint="cs"/>
          <w:b/>
          <w:bCs/>
          <w:sz w:val="30"/>
          <w:szCs w:val="30"/>
          <w:cs/>
        </w:rPr>
        <w:t>9</w:t>
      </w:r>
      <w:r w:rsidR="000E2129">
        <w:rPr>
          <w:rFonts w:ascii="Angsana New" w:hAnsi="Angsana New"/>
          <w:b/>
          <w:bCs/>
          <w:sz w:val="30"/>
          <w:szCs w:val="30"/>
        </w:rPr>
        <w:t>.</w:t>
      </w:r>
      <w:r w:rsidR="000E2129" w:rsidRPr="00720B45">
        <w:rPr>
          <w:rFonts w:ascii="Angsana New" w:hAnsi="Angsana New"/>
          <w:b/>
          <w:bCs/>
          <w:sz w:val="30"/>
          <w:szCs w:val="30"/>
          <w:cs/>
        </w:rPr>
        <w:tab/>
      </w:r>
      <w:r w:rsidR="000E2129">
        <w:rPr>
          <w:rFonts w:ascii="Angsana New" w:hAnsi="Angsana New" w:hint="cs"/>
          <w:b/>
          <w:bCs/>
          <w:sz w:val="30"/>
          <w:szCs w:val="30"/>
          <w:cs/>
        </w:rPr>
        <w:t>ภาระผูกพัน</w:t>
      </w:r>
    </w:p>
    <w:p w:rsidR="000E2129" w:rsidRPr="00D84724" w:rsidRDefault="000E2129" w:rsidP="000E21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16"/>
          <w:szCs w:val="16"/>
        </w:rPr>
      </w:pPr>
    </w:p>
    <w:p w:rsidR="00D26E31" w:rsidRPr="009D0E56" w:rsidRDefault="000E2129" w:rsidP="009D3E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113"/>
        <w:jc w:val="both"/>
        <w:rPr>
          <w:rFonts w:ascii="Angsana New" w:hAnsi="Angsana New"/>
          <w:sz w:val="30"/>
          <w:szCs w:val="30"/>
          <w:cs/>
        </w:rPr>
      </w:pPr>
      <w:r w:rsidRPr="009E3E3A">
        <w:rPr>
          <w:rFonts w:ascii="Angsana New" w:hAnsi="Angsana New" w:hint="cs"/>
          <w:sz w:val="30"/>
          <w:szCs w:val="30"/>
          <w:cs/>
        </w:rPr>
        <w:t xml:space="preserve">ณ วันที่ 31 ธันวาคม </w:t>
      </w:r>
      <w:r w:rsidR="00A61806">
        <w:rPr>
          <w:rFonts w:ascii="Angsana New" w:hAnsi="Angsana New"/>
          <w:sz w:val="30"/>
          <w:szCs w:val="30"/>
        </w:rPr>
        <w:t>2564</w:t>
      </w:r>
      <w:r w:rsidR="009D3E75">
        <w:rPr>
          <w:rFonts w:ascii="Angsana New" w:hAnsi="Angsana New" w:hint="cs"/>
          <w:sz w:val="30"/>
          <w:szCs w:val="30"/>
          <w:cs/>
        </w:rPr>
        <w:t xml:space="preserve"> </w:t>
      </w:r>
      <w:r w:rsidR="00AF659C" w:rsidRPr="009D3E75">
        <w:rPr>
          <w:rFonts w:ascii="Angsana New" w:hAnsi="Angsana New" w:hint="cs"/>
          <w:sz w:val="30"/>
          <w:szCs w:val="30"/>
          <w:cs/>
        </w:rPr>
        <w:t>กลุ่ม</w:t>
      </w:r>
      <w:r w:rsidR="00AF659C" w:rsidRPr="009D3E75">
        <w:rPr>
          <w:rFonts w:ascii="Angsana New" w:hAnsi="Angsana New"/>
          <w:sz w:val="30"/>
          <w:szCs w:val="30"/>
          <w:cs/>
        </w:rPr>
        <w:t>บริษัทมีภาระผูกพันภายใต้สัญญาก่อสร้าง</w:t>
      </w:r>
      <w:r w:rsidR="00B73FB6" w:rsidRPr="009D3E75">
        <w:rPr>
          <w:rFonts w:ascii="Angsana New" w:hAnsi="Angsana New" w:hint="cs"/>
          <w:sz w:val="30"/>
          <w:szCs w:val="30"/>
          <w:cs/>
        </w:rPr>
        <w:t>ส่วนปรับปรุง</w:t>
      </w:r>
      <w:r w:rsidR="00AF659C" w:rsidRPr="009D3E75">
        <w:rPr>
          <w:rFonts w:ascii="Angsana New" w:hAnsi="Angsana New" w:hint="cs"/>
          <w:sz w:val="30"/>
          <w:szCs w:val="30"/>
          <w:cs/>
        </w:rPr>
        <w:t>อาคารโรงงาน</w:t>
      </w:r>
      <w:r w:rsidR="00B73FB6" w:rsidRPr="009D3E75">
        <w:rPr>
          <w:rFonts w:ascii="Angsana New" w:hAnsi="Angsana New" w:hint="cs"/>
          <w:sz w:val="30"/>
          <w:szCs w:val="30"/>
          <w:cs/>
        </w:rPr>
        <w:t>และบ้านพักพนักงาน</w:t>
      </w:r>
      <w:r w:rsidR="00182F24" w:rsidRPr="009D3E75">
        <w:rPr>
          <w:rFonts w:ascii="Angsana New" w:hAnsi="Angsana New" w:hint="cs"/>
          <w:sz w:val="30"/>
          <w:szCs w:val="30"/>
          <w:cs/>
        </w:rPr>
        <w:t xml:space="preserve"> </w:t>
      </w:r>
      <w:r w:rsidR="00AF659C" w:rsidRPr="009D3E75">
        <w:rPr>
          <w:rFonts w:ascii="Angsana New" w:hAnsi="Angsana New" w:hint="cs"/>
          <w:sz w:val="30"/>
          <w:szCs w:val="30"/>
          <w:cs/>
        </w:rPr>
        <w:t>และ</w:t>
      </w:r>
      <w:r w:rsidR="00AF659C" w:rsidRPr="009D3E75">
        <w:rPr>
          <w:rFonts w:ascii="Angsana New" w:hAnsi="Angsana New"/>
          <w:sz w:val="30"/>
          <w:szCs w:val="30"/>
          <w:cs/>
        </w:rPr>
        <w:t>ซื้อเครื่องจักร</w:t>
      </w:r>
      <w:r w:rsidR="00AF659C" w:rsidRPr="009D3E75">
        <w:rPr>
          <w:rFonts w:ascii="Angsana New" w:hAnsi="Angsana New" w:hint="cs"/>
          <w:sz w:val="30"/>
          <w:szCs w:val="30"/>
          <w:cs/>
        </w:rPr>
        <w:t>และอุปกรณ์เป็น</w:t>
      </w:r>
      <w:r w:rsidR="00AF659C" w:rsidRPr="009D3E75">
        <w:rPr>
          <w:rFonts w:ascii="Angsana New" w:hAnsi="Angsana New"/>
          <w:sz w:val="30"/>
          <w:szCs w:val="30"/>
          <w:cs/>
        </w:rPr>
        <w:t>จำนวนเงิน</w:t>
      </w:r>
      <w:r w:rsidR="00AF659C" w:rsidRPr="009D3E75">
        <w:rPr>
          <w:rFonts w:ascii="Angsana New" w:hAnsi="Angsana New" w:hint="cs"/>
          <w:sz w:val="30"/>
          <w:szCs w:val="30"/>
          <w:cs/>
        </w:rPr>
        <w:t>รวมประมาณ</w:t>
      </w:r>
      <w:r w:rsidR="00A61806" w:rsidRPr="009D3E75">
        <w:rPr>
          <w:rFonts w:ascii="Angsana New" w:hAnsi="Angsana New"/>
          <w:sz w:val="30"/>
          <w:szCs w:val="30"/>
        </w:rPr>
        <w:t xml:space="preserve"> </w:t>
      </w:r>
      <w:r w:rsidR="009D0E56">
        <w:rPr>
          <w:rFonts w:ascii="Angsana New" w:hAnsi="Angsana New"/>
          <w:sz w:val="30"/>
          <w:szCs w:val="30"/>
        </w:rPr>
        <w:t>12.4</w:t>
      </w:r>
      <w:r w:rsidR="00A61806" w:rsidRPr="009D0E56">
        <w:rPr>
          <w:rFonts w:ascii="Angsana New" w:hAnsi="Angsana New"/>
          <w:sz w:val="30"/>
          <w:szCs w:val="30"/>
        </w:rPr>
        <w:t xml:space="preserve"> </w:t>
      </w:r>
      <w:r w:rsidR="00AF659C" w:rsidRPr="009D0E56">
        <w:rPr>
          <w:rFonts w:ascii="Angsana New" w:hAnsi="Angsana New"/>
          <w:sz w:val="30"/>
          <w:szCs w:val="30"/>
          <w:cs/>
        </w:rPr>
        <w:t>ล้าน</w:t>
      </w:r>
      <w:r w:rsidR="00AF659C" w:rsidRPr="009D0E56">
        <w:rPr>
          <w:rFonts w:ascii="Angsana New" w:hAnsi="Angsana New" w:hint="cs"/>
          <w:sz w:val="30"/>
          <w:szCs w:val="30"/>
          <w:cs/>
        </w:rPr>
        <w:t xml:space="preserve">บาท </w:t>
      </w:r>
      <w:r w:rsidR="00385306" w:rsidRPr="009D0E56">
        <w:rPr>
          <w:rFonts w:ascii="Angsana New" w:hAnsi="Angsana New" w:hint="cs"/>
          <w:sz w:val="30"/>
          <w:szCs w:val="30"/>
          <w:cs/>
        </w:rPr>
        <w:t>และ 0.</w:t>
      </w:r>
      <w:r w:rsidR="009D0E56">
        <w:rPr>
          <w:rFonts w:ascii="Angsana New" w:hAnsi="Angsana New"/>
          <w:sz w:val="30"/>
          <w:szCs w:val="30"/>
        </w:rPr>
        <w:t>6</w:t>
      </w:r>
      <w:r w:rsidR="00A61806" w:rsidRPr="009D0E56">
        <w:rPr>
          <w:rFonts w:ascii="Angsana New" w:hAnsi="Angsana New"/>
          <w:sz w:val="30"/>
          <w:szCs w:val="30"/>
        </w:rPr>
        <w:t xml:space="preserve"> </w:t>
      </w:r>
      <w:r w:rsidR="00385306" w:rsidRPr="009D0E56">
        <w:rPr>
          <w:rFonts w:ascii="Angsana New" w:hAnsi="Angsana New" w:hint="cs"/>
          <w:sz w:val="30"/>
          <w:szCs w:val="30"/>
          <w:cs/>
          <w:lang w:val="th-TH"/>
        </w:rPr>
        <w:t>ล้าน</w:t>
      </w:r>
      <w:r w:rsidR="009D0E56">
        <w:rPr>
          <w:rFonts w:ascii="Angsana New" w:hAnsi="Angsana New" w:hint="cs"/>
          <w:sz w:val="30"/>
          <w:szCs w:val="30"/>
          <w:cs/>
        </w:rPr>
        <w:t>ยูโร</w:t>
      </w:r>
    </w:p>
    <w:p w:rsidR="009D3E75" w:rsidRPr="009D3E75" w:rsidRDefault="009D3E75" w:rsidP="009D3E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113"/>
        <w:jc w:val="both"/>
        <w:rPr>
          <w:rFonts w:ascii="Angsana New" w:hAnsi="Angsana New"/>
          <w:sz w:val="30"/>
          <w:szCs w:val="30"/>
          <w:cs/>
        </w:rPr>
      </w:pPr>
    </w:p>
    <w:p w:rsidR="000E2129" w:rsidRPr="00161CAE" w:rsidRDefault="00264264" w:rsidP="008439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both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t>30</w:t>
      </w:r>
      <w:r w:rsidR="000E2129" w:rsidRPr="00161CAE">
        <w:rPr>
          <w:rFonts w:ascii="Angsana New" w:hAnsi="Angsana New"/>
          <w:b/>
          <w:bCs/>
          <w:sz w:val="30"/>
          <w:szCs w:val="30"/>
        </w:rPr>
        <w:t>.</w:t>
      </w:r>
      <w:r w:rsidR="000E2129" w:rsidRPr="00161CAE">
        <w:rPr>
          <w:rFonts w:ascii="Angsana New" w:hAnsi="Angsana New"/>
          <w:b/>
          <w:bCs/>
          <w:sz w:val="30"/>
          <w:szCs w:val="30"/>
        </w:rPr>
        <w:tab/>
      </w:r>
      <w:r w:rsidR="009D2063">
        <w:rPr>
          <w:rFonts w:ascii="Angsana New" w:hAnsi="Angsana New" w:hint="cs"/>
          <w:b/>
          <w:bCs/>
          <w:sz w:val="30"/>
          <w:szCs w:val="30"/>
          <w:cs/>
        </w:rPr>
        <w:t>หนังสือค้ำประกัน</w:t>
      </w:r>
    </w:p>
    <w:p w:rsidR="000E2129" w:rsidRPr="00D769EB" w:rsidRDefault="000E2129" w:rsidP="000E21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16"/>
          <w:szCs w:val="16"/>
        </w:rPr>
      </w:pPr>
    </w:p>
    <w:p w:rsidR="00AF659C" w:rsidRDefault="000E2129" w:rsidP="00AF65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9E3E3A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9E3E3A">
        <w:rPr>
          <w:rFonts w:ascii="Angsana New" w:hAnsi="Angsana New" w:hint="cs"/>
          <w:sz w:val="30"/>
          <w:szCs w:val="30"/>
          <w:cs/>
        </w:rPr>
        <w:t xml:space="preserve">31 ธันวาคม </w:t>
      </w:r>
      <w:r w:rsidR="00A61806">
        <w:rPr>
          <w:rFonts w:ascii="Angsana New" w:hAnsi="Angsana New"/>
          <w:sz w:val="30"/>
          <w:szCs w:val="30"/>
        </w:rPr>
        <w:t xml:space="preserve">2564 </w:t>
      </w:r>
      <w:r w:rsidR="00D26E31" w:rsidRPr="00322330">
        <w:rPr>
          <w:rFonts w:ascii="Angsana New" w:hAnsi="Angsana New"/>
          <w:sz w:val="30"/>
          <w:szCs w:val="30"/>
          <w:cs/>
        </w:rPr>
        <w:t>กลุ่มบริษัทมีหนี้สินที่อาจเกิดขึ้นจากการที่ธนาคารในประเทศหลายแห่งออกหนังสือค้ำประกันกลุ่มบริษัทให้กับรัฐวิสาหกิจ</w:t>
      </w:r>
      <w:r w:rsidR="00D26E31">
        <w:rPr>
          <w:rFonts w:ascii="Angsana New" w:hAnsi="Angsana New" w:hint="cs"/>
          <w:sz w:val="30"/>
          <w:szCs w:val="30"/>
          <w:cs/>
        </w:rPr>
        <w:t xml:space="preserve"> หน่วยงานรัฐบาล</w:t>
      </w:r>
      <w:r w:rsidR="00D26E31" w:rsidRPr="00322330">
        <w:rPr>
          <w:rFonts w:ascii="Angsana New" w:hAnsi="Angsana New"/>
          <w:sz w:val="30"/>
          <w:szCs w:val="30"/>
          <w:cs/>
        </w:rPr>
        <w:t>และบริษัทเอกชนหลายแห่งเป็นจำนวนเงิน</w:t>
      </w:r>
      <w:r w:rsidR="00D26E31" w:rsidRPr="00B93605">
        <w:rPr>
          <w:rFonts w:ascii="Angsana New" w:hAnsi="Angsana New"/>
          <w:sz w:val="30"/>
          <w:szCs w:val="30"/>
          <w:cs/>
        </w:rPr>
        <w:t>รวม</w:t>
      </w:r>
      <w:r w:rsidR="00D26E31" w:rsidRPr="00030FE1">
        <w:rPr>
          <w:rFonts w:ascii="Angsana New" w:hAnsi="Angsana New" w:hint="cs"/>
          <w:sz w:val="30"/>
          <w:szCs w:val="30"/>
          <w:cs/>
        </w:rPr>
        <w:t>ประมาณ</w:t>
      </w:r>
      <w:r w:rsidR="00D26E31">
        <w:rPr>
          <w:rFonts w:ascii="Angsana New" w:hAnsi="Angsana New" w:hint="cs"/>
          <w:sz w:val="30"/>
          <w:szCs w:val="30"/>
          <w:cs/>
        </w:rPr>
        <w:t xml:space="preserve"> </w:t>
      </w:r>
      <w:r w:rsidR="00795568">
        <w:rPr>
          <w:rFonts w:ascii="Angsana New" w:hAnsi="Angsana New"/>
          <w:sz w:val="30"/>
          <w:szCs w:val="30"/>
        </w:rPr>
        <w:t>183.8</w:t>
      </w:r>
      <w:r w:rsidR="00795568" w:rsidRPr="00795568">
        <w:rPr>
          <w:rFonts w:ascii="Angsana New" w:hAnsi="Angsana New"/>
          <w:sz w:val="30"/>
          <w:szCs w:val="30"/>
          <w:cs/>
        </w:rPr>
        <w:t xml:space="preserve"> </w:t>
      </w:r>
      <w:r w:rsidR="00D26E31" w:rsidRPr="00795568">
        <w:rPr>
          <w:rFonts w:ascii="Angsana New" w:hAnsi="Angsana New"/>
          <w:sz w:val="30"/>
          <w:szCs w:val="30"/>
          <w:cs/>
        </w:rPr>
        <w:t>ล้านบาท</w:t>
      </w:r>
    </w:p>
    <w:p w:rsidR="00D26E31" w:rsidRDefault="00D26E31" w:rsidP="009742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891BDA" w:rsidRDefault="00264264" w:rsidP="008439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31</w:t>
      </w:r>
      <w:r w:rsidR="0003550D">
        <w:rPr>
          <w:rFonts w:ascii="Angsana New" w:hAnsi="Angsana New"/>
          <w:b/>
          <w:bCs/>
          <w:sz w:val="30"/>
          <w:szCs w:val="30"/>
        </w:rPr>
        <w:t>.</w:t>
      </w:r>
      <w:r w:rsidR="00AF1468">
        <w:rPr>
          <w:rFonts w:ascii="Angsana New" w:hAnsi="Angsana New" w:hint="cs"/>
          <w:b/>
          <w:bCs/>
          <w:sz w:val="30"/>
          <w:szCs w:val="30"/>
          <w:cs/>
        </w:rPr>
        <w:tab/>
      </w:r>
      <w:r w:rsidR="00891BDA">
        <w:rPr>
          <w:rFonts w:ascii="Angsana New" w:hAnsi="Angsana New" w:hint="cs"/>
          <w:b/>
          <w:bCs/>
          <w:sz w:val="30"/>
          <w:szCs w:val="30"/>
          <w:cs/>
        </w:rPr>
        <w:t>อื่นๆ</w:t>
      </w:r>
    </w:p>
    <w:p w:rsidR="00751009" w:rsidRPr="00751009" w:rsidRDefault="00751009" w:rsidP="008439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both"/>
        <w:rPr>
          <w:rFonts w:ascii="Angsana New" w:hAnsi="Angsana New"/>
          <w:b/>
          <w:bCs/>
          <w:sz w:val="16"/>
          <w:szCs w:val="16"/>
        </w:rPr>
      </w:pPr>
    </w:p>
    <w:p w:rsidR="00D26E31" w:rsidRPr="00D53B4C" w:rsidRDefault="00D26E31" w:rsidP="00D26E31">
      <w:pPr>
        <w:pStyle w:val="NoSpacing"/>
        <w:outlineLvl w:val="0"/>
        <w:rPr>
          <w:b/>
          <w:bCs/>
          <w:szCs w:val="30"/>
        </w:rPr>
      </w:pPr>
      <w:r w:rsidRPr="00D53B4C">
        <w:rPr>
          <w:rFonts w:hint="cs"/>
          <w:b/>
          <w:bCs/>
          <w:szCs w:val="30"/>
          <w:cs/>
        </w:rPr>
        <w:t>บริษัท ชลบุรีกันยง จำกัด (“บริษัทย่อย”)</w:t>
      </w:r>
    </w:p>
    <w:p w:rsidR="00D26E31" w:rsidRPr="00D53B4C" w:rsidRDefault="00D26E31" w:rsidP="00D26E31">
      <w:pPr>
        <w:pStyle w:val="NoSpacing"/>
        <w:rPr>
          <w:sz w:val="16"/>
          <w:szCs w:val="16"/>
        </w:rPr>
      </w:pPr>
    </w:p>
    <w:p w:rsidR="00D26E31" w:rsidRDefault="00D26E31" w:rsidP="00D26E31">
      <w:pPr>
        <w:tabs>
          <w:tab w:val="clear" w:pos="227"/>
          <w:tab w:val="clear" w:pos="454"/>
          <w:tab w:val="left" w:pos="540"/>
        </w:tabs>
        <w:ind w:right="117"/>
        <w:jc w:val="thaiDistribute"/>
        <w:rPr>
          <w:rFonts w:ascii="Angsana New" w:hAnsi="Angsana New"/>
          <w:sz w:val="30"/>
          <w:szCs w:val="30"/>
        </w:rPr>
      </w:pPr>
      <w:r w:rsidRPr="00575C1C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575C1C">
        <w:rPr>
          <w:rFonts w:ascii="Angsana New" w:hAnsi="Angsana New"/>
          <w:sz w:val="30"/>
          <w:szCs w:val="30"/>
        </w:rPr>
        <w:t>9</w:t>
      </w:r>
      <w:r w:rsidRPr="00575C1C">
        <w:rPr>
          <w:rFonts w:ascii="Angsana New" w:hAnsi="Angsana New"/>
          <w:sz w:val="30"/>
          <w:szCs w:val="30"/>
          <w:cs/>
        </w:rPr>
        <w:t xml:space="preserve"> สิงหาคม </w:t>
      </w:r>
      <w:r w:rsidRPr="00575C1C">
        <w:rPr>
          <w:rFonts w:ascii="Angsana New" w:hAnsi="Angsana New"/>
          <w:sz w:val="30"/>
          <w:szCs w:val="30"/>
        </w:rPr>
        <w:t>2561</w:t>
      </w:r>
      <w:r w:rsidRPr="00575C1C">
        <w:rPr>
          <w:rFonts w:ascii="Angsana New" w:hAnsi="Angsana New"/>
          <w:sz w:val="30"/>
          <w:szCs w:val="30"/>
          <w:cs/>
        </w:rPr>
        <w:t xml:space="preserve"> บริษัท</w:t>
      </w:r>
      <w:r w:rsidRPr="00575C1C">
        <w:rPr>
          <w:rFonts w:ascii="Angsana New" w:hAnsi="Angsana New" w:hint="cs"/>
          <w:sz w:val="30"/>
          <w:szCs w:val="30"/>
          <w:cs/>
        </w:rPr>
        <w:t>ย่อย</w:t>
      </w:r>
      <w:r w:rsidRPr="00575C1C">
        <w:rPr>
          <w:rFonts w:ascii="Angsana New" w:hAnsi="Angsana New"/>
          <w:sz w:val="30"/>
          <w:szCs w:val="30"/>
          <w:cs/>
        </w:rPr>
        <w:t>ได้รับหนังสือแจ้งการประเมินภาษีเงินได้นิติบุคคลและภาษีมูลค่าเพิ่มสำหรับปี</w:t>
      </w:r>
      <w:r w:rsidRPr="00575C1C">
        <w:rPr>
          <w:rFonts w:ascii="Angsana New" w:hAnsi="Angsana New"/>
          <w:sz w:val="30"/>
          <w:szCs w:val="30"/>
        </w:rPr>
        <w:t xml:space="preserve"> 2556</w:t>
      </w:r>
      <w:r w:rsidRPr="00575C1C">
        <w:rPr>
          <w:rFonts w:ascii="Angsana New" w:hAnsi="Angsana New"/>
          <w:sz w:val="30"/>
          <w:szCs w:val="30"/>
          <w:cs/>
        </w:rPr>
        <w:t xml:space="preserve"> จากกรมสรรพากรจำนวนเงินประมาณ </w:t>
      </w:r>
      <w:r w:rsidRPr="00575C1C">
        <w:rPr>
          <w:rFonts w:ascii="Angsana New" w:hAnsi="Angsana New"/>
          <w:sz w:val="30"/>
          <w:szCs w:val="30"/>
        </w:rPr>
        <w:t>54</w:t>
      </w:r>
      <w:r w:rsidRPr="00575C1C">
        <w:rPr>
          <w:rFonts w:ascii="Angsana New" w:hAnsi="Angsana New"/>
          <w:sz w:val="30"/>
          <w:szCs w:val="30"/>
          <w:cs/>
        </w:rPr>
        <w:t xml:space="preserve"> ล้านบาท และ </w:t>
      </w:r>
      <w:r w:rsidRPr="00575C1C">
        <w:rPr>
          <w:rFonts w:ascii="Angsana New" w:hAnsi="Angsana New"/>
          <w:sz w:val="30"/>
          <w:szCs w:val="30"/>
        </w:rPr>
        <w:t>94</w:t>
      </w:r>
      <w:r w:rsidRPr="00575C1C">
        <w:rPr>
          <w:rFonts w:ascii="Angsana New" w:hAnsi="Angsana New"/>
          <w:sz w:val="30"/>
          <w:szCs w:val="30"/>
          <w:cs/>
        </w:rPr>
        <w:t xml:space="preserve"> ล้านบาท (รวมเบี้ยปรับและเงินเพิ่มถึงวันที่ </w:t>
      </w:r>
      <w:r w:rsidRPr="00575C1C">
        <w:rPr>
          <w:rFonts w:ascii="Angsana New" w:hAnsi="Angsana New"/>
          <w:sz w:val="30"/>
          <w:szCs w:val="30"/>
        </w:rPr>
        <w:t>31</w:t>
      </w:r>
      <w:r w:rsidRPr="00575C1C">
        <w:rPr>
          <w:rFonts w:ascii="Angsana New" w:hAnsi="Angsana New"/>
          <w:sz w:val="30"/>
          <w:szCs w:val="30"/>
          <w:cs/>
        </w:rPr>
        <w:t xml:space="preserve"> สิงหาคม </w:t>
      </w:r>
      <w:r w:rsidRPr="00575C1C">
        <w:rPr>
          <w:rFonts w:ascii="Angsana New" w:hAnsi="Angsana New"/>
          <w:sz w:val="30"/>
          <w:szCs w:val="30"/>
        </w:rPr>
        <w:t>2561</w:t>
      </w:r>
      <w:r w:rsidRPr="00575C1C">
        <w:rPr>
          <w:rFonts w:ascii="Angsana New" w:hAnsi="Angsana New"/>
          <w:sz w:val="30"/>
          <w:szCs w:val="30"/>
          <w:cs/>
        </w:rPr>
        <w:t xml:space="preserve">) ตามลำดับ สำหรับรายรับจากการขายสิทธิในการซื้อคืนที่ดินพร้อมสิ่งปลูกสร้างในปี 2556 </w:t>
      </w:r>
      <w:r w:rsidRPr="00575C1C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575C1C">
        <w:rPr>
          <w:rFonts w:ascii="Angsana New" w:hAnsi="Angsana New"/>
          <w:sz w:val="30"/>
          <w:szCs w:val="30"/>
          <w:cs/>
        </w:rPr>
        <w:t>5 กันยายน 2561 บริษัท</w:t>
      </w:r>
      <w:r w:rsidRPr="00575C1C">
        <w:rPr>
          <w:rFonts w:ascii="Angsana New" w:hAnsi="Angsana New" w:hint="cs"/>
          <w:sz w:val="30"/>
          <w:szCs w:val="30"/>
          <w:cs/>
        </w:rPr>
        <w:t>ย่อย</w:t>
      </w:r>
      <w:r w:rsidRPr="00575C1C">
        <w:rPr>
          <w:rFonts w:ascii="Angsana New" w:hAnsi="Angsana New"/>
          <w:sz w:val="30"/>
          <w:szCs w:val="30"/>
          <w:cs/>
        </w:rPr>
        <w:t xml:space="preserve">ได้ยื่นอุทธรณ์การประเมินดังกล่าวต่อคณะกรรมการพิจารณาอุทธรณ์ของกรมสรรพากร (“คณะกรรมการ”) </w:t>
      </w:r>
      <w:r w:rsidRPr="00575C1C">
        <w:rPr>
          <w:rFonts w:ascii="Angsana New" w:hAnsi="Angsana New" w:hint="cs"/>
          <w:sz w:val="30"/>
          <w:szCs w:val="30"/>
          <w:cs/>
        </w:rPr>
        <w:t xml:space="preserve">และเมื่อวันที่ 1 ตุลาคม 2563 บริษัทย่อยได้ยื่นคำชี้แจงเพิ่มเติมกรณีอุทธรณ์ดังกล่าวต่อคณะกรรมการ </w:t>
      </w:r>
      <w:r w:rsidRPr="00575C1C">
        <w:rPr>
          <w:rFonts w:ascii="Angsana New" w:hAnsi="Angsana New"/>
          <w:sz w:val="30"/>
          <w:szCs w:val="30"/>
          <w:cs/>
        </w:rPr>
        <w:t>ขณะนี้คำอุทธรณ์อยู่ในกระบวนการพิจารณาของคณะกรรมการ</w:t>
      </w:r>
      <w:r>
        <w:rPr>
          <w:rFonts w:ascii="Angsana New" w:hAnsi="Angsana New"/>
          <w:sz w:val="30"/>
          <w:szCs w:val="30"/>
          <w:cs/>
        </w:rPr>
        <w:t>ในระหว่างอุทธรณ์ภาษีอากรดังกล่าวบริษัทย่อยวางหลักประกันด้วยหนังสือค้ำประกันของบริษัทย่อยที่ออกโ</w:t>
      </w:r>
      <w:r w:rsidR="003125F5">
        <w:rPr>
          <w:rFonts w:ascii="Angsana New" w:hAnsi="Angsana New"/>
          <w:sz w:val="30"/>
          <w:szCs w:val="30"/>
          <w:cs/>
        </w:rPr>
        <w:t xml:space="preserve">ดยธนาคารในประเทศแห่งหนึ่งจำนวน </w:t>
      </w:r>
      <w:r w:rsidR="003125F5">
        <w:rPr>
          <w:rFonts w:ascii="Angsana New" w:hAnsi="Angsana New" w:hint="cs"/>
          <w:sz w:val="30"/>
          <w:szCs w:val="30"/>
          <w:cs/>
        </w:rPr>
        <w:t>29</w:t>
      </w:r>
      <w:r>
        <w:rPr>
          <w:rFonts w:ascii="Angsana New" w:hAnsi="Angsana New"/>
          <w:sz w:val="30"/>
          <w:szCs w:val="30"/>
          <w:cs/>
        </w:rPr>
        <w:t>.5 ล้านบาท และจดจำนองที่ดินของกลุ่มบริษัท บุคคลและกิจการที</w:t>
      </w:r>
      <w:r w:rsidR="003125F5">
        <w:rPr>
          <w:rFonts w:ascii="Angsana New" w:hAnsi="Angsana New"/>
          <w:sz w:val="30"/>
          <w:szCs w:val="30"/>
          <w:cs/>
        </w:rPr>
        <w:t>่เกี่ยวข้องกันราคาประเมินรวม 1</w:t>
      </w:r>
      <w:r w:rsidR="003125F5">
        <w:rPr>
          <w:rFonts w:ascii="Angsana New" w:hAnsi="Angsana New" w:hint="cs"/>
          <w:sz w:val="30"/>
          <w:szCs w:val="30"/>
          <w:cs/>
        </w:rPr>
        <w:t>26</w:t>
      </w:r>
      <w:r w:rsidR="003125F5">
        <w:rPr>
          <w:rFonts w:ascii="Angsana New" w:hAnsi="Angsana New"/>
          <w:sz w:val="30"/>
          <w:szCs w:val="30"/>
          <w:cs/>
        </w:rPr>
        <w:t>.</w:t>
      </w:r>
      <w:r w:rsidR="003125F5">
        <w:rPr>
          <w:rFonts w:ascii="Angsana New" w:hAnsi="Angsana New" w:hint="cs"/>
          <w:sz w:val="30"/>
          <w:szCs w:val="30"/>
          <w:cs/>
        </w:rPr>
        <w:t>1</w:t>
      </w:r>
      <w:r>
        <w:rPr>
          <w:rFonts w:ascii="Angsana New" w:hAnsi="Angsana New"/>
          <w:sz w:val="30"/>
          <w:szCs w:val="30"/>
          <w:cs/>
        </w:rPr>
        <w:t xml:space="preserve"> ล้านบาท บริษัทย่อยประมาณหนี้สินจากการถูกประเมินภาษีดังกล่าวข้างต้นเป็นจำนวนเงินประมาณ 79.</w:t>
      </w:r>
      <w:r>
        <w:rPr>
          <w:rFonts w:ascii="Angsana New" w:hAnsi="Angsana New"/>
          <w:sz w:val="30"/>
          <w:szCs w:val="30"/>
        </w:rPr>
        <w:t>9</w:t>
      </w:r>
      <w:r>
        <w:rPr>
          <w:rFonts w:ascii="Angsana New" w:hAnsi="Angsana New" w:hint="cs"/>
          <w:sz w:val="30"/>
          <w:szCs w:val="30"/>
          <w:cs/>
        </w:rPr>
        <w:t xml:space="preserve"> ล้านบาท </w:t>
      </w:r>
    </w:p>
    <w:p w:rsidR="00D26E31" w:rsidRPr="00D26E31" w:rsidRDefault="00D26E31" w:rsidP="00D26E31">
      <w:pPr>
        <w:tabs>
          <w:tab w:val="clear" w:pos="227"/>
          <w:tab w:val="clear" w:pos="454"/>
          <w:tab w:val="left" w:pos="567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:rsidR="00C63560" w:rsidRPr="00D26E31" w:rsidRDefault="00C635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3173AA" w:rsidRDefault="003173AA" w:rsidP="00BB0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32.</w:t>
      </w:r>
      <w:r>
        <w:rPr>
          <w:rFonts w:ascii="Angsana New" w:hAnsi="Angsana New" w:hint="cs"/>
          <w:b/>
          <w:bCs/>
          <w:sz w:val="30"/>
          <w:szCs w:val="30"/>
          <w:cs/>
        </w:rPr>
        <w:tab/>
        <w:t>ส่วนได้เสียที่ไม่มีอำนาจควบคุม</w:t>
      </w:r>
    </w:p>
    <w:p w:rsidR="003173AA" w:rsidRDefault="003173AA" w:rsidP="00BB0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b/>
          <w:bCs/>
          <w:sz w:val="16"/>
          <w:szCs w:val="16"/>
        </w:rPr>
      </w:pPr>
    </w:p>
    <w:p w:rsidR="00791498" w:rsidRDefault="003173AA" w:rsidP="00BB0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791498">
        <w:rPr>
          <w:rFonts w:ascii="Angsana New" w:hAnsi="Angsana New" w:hint="cs"/>
          <w:b/>
          <w:bCs/>
          <w:sz w:val="30"/>
          <w:szCs w:val="30"/>
          <w:cs/>
        </w:rPr>
        <w:t>บริษัท สมาร์ทคอนกรีต จำกัด (มหาชน) (“บริษัทย่อย”)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</w:p>
    <w:p w:rsidR="00791498" w:rsidRPr="00791498" w:rsidRDefault="00791498" w:rsidP="00BB0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sz w:val="16"/>
          <w:szCs w:val="16"/>
        </w:rPr>
      </w:pPr>
    </w:p>
    <w:p w:rsidR="003173AA" w:rsidRDefault="003173AA" w:rsidP="00BB0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sz w:val="16"/>
          <w:szCs w:val="16"/>
        </w:rPr>
      </w:pPr>
      <w:r w:rsidRPr="003173AA">
        <w:rPr>
          <w:rFonts w:ascii="Angsana New" w:hAnsi="Angsana New" w:hint="cs"/>
          <w:sz w:val="30"/>
          <w:szCs w:val="30"/>
          <w:cs/>
        </w:rPr>
        <w:t>ส่วนได้เสียที่ไม่มีอำนาจควบคุม</w:t>
      </w:r>
      <w:r w:rsidR="00791498">
        <w:rPr>
          <w:rFonts w:ascii="Angsana New" w:hAnsi="Angsana New" w:hint="cs"/>
          <w:sz w:val="30"/>
          <w:szCs w:val="30"/>
          <w:cs/>
        </w:rPr>
        <w:t>ของบริษัทย่อย</w:t>
      </w:r>
      <w:r w:rsidRPr="003173AA">
        <w:rPr>
          <w:rFonts w:ascii="Angsana New" w:hAnsi="Angsana New" w:hint="cs"/>
          <w:sz w:val="30"/>
          <w:szCs w:val="30"/>
          <w:cs/>
        </w:rPr>
        <w:t>มีสาระสำคัญต่องบการเงินรวม</w:t>
      </w:r>
      <w:r w:rsidR="00791498">
        <w:rPr>
          <w:rFonts w:ascii="Angsana New" w:hAnsi="Angsana New" w:hint="cs"/>
          <w:sz w:val="30"/>
          <w:szCs w:val="30"/>
          <w:cs/>
        </w:rPr>
        <w:t xml:space="preserve"> </w:t>
      </w:r>
    </w:p>
    <w:p w:rsidR="00791498" w:rsidRPr="003173AA" w:rsidRDefault="00791498" w:rsidP="00BB0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sz w:val="16"/>
          <w:szCs w:val="16"/>
        </w:rPr>
      </w:pPr>
    </w:p>
    <w:tbl>
      <w:tblPr>
        <w:tblW w:w="9465" w:type="dxa"/>
        <w:tblLook w:val="04A0"/>
      </w:tblPr>
      <w:tblGrid>
        <w:gridCol w:w="5778"/>
        <w:gridCol w:w="291"/>
        <w:gridCol w:w="1509"/>
        <w:gridCol w:w="327"/>
        <w:gridCol w:w="1560"/>
      </w:tblGrid>
      <w:tr w:rsidR="003173AA" w:rsidRPr="00EA0007" w:rsidTr="00E8380F">
        <w:tc>
          <w:tcPr>
            <w:tcW w:w="5778" w:type="dxa"/>
          </w:tcPr>
          <w:p w:rsidR="003173AA" w:rsidRPr="00EA0007" w:rsidRDefault="003173AA" w:rsidP="003173A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1" w:type="dxa"/>
          </w:tcPr>
          <w:p w:rsidR="003173AA" w:rsidRPr="00EA0007" w:rsidRDefault="003173AA" w:rsidP="003173A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96" w:type="dxa"/>
            <w:gridSpan w:val="3"/>
            <w:tcBorders>
              <w:bottom w:val="single" w:sz="4" w:space="0" w:color="auto"/>
            </w:tcBorders>
          </w:tcPr>
          <w:p w:rsidR="003173AA" w:rsidRPr="00EA0007" w:rsidRDefault="007D2DFD" w:rsidP="003173AA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ร้อยละ</w:t>
            </w:r>
          </w:p>
        </w:tc>
      </w:tr>
      <w:tr w:rsidR="003173AA" w:rsidRPr="009E3E3A" w:rsidTr="00E8380F">
        <w:tc>
          <w:tcPr>
            <w:tcW w:w="5778" w:type="dxa"/>
          </w:tcPr>
          <w:p w:rsidR="003173AA" w:rsidRPr="00EA0007" w:rsidRDefault="003173AA" w:rsidP="003173A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1" w:type="dxa"/>
          </w:tcPr>
          <w:p w:rsidR="003173AA" w:rsidRDefault="003173AA" w:rsidP="003173A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9" w:type="dxa"/>
            <w:tcBorders>
              <w:top w:val="single" w:sz="4" w:space="0" w:color="auto"/>
              <w:bottom w:val="single" w:sz="4" w:space="0" w:color="auto"/>
            </w:tcBorders>
          </w:tcPr>
          <w:p w:rsidR="003173AA" w:rsidRPr="009E3E3A" w:rsidRDefault="003173AA" w:rsidP="003173A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327" w:type="dxa"/>
            <w:tcBorders>
              <w:top w:val="single" w:sz="4" w:space="0" w:color="auto"/>
            </w:tcBorders>
          </w:tcPr>
          <w:p w:rsidR="003173AA" w:rsidRPr="00EA0007" w:rsidRDefault="003173AA" w:rsidP="003173A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3173AA" w:rsidRPr="009E3E3A" w:rsidRDefault="003173AA" w:rsidP="003173A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7D2DFD" w:rsidRPr="00BE103A" w:rsidTr="00E8380F">
        <w:tc>
          <w:tcPr>
            <w:tcW w:w="5778" w:type="dxa"/>
          </w:tcPr>
          <w:p w:rsidR="007D2DFD" w:rsidRDefault="007D2DFD" w:rsidP="003173AA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สัดส่วนความเป็นเจ้าของของส่วนได้เสียที่ไม่มีอำนาจควบคุม</w:t>
            </w:r>
          </w:p>
        </w:tc>
        <w:tc>
          <w:tcPr>
            <w:tcW w:w="291" w:type="dxa"/>
          </w:tcPr>
          <w:p w:rsidR="007D2DFD" w:rsidRDefault="007D2DFD" w:rsidP="003173AA">
            <w:pPr>
              <w:ind w:right="34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09" w:type="dxa"/>
          </w:tcPr>
          <w:p w:rsidR="007D2DFD" w:rsidRDefault="007D2DFD" w:rsidP="0052481B">
            <w:pPr>
              <w:pStyle w:val="BodyText3"/>
              <w:ind w:right="137"/>
              <w:jc w:val="right"/>
            </w:pPr>
            <w:r>
              <w:rPr>
                <w:rFonts w:hint="cs"/>
                <w:cs/>
              </w:rPr>
              <w:t>36.48</w:t>
            </w:r>
          </w:p>
        </w:tc>
        <w:tc>
          <w:tcPr>
            <w:tcW w:w="327" w:type="dxa"/>
          </w:tcPr>
          <w:p w:rsidR="007D2DFD" w:rsidRPr="00EA0007" w:rsidRDefault="007D2DFD" w:rsidP="0052481B">
            <w:pPr>
              <w:pStyle w:val="BodyText3"/>
              <w:ind w:right="137"/>
              <w:jc w:val="right"/>
            </w:pPr>
          </w:p>
        </w:tc>
        <w:tc>
          <w:tcPr>
            <w:tcW w:w="1560" w:type="dxa"/>
          </w:tcPr>
          <w:p w:rsidR="007D2DFD" w:rsidRDefault="007D2DFD" w:rsidP="0052481B">
            <w:pPr>
              <w:pStyle w:val="BodyText3"/>
              <w:ind w:right="137"/>
              <w:jc w:val="right"/>
            </w:pPr>
            <w:r>
              <w:rPr>
                <w:rFonts w:hint="cs"/>
                <w:cs/>
              </w:rPr>
              <w:t>26.87</w:t>
            </w:r>
          </w:p>
        </w:tc>
      </w:tr>
    </w:tbl>
    <w:p w:rsidR="00791498" w:rsidRPr="00791498" w:rsidRDefault="00791498">
      <w:pPr>
        <w:rPr>
          <w:sz w:val="30"/>
          <w:szCs w:val="30"/>
        </w:rPr>
      </w:pPr>
    </w:p>
    <w:p w:rsidR="00791498" w:rsidRDefault="00791498">
      <w:r>
        <w:rPr>
          <w:rFonts w:ascii="Angsana New" w:hAnsi="Angsana New" w:hint="cs"/>
          <w:sz w:val="30"/>
          <w:szCs w:val="30"/>
          <w:cs/>
        </w:rPr>
        <w:t>ข้อมูลทางการเงินของบริษัทย่อยก่อนตัดรายการระหว่างกัน มีดังนี้</w:t>
      </w:r>
    </w:p>
    <w:p w:rsidR="00791498" w:rsidRPr="006E228C" w:rsidRDefault="00791498">
      <w:pPr>
        <w:rPr>
          <w:sz w:val="16"/>
          <w:szCs w:val="16"/>
        </w:rPr>
      </w:pPr>
    </w:p>
    <w:tbl>
      <w:tblPr>
        <w:tblW w:w="9465" w:type="dxa"/>
        <w:tblLook w:val="04A0"/>
      </w:tblPr>
      <w:tblGrid>
        <w:gridCol w:w="5778"/>
        <w:gridCol w:w="291"/>
        <w:gridCol w:w="1509"/>
        <w:gridCol w:w="327"/>
        <w:gridCol w:w="1560"/>
      </w:tblGrid>
      <w:tr w:rsidR="007D2DFD" w:rsidRPr="00BE103A" w:rsidTr="007D2DFD">
        <w:tc>
          <w:tcPr>
            <w:tcW w:w="5778" w:type="dxa"/>
          </w:tcPr>
          <w:p w:rsidR="007D2DFD" w:rsidRDefault="007D2DFD" w:rsidP="003173AA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1" w:type="dxa"/>
          </w:tcPr>
          <w:p w:rsidR="007D2DFD" w:rsidRDefault="007D2DFD" w:rsidP="003173AA">
            <w:pPr>
              <w:ind w:right="34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396" w:type="dxa"/>
            <w:gridSpan w:val="3"/>
          </w:tcPr>
          <w:p w:rsidR="007D2DFD" w:rsidRDefault="007D2DFD" w:rsidP="007D2DFD">
            <w:pPr>
              <w:pStyle w:val="BodyText3"/>
              <w:ind w:right="137"/>
              <w:jc w:val="center"/>
            </w:pPr>
            <w:r>
              <w:rPr>
                <w:rFonts w:hint="cs"/>
                <w:cs/>
              </w:rPr>
              <w:t>พันบาท</w:t>
            </w:r>
          </w:p>
        </w:tc>
      </w:tr>
      <w:tr w:rsidR="007D2DFD" w:rsidRPr="00BE103A" w:rsidTr="007D2DFD">
        <w:tc>
          <w:tcPr>
            <w:tcW w:w="5778" w:type="dxa"/>
          </w:tcPr>
          <w:p w:rsidR="007D2DFD" w:rsidRDefault="007D2DFD" w:rsidP="003173AA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1" w:type="dxa"/>
          </w:tcPr>
          <w:p w:rsidR="007D2DFD" w:rsidRDefault="007D2DFD" w:rsidP="003173AA">
            <w:pPr>
              <w:ind w:right="34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09" w:type="dxa"/>
            <w:tcBorders>
              <w:top w:val="single" w:sz="4" w:space="0" w:color="auto"/>
              <w:bottom w:val="single" w:sz="4" w:space="0" w:color="auto"/>
            </w:tcBorders>
          </w:tcPr>
          <w:p w:rsidR="007D2DFD" w:rsidRPr="009E3E3A" w:rsidRDefault="007D2DFD" w:rsidP="00236E8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327" w:type="dxa"/>
            <w:tcBorders>
              <w:top w:val="single" w:sz="4" w:space="0" w:color="auto"/>
            </w:tcBorders>
          </w:tcPr>
          <w:p w:rsidR="007D2DFD" w:rsidRPr="00EA0007" w:rsidRDefault="007D2DFD" w:rsidP="00236E8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7D2DFD" w:rsidRPr="009E3E3A" w:rsidRDefault="007D2DFD" w:rsidP="00236E8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6E228C" w:rsidRPr="00BE103A" w:rsidTr="006E228C">
        <w:tc>
          <w:tcPr>
            <w:tcW w:w="5778" w:type="dxa"/>
          </w:tcPr>
          <w:p w:rsidR="006E228C" w:rsidRPr="006E228C" w:rsidRDefault="006E228C" w:rsidP="003173AA">
            <w:pPr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E228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ยอดคงเหลือ ณ วันที่ 31 ธันวาคม</w:t>
            </w:r>
          </w:p>
        </w:tc>
        <w:tc>
          <w:tcPr>
            <w:tcW w:w="291" w:type="dxa"/>
          </w:tcPr>
          <w:p w:rsidR="006E228C" w:rsidRDefault="006E228C" w:rsidP="003173AA">
            <w:pPr>
              <w:ind w:right="34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09" w:type="dxa"/>
            <w:tcBorders>
              <w:top w:val="single" w:sz="4" w:space="0" w:color="auto"/>
            </w:tcBorders>
          </w:tcPr>
          <w:p w:rsidR="006E228C" w:rsidRDefault="006E228C" w:rsidP="0052481B">
            <w:pPr>
              <w:pStyle w:val="BodyText3"/>
              <w:ind w:right="137"/>
              <w:jc w:val="right"/>
            </w:pPr>
          </w:p>
        </w:tc>
        <w:tc>
          <w:tcPr>
            <w:tcW w:w="327" w:type="dxa"/>
          </w:tcPr>
          <w:p w:rsidR="006E228C" w:rsidRPr="00EA0007" w:rsidRDefault="006E228C" w:rsidP="0052481B">
            <w:pPr>
              <w:pStyle w:val="BodyText3"/>
              <w:ind w:right="137"/>
              <w:jc w:val="right"/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6E228C" w:rsidRDefault="006E228C" w:rsidP="0052481B">
            <w:pPr>
              <w:pStyle w:val="BodyText3"/>
              <w:ind w:right="137"/>
              <w:jc w:val="right"/>
            </w:pPr>
          </w:p>
        </w:tc>
      </w:tr>
      <w:tr w:rsidR="003173AA" w:rsidRPr="00BE103A" w:rsidTr="006E228C">
        <w:tc>
          <w:tcPr>
            <w:tcW w:w="5778" w:type="dxa"/>
          </w:tcPr>
          <w:p w:rsidR="003173AA" w:rsidRPr="00BB0D13" w:rsidRDefault="003173AA" w:rsidP="003173AA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สินทรัพย์หมุนเวียน</w:t>
            </w:r>
          </w:p>
        </w:tc>
        <w:tc>
          <w:tcPr>
            <w:tcW w:w="291" w:type="dxa"/>
          </w:tcPr>
          <w:p w:rsidR="003173AA" w:rsidRDefault="003173AA" w:rsidP="003173AA">
            <w:pPr>
              <w:ind w:right="34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09" w:type="dxa"/>
          </w:tcPr>
          <w:p w:rsidR="003173AA" w:rsidRPr="00860226" w:rsidRDefault="00787A0F" w:rsidP="0052481B">
            <w:pPr>
              <w:pStyle w:val="BodyText3"/>
              <w:ind w:right="137"/>
              <w:jc w:val="right"/>
            </w:pPr>
            <w:r>
              <w:t>242</w:t>
            </w:r>
            <w:r w:rsidR="00BE14B7">
              <w:t>,366</w:t>
            </w:r>
          </w:p>
        </w:tc>
        <w:tc>
          <w:tcPr>
            <w:tcW w:w="327" w:type="dxa"/>
          </w:tcPr>
          <w:p w:rsidR="003173AA" w:rsidRPr="00EA0007" w:rsidRDefault="003173AA" w:rsidP="0052481B">
            <w:pPr>
              <w:pStyle w:val="BodyText3"/>
              <w:ind w:right="137"/>
              <w:jc w:val="right"/>
            </w:pPr>
          </w:p>
        </w:tc>
        <w:tc>
          <w:tcPr>
            <w:tcW w:w="1560" w:type="dxa"/>
          </w:tcPr>
          <w:p w:rsidR="003173AA" w:rsidRPr="00BE103A" w:rsidRDefault="00787A0F" w:rsidP="0052481B">
            <w:pPr>
              <w:pStyle w:val="BodyText3"/>
              <w:ind w:right="137"/>
              <w:jc w:val="right"/>
            </w:pPr>
            <w:r>
              <w:t>11</w:t>
            </w:r>
            <w:r w:rsidR="00BE14B7">
              <w:t>2,907</w:t>
            </w:r>
          </w:p>
        </w:tc>
      </w:tr>
      <w:tr w:rsidR="003173AA" w:rsidRPr="00BE103A" w:rsidTr="00E8380F">
        <w:tc>
          <w:tcPr>
            <w:tcW w:w="5778" w:type="dxa"/>
          </w:tcPr>
          <w:p w:rsidR="003173AA" w:rsidRPr="00BB0D13" w:rsidRDefault="003173AA" w:rsidP="003173AA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สินทรัพย์ไม่หมุนเวียน</w:t>
            </w:r>
          </w:p>
        </w:tc>
        <w:tc>
          <w:tcPr>
            <w:tcW w:w="291" w:type="dxa"/>
          </w:tcPr>
          <w:p w:rsidR="003173AA" w:rsidRDefault="003173AA" w:rsidP="003173AA">
            <w:pPr>
              <w:ind w:right="34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09" w:type="dxa"/>
          </w:tcPr>
          <w:p w:rsidR="003173AA" w:rsidRPr="00860226" w:rsidRDefault="00787A0F" w:rsidP="0052481B">
            <w:pPr>
              <w:pStyle w:val="BodyText3"/>
              <w:ind w:right="137"/>
              <w:jc w:val="right"/>
            </w:pPr>
            <w:r>
              <w:t>4</w:t>
            </w:r>
            <w:r w:rsidR="00BE14B7">
              <w:t>79,933</w:t>
            </w:r>
          </w:p>
        </w:tc>
        <w:tc>
          <w:tcPr>
            <w:tcW w:w="327" w:type="dxa"/>
          </w:tcPr>
          <w:p w:rsidR="003173AA" w:rsidRPr="00EA0007" w:rsidRDefault="003173AA" w:rsidP="0052481B">
            <w:pPr>
              <w:pStyle w:val="BodyText3"/>
              <w:ind w:right="137"/>
              <w:jc w:val="right"/>
            </w:pPr>
          </w:p>
        </w:tc>
        <w:tc>
          <w:tcPr>
            <w:tcW w:w="1560" w:type="dxa"/>
          </w:tcPr>
          <w:p w:rsidR="003173AA" w:rsidRPr="00BE103A" w:rsidRDefault="00787A0F" w:rsidP="0052481B">
            <w:pPr>
              <w:pStyle w:val="BodyText3"/>
              <w:ind w:right="137"/>
              <w:jc w:val="right"/>
            </w:pPr>
            <w:r>
              <w:t>52</w:t>
            </w:r>
            <w:r w:rsidR="00BE14B7">
              <w:t>3,665</w:t>
            </w:r>
          </w:p>
        </w:tc>
      </w:tr>
      <w:tr w:rsidR="003173AA" w:rsidRPr="0052481B" w:rsidTr="00E8380F">
        <w:tc>
          <w:tcPr>
            <w:tcW w:w="5778" w:type="dxa"/>
          </w:tcPr>
          <w:p w:rsidR="003173AA" w:rsidRPr="0052481B" w:rsidRDefault="003173AA" w:rsidP="003173AA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91" w:type="dxa"/>
          </w:tcPr>
          <w:p w:rsidR="003173AA" w:rsidRPr="0052481B" w:rsidRDefault="003173AA" w:rsidP="003173AA">
            <w:pPr>
              <w:ind w:right="342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509" w:type="dxa"/>
          </w:tcPr>
          <w:p w:rsidR="003173AA" w:rsidRPr="0052481B" w:rsidRDefault="003173AA" w:rsidP="0052481B">
            <w:pPr>
              <w:pStyle w:val="BodyText3"/>
              <w:ind w:right="137"/>
              <w:jc w:val="right"/>
              <w:rPr>
                <w:sz w:val="16"/>
                <w:szCs w:val="16"/>
              </w:rPr>
            </w:pPr>
          </w:p>
        </w:tc>
        <w:tc>
          <w:tcPr>
            <w:tcW w:w="327" w:type="dxa"/>
          </w:tcPr>
          <w:p w:rsidR="003173AA" w:rsidRPr="0052481B" w:rsidRDefault="003173AA" w:rsidP="0052481B">
            <w:pPr>
              <w:pStyle w:val="BodyText3"/>
              <w:ind w:right="137"/>
              <w:jc w:val="right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:rsidR="003173AA" w:rsidRPr="0052481B" w:rsidRDefault="003173AA" w:rsidP="0052481B">
            <w:pPr>
              <w:pStyle w:val="BodyText3"/>
              <w:ind w:right="137"/>
              <w:jc w:val="right"/>
              <w:rPr>
                <w:sz w:val="16"/>
                <w:szCs w:val="16"/>
              </w:rPr>
            </w:pPr>
          </w:p>
        </w:tc>
      </w:tr>
      <w:tr w:rsidR="003173AA" w:rsidRPr="00BE103A" w:rsidTr="00E8380F">
        <w:tc>
          <w:tcPr>
            <w:tcW w:w="5778" w:type="dxa"/>
          </w:tcPr>
          <w:p w:rsidR="003173AA" w:rsidRPr="00BB0D13" w:rsidRDefault="003173AA" w:rsidP="003173AA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หนี้สินหมุนเวียน</w:t>
            </w:r>
          </w:p>
        </w:tc>
        <w:tc>
          <w:tcPr>
            <w:tcW w:w="291" w:type="dxa"/>
          </w:tcPr>
          <w:p w:rsidR="003173AA" w:rsidRDefault="003173AA" w:rsidP="003173AA">
            <w:pPr>
              <w:ind w:right="34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09" w:type="dxa"/>
          </w:tcPr>
          <w:p w:rsidR="003173AA" w:rsidRPr="00860226" w:rsidRDefault="00787A0F" w:rsidP="0052481B">
            <w:pPr>
              <w:pStyle w:val="BodyText3"/>
              <w:ind w:right="137"/>
              <w:jc w:val="right"/>
            </w:pPr>
            <w:r>
              <w:t>69</w:t>
            </w:r>
            <w:r w:rsidR="00BE14B7">
              <w:t>,099</w:t>
            </w:r>
          </w:p>
        </w:tc>
        <w:tc>
          <w:tcPr>
            <w:tcW w:w="327" w:type="dxa"/>
          </w:tcPr>
          <w:p w:rsidR="003173AA" w:rsidRPr="00EA0007" w:rsidRDefault="003173AA" w:rsidP="0052481B">
            <w:pPr>
              <w:pStyle w:val="BodyText3"/>
              <w:ind w:right="137"/>
              <w:jc w:val="right"/>
            </w:pPr>
          </w:p>
        </w:tc>
        <w:tc>
          <w:tcPr>
            <w:tcW w:w="1560" w:type="dxa"/>
          </w:tcPr>
          <w:p w:rsidR="003173AA" w:rsidRDefault="00787A0F" w:rsidP="0052481B">
            <w:pPr>
              <w:pStyle w:val="BodyText3"/>
              <w:ind w:right="137"/>
              <w:jc w:val="right"/>
            </w:pPr>
            <w:r>
              <w:t>72</w:t>
            </w:r>
            <w:r w:rsidR="00BE14B7">
              <w:t>,473</w:t>
            </w:r>
          </w:p>
        </w:tc>
      </w:tr>
      <w:tr w:rsidR="003173AA" w:rsidRPr="00BE103A" w:rsidTr="00E8380F">
        <w:tc>
          <w:tcPr>
            <w:tcW w:w="5778" w:type="dxa"/>
          </w:tcPr>
          <w:p w:rsidR="003173AA" w:rsidRPr="00BB0D13" w:rsidRDefault="003173AA" w:rsidP="003173AA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หนี้สินไม่หมุนเวียน</w:t>
            </w:r>
          </w:p>
        </w:tc>
        <w:tc>
          <w:tcPr>
            <w:tcW w:w="291" w:type="dxa"/>
          </w:tcPr>
          <w:p w:rsidR="003173AA" w:rsidRDefault="003173AA" w:rsidP="003173AA">
            <w:pPr>
              <w:ind w:right="34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09" w:type="dxa"/>
          </w:tcPr>
          <w:p w:rsidR="003173AA" w:rsidRPr="00860226" w:rsidRDefault="00787A0F" w:rsidP="0052481B">
            <w:pPr>
              <w:pStyle w:val="BodyText3"/>
              <w:ind w:right="137"/>
              <w:jc w:val="right"/>
            </w:pPr>
            <w:r>
              <w:t>4</w:t>
            </w:r>
            <w:r w:rsidR="00BE14B7">
              <w:t>5,730</w:t>
            </w:r>
          </w:p>
        </w:tc>
        <w:tc>
          <w:tcPr>
            <w:tcW w:w="327" w:type="dxa"/>
          </w:tcPr>
          <w:p w:rsidR="003173AA" w:rsidRPr="00EA0007" w:rsidRDefault="003173AA" w:rsidP="0052481B">
            <w:pPr>
              <w:pStyle w:val="BodyText3"/>
              <w:ind w:right="137"/>
              <w:jc w:val="right"/>
            </w:pPr>
          </w:p>
        </w:tc>
        <w:tc>
          <w:tcPr>
            <w:tcW w:w="1560" w:type="dxa"/>
          </w:tcPr>
          <w:p w:rsidR="003173AA" w:rsidRDefault="00787A0F" w:rsidP="0052481B">
            <w:pPr>
              <w:pStyle w:val="BodyText3"/>
              <w:ind w:right="137"/>
              <w:jc w:val="right"/>
            </w:pPr>
            <w:r>
              <w:t>50</w:t>
            </w:r>
            <w:r w:rsidR="00BE14B7">
              <w:t>,108</w:t>
            </w:r>
          </w:p>
        </w:tc>
      </w:tr>
      <w:tr w:rsidR="003173AA" w:rsidRPr="0052481B" w:rsidTr="00E8380F">
        <w:tc>
          <w:tcPr>
            <w:tcW w:w="5778" w:type="dxa"/>
          </w:tcPr>
          <w:p w:rsidR="003173AA" w:rsidRPr="0052481B" w:rsidRDefault="003173AA" w:rsidP="003173AA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91" w:type="dxa"/>
          </w:tcPr>
          <w:p w:rsidR="003173AA" w:rsidRPr="0052481B" w:rsidRDefault="003173AA" w:rsidP="003173AA">
            <w:pPr>
              <w:ind w:right="342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509" w:type="dxa"/>
          </w:tcPr>
          <w:p w:rsidR="003173AA" w:rsidRPr="0052481B" w:rsidRDefault="003173AA" w:rsidP="0052481B">
            <w:pPr>
              <w:pStyle w:val="BodyText3"/>
              <w:ind w:right="137"/>
              <w:jc w:val="right"/>
              <w:rPr>
                <w:sz w:val="16"/>
                <w:szCs w:val="16"/>
              </w:rPr>
            </w:pPr>
          </w:p>
        </w:tc>
        <w:tc>
          <w:tcPr>
            <w:tcW w:w="327" w:type="dxa"/>
          </w:tcPr>
          <w:p w:rsidR="003173AA" w:rsidRPr="0052481B" w:rsidRDefault="003173AA" w:rsidP="0052481B">
            <w:pPr>
              <w:pStyle w:val="BodyText3"/>
              <w:ind w:right="137"/>
              <w:jc w:val="right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:rsidR="003173AA" w:rsidRPr="0052481B" w:rsidRDefault="003173AA" w:rsidP="0052481B">
            <w:pPr>
              <w:pStyle w:val="BodyText3"/>
              <w:ind w:right="137"/>
              <w:jc w:val="right"/>
              <w:rPr>
                <w:sz w:val="16"/>
                <w:szCs w:val="16"/>
              </w:rPr>
            </w:pPr>
          </w:p>
        </w:tc>
      </w:tr>
      <w:tr w:rsidR="003125F5" w:rsidRPr="00BE103A" w:rsidTr="00E8380F">
        <w:tc>
          <w:tcPr>
            <w:tcW w:w="5778" w:type="dxa"/>
          </w:tcPr>
          <w:p w:rsidR="003125F5" w:rsidRDefault="003125F5" w:rsidP="00236E89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ส่วนได้เสียที่ไม่มีอำนาจควบคุม</w:t>
            </w:r>
          </w:p>
        </w:tc>
        <w:tc>
          <w:tcPr>
            <w:tcW w:w="291" w:type="dxa"/>
          </w:tcPr>
          <w:p w:rsidR="003125F5" w:rsidRDefault="003125F5" w:rsidP="00236E89">
            <w:pPr>
              <w:ind w:right="34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09" w:type="dxa"/>
          </w:tcPr>
          <w:p w:rsidR="003125F5" w:rsidRPr="001A2DD5" w:rsidRDefault="004101C3" w:rsidP="008F41C2">
            <w:pPr>
              <w:pStyle w:val="BodyText3"/>
              <w:ind w:right="137"/>
              <w:jc w:val="right"/>
            </w:pPr>
            <w:r>
              <w:t>213</w:t>
            </w:r>
            <w:r w:rsidR="003125F5" w:rsidRPr="001A2DD5">
              <w:t>,</w:t>
            </w:r>
            <w:r>
              <w:t>588</w:t>
            </w:r>
          </w:p>
        </w:tc>
        <w:tc>
          <w:tcPr>
            <w:tcW w:w="327" w:type="dxa"/>
          </w:tcPr>
          <w:p w:rsidR="003125F5" w:rsidRPr="0052481B" w:rsidRDefault="003125F5" w:rsidP="008F41C2">
            <w:pPr>
              <w:pStyle w:val="BodyText3"/>
              <w:ind w:right="137"/>
              <w:jc w:val="right"/>
              <w:rPr>
                <w:highlight w:val="yellow"/>
              </w:rPr>
            </w:pPr>
          </w:p>
        </w:tc>
        <w:tc>
          <w:tcPr>
            <w:tcW w:w="1560" w:type="dxa"/>
          </w:tcPr>
          <w:p w:rsidR="003125F5" w:rsidRPr="001A2DD5" w:rsidRDefault="004101C3" w:rsidP="008F41C2">
            <w:pPr>
              <w:pStyle w:val="BodyText3"/>
              <w:ind w:right="137"/>
              <w:jc w:val="right"/>
            </w:pPr>
            <w:r>
              <w:t>133</w:t>
            </w:r>
            <w:r w:rsidR="003125F5">
              <w:t>,</w:t>
            </w:r>
            <w:r>
              <w:t>374</w:t>
            </w:r>
          </w:p>
        </w:tc>
      </w:tr>
    </w:tbl>
    <w:p w:rsidR="00791498" w:rsidRDefault="00791498"/>
    <w:p w:rsidR="006E228C" w:rsidRDefault="006E22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s/>
        </w:rPr>
      </w:pPr>
      <w:r>
        <w:rPr>
          <w:cs/>
        </w:rPr>
        <w:br w:type="page"/>
      </w:r>
    </w:p>
    <w:tbl>
      <w:tblPr>
        <w:tblW w:w="9465" w:type="dxa"/>
        <w:tblLook w:val="04A0"/>
      </w:tblPr>
      <w:tblGrid>
        <w:gridCol w:w="5778"/>
        <w:gridCol w:w="291"/>
        <w:gridCol w:w="1509"/>
        <w:gridCol w:w="327"/>
        <w:gridCol w:w="1560"/>
      </w:tblGrid>
      <w:tr w:rsidR="00791498" w:rsidTr="00236E89">
        <w:tc>
          <w:tcPr>
            <w:tcW w:w="5778" w:type="dxa"/>
          </w:tcPr>
          <w:p w:rsidR="00791498" w:rsidRDefault="00791498" w:rsidP="00236E89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lastRenderedPageBreak/>
              <w:br w:type="page"/>
            </w:r>
          </w:p>
        </w:tc>
        <w:tc>
          <w:tcPr>
            <w:tcW w:w="291" w:type="dxa"/>
          </w:tcPr>
          <w:p w:rsidR="00791498" w:rsidRDefault="00791498" w:rsidP="00236E89">
            <w:pPr>
              <w:ind w:right="34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396" w:type="dxa"/>
            <w:gridSpan w:val="3"/>
          </w:tcPr>
          <w:p w:rsidR="00791498" w:rsidRDefault="00791498" w:rsidP="00236E89">
            <w:pPr>
              <w:pStyle w:val="BodyText3"/>
              <w:ind w:right="137"/>
              <w:jc w:val="center"/>
            </w:pPr>
            <w:r>
              <w:rPr>
                <w:rFonts w:hint="cs"/>
                <w:cs/>
              </w:rPr>
              <w:t>พันบาท</w:t>
            </w:r>
          </w:p>
        </w:tc>
      </w:tr>
      <w:tr w:rsidR="00791498" w:rsidRPr="009E3E3A" w:rsidTr="00236E89">
        <w:tc>
          <w:tcPr>
            <w:tcW w:w="5778" w:type="dxa"/>
          </w:tcPr>
          <w:p w:rsidR="00791498" w:rsidRDefault="00791498" w:rsidP="00236E89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1" w:type="dxa"/>
          </w:tcPr>
          <w:p w:rsidR="00791498" w:rsidRDefault="00791498" w:rsidP="00236E89">
            <w:pPr>
              <w:ind w:right="34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09" w:type="dxa"/>
            <w:tcBorders>
              <w:top w:val="single" w:sz="4" w:space="0" w:color="auto"/>
              <w:bottom w:val="single" w:sz="4" w:space="0" w:color="auto"/>
            </w:tcBorders>
          </w:tcPr>
          <w:p w:rsidR="00791498" w:rsidRPr="009E3E3A" w:rsidRDefault="00791498" w:rsidP="00236E8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327" w:type="dxa"/>
            <w:tcBorders>
              <w:top w:val="single" w:sz="4" w:space="0" w:color="auto"/>
            </w:tcBorders>
          </w:tcPr>
          <w:p w:rsidR="00791498" w:rsidRPr="00EA0007" w:rsidRDefault="00791498" w:rsidP="00236E8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791498" w:rsidRPr="009E3E3A" w:rsidRDefault="00791498" w:rsidP="00236E8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6E228C" w:rsidRPr="00BE103A" w:rsidTr="00E8380F">
        <w:tc>
          <w:tcPr>
            <w:tcW w:w="5778" w:type="dxa"/>
          </w:tcPr>
          <w:p w:rsidR="006E228C" w:rsidRPr="006E228C" w:rsidRDefault="006E228C" w:rsidP="008F41C2">
            <w:pPr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E228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สำหรับปีสิ้นสุดวันที่ 31 ธันวาคม</w:t>
            </w:r>
          </w:p>
        </w:tc>
        <w:tc>
          <w:tcPr>
            <w:tcW w:w="291" w:type="dxa"/>
          </w:tcPr>
          <w:p w:rsidR="006E228C" w:rsidRDefault="006E228C" w:rsidP="008F41C2">
            <w:pPr>
              <w:ind w:right="34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09" w:type="dxa"/>
          </w:tcPr>
          <w:p w:rsidR="006E228C" w:rsidRDefault="006E228C" w:rsidP="008F41C2">
            <w:pPr>
              <w:pStyle w:val="BodyText3"/>
              <w:ind w:right="137"/>
              <w:jc w:val="right"/>
            </w:pPr>
          </w:p>
        </w:tc>
        <w:tc>
          <w:tcPr>
            <w:tcW w:w="327" w:type="dxa"/>
          </w:tcPr>
          <w:p w:rsidR="006E228C" w:rsidRPr="00EA0007" w:rsidRDefault="006E228C" w:rsidP="008F41C2">
            <w:pPr>
              <w:pStyle w:val="BodyText3"/>
              <w:ind w:right="137"/>
              <w:jc w:val="right"/>
            </w:pPr>
          </w:p>
        </w:tc>
        <w:tc>
          <w:tcPr>
            <w:tcW w:w="1560" w:type="dxa"/>
          </w:tcPr>
          <w:p w:rsidR="006E228C" w:rsidRDefault="006E228C" w:rsidP="008F41C2">
            <w:pPr>
              <w:pStyle w:val="BodyText3"/>
              <w:ind w:right="137"/>
              <w:jc w:val="right"/>
            </w:pPr>
          </w:p>
        </w:tc>
      </w:tr>
      <w:tr w:rsidR="003125F5" w:rsidRPr="00BE103A" w:rsidTr="00E8380F">
        <w:tc>
          <w:tcPr>
            <w:tcW w:w="5778" w:type="dxa"/>
          </w:tcPr>
          <w:p w:rsidR="003125F5" w:rsidRPr="00BB0D13" w:rsidRDefault="003125F5" w:rsidP="008F41C2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</w:t>
            </w:r>
          </w:p>
        </w:tc>
        <w:tc>
          <w:tcPr>
            <w:tcW w:w="291" w:type="dxa"/>
          </w:tcPr>
          <w:p w:rsidR="003125F5" w:rsidRDefault="003125F5" w:rsidP="008F41C2">
            <w:pPr>
              <w:ind w:right="34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09" w:type="dxa"/>
          </w:tcPr>
          <w:p w:rsidR="003125F5" w:rsidRPr="00860226" w:rsidRDefault="003125F5" w:rsidP="008F41C2">
            <w:pPr>
              <w:pStyle w:val="BodyText3"/>
              <w:ind w:right="137"/>
              <w:jc w:val="right"/>
            </w:pPr>
            <w:r>
              <w:t>459,481</w:t>
            </w:r>
          </w:p>
        </w:tc>
        <w:tc>
          <w:tcPr>
            <w:tcW w:w="327" w:type="dxa"/>
          </w:tcPr>
          <w:p w:rsidR="003125F5" w:rsidRPr="00EA0007" w:rsidRDefault="003125F5" w:rsidP="008F41C2">
            <w:pPr>
              <w:pStyle w:val="BodyText3"/>
              <w:ind w:right="137"/>
              <w:jc w:val="right"/>
            </w:pPr>
          </w:p>
        </w:tc>
        <w:tc>
          <w:tcPr>
            <w:tcW w:w="1560" w:type="dxa"/>
          </w:tcPr>
          <w:p w:rsidR="003125F5" w:rsidRDefault="003125F5" w:rsidP="008F41C2">
            <w:pPr>
              <w:pStyle w:val="BodyText3"/>
              <w:ind w:right="137"/>
              <w:jc w:val="right"/>
            </w:pPr>
            <w:r>
              <w:t>419,167</w:t>
            </w:r>
          </w:p>
        </w:tc>
      </w:tr>
      <w:tr w:rsidR="003125F5" w:rsidRPr="003125F5" w:rsidTr="00E8380F">
        <w:tc>
          <w:tcPr>
            <w:tcW w:w="5778" w:type="dxa"/>
          </w:tcPr>
          <w:p w:rsidR="003125F5" w:rsidRPr="003125F5" w:rsidRDefault="003125F5" w:rsidP="008F41C2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91" w:type="dxa"/>
          </w:tcPr>
          <w:p w:rsidR="003125F5" w:rsidRPr="003125F5" w:rsidRDefault="003125F5" w:rsidP="008F41C2">
            <w:pPr>
              <w:ind w:right="342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509" w:type="dxa"/>
          </w:tcPr>
          <w:p w:rsidR="003125F5" w:rsidRPr="003125F5" w:rsidRDefault="003125F5" w:rsidP="008F41C2">
            <w:pPr>
              <w:pStyle w:val="BodyText3"/>
              <w:ind w:right="137"/>
              <w:jc w:val="right"/>
              <w:rPr>
                <w:sz w:val="16"/>
                <w:szCs w:val="16"/>
              </w:rPr>
            </w:pPr>
          </w:p>
        </w:tc>
        <w:tc>
          <w:tcPr>
            <w:tcW w:w="327" w:type="dxa"/>
          </w:tcPr>
          <w:p w:rsidR="003125F5" w:rsidRPr="003125F5" w:rsidRDefault="003125F5" w:rsidP="008F41C2">
            <w:pPr>
              <w:pStyle w:val="BodyText3"/>
              <w:ind w:right="137"/>
              <w:jc w:val="right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:rsidR="003125F5" w:rsidRPr="003125F5" w:rsidRDefault="003125F5" w:rsidP="008F41C2">
            <w:pPr>
              <w:pStyle w:val="BodyText3"/>
              <w:ind w:right="137"/>
              <w:jc w:val="right"/>
              <w:rPr>
                <w:sz w:val="16"/>
                <w:szCs w:val="16"/>
              </w:rPr>
            </w:pPr>
          </w:p>
        </w:tc>
      </w:tr>
      <w:tr w:rsidR="003125F5" w:rsidRPr="00BE103A" w:rsidTr="00E8380F">
        <w:tc>
          <w:tcPr>
            <w:tcW w:w="5778" w:type="dxa"/>
          </w:tcPr>
          <w:p w:rsidR="003125F5" w:rsidRPr="00BB0D13" w:rsidRDefault="003125F5" w:rsidP="008F41C2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กำไรสำหรับปีของส่วนได้เสียที่ไม่มีอำนาจควบคุม</w:t>
            </w:r>
          </w:p>
        </w:tc>
        <w:tc>
          <w:tcPr>
            <w:tcW w:w="291" w:type="dxa"/>
          </w:tcPr>
          <w:p w:rsidR="003125F5" w:rsidRDefault="003125F5" w:rsidP="008F41C2">
            <w:pPr>
              <w:ind w:right="34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09" w:type="dxa"/>
          </w:tcPr>
          <w:p w:rsidR="003125F5" w:rsidRPr="00860226" w:rsidRDefault="003125F5" w:rsidP="008F41C2">
            <w:pPr>
              <w:pStyle w:val="BodyText3"/>
              <w:ind w:right="137"/>
              <w:jc w:val="right"/>
            </w:pPr>
            <w:r>
              <w:t>10,596</w:t>
            </w:r>
          </w:p>
        </w:tc>
        <w:tc>
          <w:tcPr>
            <w:tcW w:w="327" w:type="dxa"/>
          </w:tcPr>
          <w:p w:rsidR="003125F5" w:rsidRPr="00EA0007" w:rsidRDefault="003125F5" w:rsidP="008F41C2">
            <w:pPr>
              <w:pStyle w:val="BodyText3"/>
              <w:ind w:right="137"/>
              <w:jc w:val="right"/>
            </w:pPr>
          </w:p>
        </w:tc>
        <w:tc>
          <w:tcPr>
            <w:tcW w:w="1560" w:type="dxa"/>
          </w:tcPr>
          <w:p w:rsidR="003125F5" w:rsidRDefault="003125F5" w:rsidP="008F41C2">
            <w:pPr>
              <w:pStyle w:val="BodyText3"/>
              <w:ind w:right="137"/>
              <w:jc w:val="right"/>
            </w:pPr>
            <w:r>
              <w:t>12,308</w:t>
            </w:r>
          </w:p>
        </w:tc>
      </w:tr>
      <w:tr w:rsidR="003125F5" w:rsidRPr="00BE103A" w:rsidTr="00E8380F">
        <w:tc>
          <w:tcPr>
            <w:tcW w:w="5778" w:type="dxa"/>
          </w:tcPr>
          <w:p w:rsidR="003125F5" w:rsidRPr="00BB0D13" w:rsidRDefault="003125F5" w:rsidP="008F41C2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กำไรขาดทุนเบ็ดเสร็จอื่นสำหรับปีของส่วนได้เสียที่ไม่มีอำนาจควบคุม</w:t>
            </w:r>
          </w:p>
        </w:tc>
        <w:tc>
          <w:tcPr>
            <w:tcW w:w="291" w:type="dxa"/>
          </w:tcPr>
          <w:p w:rsidR="003125F5" w:rsidRDefault="003125F5" w:rsidP="008F41C2">
            <w:pPr>
              <w:ind w:right="34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09" w:type="dxa"/>
          </w:tcPr>
          <w:p w:rsidR="003125F5" w:rsidRPr="00860226" w:rsidRDefault="003125F5" w:rsidP="008F41C2">
            <w:pPr>
              <w:pStyle w:val="BodyText3"/>
              <w:ind w:right="137"/>
              <w:jc w:val="right"/>
            </w:pPr>
            <w:r>
              <w:t>10,233</w:t>
            </w:r>
          </w:p>
        </w:tc>
        <w:tc>
          <w:tcPr>
            <w:tcW w:w="327" w:type="dxa"/>
          </w:tcPr>
          <w:p w:rsidR="003125F5" w:rsidRPr="00EA0007" w:rsidRDefault="003125F5" w:rsidP="008F41C2">
            <w:pPr>
              <w:pStyle w:val="BodyText3"/>
              <w:ind w:right="137"/>
              <w:jc w:val="right"/>
            </w:pPr>
          </w:p>
        </w:tc>
        <w:tc>
          <w:tcPr>
            <w:tcW w:w="1560" w:type="dxa"/>
          </w:tcPr>
          <w:p w:rsidR="003125F5" w:rsidRDefault="003125F5" w:rsidP="008F41C2">
            <w:pPr>
              <w:pStyle w:val="BodyText3"/>
              <w:ind w:right="137"/>
              <w:jc w:val="right"/>
            </w:pPr>
            <w:r>
              <w:t>11,993</w:t>
            </w:r>
          </w:p>
        </w:tc>
      </w:tr>
      <w:tr w:rsidR="003125F5" w:rsidRPr="00BE103A" w:rsidTr="00E8380F">
        <w:tc>
          <w:tcPr>
            <w:tcW w:w="5778" w:type="dxa"/>
          </w:tcPr>
          <w:p w:rsidR="003125F5" w:rsidRPr="00AC2BF0" w:rsidRDefault="003125F5" w:rsidP="008F41C2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เงินปันผลจ่ายแก่ส่วนได้เสียที่ไม่มีอำนาจควบคุม</w:t>
            </w:r>
          </w:p>
        </w:tc>
        <w:tc>
          <w:tcPr>
            <w:tcW w:w="291" w:type="dxa"/>
          </w:tcPr>
          <w:p w:rsidR="003125F5" w:rsidRDefault="003125F5" w:rsidP="008F41C2">
            <w:pPr>
              <w:ind w:right="34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09" w:type="dxa"/>
          </w:tcPr>
          <w:p w:rsidR="003125F5" w:rsidRPr="00860226" w:rsidRDefault="003125F5" w:rsidP="008F41C2">
            <w:pPr>
              <w:pStyle w:val="BodyText3"/>
              <w:tabs>
                <w:tab w:val="clear" w:pos="907"/>
                <w:tab w:val="left" w:pos="1309"/>
              </w:tabs>
              <w:ind w:right="68"/>
              <w:jc w:val="right"/>
            </w:pPr>
            <w:r>
              <w:t>(9,044)</w:t>
            </w:r>
          </w:p>
        </w:tc>
        <w:tc>
          <w:tcPr>
            <w:tcW w:w="327" w:type="dxa"/>
          </w:tcPr>
          <w:p w:rsidR="003125F5" w:rsidRPr="00EA0007" w:rsidRDefault="003125F5" w:rsidP="008F41C2">
            <w:pPr>
              <w:pStyle w:val="BodyText3"/>
              <w:tabs>
                <w:tab w:val="clear" w:pos="907"/>
                <w:tab w:val="left" w:pos="1309"/>
              </w:tabs>
              <w:ind w:right="68"/>
              <w:jc w:val="right"/>
            </w:pPr>
          </w:p>
        </w:tc>
        <w:tc>
          <w:tcPr>
            <w:tcW w:w="1560" w:type="dxa"/>
          </w:tcPr>
          <w:p w:rsidR="003125F5" w:rsidRDefault="003125F5" w:rsidP="008F41C2">
            <w:pPr>
              <w:pStyle w:val="BodyText3"/>
              <w:tabs>
                <w:tab w:val="clear" w:pos="907"/>
                <w:tab w:val="left" w:pos="1309"/>
              </w:tabs>
              <w:ind w:right="68"/>
              <w:jc w:val="right"/>
            </w:pPr>
            <w:r>
              <w:t>(6,180)</w:t>
            </w:r>
          </w:p>
        </w:tc>
      </w:tr>
      <w:tr w:rsidR="003125F5" w:rsidRPr="003125F5" w:rsidTr="00E8380F">
        <w:tc>
          <w:tcPr>
            <w:tcW w:w="5778" w:type="dxa"/>
          </w:tcPr>
          <w:p w:rsidR="003125F5" w:rsidRPr="003125F5" w:rsidRDefault="003125F5" w:rsidP="00236E89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91" w:type="dxa"/>
          </w:tcPr>
          <w:p w:rsidR="003125F5" w:rsidRPr="003125F5" w:rsidRDefault="003125F5" w:rsidP="00236E89">
            <w:pPr>
              <w:ind w:right="342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509" w:type="dxa"/>
          </w:tcPr>
          <w:p w:rsidR="003125F5" w:rsidRPr="003125F5" w:rsidRDefault="003125F5" w:rsidP="00236E89">
            <w:pPr>
              <w:pStyle w:val="BodyText3"/>
              <w:ind w:right="137"/>
              <w:jc w:val="right"/>
              <w:rPr>
                <w:sz w:val="16"/>
                <w:szCs w:val="16"/>
              </w:rPr>
            </w:pPr>
          </w:p>
        </w:tc>
        <w:tc>
          <w:tcPr>
            <w:tcW w:w="327" w:type="dxa"/>
          </w:tcPr>
          <w:p w:rsidR="003125F5" w:rsidRPr="003125F5" w:rsidRDefault="003125F5" w:rsidP="00236E89">
            <w:pPr>
              <w:ind w:right="16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60" w:type="dxa"/>
          </w:tcPr>
          <w:p w:rsidR="003125F5" w:rsidRPr="003125F5" w:rsidRDefault="003125F5" w:rsidP="00236E89">
            <w:pPr>
              <w:pStyle w:val="BodyText3"/>
              <w:ind w:right="137"/>
              <w:jc w:val="right"/>
              <w:rPr>
                <w:sz w:val="16"/>
                <w:szCs w:val="16"/>
              </w:rPr>
            </w:pPr>
          </w:p>
        </w:tc>
      </w:tr>
      <w:tr w:rsidR="00791498" w:rsidRPr="00BE103A" w:rsidTr="00E8380F">
        <w:tc>
          <w:tcPr>
            <w:tcW w:w="5778" w:type="dxa"/>
          </w:tcPr>
          <w:p w:rsidR="00791498" w:rsidRPr="00BB0D13" w:rsidRDefault="00791498" w:rsidP="00236E89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เงินสดสุทธิได้มาจากกิจกรรมดำเนินงาน</w:t>
            </w:r>
          </w:p>
        </w:tc>
        <w:tc>
          <w:tcPr>
            <w:tcW w:w="291" w:type="dxa"/>
          </w:tcPr>
          <w:p w:rsidR="00791498" w:rsidRDefault="00791498" w:rsidP="00236E89">
            <w:pPr>
              <w:ind w:right="34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09" w:type="dxa"/>
          </w:tcPr>
          <w:p w:rsidR="00791498" w:rsidRPr="00860226" w:rsidRDefault="00791498" w:rsidP="00236E89">
            <w:pPr>
              <w:pStyle w:val="BodyText3"/>
              <w:ind w:right="137"/>
              <w:jc w:val="right"/>
            </w:pPr>
            <w:r>
              <w:t>87,015</w:t>
            </w:r>
          </w:p>
        </w:tc>
        <w:tc>
          <w:tcPr>
            <w:tcW w:w="327" w:type="dxa"/>
          </w:tcPr>
          <w:p w:rsidR="00791498" w:rsidRPr="00EA0007" w:rsidRDefault="00791498" w:rsidP="00236E89">
            <w:pPr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:rsidR="00791498" w:rsidRDefault="00791498" w:rsidP="00236E89">
            <w:pPr>
              <w:pStyle w:val="BodyText3"/>
              <w:ind w:right="137"/>
              <w:jc w:val="right"/>
            </w:pPr>
            <w:r>
              <w:t>76,660</w:t>
            </w:r>
          </w:p>
        </w:tc>
      </w:tr>
      <w:tr w:rsidR="00791498" w:rsidRPr="00BE103A" w:rsidTr="00E8380F">
        <w:tc>
          <w:tcPr>
            <w:tcW w:w="5778" w:type="dxa"/>
          </w:tcPr>
          <w:p w:rsidR="00791498" w:rsidRPr="00AC2BF0" w:rsidRDefault="00791498" w:rsidP="00236E89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เงินสดสุทธิใช้ไปในกิจกรรมลงทุน</w:t>
            </w:r>
          </w:p>
        </w:tc>
        <w:tc>
          <w:tcPr>
            <w:tcW w:w="291" w:type="dxa"/>
          </w:tcPr>
          <w:p w:rsidR="00791498" w:rsidRDefault="00791498" w:rsidP="00236E89">
            <w:pPr>
              <w:ind w:right="34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09" w:type="dxa"/>
          </w:tcPr>
          <w:p w:rsidR="00791498" w:rsidRPr="00860226" w:rsidRDefault="00791498" w:rsidP="00236E89">
            <w:pPr>
              <w:pStyle w:val="BodyText3"/>
              <w:tabs>
                <w:tab w:val="clear" w:pos="907"/>
                <w:tab w:val="left" w:pos="1309"/>
              </w:tabs>
              <w:ind w:right="68"/>
              <w:jc w:val="right"/>
            </w:pPr>
            <w:r>
              <w:t>(10,033)</w:t>
            </w:r>
          </w:p>
        </w:tc>
        <w:tc>
          <w:tcPr>
            <w:tcW w:w="327" w:type="dxa"/>
          </w:tcPr>
          <w:p w:rsidR="00791498" w:rsidRPr="00EA0007" w:rsidRDefault="00791498" w:rsidP="00236E89">
            <w:pPr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:rsidR="00791498" w:rsidRDefault="00791498" w:rsidP="00236E89">
            <w:pPr>
              <w:pStyle w:val="BodyText3"/>
              <w:tabs>
                <w:tab w:val="clear" w:pos="907"/>
                <w:tab w:val="left" w:pos="1309"/>
              </w:tabs>
              <w:ind w:right="68"/>
              <w:jc w:val="right"/>
            </w:pPr>
            <w:r>
              <w:t>(20,710)</w:t>
            </w:r>
          </w:p>
        </w:tc>
      </w:tr>
      <w:tr w:rsidR="00791498" w:rsidRPr="00BE103A" w:rsidTr="00791498">
        <w:tc>
          <w:tcPr>
            <w:tcW w:w="5778" w:type="dxa"/>
          </w:tcPr>
          <w:p w:rsidR="00791498" w:rsidRPr="00BB0D13" w:rsidRDefault="00791498" w:rsidP="00236E89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เงินสดสุทธิได้มาจาก (ใช้ไปใน) กิจกรรมจัดหาเงิน</w:t>
            </w:r>
          </w:p>
        </w:tc>
        <w:tc>
          <w:tcPr>
            <w:tcW w:w="291" w:type="dxa"/>
          </w:tcPr>
          <w:p w:rsidR="00791498" w:rsidRDefault="00791498" w:rsidP="00236E89">
            <w:pPr>
              <w:ind w:right="34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09" w:type="dxa"/>
            <w:tcBorders>
              <w:bottom w:val="single" w:sz="4" w:space="0" w:color="auto"/>
            </w:tcBorders>
          </w:tcPr>
          <w:p w:rsidR="00791498" w:rsidRPr="00860226" w:rsidRDefault="00791498" w:rsidP="00236E89">
            <w:pPr>
              <w:pStyle w:val="BodyText3"/>
              <w:ind w:right="137"/>
              <w:jc w:val="right"/>
            </w:pPr>
            <w:r>
              <w:t>38,855</w:t>
            </w:r>
          </w:p>
        </w:tc>
        <w:tc>
          <w:tcPr>
            <w:tcW w:w="327" w:type="dxa"/>
          </w:tcPr>
          <w:p w:rsidR="00791498" w:rsidRPr="00EA0007" w:rsidRDefault="00791498" w:rsidP="00236E89">
            <w:pPr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791498" w:rsidRDefault="00791498" w:rsidP="00236E89">
            <w:pPr>
              <w:pStyle w:val="BodyText3"/>
              <w:tabs>
                <w:tab w:val="clear" w:pos="907"/>
                <w:tab w:val="left" w:pos="1309"/>
              </w:tabs>
              <w:ind w:right="68"/>
              <w:jc w:val="right"/>
            </w:pPr>
            <w:r>
              <w:t>(58,946)</w:t>
            </w:r>
          </w:p>
        </w:tc>
      </w:tr>
      <w:tr w:rsidR="00791498" w:rsidRPr="00BE103A" w:rsidTr="00791498">
        <w:tc>
          <w:tcPr>
            <w:tcW w:w="5778" w:type="dxa"/>
          </w:tcPr>
          <w:p w:rsidR="00791498" w:rsidRPr="00BB0D13" w:rsidRDefault="00791498" w:rsidP="00236E89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กระแสเงินสดเพิ่มขึ้น</w:t>
            </w:r>
            <w:r w:rsidR="004461F3">
              <w:rPr>
                <w:rFonts w:ascii="Angsana New" w:hAnsi="Angsana New" w:hint="cs"/>
                <w:sz w:val="30"/>
                <w:szCs w:val="30"/>
                <w:cs/>
              </w:rPr>
              <w:t xml:space="preserve"> (ลดลง)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291" w:type="dxa"/>
          </w:tcPr>
          <w:p w:rsidR="00791498" w:rsidRDefault="00791498" w:rsidP="00236E89">
            <w:pPr>
              <w:ind w:right="34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09" w:type="dxa"/>
            <w:tcBorders>
              <w:top w:val="single" w:sz="4" w:space="0" w:color="auto"/>
              <w:bottom w:val="double" w:sz="4" w:space="0" w:color="auto"/>
            </w:tcBorders>
          </w:tcPr>
          <w:p w:rsidR="00791498" w:rsidRPr="00860226" w:rsidRDefault="00791498" w:rsidP="00236E89">
            <w:pPr>
              <w:pStyle w:val="BodyText3"/>
              <w:ind w:right="137"/>
              <w:jc w:val="right"/>
            </w:pPr>
            <w:r>
              <w:t>115,837</w:t>
            </w:r>
          </w:p>
        </w:tc>
        <w:tc>
          <w:tcPr>
            <w:tcW w:w="327" w:type="dxa"/>
          </w:tcPr>
          <w:p w:rsidR="00791498" w:rsidRPr="00EA0007" w:rsidRDefault="00791498" w:rsidP="00236E89">
            <w:pPr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</w:tcPr>
          <w:p w:rsidR="00791498" w:rsidRDefault="00791498" w:rsidP="00236E89">
            <w:pPr>
              <w:pStyle w:val="BodyText3"/>
              <w:tabs>
                <w:tab w:val="clear" w:pos="907"/>
                <w:tab w:val="left" w:pos="1309"/>
              </w:tabs>
              <w:ind w:right="68"/>
              <w:jc w:val="right"/>
            </w:pPr>
            <w:r>
              <w:t>(2,996)</w:t>
            </w:r>
          </w:p>
        </w:tc>
      </w:tr>
    </w:tbl>
    <w:p w:rsidR="00791498" w:rsidRPr="00791498" w:rsidRDefault="00791498">
      <w:pPr>
        <w:rPr>
          <w:rFonts w:ascii="Angsana New" w:hAnsi="Angsana New"/>
          <w:sz w:val="30"/>
          <w:szCs w:val="30"/>
        </w:rPr>
      </w:pPr>
    </w:p>
    <w:p w:rsidR="00BB0DC1" w:rsidRPr="00EE3B56" w:rsidRDefault="00EE6469" w:rsidP="00BB0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3</w:t>
      </w:r>
      <w:r w:rsidR="00791498">
        <w:rPr>
          <w:rFonts w:ascii="Angsana New" w:hAnsi="Angsana New" w:hint="cs"/>
          <w:b/>
          <w:bCs/>
          <w:sz w:val="30"/>
          <w:szCs w:val="30"/>
          <w:cs/>
        </w:rPr>
        <w:t>3</w:t>
      </w:r>
      <w:r w:rsidR="00BB0DC1" w:rsidRPr="00EE3B56">
        <w:rPr>
          <w:rFonts w:ascii="Angsana New" w:hAnsi="Angsana New"/>
          <w:b/>
          <w:bCs/>
          <w:sz w:val="30"/>
          <w:szCs w:val="30"/>
        </w:rPr>
        <w:t>.</w:t>
      </w:r>
      <w:r w:rsidR="00BB0DC1" w:rsidRPr="00EE3B56">
        <w:rPr>
          <w:rFonts w:ascii="Angsana New" w:hAnsi="Angsana New"/>
          <w:b/>
          <w:bCs/>
          <w:sz w:val="30"/>
          <w:szCs w:val="30"/>
        </w:rPr>
        <w:tab/>
      </w:r>
      <w:r w:rsidR="00BB0DC1" w:rsidRPr="00EE3B56">
        <w:rPr>
          <w:rFonts w:ascii="Angsana New" w:hAnsi="Angsana New" w:hint="cs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:rsidR="00BB0DC1" w:rsidRPr="00EE3B56" w:rsidRDefault="00BB0DC1" w:rsidP="00BB0DC1">
      <w:pPr>
        <w:pStyle w:val="NoSpacing"/>
        <w:tabs>
          <w:tab w:val="left" w:pos="567"/>
        </w:tabs>
        <w:jc w:val="thaiDistribute"/>
        <w:rPr>
          <w:rFonts w:ascii="Angsana New" w:hAnsi="Angsana New"/>
          <w:sz w:val="16"/>
          <w:szCs w:val="16"/>
        </w:rPr>
      </w:pPr>
    </w:p>
    <w:p w:rsidR="007072A6" w:rsidRPr="00436089" w:rsidRDefault="00893601" w:rsidP="00893601">
      <w:pPr>
        <w:pStyle w:val="NoSpacing"/>
        <w:jc w:val="thaiDistribute"/>
        <w:rPr>
          <w:rFonts w:ascii="AngsanaUPC" w:hAnsi="AngsanaUPC" w:cs="AngsanaUPC"/>
          <w:b/>
          <w:bCs/>
          <w:sz w:val="16"/>
          <w:szCs w:val="16"/>
        </w:rPr>
      </w:pPr>
      <w:r w:rsidRPr="00436089">
        <w:rPr>
          <w:rFonts w:ascii="Angsana New" w:hAnsi="Angsana New" w:hint="cs"/>
          <w:szCs w:val="30"/>
          <w:cs/>
        </w:rPr>
        <w:t>ในที่ประช</w:t>
      </w:r>
      <w:r w:rsidR="00436089">
        <w:rPr>
          <w:rFonts w:ascii="Angsana New" w:hAnsi="Angsana New" w:hint="cs"/>
          <w:szCs w:val="30"/>
          <w:cs/>
        </w:rPr>
        <w:t>ุมคณะกรรมการบริษัทเมื่อวันที่ 2</w:t>
      </w:r>
      <w:r w:rsidR="00B16C2E">
        <w:rPr>
          <w:rFonts w:ascii="Angsana New" w:hAnsi="Angsana New" w:hint="cs"/>
          <w:szCs w:val="30"/>
          <w:cs/>
        </w:rPr>
        <w:t>8</w:t>
      </w:r>
      <w:r w:rsidR="00436089">
        <w:rPr>
          <w:rFonts w:ascii="Angsana New" w:hAnsi="Angsana New" w:hint="cs"/>
          <w:szCs w:val="30"/>
          <w:cs/>
        </w:rPr>
        <w:t xml:space="preserve"> กุมภาพันธ์ 2565</w:t>
      </w:r>
      <w:r w:rsidRPr="00436089">
        <w:rPr>
          <w:rFonts w:ascii="Angsana New" w:hAnsi="Angsana New" w:hint="cs"/>
          <w:szCs w:val="30"/>
          <w:cs/>
        </w:rPr>
        <w:t xml:space="preserve"> คณะกรรมการบริษัทได้มีมติให้เสนอที่ประชุมสามัญผู้ถือหุ้นเพื่ออนุมัติ</w:t>
      </w:r>
      <w:r w:rsidR="00436089">
        <w:rPr>
          <w:rFonts w:ascii="Angsana New" w:hAnsi="Angsana New"/>
          <w:szCs w:val="30"/>
          <w:cs/>
        </w:rPr>
        <w:t>จ่ายเงินปันผลประจำปี 256</w:t>
      </w:r>
      <w:r w:rsidR="00436089">
        <w:rPr>
          <w:rFonts w:ascii="Angsana New" w:hAnsi="Angsana New" w:hint="cs"/>
          <w:szCs w:val="30"/>
          <w:cs/>
        </w:rPr>
        <w:t>4</w:t>
      </w:r>
      <w:r w:rsidR="00AA7C53" w:rsidRPr="00436089">
        <w:rPr>
          <w:rFonts w:ascii="Angsana New" w:hAnsi="Angsana New"/>
          <w:szCs w:val="30"/>
          <w:cs/>
        </w:rPr>
        <w:t xml:space="preserve"> ในอัตรา</w:t>
      </w:r>
      <w:r w:rsidR="00AA7C53" w:rsidRPr="00436089">
        <w:rPr>
          <w:rFonts w:ascii="Angsana New" w:hAnsi="Angsana New" w:hint="cs"/>
          <w:szCs w:val="30"/>
          <w:cs/>
        </w:rPr>
        <w:t>หุ้นละ</w:t>
      </w:r>
      <w:r w:rsidR="00AA7C53" w:rsidRPr="00436089">
        <w:rPr>
          <w:rFonts w:ascii="Angsana New" w:hAnsi="Angsana New"/>
          <w:szCs w:val="30"/>
          <w:cs/>
        </w:rPr>
        <w:t xml:space="preserve"> 0.0</w:t>
      </w:r>
      <w:r w:rsidR="00436089">
        <w:rPr>
          <w:rFonts w:ascii="Angsana New" w:hAnsi="Angsana New" w:hint="cs"/>
          <w:szCs w:val="30"/>
          <w:cs/>
        </w:rPr>
        <w:t>13</w:t>
      </w:r>
      <w:r w:rsidR="00AA7C53" w:rsidRPr="00436089">
        <w:rPr>
          <w:rFonts w:ascii="Angsana New" w:hAnsi="Angsana New"/>
          <w:szCs w:val="30"/>
          <w:cs/>
        </w:rPr>
        <w:t xml:space="preserve"> บาท</w:t>
      </w:r>
      <w:r w:rsidR="00436089">
        <w:rPr>
          <w:rFonts w:ascii="Angsana New" w:hAnsi="Angsana New" w:hint="cs"/>
          <w:szCs w:val="30"/>
          <w:cs/>
        </w:rPr>
        <w:t xml:space="preserve"> </w:t>
      </w:r>
      <w:r w:rsidR="00AA7C53" w:rsidRPr="00436089">
        <w:rPr>
          <w:rFonts w:ascii="Angsana New" w:hAnsi="Angsana New"/>
          <w:szCs w:val="30"/>
          <w:cs/>
        </w:rPr>
        <w:t>เป็นจำนวนเงิน</w:t>
      </w:r>
      <w:r w:rsidR="00392A2E" w:rsidRPr="00436089">
        <w:rPr>
          <w:rFonts w:ascii="Angsana New" w:hAnsi="Angsana New" w:hint="cs"/>
          <w:szCs w:val="30"/>
          <w:cs/>
        </w:rPr>
        <w:t>รวม</w:t>
      </w:r>
      <w:r w:rsidR="00AA7C53" w:rsidRPr="00436089">
        <w:rPr>
          <w:rFonts w:ascii="Angsana New" w:hAnsi="Angsana New" w:hint="cs"/>
          <w:szCs w:val="30"/>
          <w:cs/>
        </w:rPr>
        <w:t xml:space="preserve">ไม่เกิน </w:t>
      </w:r>
      <w:r w:rsidR="00436089">
        <w:rPr>
          <w:rFonts w:ascii="Angsana New" w:hAnsi="Angsana New" w:hint="cs"/>
          <w:szCs w:val="30"/>
          <w:cs/>
        </w:rPr>
        <w:t>35,984,392.35</w:t>
      </w:r>
      <w:r w:rsidR="00AA7C53" w:rsidRPr="00436089">
        <w:rPr>
          <w:rFonts w:ascii="Angsana New" w:hAnsi="Angsana New"/>
          <w:szCs w:val="30"/>
        </w:rPr>
        <w:t xml:space="preserve"> </w:t>
      </w:r>
      <w:r w:rsidR="00AA7C53" w:rsidRPr="00436089">
        <w:rPr>
          <w:rFonts w:ascii="Angsana New" w:hAnsi="Angsana New"/>
          <w:szCs w:val="30"/>
          <w:cs/>
        </w:rPr>
        <w:t xml:space="preserve">บาท </w:t>
      </w:r>
      <w:r w:rsidR="00436089">
        <w:rPr>
          <w:rFonts w:ascii="Angsana New" w:hAnsi="Angsana New" w:hint="cs"/>
          <w:szCs w:val="30"/>
          <w:cs/>
        </w:rPr>
        <w:t>และ</w:t>
      </w:r>
      <w:r w:rsidR="00AA7C53" w:rsidRPr="00436089">
        <w:rPr>
          <w:rFonts w:ascii="Angsana New" w:hAnsi="Angsana New" w:hint="cs"/>
          <w:szCs w:val="30"/>
          <w:cs/>
        </w:rPr>
        <w:t>จะจ่าย</w:t>
      </w:r>
      <w:r w:rsidR="00AA7C53" w:rsidRPr="00436089">
        <w:rPr>
          <w:rFonts w:ascii="Angsana New" w:hAnsi="Angsana New"/>
          <w:szCs w:val="30"/>
          <w:cs/>
        </w:rPr>
        <w:t xml:space="preserve">ให้กับผู้ถือหุ้นในวันที่ </w:t>
      </w:r>
      <w:r w:rsidR="00436089">
        <w:rPr>
          <w:rFonts w:ascii="Angsana New" w:hAnsi="Angsana New" w:hint="cs"/>
          <w:szCs w:val="30"/>
          <w:cs/>
        </w:rPr>
        <w:t>2</w:t>
      </w:r>
      <w:r w:rsidR="00761F5E">
        <w:rPr>
          <w:rFonts w:ascii="Angsana New" w:hAnsi="Angsana New" w:hint="cs"/>
          <w:szCs w:val="30"/>
          <w:cs/>
        </w:rPr>
        <w:t>5</w:t>
      </w:r>
      <w:r w:rsidR="00AA7C53" w:rsidRPr="00436089">
        <w:rPr>
          <w:rFonts w:ascii="Angsana New" w:hAnsi="Angsana New"/>
          <w:szCs w:val="30"/>
          <w:cs/>
        </w:rPr>
        <w:t xml:space="preserve"> พฤษภาคม 256</w:t>
      </w:r>
      <w:r w:rsidR="00436089">
        <w:rPr>
          <w:rFonts w:ascii="Angsana New" w:hAnsi="Angsana New" w:hint="cs"/>
          <w:szCs w:val="30"/>
          <w:cs/>
        </w:rPr>
        <w:t>5</w:t>
      </w:r>
    </w:p>
    <w:p w:rsidR="00AA7C53" w:rsidRPr="00436089" w:rsidRDefault="00AA7C53" w:rsidP="007072A6">
      <w:pPr>
        <w:pStyle w:val="NoSpacing"/>
        <w:rPr>
          <w:rFonts w:ascii="AngsanaUPC" w:hAnsi="AngsanaUPC" w:cs="AngsanaUPC"/>
          <w:b/>
          <w:bCs/>
          <w:sz w:val="16"/>
          <w:szCs w:val="16"/>
        </w:rPr>
      </w:pPr>
    </w:p>
    <w:p w:rsidR="007072A6" w:rsidRPr="007072A6" w:rsidRDefault="007072A6" w:rsidP="00C8158E">
      <w:pPr>
        <w:pStyle w:val="NoSpacing"/>
        <w:jc w:val="thaiDistribute"/>
        <w:rPr>
          <w:rFonts w:ascii="Angsana New" w:hAnsi="Angsana New"/>
          <w:szCs w:val="30"/>
        </w:rPr>
      </w:pPr>
      <w:r w:rsidRPr="00436089">
        <w:rPr>
          <w:rFonts w:ascii="Angsana New" w:hAnsi="Angsana New"/>
          <w:szCs w:val="30"/>
          <w:cs/>
        </w:rPr>
        <w:t>อย่างไรก็ตาม เรื่องดังกล่าวข้างต้นขึ้นอยู่กับผลที่สุดของมติของผู้ถือหุ้นในการประชุมสาม</w:t>
      </w:r>
      <w:r w:rsidR="00EB67BE" w:rsidRPr="00436089">
        <w:rPr>
          <w:rFonts w:ascii="Angsana New" w:hAnsi="Angsana New"/>
          <w:szCs w:val="30"/>
          <w:cs/>
        </w:rPr>
        <w:t>ัญผู้ถือหุ้นที่จะมีขึ้นในวันที่</w:t>
      </w:r>
      <w:r w:rsidR="00436089">
        <w:rPr>
          <w:rFonts w:ascii="Angsana New" w:hAnsi="Angsana New"/>
          <w:szCs w:val="30"/>
        </w:rPr>
        <w:t xml:space="preserve"> </w:t>
      </w:r>
      <w:r w:rsidR="00AA7C53" w:rsidRPr="00436089">
        <w:rPr>
          <w:rFonts w:ascii="Angsana New" w:hAnsi="Angsana New"/>
          <w:szCs w:val="30"/>
        </w:rPr>
        <w:t>28</w:t>
      </w:r>
      <w:r w:rsidR="00436089">
        <w:rPr>
          <w:rFonts w:ascii="Angsana New" w:hAnsi="Angsana New" w:hint="cs"/>
          <w:szCs w:val="30"/>
          <w:cs/>
        </w:rPr>
        <w:t xml:space="preserve"> </w:t>
      </w:r>
      <w:r w:rsidRPr="00436089">
        <w:rPr>
          <w:rFonts w:ascii="Angsana New" w:hAnsi="Angsana New"/>
          <w:szCs w:val="30"/>
          <w:cs/>
        </w:rPr>
        <w:t>เมษายน 256</w:t>
      </w:r>
      <w:r w:rsidR="00436089">
        <w:rPr>
          <w:rFonts w:ascii="Angsana New" w:hAnsi="Angsana New"/>
          <w:szCs w:val="30"/>
        </w:rPr>
        <w:t>5</w:t>
      </w:r>
    </w:p>
    <w:p w:rsidR="00BB0DC1" w:rsidRDefault="00893601" w:rsidP="00D26E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ab/>
      </w:r>
    </w:p>
    <w:p w:rsidR="00240E4F" w:rsidRPr="00FC66FC" w:rsidRDefault="00240E4F" w:rsidP="00D770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sz w:val="30"/>
          <w:szCs w:val="30"/>
          <w:cs/>
        </w:rPr>
      </w:pPr>
      <w:r w:rsidRPr="00FC66FC">
        <w:rPr>
          <w:rFonts w:ascii="Angsana New" w:hAnsi="Angsana New"/>
          <w:b/>
          <w:bCs/>
          <w:sz w:val="30"/>
          <w:szCs w:val="30"/>
        </w:rPr>
        <w:t>3</w:t>
      </w:r>
      <w:r w:rsidR="00791498">
        <w:rPr>
          <w:rFonts w:ascii="Angsana New" w:hAnsi="Angsana New" w:hint="cs"/>
          <w:b/>
          <w:bCs/>
          <w:sz w:val="30"/>
          <w:szCs w:val="30"/>
          <w:cs/>
        </w:rPr>
        <w:t>4</w:t>
      </w:r>
      <w:r w:rsidR="00843905">
        <w:rPr>
          <w:rFonts w:ascii="Angsana New" w:hAnsi="Angsana New"/>
          <w:b/>
          <w:bCs/>
          <w:sz w:val="30"/>
          <w:szCs w:val="30"/>
        </w:rPr>
        <w:t>.</w:t>
      </w:r>
      <w:r w:rsidR="00843905">
        <w:rPr>
          <w:rFonts w:ascii="Angsana New" w:hAnsi="Angsana New"/>
          <w:b/>
          <w:bCs/>
          <w:sz w:val="30"/>
          <w:szCs w:val="30"/>
        </w:rPr>
        <w:tab/>
      </w:r>
      <w:r w:rsidRPr="00FC66FC">
        <w:rPr>
          <w:rFonts w:ascii="Angsana New" w:hAnsi="Angsana New"/>
          <w:b/>
          <w:bCs/>
          <w:sz w:val="30"/>
          <w:szCs w:val="30"/>
          <w:cs/>
        </w:rPr>
        <w:t>การอนุมัติงบการเงิน</w:t>
      </w:r>
    </w:p>
    <w:p w:rsidR="00240E4F" w:rsidRDefault="00240E4F" w:rsidP="00240E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16"/>
          <w:szCs w:val="16"/>
        </w:rPr>
      </w:pPr>
    </w:p>
    <w:p w:rsidR="00392A2E" w:rsidRDefault="0009051F" w:rsidP="007914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งบการเงินนี้ได้รับการอนุมัติให้ออกโดยที่ประชุมคณะกรรมการของ</w:t>
      </w:r>
      <w:r w:rsidRPr="00264264">
        <w:rPr>
          <w:rFonts w:ascii="Angsana New" w:hAnsi="Angsana New" w:hint="cs"/>
          <w:sz w:val="30"/>
          <w:szCs w:val="30"/>
          <w:cs/>
        </w:rPr>
        <w:t xml:space="preserve">บริษัทเมื่อวันที่ </w:t>
      </w:r>
      <w:r w:rsidR="001B2D51" w:rsidRPr="00264264">
        <w:rPr>
          <w:rFonts w:ascii="Angsana New" w:hAnsi="Angsana New"/>
          <w:sz w:val="30"/>
          <w:szCs w:val="30"/>
        </w:rPr>
        <w:t>2</w:t>
      </w:r>
      <w:r w:rsidR="00896B85">
        <w:rPr>
          <w:rFonts w:ascii="Angsana New" w:hAnsi="Angsana New"/>
          <w:sz w:val="30"/>
          <w:szCs w:val="30"/>
        </w:rPr>
        <w:t>8</w:t>
      </w:r>
      <w:r w:rsidR="00A61806" w:rsidRPr="00264264">
        <w:rPr>
          <w:rFonts w:ascii="Angsana New" w:hAnsi="Angsana New"/>
          <w:sz w:val="30"/>
          <w:szCs w:val="30"/>
        </w:rPr>
        <w:t xml:space="preserve"> </w:t>
      </w:r>
      <w:r w:rsidRPr="00264264">
        <w:rPr>
          <w:rFonts w:ascii="Angsana New" w:hAnsi="Angsana New" w:hint="cs"/>
          <w:sz w:val="30"/>
          <w:szCs w:val="30"/>
          <w:cs/>
        </w:rPr>
        <w:t>กุมภาพันธ์</w:t>
      </w:r>
      <w:r w:rsidR="00A61806" w:rsidRPr="00264264">
        <w:rPr>
          <w:rFonts w:ascii="Angsana New" w:hAnsi="Angsana New"/>
          <w:sz w:val="30"/>
          <w:szCs w:val="30"/>
        </w:rPr>
        <w:t xml:space="preserve"> 2565</w:t>
      </w:r>
    </w:p>
    <w:p w:rsidR="0009051F" w:rsidRPr="00392A2E" w:rsidRDefault="00392A2E" w:rsidP="00392A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6"/>
        </w:tabs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ab/>
      </w:r>
      <w:r>
        <w:rPr>
          <w:rFonts w:ascii="Angsana New" w:hAnsi="Angsana New"/>
          <w:sz w:val="30"/>
          <w:szCs w:val="30"/>
        </w:rPr>
        <w:tab/>
      </w:r>
    </w:p>
    <w:sectPr w:rsidR="0009051F" w:rsidRPr="00392A2E" w:rsidSect="00F73EC0">
      <w:pgSz w:w="11909" w:h="16834" w:code="9"/>
      <w:pgMar w:top="261" w:right="1134" w:bottom="1134" w:left="1361" w:header="476" w:footer="590" w:gutter="0"/>
      <w:cols w:space="720"/>
      <w:docGrid w:linePitch="24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3919" w:rsidRDefault="00173919">
      <w:r>
        <w:separator/>
      </w:r>
    </w:p>
  </w:endnote>
  <w:endnote w:type="continuationSeparator" w:id="0">
    <w:p w:rsidR="00173919" w:rsidRDefault="001739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40EF" w:rsidRDefault="00CC1E4F" w:rsidP="007C64C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6540EF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540EF" w:rsidRDefault="006540EF" w:rsidP="003242F2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40EF" w:rsidRDefault="00CC1E4F" w:rsidP="0032599E">
    <w:pPr>
      <w:pStyle w:val="Footer"/>
      <w:ind w:right="58"/>
      <w:jc w:val="right"/>
    </w:pPr>
    <w:fldSimple w:instr=" PAGE   \* MERGEFORMAT ">
      <w:r w:rsidR="00761F5E">
        <w:rPr>
          <w:noProof/>
        </w:rPr>
        <w:t>46</w:t>
      </w:r>
    </w:fldSimple>
  </w:p>
  <w:p w:rsidR="006540EF" w:rsidRDefault="006540EF" w:rsidP="002302FE">
    <w:pPr>
      <w:pStyle w:val="Footer"/>
      <w:ind w:right="373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40EF" w:rsidRDefault="006540EF" w:rsidP="00BA20A7">
    <w:pPr>
      <w:pStyle w:val="Footer"/>
      <w:ind w:right="-84"/>
      <w:jc w:val="right"/>
    </w:pPr>
  </w:p>
  <w:p w:rsidR="006540EF" w:rsidRDefault="006540EF" w:rsidP="00BA20A7">
    <w:pPr>
      <w:pStyle w:val="Footer"/>
      <w:ind w:right="-84"/>
      <w:jc w:val="right"/>
    </w:pPr>
  </w:p>
  <w:p w:rsidR="006540EF" w:rsidRPr="008C4D8A" w:rsidRDefault="006540EF" w:rsidP="00BA20A7">
    <w:pPr>
      <w:pStyle w:val="Footer"/>
      <w:ind w:right="-84"/>
      <w:jc w:val="right"/>
      <w:rPr>
        <w:sz w:val="30"/>
        <w:szCs w:val="30"/>
      </w:rPr>
    </w:pPr>
    <w:r>
      <w:rPr>
        <w:rFonts w:hint="cs"/>
        <w:sz w:val="30"/>
        <w:szCs w:val="30"/>
        <w:cs/>
      </w:rPr>
      <w:t>17</w:t>
    </w:r>
  </w:p>
  <w:p w:rsidR="006540EF" w:rsidRPr="00792103" w:rsidRDefault="006540EF" w:rsidP="003242F2">
    <w:pPr>
      <w:pStyle w:val="Footer"/>
      <w:jc w:val="right"/>
      <w:rPr>
        <w:rFonts w:ascii="Angsana New" w:hAnsi="Angsana New"/>
        <w:sz w:val="30"/>
        <w:szCs w:val="30"/>
      </w:rPr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40EF" w:rsidRDefault="00CC1E4F" w:rsidP="00CF2F39">
    <w:pPr>
      <w:pStyle w:val="Footer"/>
      <w:ind w:right="391"/>
      <w:jc w:val="right"/>
    </w:pPr>
    <w:fldSimple w:instr=" PAGE   \* MERGEFORMAT ">
      <w:r w:rsidR="006540EF">
        <w:rPr>
          <w:noProof/>
        </w:rPr>
        <w:t>43</w:t>
      </w:r>
    </w:fldSimple>
  </w:p>
  <w:p w:rsidR="006540EF" w:rsidRPr="00792103" w:rsidRDefault="006540EF" w:rsidP="003242F2">
    <w:pPr>
      <w:pStyle w:val="Footer"/>
      <w:jc w:val="right"/>
      <w:rPr>
        <w:rFonts w:ascii="Angsana New" w:hAnsi="Angsana New"/>
        <w:sz w:val="30"/>
        <w:szCs w:val="30"/>
      </w:rPr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40EF" w:rsidRDefault="00CC1E4F" w:rsidP="00031ADF">
    <w:pPr>
      <w:pStyle w:val="Footer"/>
      <w:ind w:right="674"/>
      <w:jc w:val="right"/>
    </w:pPr>
    <w:fldSimple w:instr=" PAGE   \* MERGEFORMAT ">
      <w:r w:rsidR="00761F5E">
        <w:rPr>
          <w:noProof/>
        </w:rPr>
        <w:t>51</w:t>
      </w:r>
    </w:fldSimple>
  </w:p>
  <w:p w:rsidR="006540EF" w:rsidRDefault="006540EF" w:rsidP="002302FE">
    <w:pPr>
      <w:pStyle w:val="Footer"/>
      <w:ind w:right="373"/>
    </w:pP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40EF" w:rsidRDefault="00CC1E4F" w:rsidP="00031ADF">
    <w:pPr>
      <w:pStyle w:val="Footer"/>
      <w:tabs>
        <w:tab w:val="clear" w:pos="9072"/>
        <w:tab w:val="right" w:pos="9214"/>
      </w:tabs>
      <w:ind w:right="674"/>
      <w:jc w:val="right"/>
    </w:pPr>
    <w:fldSimple w:instr=" PAGE   \* MERGEFORMAT ">
      <w:r w:rsidR="006540EF">
        <w:rPr>
          <w:noProof/>
        </w:rPr>
        <w:t>52</w:t>
      </w:r>
    </w:fldSimple>
  </w:p>
  <w:p w:rsidR="006540EF" w:rsidRPr="00792103" w:rsidRDefault="006540EF" w:rsidP="003242F2">
    <w:pPr>
      <w:pStyle w:val="Footer"/>
      <w:jc w:val="right"/>
      <w:rPr>
        <w:rFonts w:ascii="Angsana New" w:hAnsi="Angsana New"/>
        <w:sz w:val="30"/>
        <w:szCs w:val="30"/>
      </w:rPr>
    </w:pPr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40EF" w:rsidRDefault="00CC1E4F" w:rsidP="00031ADF">
    <w:pPr>
      <w:pStyle w:val="Footer"/>
      <w:ind w:right="58"/>
      <w:jc w:val="right"/>
    </w:pPr>
    <w:fldSimple w:instr=" PAGE   \* MERGEFORMAT ">
      <w:r w:rsidR="00761F5E">
        <w:rPr>
          <w:noProof/>
        </w:rPr>
        <w:t>75</w:t>
      </w:r>
    </w:fldSimple>
  </w:p>
  <w:p w:rsidR="006540EF" w:rsidRDefault="006540EF" w:rsidP="002302FE">
    <w:pPr>
      <w:pStyle w:val="Footer"/>
      <w:ind w:right="373"/>
    </w:pPr>
  </w:p>
</w:ftr>
</file>

<file path=word/footer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40EF" w:rsidRDefault="00CC1E4F" w:rsidP="00031ADF">
    <w:pPr>
      <w:pStyle w:val="Footer"/>
      <w:tabs>
        <w:tab w:val="clear" w:pos="9072"/>
        <w:tab w:val="right" w:pos="9214"/>
      </w:tabs>
      <w:ind w:right="-84"/>
      <w:jc w:val="right"/>
    </w:pPr>
    <w:fldSimple w:instr=" PAGE   \* MERGEFORMAT ">
      <w:r w:rsidR="006540EF">
        <w:rPr>
          <w:noProof/>
        </w:rPr>
        <w:t>51</w:t>
      </w:r>
    </w:fldSimple>
  </w:p>
  <w:p w:rsidR="006540EF" w:rsidRPr="00792103" w:rsidRDefault="006540EF" w:rsidP="003242F2">
    <w:pPr>
      <w:pStyle w:val="Footer"/>
      <w:jc w:val="right"/>
      <w:rPr>
        <w:rFonts w:ascii="Angsana New" w:hAnsi="Angsana New"/>
        <w:sz w:val="30"/>
        <w:szCs w:val="3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3919" w:rsidRDefault="00173919">
      <w:r>
        <w:separator/>
      </w:r>
    </w:p>
  </w:footnote>
  <w:footnote w:type="continuationSeparator" w:id="0">
    <w:p w:rsidR="00173919" w:rsidRDefault="0017391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40EF" w:rsidRDefault="006540EF" w:rsidP="007A332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1134" w:hanging="1134"/>
      <w:rPr>
        <w:rFonts w:ascii="Angsana New" w:hAnsi="Angsana New"/>
        <w:b/>
        <w:bCs/>
        <w:sz w:val="32"/>
        <w:szCs w:val="32"/>
      </w:rPr>
    </w:pPr>
  </w:p>
  <w:p w:rsidR="006540EF" w:rsidRDefault="006540EF" w:rsidP="003258F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5F70D0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ผลิตภัณฑ์คอนกรีตชลบุรี</w:t>
    </w:r>
    <w:r w:rsidRPr="005F70D0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/>
        <w:b/>
        <w:bCs/>
        <w:sz w:val="32"/>
        <w:szCs w:val="32"/>
      </w:rPr>
      <w:t xml:space="preserve"> </w:t>
    </w:r>
    <w:r w:rsidRPr="005F70D0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:rsidR="006540EF" w:rsidRPr="00D27ADF" w:rsidRDefault="006540EF" w:rsidP="003258F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D27ADF">
      <w:rPr>
        <w:rFonts w:ascii="Angsana New" w:hAnsi="Angsana New"/>
        <w:b/>
        <w:bCs/>
        <w:sz w:val="32"/>
        <w:szCs w:val="32"/>
        <w:cs/>
      </w:rPr>
      <w:t>ห</w:t>
    </w:r>
    <w:r>
      <w:rPr>
        <w:rFonts w:ascii="Angsana New" w:hAnsi="Angsana New"/>
        <w:b/>
        <w:bCs/>
        <w:sz w:val="32"/>
        <w:szCs w:val="32"/>
        <w:cs/>
      </w:rPr>
      <w:t>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 xml:space="preserve"> (ต่อ)</w:t>
    </w:r>
  </w:p>
  <w:p w:rsidR="006540EF" w:rsidRDefault="006540EF" w:rsidP="00E42BC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D27ADF">
      <w:rPr>
        <w:rFonts w:ascii="Angsana New" w:hAnsi="Angsana New"/>
        <w:b/>
        <w:bCs/>
        <w:sz w:val="32"/>
        <w:szCs w:val="32"/>
        <w:cs/>
      </w:rPr>
      <w:t xml:space="preserve">วันที่ </w:t>
    </w:r>
    <w:r>
      <w:rPr>
        <w:rFonts w:ascii="Angsana New" w:hAnsi="Angsana New"/>
        <w:b/>
        <w:bCs/>
        <w:sz w:val="32"/>
        <w:szCs w:val="32"/>
        <w:cs/>
      </w:rPr>
      <w:t>31 ธันวาคม 256</w:t>
    </w:r>
    <w:r>
      <w:rPr>
        <w:rFonts w:ascii="Angsana New" w:hAnsi="Angsana New" w:hint="cs"/>
        <w:b/>
        <w:bCs/>
        <w:sz w:val="32"/>
        <w:szCs w:val="32"/>
        <w:cs/>
      </w:rPr>
      <w:t>4</w:t>
    </w:r>
    <w:r>
      <w:rPr>
        <w:rFonts w:ascii="Angsana New" w:hAnsi="Angsana New"/>
        <w:b/>
        <w:bCs/>
        <w:sz w:val="32"/>
        <w:szCs w:val="32"/>
        <w:cs/>
      </w:rPr>
      <w:t xml:space="preserve"> และ 256</w:t>
    </w:r>
    <w:r>
      <w:rPr>
        <w:rFonts w:ascii="Angsana New" w:hAnsi="Angsana New" w:hint="cs"/>
        <w:b/>
        <w:bCs/>
        <w:sz w:val="32"/>
        <w:szCs w:val="32"/>
        <w:cs/>
      </w:rPr>
      <w:t>3</w:t>
    </w:r>
  </w:p>
  <w:p w:rsidR="006540EF" w:rsidRDefault="006540EF" w:rsidP="002A21ED">
    <w:pPr>
      <w:pStyle w:val="Header"/>
      <w:tabs>
        <w:tab w:val="center" w:pos="4320"/>
        <w:tab w:val="left" w:pos="7200"/>
      </w:tabs>
      <w:ind w:firstLine="8910"/>
      <w:rPr>
        <w:rStyle w:val="PageNumber"/>
        <w:rFonts w:ascii="Angsana New" w:hAnsi="Angsana New"/>
        <w:sz w:val="30"/>
        <w:szCs w:val="30"/>
      </w:rPr>
    </w:pPr>
  </w:p>
  <w:p w:rsidR="006540EF" w:rsidRPr="008F2B0D" w:rsidRDefault="006540EF" w:rsidP="002A21ED">
    <w:pPr>
      <w:pStyle w:val="Header"/>
      <w:tabs>
        <w:tab w:val="center" w:pos="4320"/>
        <w:tab w:val="left" w:pos="7200"/>
      </w:tabs>
      <w:ind w:firstLine="8910"/>
      <w:rPr>
        <w:rStyle w:val="PageNumber"/>
        <w:rFonts w:ascii="Angsana New" w:hAnsi="Angsana New"/>
        <w:sz w:val="16"/>
        <w:szCs w:val="16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40EF" w:rsidRDefault="006540EF" w:rsidP="00CC59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:rsidR="006540EF" w:rsidRPr="005F70D0" w:rsidRDefault="006540EF" w:rsidP="00CC59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5F70D0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ผลิตภัณฑ์คอนกรีตชลบุรี</w:t>
    </w:r>
    <w:r w:rsidRPr="005F70D0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/>
        <w:b/>
        <w:bCs/>
        <w:sz w:val="32"/>
        <w:szCs w:val="32"/>
      </w:rPr>
      <w:t xml:space="preserve"> </w:t>
    </w:r>
    <w:r w:rsidRPr="005F70D0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:rsidR="006540EF" w:rsidRPr="00D27ADF" w:rsidRDefault="006540EF" w:rsidP="00CC59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349" w:firstLine="1349"/>
      <w:rPr>
        <w:rFonts w:ascii="Angsana New" w:hAnsi="Angsana New"/>
        <w:b/>
        <w:bCs/>
        <w:sz w:val="32"/>
        <w:szCs w:val="32"/>
        <w:cs/>
      </w:rPr>
    </w:pPr>
    <w:r w:rsidRPr="00D27ADF">
      <w:rPr>
        <w:rFonts w:ascii="Angsana New" w:hAnsi="Angsana New"/>
        <w:b/>
        <w:bCs/>
        <w:sz w:val="32"/>
        <w:szCs w:val="32"/>
        <w:cs/>
      </w:rPr>
      <w:t>ห</w:t>
    </w:r>
    <w:r>
      <w:rPr>
        <w:rFonts w:ascii="Angsana New" w:hAnsi="Angsana New"/>
        <w:b/>
        <w:bCs/>
        <w:sz w:val="32"/>
        <w:szCs w:val="32"/>
        <w:cs/>
      </w:rPr>
      <w:t>มายเหตุประกอบงบการเงิน</w:t>
    </w:r>
  </w:p>
  <w:p w:rsidR="006540EF" w:rsidRPr="00D27ADF" w:rsidRDefault="006540EF" w:rsidP="00CC59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D27ADF">
      <w:rPr>
        <w:rFonts w:ascii="Angsana New" w:hAnsi="Angsana New"/>
        <w:b/>
        <w:bCs/>
        <w:sz w:val="32"/>
        <w:szCs w:val="32"/>
        <w:cs/>
      </w:rPr>
      <w:t xml:space="preserve">วันที่ </w:t>
    </w:r>
    <w:r>
      <w:rPr>
        <w:rFonts w:ascii="Angsana New" w:hAnsi="Angsana New"/>
        <w:b/>
        <w:bCs/>
        <w:sz w:val="32"/>
        <w:szCs w:val="32"/>
        <w:cs/>
      </w:rPr>
      <w:t>31 ธันวาคม 256</w:t>
    </w:r>
    <w:r>
      <w:rPr>
        <w:rFonts w:ascii="Angsana New" w:hAnsi="Angsana New" w:hint="cs"/>
        <w:b/>
        <w:bCs/>
        <w:sz w:val="32"/>
        <w:szCs w:val="32"/>
        <w:cs/>
      </w:rPr>
      <w:t>4</w:t>
    </w:r>
    <w:r>
      <w:rPr>
        <w:rFonts w:ascii="Angsana New" w:hAnsi="Angsana New"/>
        <w:b/>
        <w:bCs/>
        <w:sz w:val="32"/>
        <w:szCs w:val="32"/>
        <w:cs/>
      </w:rPr>
      <w:t xml:space="preserve"> และ 256</w:t>
    </w:r>
    <w:r>
      <w:rPr>
        <w:rFonts w:ascii="Angsana New" w:hAnsi="Angsana New" w:hint="cs"/>
        <w:b/>
        <w:bCs/>
        <w:sz w:val="32"/>
        <w:szCs w:val="32"/>
        <w:cs/>
      </w:rPr>
      <w:t>3</w:t>
    </w:r>
  </w:p>
  <w:p w:rsidR="006540EF" w:rsidRDefault="006540EF">
    <w:pPr>
      <w:pStyle w:val="Header"/>
      <w:rPr>
        <w:sz w:val="30"/>
        <w:szCs w:val="30"/>
      </w:rPr>
    </w:pPr>
  </w:p>
  <w:p w:rsidR="006540EF" w:rsidRPr="008F2B0D" w:rsidRDefault="006540EF">
    <w:pPr>
      <w:pStyle w:val="Header"/>
      <w:rPr>
        <w:sz w:val="16"/>
        <w:szCs w:val="16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Times New Roman" w:hAnsi="Symbol" w:hint="default"/>
        <w:cs w:val="0"/>
        <w:lang w:bidi="th-TH"/>
      </w:rPr>
    </w:lvl>
  </w:abstractNum>
  <w:abstractNum w:abstractNumId="5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Times New Roman" w:hAnsi="Symbol" w:hint="default"/>
        <w:cs w:val="0"/>
        <w:lang w:bidi="th-TH"/>
      </w:rPr>
    </w:lvl>
  </w:abstractNum>
  <w:abstractNum w:abstractNumId="6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Times New Roman" w:hAnsi="Symbol" w:hint="default"/>
        <w:cs w:val="0"/>
        <w:lang w:bidi="th-TH"/>
      </w:rPr>
    </w:lvl>
  </w:abstractNum>
  <w:abstractNum w:abstractNumId="7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Times New Roman" w:hAnsi="Symbol" w:hint="default"/>
        <w:cs w:val="0"/>
        <w:lang w:bidi="th-TH"/>
      </w:rPr>
    </w:lvl>
  </w:abstractNum>
  <w:abstractNum w:abstractNumId="8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cs w:val="0"/>
        <w:lang w:bidi="th-TH"/>
      </w:rPr>
    </w:lvl>
  </w:abstractNum>
  <w:abstractNum w:abstractNumId="10">
    <w:nsid w:val="05431188"/>
    <w:multiLevelType w:val="hybridMultilevel"/>
    <w:tmpl w:val="B380AC48"/>
    <w:lvl w:ilvl="0" w:tplc="B4C45D1E">
      <w:numFmt w:val="bullet"/>
      <w:lvlText w:val=""/>
      <w:lvlJc w:val="left"/>
      <w:pPr>
        <w:ind w:left="720" w:hanging="360"/>
      </w:pPr>
      <w:rPr>
        <w:rFonts w:ascii="Symbol" w:eastAsia="Calibri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D185BE8"/>
    <w:multiLevelType w:val="hybridMultilevel"/>
    <w:tmpl w:val="8B027244"/>
    <w:lvl w:ilvl="0" w:tplc="CD70FDCE">
      <w:start w:val="1"/>
      <w:numFmt w:val="thaiLetters"/>
      <w:lvlText w:val="%1)"/>
      <w:lvlJc w:val="left"/>
      <w:pPr>
        <w:ind w:left="140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21" w:hanging="360"/>
      </w:pPr>
    </w:lvl>
    <w:lvl w:ilvl="2" w:tplc="0409001B" w:tentative="1">
      <w:start w:val="1"/>
      <w:numFmt w:val="lowerRoman"/>
      <w:lvlText w:val="%3."/>
      <w:lvlJc w:val="right"/>
      <w:pPr>
        <w:ind w:left="2841" w:hanging="180"/>
      </w:pPr>
    </w:lvl>
    <w:lvl w:ilvl="3" w:tplc="0409000F" w:tentative="1">
      <w:start w:val="1"/>
      <w:numFmt w:val="decimal"/>
      <w:lvlText w:val="%4."/>
      <w:lvlJc w:val="left"/>
      <w:pPr>
        <w:ind w:left="3561" w:hanging="360"/>
      </w:pPr>
    </w:lvl>
    <w:lvl w:ilvl="4" w:tplc="04090019" w:tentative="1">
      <w:start w:val="1"/>
      <w:numFmt w:val="lowerLetter"/>
      <w:lvlText w:val="%5."/>
      <w:lvlJc w:val="left"/>
      <w:pPr>
        <w:ind w:left="4281" w:hanging="360"/>
      </w:pPr>
    </w:lvl>
    <w:lvl w:ilvl="5" w:tplc="0409001B" w:tentative="1">
      <w:start w:val="1"/>
      <w:numFmt w:val="lowerRoman"/>
      <w:lvlText w:val="%6."/>
      <w:lvlJc w:val="right"/>
      <w:pPr>
        <w:ind w:left="5001" w:hanging="180"/>
      </w:pPr>
    </w:lvl>
    <w:lvl w:ilvl="6" w:tplc="0409000F" w:tentative="1">
      <w:start w:val="1"/>
      <w:numFmt w:val="decimal"/>
      <w:lvlText w:val="%7."/>
      <w:lvlJc w:val="left"/>
      <w:pPr>
        <w:ind w:left="5721" w:hanging="360"/>
      </w:pPr>
    </w:lvl>
    <w:lvl w:ilvl="7" w:tplc="04090019" w:tentative="1">
      <w:start w:val="1"/>
      <w:numFmt w:val="lowerLetter"/>
      <w:lvlText w:val="%8."/>
      <w:lvlJc w:val="left"/>
      <w:pPr>
        <w:ind w:left="6441" w:hanging="360"/>
      </w:pPr>
    </w:lvl>
    <w:lvl w:ilvl="8" w:tplc="0409001B" w:tentative="1">
      <w:start w:val="1"/>
      <w:numFmt w:val="lowerRoman"/>
      <w:lvlText w:val="%9."/>
      <w:lvlJc w:val="right"/>
      <w:pPr>
        <w:ind w:left="7161" w:hanging="180"/>
      </w:pPr>
    </w:lvl>
  </w:abstractNum>
  <w:abstractNum w:abstractNumId="12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3">
    <w:nsid w:val="27E82C03"/>
    <w:multiLevelType w:val="hybridMultilevel"/>
    <w:tmpl w:val="EB70C656"/>
    <w:lvl w:ilvl="0" w:tplc="6EB6B302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C766C32"/>
    <w:multiLevelType w:val="hybridMultilevel"/>
    <w:tmpl w:val="0940487A"/>
    <w:lvl w:ilvl="0" w:tplc="3EA80026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17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18">
    <w:nsid w:val="526F3030"/>
    <w:multiLevelType w:val="hybridMultilevel"/>
    <w:tmpl w:val="8D800BA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0">
    <w:nsid w:val="711A51E4"/>
    <w:multiLevelType w:val="hybridMultilevel"/>
    <w:tmpl w:val="F76A53F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6"/>
  </w:num>
  <w:num w:numId="12">
    <w:abstractNumId w:val="12"/>
  </w:num>
  <w:num w:numId="13">
    <w:abstractNumId w:val="19"/>
  </w:num>
  <w:num w:numId="14">
    <w:abstractNumId w:val="15"/>
  </w:num>
  <w:num w:numId="15">
    <w:abstractNumId w:val="17"/>
  </w:num>
  <w:num w:numId="16">
    <w:abstractNumId w:val="14"/>
  </w:num>
  <w:num w:numId="17">
    <w:abstractNumId w:val="13"/>
  </w:num>
  <w:num w:numId="18">
    <w:abstractNumId w:val="20"/>
  </w:num>
  <w:num w:numId="19">
    <w:abstractNumId w:val="10"/>
  </w:num>
  <w:num w:numId="20">
    <w:abstractNumId w:val="18"/>
  </w:num>
  <w:num w:numId="21">
    <w:abstractNumId w:val="11"/>
  </w:num>
  <w:numIdMacAtCleanup w:val="2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hideSpellingErrors/>
  <w:attachedTemplate r:id="rId1"/>
  <w:stylePaneFormatFilter w:val="3F01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116738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6066E6"/>
    <w:rsid w:val="00000320"/>
    <w:rsid w:val="00000640"/>
    <w:rsid w:val="000008CA"/>
    <w:rsid w:val="00000BF8"/>
    <w:rsid w:val="0000100A"/>
    <w:rsid w:val="00001033"/>
    <w:rsid w:val="00001093"/>
    <w:rsid w:val="00001CE8"/>
    <w:rsid w:val="00001FC6"/>
    <w:rsid w:val="00002028"/>
    <w:rsid w:val="00002473"/>
    <w:rsid w:val="0000263F"/>
    <w:rsid w:val="00002655"/>
    <w:rsid w:val="00002A6E"/>
    <w:rsid w:val="00003227"/>
    <w:rsid w:val="000032E3"/>
    <w:rsid w:val="000033EE"/>
    <w:rsid w:val="00003B58"/>
    <w:rsid w:val="00004141"/>
    <w:rsid w:val="0000423F"/>
    <w:rsid w:val="000043BC"/>
    <w:rsid w:val="000046AC"/>
    <w:rsid w:val="00004D36"/>
    <w:rsid w:val="00005198"/>
    <w:rsid w:val="000058E3"/>
    <w:rsid w:val="00005D82"/>
    <w:rsid w:val="00005FF2"/>
    <w:rsid w:val="00006228"/>
    <w:rsid w:val="00006568"/>
    <w:rsid w:val="0000670C"/>
    <w:rsid w:val="00006A26"/>
    <w:rsid w:val="00006BB8"/>
    <w:rsid w:val="00006F8E"/>
    <w:rsid w:val="00007515"/>
    <w:rsid w:val="00007594"/>
    <w:rsid w:val="00007921"/>
    <w:rsid w:val="00007BEA"/>
    <w:rsid w:val="00010C3B"/>
    <w:rsid w:val="00010E0E"/>
    <w:rsid w:val="000112DA"/>
    <w:rsid w:val="0001131E"/>
    <w:rsid w:val="000117B0"/>
    <w:rsid w:val="00011B30"/>
    <w:rsid w:val="00011C5A"/>
    <w:rsid w:val="00011D0A"/>
    <w:rsid w:val="00011F82"/>
    <w:rsid w:val="0001217E"/>
    <w:rsid w:val="0001223B"/>
    <w:rsid w:val="000125C1"/>
    <w:rsid w:val="00012B39"/>
    <w:rsid w:val="00012D76"/>
    <w:rsid w:val="00012FA7"/>
    <w:rsid w:val="00013349"/>
    <w:rsid w:val="00013416"/>
    <w:rsid w:val="00013545"/>
    <w:rsid w:val="000140B9"/>
    <w:rsid w:val="00014CAB"/>
    <w:rsid w:val="00015154"/>
    <w:rsid w:val="000153F4"/>
    <w:rsid w:val="00015725"/>
    <w:rsid w:val="000157A8"/>
    <w:rsid w:val="00016282"/>
    <w:rsid w:val="00017389"/>
    <w:rsid w:val="000173A1"/>
    <w:rsid w:val="0001744B"/>
    <w:rsid w:val="000174EC"/>
    <w:rsid w:val="0001783A"/>
    <w:rsid w:val="00017841"/>
    <w:rsid w:val="000178F8"/>
    <w:rsid w:val="00017A88"/>
    <w:rsid w:val="00017DB7"/>
    <w:rsid w:val="00017F8E"/>
    <w:rsid w:val="0002004E"/>
    <w:rsid w:val="00020429"/>
    <w:rsid w:val="00020824"/>
    <w:rsid w:val="00020964"/>
    <w:rsid w:val="00020979"/>
    <w:rsid w:val="00020C34"/>
    <w:rsid w:val="00020E42"/>
    <w:rsid w:val="00021261"/>
    <w:rsid w:val="000214DF"/>
    <w:rsid w:val="00021AFF"/>
    <w:rsid w:val="00021F0D"/>
    <w:rsid w:val="000222CA"/>
    <w:rsid w:val="00022604"/>
    <w:rsid w:val="000231B7"/>
    <w:rsid w:val="0002330A"/>
    <w:rsid w:val="00023D45"/>
    <w:rsid w:val="00023DDB"/>
    <w:rsid w:val="00023EB1"/>
    <w:rsid w:val="00023F08"/>
    <w:rsid w:val="000245F4"/>
    <w:rsid w:val="00024842"/>
    <w:rsid w:val="00024A21"/>
    <w:rsid w:val="00025048"/>
    <w:rsid w:val="00025234"/>
    <w:rsid w:val="00025802"/>
    <w:rsid w:val="00025CD8"/>
    <w:rsid w:val="000260CB"/>
    <w:rsid w:val="00026102"/>
    <w:rsid w:val="00026153"/>
    <w:rsid w:val="000264A4"/>
    <w:rsid w:val="00026707"/>
    <w:rsid w:val="0002671B"/>
    <w:rsid w:val="000268B9"/>
    <w:rsid w:val="00026DA5"/>
    <w:rsid w:val="0002735D"/>
    <w:rsid w:val="0002742E"/>
    <w:rsid w:val="00027789"/>
    <w:rsid w:val="00027800"/>
    <w:rsid w:val="0003046A"/>
    <w:rsid w:val="00030922"/>
    <w:rsid w:val="00030926"/>
    <w:rsid w:val="00030B8F"/>
    <w:rsid w:val="00030DC0"/>
    <w:rsid w:val="00030E2A"/>
    <w:rsid w:val="00031A22"/>
    <w:rsid w:val="00031ADF"/>
    <w:rsid w:val="00031EEF"/>
    <w:rsid w:val="000320D8"/>
    <w:rsid w:val="0003210E"/>
    <w:rsid w:val="000321EB"/>
    <w:rsid w:val="00032781"/>
    <w:rsid w:val="000327B7"/>
    <w:rsid w:val="00032995"/>
    <w:rsid w:val="00032C37"/>
    <w:rsid w:val="00032C38"/>
    <w:rsid w:val="00032E12"/>
    <w:rsid w:val="00033570"/>
    <w:rsid w:val="00033798"/>
    <w:rsid w:val="00034035"/>
    <w:rsid w:val="0003484F"/>
    <w:rsid w:val="000348CE"/>
    <w:rsid w:val="000351B2"/>
    <w:rsid w:val="0003550D"/>
    <w:rsid w:val="00035755"/>
    <w:rsid w:val="000358F0"/>
    <w:rsid w:val="00035B90"/>
    <w:rsid w:val="00036EE0"/>
    <w:rsid w:val="000372A9"/>
    <w:rsid w:val="000375E1"/>
    <w:rsid w:val="00037754"/>
    <w:rsid w:val="00037831"/>
    <w:rsid w:val="00040018"/>
    <w:rsid w:val="000400F6"/>
    <w:rsid w:val="00040654"/>
    <w:rsid w:val="000408CB"/>
    <w:rsid w:val="00040C07"/>
    <w:rsid w:val="00041119"/>
    <w:rsid w:val="00041155"/>
    <w:rsid w:val="000414BE"/>
    <w:rsid w:val="00041582"/>
    <w:rsid w:val="00041D36"/>
    <w:rsid w:val="00042061"/>
    <w:rsid w:val="00042461"/>
    <w:rsid w:val="000424F2"/>
    <w:rsid w:val="0004263C"/>
    <w:rsid w:val="00042A87"/>
    <w:rsid w:val="00042C1B"/>
    <w:rsid w:val="000433A8"/>
    <w:rsid w:val="000434F8"/>
    <w:rsid w:val="00043E82"/>
    <w:rsid w:val="00044092"/>
    <w:rsid w:val="000441A5"/>
    <w:rsid w:val="00044306"/>
    <w:rsid w:val="00044530"/>
    <w:rsid w:val="00044648"/>
    <w:rsid w:val="000446A9"/>
    <w:rsid w:val="000451F8"/>
    <w:rsid w:val="000454F6"/>
    <w:rsid w:val="000456BA"/>
    <w:rsid w:val="00045A4B"/>
    <w:rsid w:val="000461B1"/>
    <w:rsid w:val="0004636C"/>
    <w:rsid w:val="0004661A"/>
    <w:rsid w:val="00046644"/>
    <w:rsid w:val="00046BB7"/>
    <w:rsid w:val="00046FBF"/>
    <w:rsid w:val="00047467"/>
    <w:rsid w:val="000477E4"/>
    <w:rsid w:val="0004786F"/>
    <w:rsid w:val="00047EC7"/>
    <w:rsid w:val="00050817"/>
    <w:rsid w:val="00050929"/>
    <w:rsid w:val="000510D2"/>
    <w:rsid w:val="000518B0"/>
    <w:rsid w:val="00051BFB"/>
    <w:rsid w:val="00051D04"/>
    <w:rsid w:val="00052224"/>
    <w:rsid w:val="0005273D"/>
    <w:rsid w:val="00052D77"/>
    <w:rsid w:val="00053684"/>
    <w:rsid w:val="0005379C"/>
    <w:rsid w:val="00053B09"/>
    <w:rsid w:val="00053DA7"/>
    <w:rsid w:val="00053ED2"/>
    <w:rsid w:val="00054342"/>
    <w:rsid w:val="000546FA"/>
    <w:rsid w:val="00054A49"/>
    <w:rsid w:val="00054F9F"/>
    <w:rsid w:val="000554E3"/>
    <w:rsid w:val="0005552B"/>
    <w:rsid w:val="00055807"/>
    <w:rsid w:val="000558B0"/>
    <w:rsid w:val="00055C11"/>
    <w:rsid w:val="00055C32"/>
    <w:rsid w:val="00056022"/>
    <w:rsid w:val="000566F8"/>
    <w:rsid w:val="00056EF7"/>
    <w:rsid w:val="00056F4A"/>
    <w:rsid w:val="00057577"/>
    <w:rsid w:val="000576C3"/>
    <w:rsid w:val="00057813"/>
    <w:rsid w:val="00057A56"/>
    <w:rsid w:val="00057AB9"/>
    <w:rsid w:val="00057D11"/>
    <w:rsid w:val="00060AA0"/>
    <w:rsid w:val="00060F63"/>
    <w:rsid w:val="00061853"/>
    <w:rsid w:val="00061CFF"/>
    <w:rsid w:val="00062267"/>
    <w:rsid w:val="0006226A"/>
    <w:rsid w:val="000624A8"/>
    <w:rsid w:val="00062681"/>
    <w:rsid w:val="000626AE"/>
    <w:rsid w:val="000639D7"/>
    <w:rsid w:val="00064239"/>
    <w:rsid w:val="00064319"/>
    <w:rsid w:val="000644F1"/>
    <w:rsid w:val="000645DB"/>
    <w:rsid w:val="00064606"/>
    <w:rsid w:val="00064800"/>
    <w:rsid w:val="00064929"/>
    <w:rsid w:val="00064DE5"/>
    <w:rsid w:val="0006574D"/>
    <w:rsid w:val="00065917"/>
    <w:rsid w:val="00066359"/>
    <w:rsid w:val="00066A2E"/>
    <w:rsid w:val="00067110"/>
    <w:rsid w:val="000671D2"/>
    <w:rsid w:val="00067663"/>
    <w:rsid w:val="00067688"/>
    <w:rsid w:val="000678D5"/>
    <w:rsid w:val="00067E38"/>
    <w:rsid w:val="00067FB8"/>
    <w:rsid w:val="000705C9"/>
    <w:rsid w:val="00070738"/>
    <w:rsid w:val="00070E33"/>
    <w:rsid w:val="00071108"/>
    <w:rsid w:val="0007174E"/>
    <w:rsid w:val="00071857"/>
    <w:rsid w:val="00071BBB"/>
    <w:rsid w:val="000722F2"/>
    <w:rsid w:val="000725DD"/>
    <w:rsid w:val="00072CA7"/>
    <w:rsid w:val="00072CD0"/>
    <w:rsid w:val="00073298"/>
    <w:rsid w:val="00073935"/>
    <w:rsid w:val="00073E9C"/>
    <w:rsid w:val="00074061"/>
    <w:rsid w:val="00074082"/>
    <w:rsid w:val="0007409D"/>
    <w:rsid w:val="00074C18"/>
    <w:rsid w:val="00074DA2"/>
    <w:rsid w:val="0007532D"/>
    <w:rsid w:val="00075AC7"/>
    <w:rsid w:val="00075DA8"/>
    <w:rsid w:val="00076170"/>
    <w:rsid w:val="00076190"/>
    <w:rsid w:val="00076240"/>
    <w:rsid w:val="000767A6"/>
    <w:rsid w:val="00076C83"/>
    <w:rsid w:val="0007724B"/>
    <w:rsid w:val="0007742F"/>
    <w:rsid w:val="0007793B"/>
    <w:rsid w:val="00077B9D"/>
    <w:rsid w:val="00077BDB"/>
    <w:rsid w:val="00080735"/>
    <w:rsid w:val="00080C8F"/>
    <w:rsid w:val="00080F75"/>
    <w:rsid w:val="00081389"/>
    <w:rsid w:val="000813F6"/>
    <w:rsid w:val="0008156D"/>
    <w:rsid w:val="0008163B"/>
    <w:rsid w:val="0008191F"/>
    <w:rsid w:val="000843F3"/>
    <w:rsid w:val="00084564"/>
    <w:rsid w:val="0008474C"/>
    <w:rsid w:val="00084A7A"/>
    <w:rsid w:val="0008504F"/>
    <w:rsid w:val="00085071"/>
    <w:rsid w:val="00085345"/>
    <w:rsid w:val="000854BE"/>
    <w:rsid w:val="00085743"/>
    <w:rsid w:val="00085B4E"/>
    <w:rsid w:val="0008670F"/>
    <w:rsid w:val="00086831"/>
    <w:rsid w:val="00086AF0"/>
    <w:rsid w:val="00086D61"/>
    <w:rsid w:val="000870BB"/>
    <w:rsid w:val="00090090"/>
    <w:rsid w:val="00090340"/>
    <w:rsid w:val="0009051F"/>
    <w:rsid w:val="00090595"/>
    <w:rsid w:val="00090B6C"/>
    <w:rsid w:val="00090C2E"/>
    <w:rsid w:val="0009169A"/>
    <w:rsid w:val="0009187C"/>
    <w:rsid w:val="00091B2D"/>
    <w:rsid w:val="00091BE6"/>
    <w:rsid w:val="0009208F"/>
    <w:rsid w:val="0009262F"/>
    <w:rsid w:val="00092733"/>
    <w:rsid w:val="00092A02"/>
    <w:rsid w:val="00093CF4"/>
    <w:rsid w:val="00094002"/>
    <w:rsid w:val="000940EF"/>
    <w:rsid w:val="00094104"/>
    <w:rsid w:val="00094DD9"/>
    <w:rsid w:val="0009530D"/>
    <w:rsid w:val="0009545D"/>
    <w:rsid w:val="00095682"/>
    <w:rsid w:val="00095861"/>
    <w:rsid w:val="00095B0B"/>
    <w:rsid w:val="000962C0"/>
    <w:rsid w:val="0009730C"/>
    <w:rsid w:val="00097821"/>
    <w:rsid w:val="000A0935"/>
    <w:rsid w:val="000A097A"/>
    <w:rsid w:val="000A0CAA"/>
    <w:rsid w:val="000A14D1"/>
    <w:rsid w:val="000A164C"/>
    <w:rsid w:val="000A1842"/>
    <w:rsid w:val="000A2143"/>
    <w:rsid w:val="000A28EF"/>
    <w:rsid w:val="000A29E1"/>
    <w:rsid w:val="000A2DEE"/>
    <w:rsid w:val="000A3466"/>
    <w:rsid w:val="000A3681"/>
    <w:rsid w:val="000A3B9F"/>
    <w:rsid w:val="000A3C39"/>
    <w:rsid w:val="000A3CC9"/>
    <w:rsid w:val="000A4B14"/>
    <w:rsid w:val="000A4D8A"/>
    <w:rsid w:val="000A4DF4"/>
    <w:rsid w:val="000A528D"/>
    <w:rsid w:val="000A52BF"/>
    <w:rsid w:val="000A5DEC"/>
    <w:rsid w:val="000A5EEE"/>
    <w:rsid w:val="000A60C4"/>
    <w:rsid w:val="000A64EE"/>
    <w:rsid w:val="000A71F1"/>
    <w:rsid w:val="000A71FB"/>
    <w:rsid w:val="000A7201"/>
    <w:rsid w:val="000A78C3"/>
    <w:rsid w:val="000A78DF"/>
    <w:rsid w:val="000A7A3D"/>
    <w:rsid w:val="000A7EF9"/>
    <w:rsid w:val="000B0207"/>
    <w:rsid w:val="000B0518"/>
    <w:rsid w:val="000B089B"/>
    <w:rsid w:val="000B08C9"/>
    <w:rsid w:val="000B0BD2"/>
    <w:rsid w:val="000B0E11"/>
    <w:rsid w:val="000B0F70"/>
    <w:rsid w:val="000B0FD5"/>
    <w:rsid w:val="000B14D0"/>
    <w:rsid w:val="000B1A3B"/>
    <w:rsid w:val="000B1AE6"/>
    <w:rsid w:val="000B22E9"/>
    <w:rsid w:val="000B266D"/>
    <w:rsid w:val="000B284F"/>
    <w:rsid w:val="000B2A2C"/>
    <w:rsid w:val="000B2AAA"/>
    <w:rsid w:val="000B33EF"/>
    <w:rsid w:val="000B3C0F"/>
    <w:rsid w:val="000B42FF"/>
    <w:rsid w:val="000B453A"/>
    <w:rsid w:val="000B492A"/>
    <w:rsid w:val="000B4956"/>
    <w:rsid w:val="000B49DE"/>
    <w:rsid w:val="000B4B3D"/>
    <w:rsid w:val="000B4B40"/>
    <w:rsid w:val="000B545F"/>
    <w:rsid w:val="000B6130"/>
    <w:rsid w:val="000B6261"/>
    <w:rsid w:val="000B65BA"/>
    <w:rsid w:val="000B6723"/>
    <w:rsid w:val="000B6C88"/>
    <w:rsid w:val="000B7444"/>
    <w:rsid w:val="000B7A9A"/>
    <w:rsid w:val="000C008C"/>
    <w:rsid w:val="000C07CD"/>
    <w:rsid w:val="000C0914"/>
    <w:rsid w:val="000C0DEA"/>
    <w:rsid w:val="000C12B8"/>
    <w:rsid w:val="000C1595"/>
    <w:rsid w:val="000C1603"/>
    <w:rsid w:val="000C1864"/>
    <w:rsid w:val="000C1D73"/>
    <w:rsid w:val="000C1D85"/>
    <w:rsid w:val="000C1F89"/>
    <w:rsid w:val="000C2594"/>
    <w:rsid w:val="000C275E"/>
    <w:rsid w:val="000C28C0"/>
    <w:rsid w:val="000C2923"/>
    <w:rsid w:val="000C2CA9"/>
    <w:rsid w:val="000C32F8"/>
    <w:rsid w:val="000C333B"/>
    <w:rsid w:val="000C37A5"/>
    <w:rsid w:val="000C3A5B"/>
    <w:rsid w:val="000C3CBC"/>
    <w:rsid w:val="000C3E4D"/>
    <w:rsid w:val="000C3FC9"/>
    <w:rsid w:val="000C406D"/>
    <w:rsid w:val="000C4291"/>
    <w:rsid w:val="000C4350"/>
    <w:rsid w:val="000C44DA"/>
    <w:rsid w:val="000C455F"/>
    <w:rsid w:val="000C4DC3"/>
    <w:rsid w:val="000C5268"/>
    <w:rsid w:val="000C546F"/>
    <w:rsid w:val="000C5AFA"/>
    <w:rsid w:val="000C5C2D"/>
    <w:rsid w:val="000C5CCB"/>
    <w:rsid w:val="000C6614"/>
    <w:rsid w:val="000C67A3"/>
    <w:rsid w:val="000C67C1"/>
    <w:rsid w:val="000C68DD"/>
    <w:rsid w:val="000C779E"/>
    <w:rsid w:val="000C7CBD"/>
    <w:rsid w:val="000C7D82"/>
    <w:rsid w:val="000D0427"/>
    <w:rsid w:val="000D05CA"/>
    <w:rsid w:val="000D0627"/>
    <w:rsid w:val="000D08C8"/>
    <w:rsid w:val="000D0A4E"/>
    <w:rsid w:val="000D10DD"/>
    <w:rsid w:val="000D120A"/>
    <w:rsid w:val="000D1542"/>
    <w:rsid w:val="000D19FD"/>
    <w:rsid w:val="000D1B9D"/>
    <w:rsid w:val="000D269A"/>
    <w:rsid w:val="000D27EB"/>
    <w:rsid w:val="000D28BE"/>
    <w:rsid w:val="000D29EF"/>
    <w:rsid w:val="000D2E40"/>
    <w:rsid w:val="000D2F80"/>
    <w:rsid w:val="000D300A"/>
    <w:rsid w:val="000D3E3D"/>
    <w:rsid w:val="000D4A48"/>
    <w:rsid w:val="000D524A"/>
    <w:rsid w:val="000D52BF"/>
    <w:rsid w:val="000D53BB"/>
    <w:rsid w:val="000D5956"/>
    <w:rsid w:val="000D67E2"/>
    <w:rsid w:val="000D6858"/>
    <w:rsid w:val="000D6BAF"/>
    <w:rsid w:val="000D6D84"/>
    <w:rsid w:val="000D6FB7"/>
    <w:rsid w:val="000D70BA"/>
    <w:rsid w:val="000D72A3"/>
    <w:rsid w:val="000D7757"/>
    <w:rsid w:val="000D7B32"/>
    <w:rsid w:val="000D7BED"/>
    <w:rsid w:val="000D7C61"/>
    <w:rsid w:val="000D7C64"/>
    <w:rsid w:val="000E2129"/>
    <w:rsid w:val="000E2565"/>
    <w:rsid w:val="000E28B5"/>
    <w:rsid w:val="000E2A88"/>
    <w:rsid w:val="000E2BFD"/>
    <w:rsid w:val="000E2C24"/>
    <w:rsid w:val="000E2CF8"/>
    <w:rsid w:val="000E457C"/>
    <w:rsid w:val="000E462B"/>
    <w:rsid w:val="000E5047"/>
    <w:rsid w:val="000E5361"/>
    <w:rsid w:val="000E5C59"/>
    <w:rsid w:val="000E658A"/>
    <w:rsid w:val="000E6F90"/>
    <w:rsid w:val="000E733D"/>
    <w:rsid w:val="000E75D9"/>
    <w:rsid w:val="000F0144"/>
    <w:rsid w:val="000F146E"/>
    <w:rsid w:val="000F1553"/>
    <w:rsid w:val="000F1577"/>
    <w:rsid w:val="000F192A"/>
    <w:rsid w:val="000F1B02"/>
    <w:rsid w:val="000F1CEB"/>
    <w:rsid w:val="000F1F11"/>
    <w:rsid w:val="000F22F5"/>
    <w:rsid w:val="000F292A"/>
    <w:rsid w:val="000F2AF4"/>
    <w:rsid w:val="000F38DF"/>
    <w:rsid w:val="000F3D15"/>
    <w:rsid w:val="000F4778"/>
    <w:rsid w:val="000F4A39"/>
    <w:rsid w:val="000F4D91"/>
    <w:rsid w:val="000F4DC4"/>
    <w:rsid w:val="000F4E60"/>
    <w:rsid w:val="000F4F0F"/>
    <w:rsid w:val="000F5085"/>
    <w:rsid w:val="000F5DC3"/>
    <w:rsid w:val="000F5E50"/>
    <w:rsid w:val="000F60A9"/>
    <w:rsid w:val="000F62C5"/>
    <w:rsid w:val="000F6842"/>
    <w:rsid w:val="000F7053"/>
    <w:rsid w:val="000F7BB6"/>
    <w:rsid w:val="00101199"/>
    <w:rsid w:val="0010142B"/>
    <w:rsid w:val="001019A3"/>
    <w:rsid w:val="001019B0"/>
    <w:rsid w:val="00101B39"/>
    <w:rsid w:val="00101E71"/>
    <w:rsid w:val="00101EA5"/>
    <w:rsid w:val="0010212D"/>
    <w:rsid w:val="001022C7"/>
    <w:rsid w:val="0010239A"/>
    <w:rsid w:val="0010294A"/>
    <w:rsid w:val="00102AEE"/>
    <w:rsid w:val="00102B7D"/>
    <w:rsid w:val="00103751"/>
    <w:rsid w:val="00103C82"/>
    <w:rsid w:val="0010423A"/>
    <w:rsid w:val="00104388"/>
    <w:rsid w:val="001045C8"/>
    <w:rsid w:val="00104BB9"/>
    <w:rsid w:val="00104DDF"/>
    <w:rsid w:val="00104FBC"/>
    <w:rsid w:val="00105088"/>
    <w:rsid w:val="00105381"/>
    <w:rsid w:val="001054DB"/>
    <w:rsid w:val="00105550"/>
    <w:rsid w:val="00105596"/>
    <w:rsid w:val="001056A6"/>
    <w:rsid w:val="00105847"/>
    <w:rsid w:val="0010595F"/>
    <w:rsid w:val="001060C1"/>
    <w:rsid w:val="00107757"/>
    <w:rsid w:val="00107A0C"/>
    <w:rsid w:val="00107B98"/>
    <w:rsid w:val="00110251"/>
    <w:rsid w:val="0011038C"/>
    <w:rsid w:val="001103DB"/>
    <w:rsid w:val="00110C25"/>
    <w:rsid w:val="0011111D"/>
    <w:rsid w:val="001112F9"/>
    <w:rsid w:val="001114CA"/>
    <w:rsid w:val="0011185C"/>
    <w:rsid w:val="00112081"/>
    <w:rsid w:val="0011210F"/>
    <w:rsid w:val="00112D22"/>
    <w:rsid w:val="001130C1"/>
    <w:rsid w:val="001132E7"/>
    <w:rsid w:val="001134CF"/>
    <w:rsid w:val="00113664"/>
    <w:rsid w:val="001136CF"/>
    <w:rsid w:val="00113A10"/>
    <w:rsid w:val="00113C75"/>
    <w:rsid w:val="00113E77"/>
    <w:rsid w:val="00113FAE"/>
    <w:rsid w:val="001145FD"/>
    <w:rsid w:val="00114692"/>
    <w:rsid w:val="001147C9"/>
    <w:rsid w:val="00114B43"/>
    <w:rsid w:val="001151B0"/>
    <w:rsid w:val="00115624"/>
    <w:rsid w:val="00115BF4"/>
    <w:rsid w:val="001164A7"/>
    <w:rsid w:val="001164B4"/>
    <w:rsid w:val="001165BC"/>
    <w:rsid w:val="001166DB"/>
    <w:rsid w:val="00116E07"/>
    <w:rsid w:val="001172BE"/>
    <w:rsid w:val="00117AE8"/>
    <w:rsid w:val="00117C74"/>
    <w:rsid w:val="00117CA0"/>
    <w:rsid w:val="001201A7"/>
    <w:rsid w:val="001208B2"/>
    <w:rsid w:val="0012183F"/>
    <w:rsid w:val="001218FE"/>
    <w:rsid w:val="00121FBD"/>
    <w:rsid w:val="00122009"/>
    <w:rsid w:val="00122220"/>
    <w:rsid w:val="00122268"/>
    <w:rsid w:val="001228AE"/>
    <w:rsid w:val="00124782"/>
    <w:rsid w:val="00124939"/>
    <w:rsid w:val="00124AC3"/>
    <w:rsid w:val="00124B8C"/>
    <w:rsid w:val="00124F94"/>
    <w:rsid w:val="00125129"/>
    <w:rsid w:val="001259C9"/>
    <w:rsid w:val="00125AFE"/>
    <w:rsid w:val="00125D8E"/>
    <w:rsid w:val="0012603E"/>
    <w:rsid w:val="0012647A"/>
    <w:rsid w:val="00126B9C"/>
    <w:rsid w:val="00126E20"/>
    <w:rsid w:val="001273BF"/>
    <w:rsid w:val="0013074A"/>
    <w:rsid w:val="001308D4"/>
    <w:rsid w:val="001309EC"/>
    <w:rsid w:val="00130C02"/>
    <w:rsid w:val="00130D39"/>
    <w:rsid w:val="00130E50"/>
    <w:rsid w:val="00130EC9"/>
    <w:rsid w:val="00131AEE"/>
    <w:rsid w:val="00131B59"/>
    <w:rsid w:val="00131C85"/>
    <w:rsid w:val="0013227B"/>
    <w:rsid w:val="00132340"/>
    <w:rsid w:val="001329CE"/>
    <w:rsid w:val="00132BBB"/>
    <w:rsid w:val="00132D53"/>
    <w:rsid w:val="00132D6C"/>
    <w:rsid w:val="00132D8C"/>
    <w:rsid w:val="00133541"/>
    <w:rsid w:val="00133F3B"/>
    <w:rsid w:val="00134B0D"/>
    <w:rsid w:val="00134DEB"/>
    <w:rsid w:val="00134ED7"/>
    <w:rsid w:val="00135138"/>
    <w:rsid w:val="00135740"/>
    <w:rsid w:val="001360BB"/>
    <w:rsid w:val="0013692C"/>
    <w:rsid w:val="00136F9B"/>
    <w:rsid w:val="001370BB"/>
    <w:rsid w:val="00137178"/>
    <w:rsid w:val="00137A4B"/>
    <w:rsid w:val="00137FF3"/>
    <w:rsid w:val="0014010A"/>
    <w:rsid w:val="001401BD"/>
    <w:rsid w:val="001403B1"/>
    <w:rsid w:val="001408AF"/>
    <w:rsid w:val="00140AFD"/>
    <w:rsid w:val="0014123F"/>
    <w:rsid w:val="00141FE3"/>
    <w:rsid w:val="00142274"/>
    <w:rsid w:val="00142F19"/>
    <w:rsid w:val="0014335B"/>
    <w:rsid w:val="0014342E"/>
    <w:rsid w:val="00144320"/>
    <w:rsid w:val="0014441A"/>
    <w:rsid w:val="001451C4"/>
    <w:rsid w:val="0014523E"/>
    <w:rsid w:val="00145421"/>
    <w:rsid w:val="001457F6"/>
    <w:rsid w:val="00146A64"/>
    <w:rsid w:val="00146D9D"/>
    <w:rsid w:val="00146E5E"/>
    <w:rsid w:val="001471E3"/>
    <w:rsid w:val="00147334"/>
    <w:rsid w:val="0014749A"/>
    <w:rsid w:val="00147E54"/>
    <w:rsid w:val="00147F37"/>
    <w:rsid w:val="00150027"/>
    <w:rsid w:val="0015041C"/>
    <w:rsid w:val="001506EA"/>
    <w:rsid w:val="00150EFF"/>
    <w:rsid w:val="00151210"/>
    <w:rsid w:val="0015214B"/>
    <w:rsid w:val="0015298A"/>
    <w:rsid w:val="00152E8F"/>
    <w:rsid w:val="0015314C"/>
    <w:rsid w:val="001539DD"/>
    <w:rsid w:val="00154262"/>
    <w:rsid w:val="0015428C"/>
    <w:rsid w:val="001544BD"/>
    <w:rsid w:val="001545CA"/>
    <w:rsid w:val="0015462F"/>
    <w:rsid w:val="00154B83"/>
    <w:rsid w:val="00155365"/>
    <w:rsid w:val="001557CC"/>
    <w:rsid w:val="00155810"/>
    <w:rsid w:val="00155CB3"/>
    <w:rsid w:val="00155EBB"/>
    <w:rsid w:val="00155EEA"/>
    <w:rsid w:val="001569A4"/>
    <w:rsid w:val="00157581"/>
    <w:rsid w:val="00157FE9"/>
    <w:rsid w:val="001600EF"/>
    <w:rsid w:val="001605B1"/>
    <w:rsid w:val="0016097F"/>
    <w:rsid w:val="00160B94"/>
    <w:rsid w:val="00160E0B"/>
    <w:rsid w:val="00161CA5"/>
    <w:rsid w:val="00162026"/>
    <w:rsid w:val="001621A7"/>
    <w:rsid w:val="00162398"/>
    <w:rsid w:val="0016268A"/>
    <w:rsid w:val="0016278A"/>
    <w:rsid w:val="001627CF"/>
    <w:rsid w:val="00162816"/>
    <w:rsid w:val="00162AF1"/>
    <w:rsid w:val="00162B6C"/>
    <w:rsid w:val="00162E67"/>
    <w:rsid w:val="00163196"/>
    <w:rsid w:val="001632F7"/>
    <w:rsid w:val="001634A9"/>
    <w:rsid w:val="00163F9F"/>
    <w:rsid w:val="00164117"/>
    <w:rsid w:val="00164133"/>
    <w:rsid w:val="001647A3"/>
    <w:rsid w:val="00164933"/>
    <w:rsid w:val="00164B59"/>
    <w:rsid w:val="00164B98"/>
    <w:rsid w:val="0016500D"/>
    <w:rsid w:val="00165048"/>
    <w:rsid w:val="0016569B"/>
    <w:rsid w:val="00165FA9"/>
    <w:rsid w:val="00166A78"/>
    <w:rsid w:val="00167537"/>
    <w:rsid w:val="0017001C"/>
    <w:rsid w:val="001702C4"/>
    <w:rsid w:val="0017036C"/>
    <w:rsid w:val="00170826"/>
    <w:rsid w:val="001709D5"/>
    <w:rsid w:val="00170CFB"/>
    <w:rsid w:val="0017129E"/>
    <w:rsid w:val="00171460"/>
    <w:rsid w:val="00171844"/>
    <w:rsid w:val="001725BB"/>
    <w:rsid w:val="001725D7"/>
    <w:rsid w:val="00172740"/>
    <w:rsid w:val="001728B6"/>
    <w:rsid w:val="00172FC7"/>
    <w:rsid w:val="00173396"/>
    <w:rsid w:val="00173427"/>
    <w:rsid w:val="0017375B"/>
    <w:rsid w:val="00173914"/>
    <w:rsid w:val="00173919"/>
    <w:rsid w:val="001740FD"/>
    <w:rsid w:val="001746F0"/>
    <w:rsid w:val="001749A8"/>
    <w:rsid w:val="00174B80"/>
    <w:rsid w:val="00175025"/>
    <w:rsid w:val="0017555E"/>
    <w:rsid w:val="001757E7"/>
    <w:rsid w:val="00175D19"/>
    <w:rsid w:val="001762C9"/>
    <w:rsid w:val="00176393"/>
    <w:rsid w:val="00176876"/>
    <w:rsid w:val="00176B14"/>
    <w:rsid w:val="00176CDE"/>
    <w:rsid w:val="00176D14"/>
    <w:rsid w:val="00176DBC"/>
    <w:rsid w:val="00176FEF"/>
    <w:rsid w:val="001778C1"/>
    <w:rsid w:val="00177B46"/>
    <w:rsid w:val="00177C92"/>
    <w:rsid w:val="0018077F"/>
    <w:rsid w:val="001809E1"/>
    <w:rsid w:val="0018119F"/>
    <w:rsid w:val="0018141C"/>
    <w:rsid w:val="001817DF"/>
    <w:rsid w:val="00181933"/>
    <w:rsid w:val="00181D6B"/>
    <w:rsid w:val="00181E44"/>
    <w:rsid w:val="00182224"/>
    <w:rsid w:val="00182564"/>
    <w:rsid w:val="0018288D"/>
    <w:rsid w:val="00182B43"/>
    <w:rsid w:val="00182F24"/>
    <w:rsid w:val="001834FE"/>
    <w:rsid w:val="00183635"/>
    <w:rsid w:val="0018393B"/>
    <w:rsid w:val="00184693"/>
    <w:rsid w:val="00184EF2"/>
    <w:rsid w:val="001856CC"/>
    <w:rsid w:val="0018590B"/>
    <w:rsid w:val="00185EC9"/>
    <w:rsid w:val="001862CB"/>
    <w:rsid w:val="001863CD"/>
    <w:rsid w:val="001865F1"/>
    <w:rsid w:val="001869F9"/>
    <w:rsid w:val="00187000"/>
    <w:rsid w:val="00187146"/>
    <w:rsid w:val="001871BD"/>
    <w:rsid w:val="0018728A"/>
    <w:rsid w:val="00187B9B"/>
    <w:rsid w:val="001902B0"/>
    <w:rsid w:val="001907F9"/>
    <w:rsid w:val="00190804"/>
    <w:rsid w:val="0019093B"/>
    <w:rsid w:val="001914D3"/>
    <w:rsid w:val="00191592"/>
    <w:rsid w:val="00191A36"/>
    <w:rsid w:val="00191BD2"/>
    <w:rsid w:val="00192526"/>
    <w:rsid w:val="0019345A"/>
    <w:rsid w:val="0019346C"/>
    <w:rsid w:val="001935EC"/>
    <w:rsid w:val="00193BB6"/>
    <w:rsid w:val="00193D25"/>
    <w:rsid w:val="001940A2"/>
    <w:rsid w:val="0019433B"/>
    <w:rsid w:val="0019486D"/>
    <w:rsid w:val="001948CD"/>
    <w:rsid w:val="0019506A"/>
    <w:rsid w:val="001960FF"/>
    <w:rsid w:val="0019655F"/>
    <w:rsid w:val="0019659D"/>
    <w:rsid w:val="00196F4B"/>
    <w:rsid w:val="001972F3"/>
    <w:rsid w:val="00197804"/>
    <w:rsid w:val="001979F2"/>
    <w:rsid w:val="00197C3F"/>
    <w:rsid w:val="001A0740"/>
    <w:rsid w:val="001A0BCF"/>
    <w:rsid w:val="001A0CD3"/>
    <w:rsid w:val="001A0D92"/>
    <w:rsid w:val="001A0F79"/>
    <w:rsid w:val="001A0FE8"/>
    <w:rsid w:val="001A1371"/>
    <w:rsid w:val="001A1747"/>
    <w:rsid w:val="001A1960"/>
    <w:rsid w:val="001A1C29"/>
    <w:rsid w:val="001A1C63"/>
    <w:rsid w:val="001A1D84"/>
    <w:rsid w:val="001A1FA3"/>
    <w:rsid w:val="001A2538"/>
    <w:rsid w:val="001A259B"/>
    <w:rsid w:val="001A2C32"/>
    <w:rsid w:val="001A2DD5"/>
    <w:rsid w:val="001A30C7"/>
    <w:rsid w:val="001A31E5"/>
    <w:rsid w:val="001A31EB"/>
    <w:rsid w:val="001A36A1"/>
    <w:rsid w:val="001A39AF"/>
    <w:rsid w:val="001A3C03"/>
    <w:rsid w:val="001A3E47"/>
    <w:rsid w:val="001A4057"/>
    <w:rsid w:val="001A4256"/>
    <w:rsid w:val="001A44C5"/>
    <w:rsid w:val="001A49C4"/>
    <w:rsid w:val="001A4A7B"/>
    <w:rsid w:val="001A4AAE"/>
    <w:rsid w:val="001A4C26"/>
    <w:rsid w:val="001A4F9B"/>
    <w:rsid w:val="001A530B"/>
    <w:rsid w:val="001A58AB"/>
    <w:rsid w:val="001A5955"/>
    <w:rsid w:val="001A5B99"/>
    <w:rsid w:val="001A5D77"/>
    <w:rsid w:val="001A616C"/>
    <w:rsid w:val="001A6489"/>
    <w:rsid w:val="001A693E"/>
    <w:rsid w:val="001A6CAA"/>
    <w:rsid w:val="001A7738"/>
    <w:rsid w:val="001A78BD"/>
    <w:rsid w:val="001A7A27"/>
    <w:rsid w:val="001B01FE"/>
    <w:rsid w:val="001B0A6A"/>
    <w:rsid w:val="001B132C"/>
    <w:rsid w:val="001B1501"/>
    <w:rsid w:val="001B1700"/>
    <w:rsid w:val="001B1ED0"/>
    <w:rsid w:val="001B1FB0"/>
    <w:rsid w:val="001B2113"/>
    <w:rsid w:val="001B2282"/>
    <w:rsid w:val="001B24E5"/>
    <w:rsid w:val="001B257E"/>
    <w:rsid w:val="001B2683"/>
    <w:rsid w:val="001B2782"/>
    <w:rsid w:val="001B287F"/>
    <w:rsid w:val="001B296A"/>
    <w:rsid w:val="001B2B64"/>
    <w:rsid w:val="001B2C21"/>
    <w:rsid w:val="001B2D51"/>
    <w:rsid w:val="001B2DB1"/>
    <w:rsid w:val="001B30E8"/>
    <w:rsid w:val="001B32D8"/>
    <w:rsid w:val="001B38EB"/>
    <w:rsid w:val="001B3979"/>
    <w:rsid w:val="001B3DE2"/>
    <w:rsid w:val="001B3E01"/>
    <w:rsid w:val="001B3F96"/>
    <w:rsid w:val="001B3FD7"/>
    <w:rsid w:val="001B3FFB"/>
    <w:rsid w:val="001B4328"/>
    <w:rsid w:val="001B458F"/>
    <w:rsid w:val="001B47A9"/>
    <w:rsid w:val="001B4867"/>
    <w:rsid w:val="001B5C55"/>
    <w:rsid w:val="001B5D92"/>
    <w:rsid w:val="001B60CE"/>
    <w:rsid w:val="001B61EB"/>
    <w:rsid w:val="001B6469"/>
    <w:rsid w:val="001B647D"/>
    <w:rsid w:val="001B6BD9"/>
    <w:rsid w:val="001B6D4B"/>
    <w:rsid w:val="001B72DE"/>
    <w:rsid w:val="001B79CD"/>
    <w:rsid w:val="001B7A3B"/>
    <w:rsid w:val="001B7B6C"/>
    <w:rsid w:val="001B7C28"/>
    <w:rsid w:val="001B7E72"/>
    <w:rsid w:val="001C024C"/>
    <w:rsid w:val="001C0C3D"/>
    <w:rsid w:val="001C1033"/>
    <w:rsid w:val="001C10FF"/>
    <w:rsid w:val="001C1271"/>
    <w:rsid w:val="001C1275"/>
    <w:rsid w:val="001C1BF3"/>
    <w:rsid w:val="001C1C7E"/>
    <w:rsid w:val="001C238B"/>
    <w:rsid w:val="001C2425"/>
    <w:rsid w:val="001C2477"/>
    <w:rsid w:val="001C26BF"/>
    <w:rsid w:val="001C27DB"/>
    <w:rsid w:val="001C34CE"/>
    <w:rsid w:val="001C39A3"/>
    <w:rsid w:val="001C3B2D"/>
    <w:rsid w:val="001C3F29"/>
    <w:rsid w:val="001C4458"/>
    <w:rsid w:val="001C4B5A"/>
    <w:rsid w:val="001C4DA1"/>
    <w:rsid w:val="001C539B"/>
    <w:rsid w:val="001C559D"/>
    <w:rsid w:val="001C5A7D"/>
    <w:rsid w:val="001C5A8A"/>
    <w:rsid w:val="001C5E78"/>
    <w:rsid w:val="001C62DE"/>
    <w:rsid w:val="001C6A9A"/>
    <w:rsid w:val="001C6BA4"/>
    <w:rsid w:val="001C7AA4"/>
    <w:rsid w:val="001C7B67"/>
    <w:rsid w:val="001D0081"/>
    <w:rsid w:val="001D0116"/>
    <w:rsid w:val="001D02CD"/>
    <w:rsid w:val="001D0609"/>
    <w:rsid w:val="001D098C"/>
    <w:rsid w:val="001D0C6B"/>
    <w:rsid w:val="001D0DB1"/>
    <w:rsid w:val="001D1501"/>
    <w:rsid w:val="001D19CA"/>
    <w:rsid w:val="001D236E"/>
    <w:rsid w:val="001D2618"/>
    <w:rsid w:val="001D346B"/>
    <w:rsid w:val="001D3692"/>
    <w:rsid w:val="001D36B5"/>
    <w:rsid w:val="001D3836"/>
    <w:rsid w:val="001D3BAD"/>
    <w:rsid w:val="001D44F6"/>
    <w:rsid w:val="001D45E8"/>
    <w:rsid w:val="001D4AB0"/>
    <w:rsid w:val="001D513F"/>
    <w:rsid w:val="001D54C3"/>
    <w:rsid w:val="001D5AB3"/>
    <w:rsid w:val="001D62F4"/>
    <w:rsid w:val="001D67EB"/>
    <w:rsid w:val="001D6DAD"/>
    <w:rsid w:val="001D6EEA"/>
    <w:rsid w:val="001D7530"/>
    <w:rsid w:val="001D75CC"/>
    <w:rsid w:val="001D7786"/>
    <w:rsid w:val="001D7899"/>
    <w:rsid w:val="001E0041"/>
    <w:rsid w:val="001E0309"/>
    <w:rsid w:val="001E07F9"/>
    <w:rsid w:val="001E0898"/>
    <w:rsid w:val="001E0E2A"/>
    <w:rsid w:val="001E10B3"/>
    <w:rsid w:val="001E130F"/>
    <w:rsid w:val="001E144A"/>
    <w:rsid w:val="001E1479"/>
    <w:rsid w:val="001E1735"/>
    <w:rsid w:val="001E1A61"/>
    <w:rsid w:val="001E1A99"/>
    <w:rsid w:val="001E1AD1"/>
    <w:rsid w:val="001E1C8A"/>
    <w:rsid w:val="001E1F4F"/>
    <w:rsid w:val="001E2023"/>
    <w:rsid w:val="001E211F"/>
    <w:rsid w:val="001E2696"/>
    <w:rsid w:val="001E2925"/>
    <w:rsid w:val="001E2C2D"/>
    <w:rsid w:val="001E2F09"/>
    <w:rsid w:val="001E2F55"/>
    <w:rsid w:val="001E35F0"/>
    <w:rsid w:val="001E3719"/>
    <w:rsid w:val="001E3DF5"/>
    <w:rsid w:val="001E3DF7"/>
    <w:rsid w:val="001E408A"/>
    <w:rsid w:val="001E4A6F"/>
    <w:rsid w:val="001E4F08"/>
    <w:rsid w:val="001E52CB"/>
    <w:rsid w:val="001E535E"/>
    <w:rsid w:val="001E5EB3"/>
    <w:rsid w:val="001E65B0"/>
    <w:rsid w:val="001E6A35"/>
    <w:rsid w:val="001E6AFC"/>
    <w:rsid w:val="001E6DBB"/>
    <w:rsid w:val="001E6F64"/>
    <w:rsid w:val="001E7017"/>
    <w:rsid w:val="001E790F"/>
    <w:rsid w:val="001E7B35"/>
    <w:rsid w:val="001E7F70"/>
    <w:rsid w:val="001F03A8"/>
    <w:rsid w:val="001F069A"/>
    <w:rsid w:val="001F0ABF"/>
    <w:rsid w:val="001F0AC7"/>
    <w:rsid w:val="001F0BD0"/>
    <w:rsid w:val="001F0DF0"/>
    <w:rsid w:val="001F1616"/>
    <w:rsid w:val="001F18CF"/>
    <w:rsid w:val="001F1A34"/>
    <w:rsid w:val="001F1C7B"/>
    <w:rsid w:val="001F209C"/>
    <w:rsid w:val="001F22CE"/>
    <w:rsid w:val="001F29D1"/>
    <w:rsid w:val="001F2C62"/>
    <w:rsid w:val="001F2DCC"/>
    <w:rsid w:val="001F2ED0"/>
    <w:rsid w:val="001F2FE2"/>
    <w:rsid w:val="001F3206"/>
    <w:rsid w:val="001F34C5"/>
    <w:rsid w:val="001F3578"/>
    <w:rsid w:val="001F3615"/>
    <w:rsid w:val="001F3952"/>
    <w:rsid w:val="001F3D28"/>
    <w:rsid w:val="001F3D53"/>
    <w:rsid w:val="001F4171"/>
    <w:rsid w:val="001F4AFF"/>
    <w:rsid w:val="001F4C59"/>
    <w:rsid w:val="001F54A5"/>
    <w:rsid w:val="001F54F9"/>
    <w:rsid w:val="001F5B21"/>
    <w:rsid w:val="001F5B39"/>
    <w:rsid w:val="001F5F6E"/>
    <w:rsid w:val="001F60C5"/>
    <w:rsid w:val="001F6868"/>
    <w:rsid w:val="001F6AE8"/>
    <w:rsid w:val="001F7047"/>
    <w:rsid w:val="001F7751"/>
    <w:rsid w:val="001F77E8"/>
    <w:rsid w:val="00200041"/>
    <w:rsid w:val="002000D7"/>
    <w:rsid w:val="00200298"/>
    <w:rsid w:val="0020099C"/>
    <w:rsid w:val="00201133"/>
    <w:rsid w:val="002017DF"/>
    <w:rsid w:val="0020199E"/>
    <w:rsid w:val="00201AC9"/>
    <w:rsid w:val="00201ADC"/>
    <w:rsid w:val="00201FA0"/>
    <w:rsid w:val="00202101"/>
    <w:rsid w:val="002024F0"/>
    <w:rsid w:val="00202A96"/>
    <w:rsid w:val="00202DC0"/>
    <w:rsid w:val="0020305D"/>
    <w:rsid w:val="00203093"/>
    <w:rsid w:val="00203214"/>
    <w:rsid w:val="00203289"/>
    <w:rsid w:val="00203395"/>
    <w:rsid w:val="002035B8"/>
    <w:rsid w:val="00203708"/>
    <w:rsid w:val="0020394A"/>
    <w:rsid w:val="00204043"/>
    <w:rsid w:val="002043D5"/>
    <w:rsid w:val="00205128"/>
    <w:rsid w:val="002055A9"/>
    <w:rsid w:val="00205853"/>
    <w:rsid w:val="00205C39"/>
    <w:rsid w:val="002061DA"/>
    <w:rsid w:val="0020693B"/>
    <w:rsid w:val="0020711B"/>
    <w:rsid w:val="00210006"/>
    <w:rsid w:val="00210310"/>
    <w:rsid w:val="002104BE"/>
    <w:rsid w:val="002104F2"/>
    <w:rsid w:val="002104F7"/>
    <w:rsid w:val="002106E7"/>
    <w:rsid w:val="00211056"/>
    <w:rsid w:val="002111E4"/>
    <w:rsid w:val="002118DB"/>
    <w:rsid w:val="00211B08"/>
    <w:rsid w:val="00212164"/>
    <w:rsid w:val="0021258E"/>
    <w:rsid w:val="00212617"/>
    <w:rsid w:val="00212D6B"/>
    <w:rsid w:val="00213143"/>
    <w:rsid w:val="002138F6"/>
    <w:rsid w:val="002139C5"/>
    <w:rsid w:val="00214CC2"/>
    <w:rsid w:val="00214D73"/>
    <w:rsid w:val="00214DC9"/>
    <w:rsid w:val="00214FB0"/>
    <w:rsid w:val="00214FD6"/>
    <w:rsid w:val="002155E0"/>
    <w:rsid w:val="00215B5F"/>
    <w:rsid w:val="00215FA1"/>
    <w:rsid w:val="0021606D"/>
    <w:rsid w:val="0021659D"/>
    <w:rsid w:val="00216B05"/>
    <w:rsid w:val="00216C70"/>
    <w:rsid w:val="00216CF4"/>
    <w:rsid w:val="00216E9A"/>
    <w:rsid w:val="00217303"/>
    <w:rsid w:val="00217627"/>
    <w:rsid w:val="00217807"/>
    <w:rsid w:val="0021791C"/>
    <w:rsid w:val="00217934"/>
    <w:rsid w:val="002204CA"/>
    <w:rsid w:val="00220717"/>
    <w:rsid w:val="002207F2"/>
    <w:rsid w:val="0022139A"/>
    <w:rsid w:val="00221684"/>
    <w:rsid w:val="0022226B"/>
    <w:rsid w:val="00222276"/>
    <w:rsid w:val="0022267E"/>
    <w:rsid w:val="00222977"/>
    <w:rsid w:val="00222D7B"/>
    <w:rsid w:val="00223518"/>
    <w:rsid w:val="002237E9"/>
    <w:rsid w:val="0022390F"/>
    <w:rsid w:val="00223B98"/>
    <w:rsid w:val="00223F8D"/>
    <w:rsid w:val="00223FB9"/>
    <w:rsid w:val="0022426F"/>
    <w:rsid w:val="00224837"/>
    <w:rsid w:val="00225184"/>
    <w:rsid w:val="00225964"/>
    <w:rsid w:val="00225C20"/>
    <w:rsid w:val="00225D96"/>
    <w:rsid w:val="00225F02"/>
    <w:rsid w:val="00225F5B"/>
    <w:rsid w:val="00225FB2"/>
    <w:rsid w:val="0022658D"/>
    <w:rsid w:val="00226D7D"/>
    <w:rsid w:val="0022743F"/>
    <w:rsid w:val="0022745A"/>
    <w:rsid w:val="00227879"/>
    <w:rsid w:val="00227920"/>
    <w:rsid w:val="00227F74"/>
    <w:rsid w:val="002302FE"/>
    <w:rsid w:val="00230745"/>
    <w:rsid w:val="00230AD8"/>
    <w:rsid w:val="002310DA"/>
    <w:rsid w:val="00231DDC"/>
    <w:rsid w:val="00231E67"/>
    <w:rsid w:val="00232E73"/>
    <w:rsid w:val="00233476"/>
    <w:rsid w:val="00233B2F"/>
    <w:rsid w:val="00233D00"/>
    <w:rsid w:val="00234177"/>
    <w:rsid w:val="00234609"/>
    <w:rsid w:val="002359D1"/>
    <w:rsid w:val="00235F31"/>
    <w:rsid w:val="00236843"/>
    <w:rsid w:val="00236E89"/>
    <w:rsid w:val="00236EB5"/>
    <w:rsid w:val="0023716C"/>
    <w:rsid w:val="002372D9"/>
    <w:rsid w:val="002373C6"/>
    <w:rsid w:val="002376AB"/>
    <w:rsid w:val="002378DD"/>
    <w:rsid w:val="00237A36"/>
    <w:rsid w:val="00237ACE"/>
    <w:rsid w:val="00240E4F"/>
    <w:rsid w:val="002410D3"/>
    <w:rsid w:val="0024130A"/>
    <w:rsid w:val="0024132C"/>
    <w:rsid w:val="002416AC"/>
    <w:rsid w:val="00241868"/>
    <w:rsid w:val="00241BAC"/>
    <w:rsid w:val="00241C0F"/>
    <w:rsid w:val="00241F21"/>
    <w:rsid w:val="00241F2B"/>
    <w:rsid w:val="00241FDE"/>
    <w:rsid w:val="00242D58"/>
    <w:rsid w:val="00242DDD"/>
    <w:rsid w:val="00243202"/>
    <w:rsid w:val="002435B8"/>
    <w:rsid w:val="00243D2F"/>
    <w:rsid w:val="0024492C"/>
    <w:rsid w:val="0024538F"/>
    <w:rsid w:val="002454CE"/>
    <w:rsid w:val="00245B8A"/>
    <w:rsid w:val="00245C9E"/>
    <w:rsid w:val="002463CF"/>
    <w:rsid w:val="00246EB4"/>
    <w:rsid w:val="00246EE4"/>
    <w:rsid w:val="00246F92"/>
    <w:rsid w:val="002473F9"/>
    <w:rsid w:val="00247441"/>
    <w:rsid w:val="00247E6B"/>
    <w:rsid w:val="00250390"/>
    <w:rsid w:val="00250475"/>
    <w:rsid w:val="00250B7F"/>
    <w:rsid w:val="002515CE"/>
    <w:rsid w:val="002518DD"/>
    <w:rsid w:val="00251901"/>
    <w:rsid w:val="0025197A"/>
    <w:rsid w:val="002529C2"/>
    <w:rsid w:val="00252BB5"/>
    <w:rsid w:val="00252C7A"/>
    <w:rsid w:val="002532AD"/>
    <w:rsid w:val="002539AA"/>
    <w:rsid w:val="00253D7C"/>
    <w:rsid w:val="00254357"/>
    <w:rsid w:val="00254905"/>
    <w:rsid w:val="00254A53"/>
    <w:rsid w:val="00254DD0"/>
    <w:rsid w:val="002565F7"/>
    <w:rsid w:val="002576DA"/>
    <w:rsid w:val="00257CD3"/>
    <w:rsid w:val="00260AC9"/>
    <w:rsid w:val="00261332"/>
    <w:rsid w:val="002617CF"/>
    <w:rsid w:val="002617ED"/>
    <w:rsid w:val="002618B0"/>
    <w:rsid w:val="00261F5C"/>
    <w:rsid w:val="00261F8B"/>
    <w:rsid w:val="00262572"/>
    <w:rsid w:val="00262DF2"/>
    <w:rsid w:val="002639C9"/>
    <w:rsid w:val="00263AF7"/>
    <w:rsid w:val="00264264"/>
    <w:rsid w:val="002642A8"/>
    <w:rsid w:val="00264431"/>
    <w:rsid w:val="0026453D"/>
    <w:rsid w:val="00264AC2"/>
    <w:rsid w:val="00264C94"/>
    <w:rsid w:val="00264DE9"/>
    <w:rsid w:val="00264FC5"/>
    <w:rsid w:val="00265CAB"/>
    <w:rsid w:val="00265D5A"/>
    <w:rsid w:val="00266057"/>
    <w:rsid w:val="00266F5C"/>
    <w:rsid w:val="002671F2"/>
    <w:rsid w:val="002673BA"/>
    <w:rsid w:val="00267446"/>
    <w:rsid w:val="002674BE"/>
    <w:rsid w:val="002675FD"/>
    <w:rsid w:val="00267760"/>
    <w:rsid w:val="002679DE"/>
    <w:rsid w:val="00267BFF"/>
    <w:rsid w:val="00267E95"/>
    <w:rsid w:val="00270006"/>
    <w:rsid w:val="002703CE"/>
    <w:rsid w:val="00271296"/>
    <w:rsid w:val="0027196C"/>
    <w:rsid w:val="00271C71"/>
    <w:rsid w:val="00271E38"/>
    <w:rsid w:val="00271F03"/>
    <w:rsid w:val="002722F8"/>
    <w:rsid w:val="00272465"/>
    <w:rsid w:val="00272614"/>
    <w:rsid w:val="002727BD"/>
    <w:rsid w:val="00272BA5"/>
    <w:rsid w:val="00272DA5"/>
    <w:rsid w:val="00273281"/>
    <w:rsid w:val="002732DE"/>
    <w:rsid w:val="0027344B"/>
    <w:rsid w:val="002738B6"/>
    <w:rsid w:val="002739F1"/>
    <w:rsid w:val="00273DE3"/>
    <w:rsid w:val="002743C1"/>
    <w:rsid w:val="002756D0"/>
    <w:rsid w:val="002759CE"/>
    <w:rsid w:val="00275B61"/>
    <w:rsid w:val="002764FE"/>
    <w:rsid w:val="0027670E"/>
    <w:rsid w:val="00276B29"/>
    <w:rsid w:val="00277166"/>
    <w:rsid w:val="002775FC"/>
    <w:rsid w:val="0027778F"/>
    <w:rsid w:val="00277916"/>
    <w:rsid w:val="00277D37"/>
    <w:rsid w:val="00280993"/>
    <w:rsid w:val="00280A87"/>
    <w:rsid w:val="00280D9B"/>
    <w:rsid w:val="002811D0"/>
    <w:rsid w:val="0028173E"/>
    <w:rsid w:val="00281A8F"/>
    <w:rsid w:val="00281CEE"/>
    <w:rsid w:val="002827AA"/>
    <w:rsid w:val="00282D25"/>
    <w:rsid w:val="00282D5F"/>
    <w:rsid w:val="00283A17"/>
    <w:rsid w:val="00283C37"/>
    <w:rsid w:val="00283C9E"/>
    <w:rsid w:val="00285121"/>
    <w:rsid w:val="00285428"/>
    <w:rsid w:val="00285696"/>
    <w:rsid w:val="00285912"/>
    <w:rsid w:val="00285DC7"/>
    <w:rsid w:val="00285F76"/>
    <w:rsid w:val="0028611C"/>
    <w:rsid w:val="00287081"/>
    <w:rsid w:val="002878A0"/>
    <w:rsid w:val="00287A4E"/>
    <w:rsid w:val="002904A7"/>
    <w:rsid w:val="00290F03"/>
    <w:rsid w:val="00290F5A"/>
    <w:rsid w:val="00290FB2"/>
    <w:rsid w:val="002918CA"/>
    <w:rsid w:val="00291A03"/>
    <w:rsid w:val="00291B12"/>
    <w:rsid w:val="002922F3"/>
    <w:rsid w:val="00292320"/>
    <w:rsid w:val="002927B4"/>
    <w:rsid w:val="002927CF"/>
    <w:rsid w:val="00292CDE"/>
    <w:rsid w:val="002931D3"/>
    <w:rsid w:val="00293227"/>
    <w:rsid w:val="00293264"/>
    <w:rsid w:val="00294392"/>
    <w:rsid w:val="002944D4"/>
    <w:rsid w:val="002945CD"/>
    <w:rsid w:val="002947CF"/>
    <w:rsid w:val="002948BE"/>
    <w:rsid w:val="00294A61"/>
    <w:rsid w:val="00294AF1"/>
    <w:rsid w:val="00295241"/>
    <w:rsid w:val="00295470"/>
    <w:rsid w:val="00295775"/>
    <w:rsid w:val="0029597E"/>
    <w:rsid w:val="00295EAF"/>
    <w:rsid w:val="002963D9"/>
    <w:rsid w:val="002965D8"/>
    <w:rsid w:val="0029697D"/>
    <w:rsid w:val="00296B9F"/>
    <w:rsid w:val="00296C70"/>
    <w:rsid w:val="00296E8B"/>
    <w:rsid w:val="00297334"/>
    <w:rsid w:val="00297735"/>
    <w:rsid w:val="00297AD0"/>
    <w:rsid w:val="00297F16"/>
    <w:rsid w:val="002A0659"/>
    <w:rsid w:val="002A1086"/>
    <w:rsid w:val="002A150A"/>
    <w:rsid w:val="002A21ED"/>
    <w:rsid w:val="002A2667"/>
    <w:rsid w:val="002A26E0"/>
    <w:rsid w:val="002A275C"/>
    <w:rsid w:val="002A278E"/>
    <w:rsid w:val="002A2C4C"/>
    <w:rsid w:val="002A2DAE"/>
    <w:rsid w:val="002A3462"/>
    <w:rsid w:val="002A38E0"/>
    <w:rsid w:val="002A3A5F"/>
    <w:rsid w:val="002A3B70"/>
    <w:rsid w:val="002A462D"/>
    <w:rsid w:val="002A46AA"/>
    <w:rsid w:val="002A4A78"/>
    <w:rsid w:val="002A4D2F"/>
    <w:rsid w:val="002A50DE"/>
    <w:rsid w:val="002A51DA"/>
    <w:rsid w:val="002A5563"/>
    <w:rsid w:val="002A562A"/>
    <w:rsid w:val="002A5833"/>
    <w:rsid w:val="002A64F9"/>
    <w:rsid w:val="002A67A1"/>
    <w:rsid w:val="002A6DD1"/>
    <w:rsid w:val="002B00BF"/>
    <w:rsid w:val="002B02B4"/>
    <w:rsid w:val="002B0649"/>
    <w:rsid w:val="002B0686"/>
    <w:rsid w:val="002B071B"/>
    <w:rsid w:val="002B0B6C"/>
    <w:rsid w:val="002B1057"/>
    <w:rsid w:val="002B120C"/>
    <w:rsid w:val="002B1C45"/>
    <w:rsid w:val="002B1C82"/>
    <w:rsid w:val="002B1DFB"/>
    <w:rsid w:val="002B2294"/>
    <w:rsid w:val="002B2697"/>
    <w:rsid w:val="002B2A68"/>
    <w:rsid w:val="002B2DAC"/>
    <w:rsid w:val="002B2DB2"/>
    <w:rsid w:val="002B351F"/>
    <w:rsid w:val="002B3D9E"/>
    <w:rsid w:val="002B3E5A"/>
    <w:rsid w:val="002B3EA2"/>
    <w:rsid w:val="002B44A4"/>
    <w:rsid w:val="002B5A6A"/>
    <w:rsid w:val="002B5B5F"/>
    <w:rsid w:val="002B62DB"/>
    <w:rsid w:val="002B63D9"/>
    <w:rsid w:val="002B6488"/>
    <w:rsid w:val="002B6767"/>
    <w:rsid w:val="002B6A72"/>
    <w:rsid w:val="002B6A74"/>
    <w:rsid w:val="002B6D2F"/>
    <w:rsid w:val="002B6F36"/>
    <w:rsid w:val="002B7510"/>
    <w:rsid w:val="002B768B"/>
    <w:rsid w:val="002B7E24"/>
    <w:rsid w:val="002B7EFE"/>
    <w:rsid w:val="002B7FC7"/>
    <w:rsid w:val="002C04CB"/>
    <w:rsid w:val="002C04EF"/>
    <w:rsid w:val="002C0AD9"/>
    <w:rsid w:val="002C0E9D"/>
    <w:rsid w:val="002C13D6"/>
    <w:rsid w:val="002C148A"/>
    <w:rsid w:val="002C1791"/>
    <w:rsid w:val="002C18BD"/>
    <w:rsid w:val="002C1D77"/>
    <w:rsid w:val="002C1DD1"/>
    <w:rsid w:val="002C1F4E"/>
    <w:rsid w:val="002C1FB4"/>
    <w:rsid w:val="002C224A"/>
    <w:rsid w:val="002C23F8"/>
    <w:rsid w:val="002C247F"/>
    <w:rsid w:val="002C275B"/>
    <w:rsid w:val="002C28AD"/>
    <w:rsid w:val="002C2B2D"/>
    <w:rsid w:val="002C2C26"/>
    <w:rsid w:val="002C2C89"/>
    <w:rsid w:val="002C3160"/>
    <w:rsid w:val="002C359F"/>
    <w:rsid w:val="002C35FC"/>
    <w:rsid w:val="002C3611"/>
    <w:rsid w:val="002C3779"/>
    <w:rsid w:val="002C37B5"/>
    <w:rsid w:val="002C3BD4"/>
    <w:rsid w:val="002C3CBE"/>
    <w:rsid w:val="002C3EC4"/>
    <w:rsid w:val="002C424A"/>
    <w:rsid w:val="002C46BA"/>
    <w:rsid w:val="002C4779"/>
    <w:rsid w:val="002C514F"/>
    <w:rsid w:val="002C530A"/>
    <w:rsid w:val="002C5648"/>
    <w:rsid w:val="002C642F"/>
    <w:rsid w:val="002C6470"/>
    <w:rsid w:val="002C65BE"/>
    <w:rsid w:val="002C6850"/>
    <w:rsid w:val="002C6C54"/>
    <w:rsid w:val="002C6EBA"/>
    <w:rsid w:val="002C6F4B"/>
    <w:rsid w:val="002C74FF"/>
    <w:rsid w:val="002D0391"/>
    <w:rsid w:val="002D0738"/>
    <w:rsid w:val="002D1058"/>
    <w:rsid w:val="002D1207"/>
    <w:rsid w:val="002D19AC"/>
    <w:rsid w:val="002D1AE7"/>
    <w:rsid w:val="002D1F68"/>
    <w:rsid w:val="002D2B5D"/>
    <w:rsid w:val="002D34AB"/>
    <w:rsid w:val="002D3709"/>
    <w:rsid w:val="002D39D4"/>
    <w:rsid w:val="002D4CC3"/>
    <w:rsid w:val="002D4FDC"/>
    <w:rsid w:val="002D50DF"/>
    <w:rsid w:val="002D511D"/>
    <w:rsid w:val="002D5409"/>
    <w:rsid w:val="002D5513"/>
    <w:rsid w:val="002D5BFC"/>
    <w:rsid w:val="002D611F"/>
    <w:rsid w:val="002D6216"/>
    <w:rsid w:val="002D6712"/>
    <w:rsid w:val="002D6D02"/>
    <w:rsid w:val="002D77B1"/>
    <w:rsid w:val="002D7D69"/>
    <w:rsid w:val="002E0661"/>
    <w:rsid w:val="002E1711"/>
    <w:rsid w:val="002E19E1"/>
    <w:rsid w:val="002E2C6D"/>
    <w:rsid w:val="002E2CAD"/>
    <w:rsid w:val="002E2F7B"/>
    <w:rsid w:val="002E3604"/>
    <w:rsid w:val="002E4107"/>
    <w:rsid w:val="002E46A4"/>
    <w:rsid w:val="002E5688"/>
    <w:rsid w:val="002E56A1"/>
    <w:rsid w:val="002E5B19"/>
    <w:rsid w:val="002E5B69"/>
    <w:rsid w:val="002E61DB"/>
    <w:rsid w:val="002E6254"/>
    <w:rsid w:val="002E6256"/>
    <w:rsid w:val="002E62A5"/>
    <w:rsid w:val="002E6375"/>
    <w:rsid w:val="002E6406"/>
    <w:rsid w:val="002E665C"/>
    <w:rsid w:val="002E6DC3"/>
    <w:rsid w:val="002E6DF0"/>
    <w:rsid w:val="002E71E9"/>
    <w:rsid w:val="002E7926"/>
    <w:rsid w:val="002E79CB"/>
    <w:rsid w:val="002E7BB7"/>
    <w:rsid w:val="002F0737"/>
    <w:rsid w:val="002F0770"/>
    <w:rsid w:val="002F0C75"/>
    <w:rsid w:val="002F10DB"/>
    <w:rsid w:val="002F11B5"/>
    <w:rsid w:val="002F15B0"/>
    <w:rsid w:val="002F1FC0"/>
    <w:rsid w:val="002F2507"/>
    <w:rsid w:val="002F2740"/>
    <w:rsid w:val="002F27E3"/>
    <w:rsid w:val="002F2918"/>
    <w:rsid w:val="002F2E12"/>
    <w:rsid w:val="002F3164"/>
    <w:rsid w:val="002F34FB"/>
    <w:rsid w:val="002F365B"/>
    <w:rsid w:val="002F38BA"/>
    <w:rsid w:val="002F394C"/>
    <w:rsid w:val="002F5173"/>
    <w:rsid w:val="002F558E"/>
    <w:rsid w:val="002F55B9"/>
    <w:rsid w:val="002F5BE0"/>
    <w:rsid w:val="002F5C05"/>
    <w:rsid w:val="002F675B"/>
    <w:rsid w:val="002F6947"/>
    <w:rsid w:val="002F6978"/>
    <w:rsid w:val="002F76EC"/>
    <w:rsid w:val="0030012E"/>
    <w:rsid w:val="003003C2"/>
    <w:rsid w:val="00300875"/>
    <w:rsid w:val="0030090C"/>
    <w:rsid w:val="00300966"/>
    <w:rsid w:val="0030097A"/>
    <w:rsid w:val="00300B0A"/>
    <w:rsid w:val="00300E40"/>
    <w:rsid w:val="00300F92"/>
    <w:rsid w:val="00301049"/>
    <w:rsid w:val="00302003"/>
    <w:rsid w:val="003023BA"/>
    <w:rsid w:val="0030243C"/>
    <w:rsid w:val="00302BE1"/>
    <w:rsid w:val="00302BE8"/>
    <w:rsid w:val="00302C9A"/>
    <w:rsid w:val="00302DB3"/>
    <w:rsid w:val="00302E7A"/>
    <w:rsid w:val="00302EB7"/>
    <w:rsid w:val="00302EE3"/>
    <w:rsid w:val="003031B6"/>
    <w:rsid w:val="003032F2"/>
    <w:rsid w:val="00304052"/>
    <w:rsid w:val="00304080"/>
    <w:rsid w:val="003040AD"/>
    <w:rsid w:val="0030464C"/>
    <w:rsid w:val="00304A48"/>
    <w:rsid w:val="00304D5C"/>
    <w:rsid w:val="00304E79"/>
    <w:rsid w:val="00305290"/>
    <w:rsid w:val="0030537D"/>
    <w:rsid w:val="003053DC"/>
    <w:rsid w:val="00306057"/>
    <w:rsid w:val="0030618A"/>
    <w:rsid w:val="0030653E"/>
    <w:rsid w:val="0030681C"/>
    <w:rsid w:val="00306A6C"/>
    <w:rsid w:val="00306CC5"/>
    <w:rsid w:val="00306FD9"/>
    <w:rsid w:val="00307070"/>
    <w:rsid w:val="003070E5"/>
    <w:rsid w:val="0031025B"/>
    <w:rsid w:val="003102C6"/>
    <w:rsid w:val="003102F0"/>
    <w:rsid w:val="0031040B"/>
    <w:rsid w:val="00310A4A"/>
    <w:rsid w:val="00310BE1"/>
    <w:rsid w:val="00310E8B"/>
    <w:rsid w:val="0031160A"/>
    <w:rsid w:val="0031178A"/>
    <w:rsid w:val="00312312"/>
    <w:rsid w:val="003125F5"/>
    <w:rsid w:val="0031279C"/>
    <w:rsid w:val="003134C7"/>
    <w:rsid w:val="003138CF"/>
    <w:rsid w:val="00313B28"/>
    <w:rsid w:val="00314682"/>
    <w:rsid w:val="00315582"/>
    <w:rsid w:val="00315AD9"/>
    <w:rsid w:val="00315B8B"/>
    <w:rsid w:val="00315C36"/>
    <w:rsid w:val="00315E4A"/>
    <w:rsid w:val="003161FF"/>
    <w:rsid w:val="0031666A"/>
    <w:rsid w:val="003166F4"/>
    <w:rsid w:val="00316EED"/>
    <w:rsid w:val="0031729F"/>
    <w:rsid w:val="003173AA"/>
    <w:rsid w:val="0031758F"/>
    <w:rsid w:val="00317593"/>
    <w:rsid w:val="00317EEF"/>
    <w:rsid w:val="00317F6E"/>
    <w:rsid w:val="0032050F"/>
    <w:rsid w:val="0032051D"/>
    <w:rsid w:val="00320662"/>
    <w:rsid w:val="003207A5"/>
    <w:rsid w:val="00320E03"/>
    <w:rsid w:val="00321047"/>
    <w:rsid w:val="003210D2"/>
    <w:rsid w:val="00321346"/>
    <w:rsid w:val="0032134F"/>
    <w:rsid w:val="0032167A"/>
    <w:rsid w:val="00321788"/>
    <w:rsid w:val="00321939"/>
    <w:rsid w:val="003220EE"/>
    <w:rsid w:val="0032222A"/>
    <w:rsid w:val="0032232C"/>
    <w:rsid w:val="0032256E"/>
    <w:rsid w:val="00322814"/>
    <w:rsid w:val="003229BB"/>
    <w:rsid w:val="00322BB1"/>
    <w:rsid w:val="00322C6A"/>
    <w:rsid w:val="00322CD8"/>
    <w:rsid w:val="00323A96"/>
    <w:rsid w:val="00323BC0"/>
    <w:rsid w:val="00323C5E"/>
    <w:rsid w:val="00323CAA"/>
    <w:rsid w:val="00323F09"/>
    <w:rsid w:val="003241DB"/>
    <w:rsid w:val="003242F2"/>
    <w:rsid w:val="00325177"/>
    <w:rsid w:val="003252B0"/>
    <w:rsid w:val="003258FF"/>
    <w:rsid w:val="0032599E"/>
    <w:rsid w:val="00325A17"/>
    <w:rsid w:val="00325D54"/>
    <w:rsid w:val="00325F91"/>
    <w:rsid w:val="00325FFB"/>
    <w:rsid w:val="0032618C"/>
    <w:rsid w:val="003261F6"/>
    <w:rsid w:val="0032636A"/>
    <w:rsid w:val="00326719"/>
    <w:rsid w:val="00326978"/>
    <w:rsid w:val="003270C7"/>
    <w:rsid w:val="00327258"/>
    <w:rsid w:val="0032760A"/>
    <w:rsid w:val="00330070"/>
    <w:rsid w:val="0033081D"/>
    <w:rsid w:val="00330ADD"/>
    <w:rsid w:val="003310B1"/>
    <w:rsid w:val="003310CA"/>
    <w:rsid w:val="00331322"/>
    <w:rsid w:val="00332B3D"/>
    <w:rsid w:val="00333126"/>
    <w:rsid w:val="003333E7"/>
    <w:rsid w:val="00333413"/>
    <w:rsid w:val="0033376E"/>
    <w:rsid w:val="00333CCF"/>
    <w:rsid w:val="00334006"/>
    <w:rsid w:val="003347E2"/>
    <w:rsid w:val="00334B89"/>
    <w:rsid w:val="0033593B"/>
    <w:rsid w:val="00336328"/>
    <w:rsid w:val="00336486"/>
    <w:rsid w:val="00336A22"/>
    <w:rsid w:val="00336DCA"/>
    <w:rsid w:val="00336F3C"/>
    <w:rsid w:val="00337110"/>
    <w:rsid w:val="003375C4"/>
    <w:rsid w:val="00337808"/>
    <w:rsid w:val="0034059E"/>
    <w:rsid w:val="00340A40"/>
    <w:rsid w:val="003413AE"/>
    <w:rsid w:val="00341A0C"/>
    <w:rsid w:val="00341C6F"/>
    <w:rsid w:val="00341CDD"/>
    <w:rsid w:val="00341D85"/>
    <w:rsid w:val="00341E4B"/>
    <w:rsid w:val="00342297"/>
    <w:rsid w:val="003425E4"/>
    <w:rsid w:val="00342D51"/>
    <w:rsid w:val="00342DA1"/>
    <w:rsid w:val="00343208"/>
    <w:rsid w:val="003432E9"/>
    <w:rsid w:val="003433A0"/>
    <w:rsid w:val="003439BB"/>
    <w:rsid w:val="00343BFB"/>
    <w:rsid w:val="00343ECC"/>
    <w:rsid w:val="00344116"/>
    <w:rsid w:val="003449D4"/>
    <w:rsid w:val="003451F6"/>
    <w:rsid w:val="0034545E"/>
    <w:rsid w:val="003455AE"/>
    <w:rsid w:val="00345980"/>
    <w:rsid w:val="00346066"/>
    <w:rsid w:val="0034648D"/>
    <w:rsid w:val="003468D1"/>
    <w:rsid w:val="00346AB9"/>
    <w:rsid w:val="00346B23"/>
    <w:rsid w:val="00347546"/>
    <w:rsid w:val="003478CE"/>
    <w:rsid w:val="00347E40"/>
    <w:rsid w:val="00347F01"/>
    <w:rsid w:val="003502B0"/>
    <w:rsid w:val="0035073F"/>
    <w:rsid w:val="00350A66"/>
    <w:rsid w:val="00351020"/>
    <w:rsid w:val="00351544"/>
    <w:rsid w:val="003519F6"/>
    <w:rsid w:val="00352115"/>
    <w:rsid w:val="00352266"/>
    <w:rsid w:val="00352543"/>
    <w:rsid w:val="00353107"/>
    <w:rsid w:val="00353218"/>
    <w:rsid w:val="00353321"/>
    <w:rsid w:val="00353453"/>
    <w:rsid w:val="00353B8A"/>
    <w:rsid w:val="00353CC9"/>
    <w:rsid w:val="00353FD5"/>
    <w:rsid w:val="0035411D"/>
    <w:rsid w:val="003543AD"/>
    <w:rsid w:val="0035444B"/>
    <w:rsid w:val="003544D5"/>
    <w:rsid w:val="00355A9C"/>
    <w:rsid w:val="00356085"/>
    <w:rsid w:val="00356D23"/>
    <w:rsid w:val="00356F97"/>
    <w:rsid w:val="003571DB"/>
    <w:rsid w:val="0035734D"/>
    <w:rsid w:val="0035757C"/>
    <w:rsid w:val="003578F4"/>
    <w:rsid w:val="00357E3B"/>
    <w:rsid w:val="00360826"/>
    <w:rsid w:val="00360C77"/>
    <w:rsid w:val="003613B1"/>
    <w:rsid w:val="00362578"/>
    <w:rsid w:val="003625F8"/>
    <w:rsid w:val="00362895"/>
    <w:rsid w:val="00363215"/>
    <w:rsid w:val="0036335C"/>
    <w:rsid w:val="003633A2"/>
    <w:rsid w:val="003639CD"/>
    <w:rsid w:val="00363CE9"/>
    <w:rsid w:val="0036408A"/>
    <w:rsid w:val="003643DE"/>
    <w:rsid w:val="0036504B"/>
    <w:rsid w:val="003650FE"/>
    <w:rsid w:val="00365340"/>
    <w:rsid w:val="003658E6"/>
    <w:rsid w:val="00365FBD"/>
    <w:rsid w:val="00366086"/>
    <w:rsid w:val="003664DA"/>
    <w:rsid w:val="00366A6B"/>
    <w:rsid w:val="00370053"/>
    <w:rsid w:val="00370426"/>
    <w:rsid w:val="00370D48"/>
    <w:rsid w:val="003713D1"/>
    <w:rsid w:val="003713D7"/>
    <w:rsid w:val="00371633"/>
    <w:rsid w:val="0037181F"/>
    <w:rsid w:val="00372892"/>
    <w:rsid w:val="00372C10"/>
    <w:rsid w:val="00372FF5"/>
    <w:rsid w:val="0037339C"/>
    <w:rsid w:val="00373AC8"/>
    <w:rsid w:val="00373C0B"/>
    <w:rsid w:val="00374AB9"/>
    <w:rsid w:val="00374D15"/>
    <w:rsid w:val="00375373"/>
    <w:rsid w:val="00375550"/>
    <w:rsid w:val="00375591"/>
    <w:rsid w:val="00375698"/>
    <w:rsid w:val="003758D3"/>
    <w:rsid w:val="00375C87"/>
    <w:rsid w:val="00375E80"/>
    <w:rsid w:val="00376366"/>
    <w:rsid w:val="00376769"/>
    <w:rsid w:val="00376D2F"/>
    <w:rsid w:val="00377229"/>
    <w:rsid w:val="0037778F"/>
    <w:rsid w:val="0038057D"/>
    <w:rsid w:val="00380F12"/>
    <w:rsid w:val="003810EC"/>
    <w:rsid w:val="003815BA"/>
    <w:rsid w:val="00381733"/>
    <w:rsid w:val="00381DC7"/>
    <w:rsid w:val="0038226D"/>
    <w:rsid w:val="00382D32"/>
    <w:rsid w:val="00382D34"/>
    <w:rsid w:val="003837C1"/>
    <w:rsid w:val="003837CF"/>
    <w:rsid w:val="00383CF0"/>
    <w:rsid w:val="00383E93"/>
    <w:rsid w:val="00383E99"/>
    <w:rsid w:val="003841BF"/>
    <w:rsid w:val="00384284"/>
    <w:rsid w:val="0038476F"/>
    <w:rsid w:val="00384D01"/>
    <w:rsid w:val="00385306"/>
    <w:rsid w:val="0038595A"/>
    <w:rsid w:val="00385C4C"/>
    <w:rsid w:val="00385EA2"/>
    <w:rsid w:val="00385F5B"/>
    <w:rsid w:val="003862E0"/>
    <w:rsid w:val="003863BB"/>
    <w:rsid w:val="00386FDD"/>
    <w:rsid w:val="003876B4"/>
    <w:rsid w:val="00387D65"/>
    <w:rsid w:val="00390BAE"/>
    <w:rsid w:val="00390FC2"/>
    <w:rsid w:val="003911CF"/>
    <w:rsid w:val="003911D1"/>
    <w:rsid w:val="003916BB"/>
    <w:rsid w:val="00391866"/>
    <w:rsid w:val="00391A05"/>
    <w:rsid w:val="00391EA4"/>
    <w:rsid w:val="0039210A"/>
    <w:rsid w:val="00392128"/>
    <w:rsid w:val="003924F4"/>
    <w:rsid w:val="003925B5"/>
    <w:rsid w:val="00392A2E"/>
    <w:rsid w:val="00392AA1"/>
    <w:rsid w:val="00392CB7"/>
    <w:rsid w:val="00393430"/>
    <w:rsid w:val="00393A93"/>
    <w:rsid w:val="00393CC3"/>
    <w:rsid w:val="00394181"/>
    <w:rsid w:val="00394197"/>
    <w:rsid w:val="00394238"/>
    <w:rsid w:val="003946E4"/>
    <w:rsid w:val="0039478B"/>
    <w:rsid w:val="0039494F"/>
    <w:rsid w:val="00394B53"/>
    <w:rsid w:val="00394F0C"/>
    <w:rsid w:val="00394F5C"/>
    <w:rsid w:val="00395323"/>
    <w:rsid w:val="00395713"/>
    <w:rsid w:val="003959BD"/>
    <w:rsid w:val="003959E5"/>
    <w:rsid w:val="00395DFE"/>
    <w:rsid w:val="00395F89"/>
    <w:rsid w:val="0039647F"/>
    <w:rsid w:val="00396576"/>
    <w:rsid w:val="003967C1"/>
    <w:rsid w:val="003971B3"/>
    <w:rsid w:val="00397373"/>
    <w:rsid w:val="00397572"/>
    <w:rsid w:val="0039765D"/>
    <w:rsid w:val="00397BF2"/>
    <w:rsid w:val="00397EE4"/>
    <w:rsid w:val="00397F4B"/>
    <w:rsid w:val="003A0293"/>
    <w:rsid w:val="003A04D5"/>
    <w:rsid w:val="003A0685"/>
    <w:rsid w:val="003A0988"/>
    <w:rsid w:val="003A0E8C"/>
    <w:rsid w:val="003A0FC2"/>
    <w:rsid w:val="003A13AC"/>
    <w:rsid w:val="003A1557"/>
    <w:rsid w:val="003A156B"/>
    <w:rsid w:val="003A1822"/>
    <w:rsid w:val="003A1A42"/>
    <w:rsid w:val="003A1D10"/>
    <w:rsid w:val="003A24D7"/>
    <w:rsid w:val="003A31FD"/>
    <w:rsid w:val="003A3E11"/>
    <w:rsid w:val="003A3E41"/>
    <w:rsid w:val="003A3FBC"/>
    <w:rsid w:val="003A405C"/>
    <w:rsid w:val="003A42C6"/>
    <w:rsid w:val="003A4397"/>
    <w:rsid w:val="003A4427"/>
    <w:rsid w:val="003A4653"/>
    <w:rsid w:val="003A5332"/>
    <w:rsid w:val="003A535A"/>
    <w:rsid w:val="003A5896"/>
    <w:rsid w:val="003A5A26"/>
    <w:rsid w:val="003A6554"/>
    <w:rsid w:val="003A6E02"/>
    <w:rsid w:val="003A7876"/>
    <w:rsid w:val="003A7A50"/>
    <w:rsid w:val="003A7C7D"/>
    <w:rsid w:val="003A7C9D"/>
    <w:rsid w:val="003A7D18"/>
    <w:rsid w:val="003B00F5"/>
    <w:rsid w:val="003B0747"/>
    <w:rsid w:val="003B0B8B"/>
    <w:rsid w:val="003B0E27"/>
    <w:rsid w:val="003B10C0"/>
    <w:rsid w:val="003B10F9"/>
    <w:rsid w:val="003B1238"/>
    <w:rsid w:val="003B1EA3"/>
    <w:rsid w:val="003B2469"/>
    <w:rsid w:val="003B3646"/>
    <w:rsid w:val="003B3D58"/>
    <w:rsid w:val="003B3E86"/>
    <w:rsid w:val="003B3EAE"/>
    <w:rsid w:val="003B4C62"/>
    <w:rsid w:val="003B4C6F"/>
    <w:rsid w:val="003B4E6D"/>
    <w:rsid w:val="003B4EA5"/>
    <w:rsid w:val="003B52C8"/>
    <w:rsid w:val="003B559E"/>
    <w:rsid w:val="003B579D"/>
    <w:rsid w:val="003B5FD3"/>
    <w:rsid w:val="003B6136"/>
    <w:rsid w:val="003B619A"/>
    <w:rsid w:val="003B64ED"/>
    <w:rsid w:val="003B6680"/>
    <w:rsid w:val="003B66E5"/>
    <w:rsid w:val="003B6A33"/>
    <w:rsid w:val="003B6E5D"/>
    <w:rsid w:val="003B6EB2"/>
    <w:rsid w:val="003B74B2"/>
    <w:rsid w:val="003B7B12"/>
    <w:rsid w:val="003C0C6B"/>
    <w:rsid w:val="003C1694"/>
    <w:rsid w:val="003C1E2A"/>
    <w:rsid w:val="003C23F6"/>
    <w:rsid w:val="003C244D"/>
    <w:rsid w:val="003C2A02"/>
    <w:rsid w:val="003C2B67"/>
    <w:rsid w:val="003C3226"/>
    <w:rsid w:val="003C339E"/>
    <w:rsid w:val="003C3466"/>
    <w:rsid w:val="003C3475"/>
    <w:rsid w:val="003C3F0B"/>
    <w:rsid w:val="003C40A8"/>
    <w:rsid w:val="003C4239"/>
    <w:rsid w:val="003C448A"/>
    <w:rsid w:val="003C548F"/>
    <w:rsid w:val="003C5A60"/>
    <w:rsid w:val="003C64BB"/>
    <w:rsid w:val="003C6669"/>
    <w:rsid w:val="003C6670"/>
    <w:rsid w:val="003C6990"/>
    <w:rsid w:val="003C7BD4"/>
    <w:rsid w:val="003D0131"/>
    <w:rsid w:val="003D07F8"/>
    <w:rsid w:val="003D0910"/>
    <w:rsid w:val="003D0BF5"/>
    <w:rsid w:val="003D0D2A"/>
    <w:rsid w:val="003D12FC"/>
    <w:rsid w:val="003D145F"/>
    <w:rsid w:val="003D15D3"/>
    <w:rsid w:val="003D16E2"/>
    <w:rsid w:val="003D1C43"/>
    <w:rsid w:val="003D269F"/>
    <w:rsid w:val="003D26A9"/>
    <w:rsid w:val="003D2AFA"/>
    <w:rsid w:val="003D3571"/>
    <w:rsid w:val="003D3C4D"/>
    <w:rsid w:val="003D3C78"/>
    <w:rsid w:val="003D40E6"/>
    <w:rsid w:val="003D429F"/>
    <w:rsid w:val="003D43CF"/>
    <w:rsid w:val="003D493D"/>
    <w:rsid w:val="003D4F1C"/>
    <w:rsid w:val="003D52DF"/>
    <w:rsid w:val="003D52EA"/>
    <w:rsid w:val="003D5360"/>
    <w:rsid w:val="003D5521"/>
    <w:rsid w:val="003D5765"/>
    <w:rsid w:val="003D5807"/>
    <w:rsid w:val="003D5A83"/>
    <w:rsid w:val="003D5DAF"/>
    <w:rsid w:val="003D5F57"/>
    <w:rsid w:val="003D604A"/>
    <w:rsid w:val="003D6256"/>
    <w:rsid w:val="003D6888"/>
    <w:rsid w:val="003D768F"/>
    <w:rsid w:val="003D7E94"/>
    <w:rsid w:val="003E008E"/>
    <w:rsid w:val="003E00CD"/>
    <w:rsid w:val="003E00F7"/>
    <w:rsid w:val="003E06A0"/>
    <w:rsid w:val="003E0F00"/>
    <w:rsid w:val="003E0F68"/>
    <w:rsid w:val="003E1407"/>
    <w:rsid w:val="003E14F9"/>
    <w:rsid w:val="003E1901"/>
    <w:rsid w:val="003E1924"/>
    <w:rsid w:val="003E1CF7"/>
    <w:rsid w:val="003E226A"/>
    <w:rsid w:val="003E2726"/>
    <w:rsid w:val="003E2C08"/>
    <w:rsid w:val="003E2ECF"/>
    <w:rsid w:val="003E3457"/>
    <w:rsid w:val="003E3482"/>
    <w:rsid w:val="003E3CAF"/>
    <w:rsid w:val="003E3D16"/>
    <w:rsid w:val="003E457C"/>
    <w:rsid w:val="003E48A1"/>
    <w:rsid w:val="003E4A21"/>
    <w:rsid w:val="003E4A26"/>
    <w:rsid w:val="003E5280"/>
    <w:rsid w:val="003E55CF"/>
    <w:rsid w:val="003E5754"/>
    <w:rsid w:val="003E5B01"/>
    <w:rsid w:val="003E5BA8"/>
    <w:rsid w:val="003E5DD8"/>
    <w:rsid w:val="003E5ED2"/>
    <w:rsid w:val="003E5EE9"/>
    <w:rsid w:val="003E5EF4"/>
    <w:rsid w:val="003E6103"/>
    <w:rsid w:val="003E671F"/>
    <w:rsid w:val="003E689B"/>
    <w:rsid w:val="003E6D93"/>
    <w:rsid w:val="003E7731"/>
    <w:rsid w:val="003E7E29"/>
    <w:rsid w:val="003F01B6"/>
    <w:rsid w:val="003F0331"/>
    <w:rsid w:val="003F05A8"/>
    <w:rsid w:val="003F0A92"/>
    <w:rsid w:val="003F0E26"/>
    <w:rsid w:val="003F0E3D"/>
    <w:rsid w:val="003F1869"/>
    <w:rsid w:val="003F20CA"/>
    <w:rsid w:val="003F29BB"/>
    <w:rsid w:val="003F2ACB"/>
    <w:rsid w:val="003F2ADE"/>
    <w:rsid w:val="003F2FE1"/>
    <w:rsid w:val="003F3124"/>
    <w:rsid w:val="003F37AF"/>
    <w:rsid w:val="003F3CBF"/>
    <w:rsid w:val="003F3D3D"/>
    <w:rsid w:val="003F403B"/>
    <w:rsid w:val="003F458C"/>
    <w:rsid w:val="003F46E7"/>
    <w:rsid w:val="003F4E22"/>
    <w:rsid w:val="003F4E51"/>
    <w:rsid w:val="003F56C8"/>
    <w:rsid w:val="003F5D28"/>
    <w:rsid w:val="003F6AE5"/>
    <w:rsid w:val="003F798C"/>
    <w:rsid w:val="003F7BA0"/>
    <w:rsid w:val="003F7BE1"/>
    <w:rsid w:val="004001ED"/>
    <w:rsid w:val="00400E4B"/>
    <w:rsid w:val="00401227"/>
    <w:rsid w:val="004014AF"/>
    <w:rsid w:val="004017BF"/>
    <w:rsid w:val="00401800"/>
    <w:rsid w:val="00401B65"/>
    <w:rsid w:val="00401EC0"/>
    <w:rsid w:val="00401FF5"/>
    <w:rsid w:val="0040210C"/>
    <w:rsid w:val="0040236E"/>
    <w:rsid w:val="004027A2"/>
    <w:rsid w:val="00402990"/>
    <w:rsid w:val="00402C11"/>
    <w:rsid w:val="00402EF8"/>
    <w:rsid w:val="004034E7"/>
    <w:rsid w:val="0040381B"/>
    <w:rsid w:val="00403945"/>
    <w:rsid w:val="00403B4D"/>
    <w:rsid w:val="00403C0D"/>
    <w:rsid w:val="004049EA"/>
    <w:rsid w:val="00404EE2"/>
    <w:rsid w:val="0040595E"/>
    <w:rsid w:val="00405A5C"/>
    <w:rsid w:val="00405D19"/>
    <w:rsid w:val="0040619C"/>
    <w:rsid w:val="004062F3"/>
    <w:rsid w:val="00406C3D"/>
    <w:rsid w:val="0040708D"/>
    <w:rsid w:val="00407706"/>
    <w:rsid w:val="004077EC"/>
    <w:rsid w:val="00407A34"/>
    <w:rsid w:val="0041017D"/>
    <w:rsid w:val="004101C3"/>
    <w:rsid w:val="00410D01"/>
    <w:rsid w:val="00410DDC"/>
    <w:rsid w:val="00410F83"/>
    <w:rsid w:val="004111EC"/>
    <w:rsid w:val="0041137E"/>
    <w:rsid w:val="00411546"/>
    <w:rsid w:val="004117E6"/>
    <w:rsid w:val="00411981"/>
    <w:rsid w:val="00411D78"/>
    <w:rsid w:val="00411FC2"/>
    <w:rsid w:val="00412317"/>
    <w:rsid w:val="004124B6"/>
    <w:rsid w:val="00412556"/>
    <w:rsid w:val="0041320F"/>
    <w:rsid w:val="004135A0"/>
    <w:rsid w:val="004135C1"/>
    <w:rsid w:val="0041370F"/>
    <w:rsid w:val="00415A12"/>
    <w:rsid w:val="00415B1F"/>
    <w:rsid w:val="00415BAD"/>
    <w:rsid w:val="00415C54"/>
    <w:rsid w:val="00415F44"/>
    <w:rsid w:val="0041658E"/>
    <w:rsid w:val="00416CDA"/>
    <w:rsid w:val="00416FB4"/>
    <w:rsid w:val="00417AEA"/>
    <w:rsid w:val="004200C1"/>
    <w:rsid w:val="00420315"/>
    <w:rsid w:val="004204F6"/>
    <w:rsid w:val="00420AE5"/>
    <w:rsid w:val="00420C2A"/>
    <w:rsid w:val="00420D87"/>
    <w:rsid w:val="00420F3E"/>
    <w:rsid w:val="004212A8"/>
    <w:rsid w:val="00421978"/>
    <w:rsid w:val="00421AC5"/>
    <w:rsid w:val="00421C0F"/>
    <w:rsid w:val="004220A6"/>
    <w:rsid w:val="004221EF"/>
    <w:rsid w:val="0042247A"/>
    <w:rsid w:val="004224DC"/>
    <w:rsid w:val="004232B5"/>
    <w:rsid w:val="0042340C"/>
    <w:rsid w:val="004236E7"/>
    <w:rsid w:val="00423775"/>
    <w:rsid w:val="00424257"/>
    <w:rsid w:val="00424795"/>
    <w:rsid w:val="0042481D"/>
    <w:rsid w:val="00424D0C"/>
    <w:rsid w:val="00424EC5"/>
    <w:rsid w:val="00425F49"/>
    <w:rsid w:val="0042612B"/>
    <w:rsid w:val="00426469"/>
    <w:rsid w:val="00426C31"/>
    <w:rsid w:val="00426F51"/>
    <w:rsid w:val="00427022"/>
    <w:rsid w:val="004276EC"/>
    <w:rsid w:val="00427D0C"/>
    <w:rsid w:val="00430383"/>
    <w:rsid w:val="0043044B"/>
    <w:rsid w:val="00430A17"/>
    <w:rsid w:val="00430A6C"/>
    <w:rsid w:val="00431100"/>
    <w:rsid w:val="004312B7"/>
    <w:rsid w:val="00431418"/>
    <w:rsid w:val="004316D6"/>
    <w:rsid w:val="00431724"/>
    <w:rsid w:val="00431BAB"/>
    <w:rsid w:val="00431C44"/>
    <w:rsid w:val="00432F0E"/>
    <w:rsid w:val="0043392D"/>
    <w:rsid w:val="00433C21"/>
    <w:rsid w:val="0043432E"/>
    <w:rsid w:val="00434646"/>
    <w:rsid w:val="00434650"/>
    <w:rsid w:val="0043491F"/>
    <w:rsid w:val="00434CDC"/>
    <w:rsid w:val="004353E2"/>
    <w:rsid w:val="00435E80"/>
    <w:rsid w:val="00435FB3"/>
    <w:rsid w:val="00436089"/>
    <w:rsid w:val="00436187"/>
    <w:rsid w:val="0043646E"/>
    <w:rsid w:val="004365D0"/>
    <w:rsid w:val="004366A9"/>
    <w:rsid w:val="00436F39"/>
    <w:rsid w:val="0043740A"/>
    <w:rsid w:val="0043786A"/>
    <w:rsid w:val="00437A06"/>
    <w:rsid w:val="00437D04"/>
    <w:rsid w:val="00437EB4"/>
    <w:rsid w:val="0044018B"/>
    <w:rsid w:val="004404AC"/>
    <w:rsid w:val="0044074C"/>
    <w:rsid w:val="004408B9"/>
    <w:rsid w:val="00441C3B"/>
    <w:rsid w:val="004423E9"/>
    <w:rsid w:val="004434A9"/>
    <w:rsid w:val="004436CA"/>
    <w:rsid w:val="00443794"/>
    <w:rsid w:val="004438C2"/>
    <w:rsid w:val="004439C7"/>
    <w:rsid w:val="00444225"/>
    <w:rsid w:val="0044445B"/>
    <w:rsid w:val="00444826"/>
    <w:rsid w:val="004449BA"/>
    <w:rsid w:val="00445347"/>
    <w:rsid w:val="00445EEE"/>
    <w:rsid w:val="00445FCD"/>
    <w:rsid w:val="004461F3"/>
    <w:rsid w:val="00446218"/>
    <w:rsid w:val="00446449"/>
    <w:rsid w:val="004464A1"/>
    <w:rsid w:val="0044688F"/>
    <w:rsid w:val="00446B98"/>
    <w:rsid w:val="00446D5B"/>
    <w:rsid w:val="004474C8"/>
    <w:rsid w:val="0044757A"/>
    <w:rsid w:val="00447972"/>
    <w:rsid w:val="00447A30"/>
    <w:rsid w:val="00447F0A"/>
    <w:rsid w:val="004507D9"/>
    <w:rsid w:val="004513D1"/>
    <w:rsid w:val="004522AF"/>
    <w:rsid w:val="00452552"/>
    <w:rsid w:val="004529EC"/>
    <w:rsid w:val="00452A88"/>
    <w:rsid w:val="00452A95"/>
    <w:rsid w:val="00452C95"/>
    <w:rsid w:val="00452EEE"/>
    <w:rsid w:val="00452F60"/>
    <w:rsid w:val="00453737"/>
    <w:rsid w:val="004538A8"/>
    <w:rsid w:val="00453B77"/>
    <w:rsid w:val="00453D31"/>
    <w:rsid w:val="00453D71"/>
    <w:rsid w:val="00454A59"/>
    <w:rsid w:val="00454B7E"/>
    <w:rsid w:val="0045503C"/>
    <w:rsid w:val="00455194"/>
    <w:rsid w:val="004554C9"/>
    <w:rsid w:val="00455EFE"/>
    <w:rsid w:val="00455FAC"/>
    <w:rsid w:val="0045613E"/>
    <w:rsid w:val="004568D7"/>
    <w:rsid w:val="00456C08"/>
    <w:rsid w:val="00457149"/>
    <w:rsid w:val="00457686"/>
    <w:rsid w:val="004579D1"/>
    <w:rsid w:val="00457B72"/>
    <w:rsid w:val="00457C18"/>
    <w:rsid w:val="0046032B"/>
    <w:rsid w:val="00460C93"/>
    <w:rsid w:val="00460D78"/>
    <w:rsid w:val="00460FA0"/>
    <w:rsid w:val="004612B7"/>
    <w:rsid w:val="004619B8"/>
    <w:rsid w:val="004619D6"/>
    <w:rsid w:val="00461EA0"/>
    <w:rsid w:val="00461F06"/>
    <w:rsid w:val="00462572"/>
    <w:rsid w:val="0046275F"/>
    <w:rsid w:val="00462F55"/>
    <w:rsid w:val="004633D2"/>
    <w:rsid w:val="004638C4"/>
    <w:rsid w:val="004639CC"/>
    <w:rsid w:val="0046434D"/>
    <w:rsid w:val="0046444B"/>
    <w:rsid w:val="00464A7D"/>
    <w:rsid w:val="00464AB3"/>
    <w:rsid w:val="00464D06"/>
    <w:rsid w:val="0046538E"/>
    <w:rsid w:val="004654F4"/>
    <w:rsid w:val="004657F6"/>
    <w:rsid w:val="00465E22"/>
    <w:rsid w:val="00465EC1"/>
    <w:rsid w:val="0046600D"/>
    <w:rsid w:val="00466512"/>
    <w:rsid w:val="004668A3"/>
    <w:rsid w:val="004670E4"/>
    <w:rsid w:val="004674C0"/>
    <w:rsid w:val="00467745"/>
    <w:rsid w:val="00467A34"/>
    <w:rsid w:val="00467EB2"/>
    <w:rsid w:val="00467EE4"/>
    <w:rsid w:val="00467F6C"/>
    <w:rsid w:val="00467FF9"/>
    <w:rsid w:val="00470288"/>
    <w:rsid w:val="0047045D"/>
    <w:rsid w:val="0047049A"/>
    <w:rsid w:val="0047054E"/>
    <w:rsid w:val="004707A5"/>
    <w:rsid w:val="00470A39"/>
    <w:rsid w:val="00470E60"/>
    <w:rsid w:val="00471790"/>
    <w:rsid w:val="00471A60"/>
    <w:rsid w:val="00471D27"/>
    <w:rsid w:val="00471D8C"/>
    <w:rsid w:val="004720A2"/>
    <w:rsid w:val="00472263"/>
    <w:rsid w:val="004727C9"/>
    <w:rsid w:val="00472DD6"/>
    <w:rsid w:val="00473082"/>
    <w:rsid w:val="0047424E"/>
    <w:rsid w:val="0047432C"/>
    <w:rsid w:val="00474887"/>
    <w:rsid w:val="00474D44"/>
    <w:rsid w:val="00475266"/>
    <w:rsid w:val="0047555E"/>
    <w:rsid w:val="004756C2"/>
    <w:rsid w:val="004757AC"/>
    <w:rsid w:val="00475B4B"/>
    <w:rsid w:val="00475F36"/>
    <w:rsid w:val="00476849"/>
    <w:rsid w:val="00476DD6"/>
    <w:rsid w:val="0047772B"/>
    <w:rsid w:val="00477808"/>
    <w:rsid w:val="00477923"/>
    <w:rsid w:val="00477D03"/>
    <w:rsid w:val="00480256"/>
    <w:rsid w:val="0048052D"/>
    <w:rsid w:val="004805D9"/>
    <w:rsid w:val="004808D3"/>
    <w:rsid w:val="00480A42"/>
    <w:rsid w:val="00480EC7"/>
    <w:rsid w:val="00481818"/>
    <w:rsid w:val="00482542"/>
    <w:rsid w:val="004825CE"/>
    <w:rsid w:val="00482BEA"/>
    <w:rsid w:val="00482BEE"/>
    <w:rsid w:val="00483630"/>
    <w:rsid w:val="00483713"/>
    <w:rsid w:val="0048406A"/>
    <w:rsid w:val="0048412C"/>
    <w:rsid w:val="00484D48"/>
    <w:rsid w:val="00485073"/>
    <w:rsid w:val="004850E3"/>
    <w:rsid w:val="004854DD"/>
    <w:rsid w:val="004867DB"/>
    <w:rsid w:val="0048682C"/>
    <w:rsid w:val="00486CCC"/>
    <w:rsid w:val="004874B2"/>
    <w:rsid w:val="00487799"/>
    <w:rsid w:val="004877CB"/>
    <w:rsid w:val="00487F84"/>
    <w:rsid w:val="0049059D"/>
    <w:rsid w:val="004907F5"/>
    <w:rsid w:val="0049094F"/>
    <w:rsid w:val="00490C76"/>
    <w:rsid w:val="0049175D"/>
    <w:rsid w:val="004917DB"/>
    <w:rsid w:val="00491C42"/>
    <w:rsid w:val="00491C45"/>
    <w:rsid w:val="0049257A"/>
    <w:rsid w:val="0049271E"/>
    <w:rsid w:val="00492761"/>
    <w:rsid w:val="004930C6"/>
    <w:rsid w:val="00493269"/>
    <w:rsid w:val="004937FE"/>
    <w:rsid w:val="004938AC"/>
    <w:rsid w:val="004940A2"/>
    <w:rsid w:val="00494515"/>
    <w:rsid w:val="00494E4F"/>
    <w:rsid w:val="0049532E"/>
    <w:rsid w:val="004956AF"/>
    <w:rsid w:val="004956E8"/>
    <w:rsid w:val="00495B14"/>
    <w:rsid w:val="00495C19"/>
    <w:rsid w:val="00495CF5"/>
    <w:rsid w:val="00495D72"/>
    <w:rsid w:val="00495E77"/>
    <w:rsid w:val="00496362"/>
    <w:rsid w:val="004963E2"/>
    <w:rsid w:val="00496536"/>
    <w:rsid w:val="004968AF"/>
    <w:rsid w:val="00496964"/>
    <w:rsid w:val="00496BD2"/>
    <w:rsid w:val="00496D4B"/>
    <w:rsid w:val="00497159"/>
    <w:rsid w:val="004975AA"/>
    <w:rsid w:val="0049767A"/>
    <w:rsid w:val="004A0835"/>
    <w:rsid w:val="004A0A44"/>
    <w:rsid w:val="004A0C60"/>
    <w:rsid w:val="004A1037"/>
    <w:rsid w:val="004A15CC"/>
    <w:rsid w:val="004A15D0"/>
    <w:rsid w:val="004A196A"/>
    <w:rsid w:val="004A198E"/>
    <w:rsid w:val="004A1992"/>
    <w:rsid w:val="004A199E"/>
    <w:rsid w:val="004A2064"/>
    <w:rsid w:val="004A2300"/>
    <w:rsid w:val="004A244A"/>
    <w:rsid w:val="004A24CA"/>
    <w:rsid w:val="004A31C4"/>
    <w:rsid w:val="004A3471"/>
    <w:rsid w:val="004A4395"/>
    <w:rsid w:val="004A450E"/>
    <w:rsid w:val="004A4D08"/>
    <w:rsid w:val="004A52EB"/>
    <w:rsid w:val="004A54F1"/>
    <w:rsid w:val="004A5C4C"/>
    <w:rsid w:val="004A5DFA"/>
    <w:rsid w:val="004A5FF2"/>
    <w:rsid w:val="004A608F"/>
    <w:rsid w:val="004A60AC"/>
    <w:rsid w:val="004A63FE"/>
    <w:rsid w:val="004A68D4"/>
    <w:rsid w:val="004A6A0D"/>
    <w:rsid w:val="004A6B15"/>
    <w:rsid w:val="004A7031"/>
    <w:rsid w:val="004A7120"/>
    <w:rsid w:val="004A74D5"/>
    <w:rsid w:val="004A7685"/>
    <w:rsid w:val="004A76EE"/>
    <w:rsid w:val="004A7855"/>
    <w:rsid w:val="004A7EFC"/>
    <w:rsid w:val="004B036D"/>
    <w:rsid w:val="004B0B9A"/>
    <w:rsid w:val="004B1936"/>
    <w:rsid w:val="004B1F22"/>
    <w:rsid w:val="004B2459"/>
    <w:rsid w:val="004B269F"/>
    <w:rsid w:val="004B2909"/>
    <w:rsid w:val="004B2F84"/>
    <w:rsid w:val="004B33D6"/>
    <w:rsid w:val="004B400C"/>
    <w:rsid w:val="004B4159"/>
    <w:rsid w:val="004B4682"/>
    <w:rsid w:val="004B49B1"/>
    <w:rsid w:val="004B4A09"/>
    <w:rsid w:val="004B4CBF"/>
    <w:rsid w:val="004B5442"/>
    <w:rsid w:val="004B5E39"/>
    <w:rsid w:val="004B69E0"/>
    <w:rsid w:val="004B6F38"/>
    <w:rsid w:val="004B78B2"/>
    <w:rsid w:val="004B7991"/>
    <w:rsid w:val="004B7D4B"/>
    <w:rsid w:val="004B7DE3"/>
    <w:rsid w:val="004C0691"/>
    <w:rsid w:val="004C06B6"/>
    <w:rsid w:val="004C0846"/>
    <w:rsid w:val="004C0A4E"/>
    <w:rsid w:val="004C0E2D"/>
    <w:rsid w:val="004C16D7"/>
    <w:rsid w:val="004C188B"/>
    <w:rsid w:val="004C19CE"/>
    <w:rsid w:val="004C1B62"/>
    <w:rsid w:val="004C2E64"/>
    <w:rsid w:val="004C34FA"/>
    <w:rsid w:val="004C36B7"/>
    <w:rsid w:val="004C3D03"/>
    <w:rsid w:val="004C3E7E"/>
    <w:rsid w:val="004C3F61"/>
    <w:rsid w:val="004C47ED"/>
    <w:rsid w:val="004C4832"/>
    <w:rsid w:val="004C4B93"/>
    <w:rsid w:val="004C4E4E"/>
    <w:rsid w:val="004C509C"/>
    <w:rsid w:val="004C52EB"/>
    <w:rsid w:val="004C5658"/>
    <w:rsid w:val="004C5847"/>
    <w:rsid w:val="004C5A79"/>
    <w:rsid w:val="004C5B04"/>
    <w:rsid w:val="004C5CBC"/>
    <w:rsid w:val="004C5FC8"/>
    <w:rsid w:val="004C6138"/>
    <w:rsid w:val="004C7441"/>
    <w:rsid w:val="004C7737"/>
    <w:rsid w:val="004C77E2"/>
    <w:rsid w:val="004C7B12"/>
    <w:rsid w:val="004C7DBE"/>
    <w:rsid w:val="004C7E56"/>
    <w:rsid w:val="004C7ED7"/>
    <w:rsid w:val="004D0065"/>
    <w:rsid w:val="004D0720"/>
    <w:rsid w:val="004D08A2"/>
    <w:rsid w:val="004D099E"/>
    <w:rsid w:val="004D0A25"/>
    <w:rsid w:val="004D0F7F"/>
    <w:rsid w:val="004D10B4"/>
    <w:rsid w:val="004D1AC6"/>
    <w:rsid w:val="004D1CED"/>
    <w:rsid w:val="004D1EE0"/>
    <w:rsid w:val="004D2017"/>
    <w:rsid w:val="004D233C"/>
    <w:rsid w:val="004D2910"/>
    <w:rsid w:val="004D29A6"/>
    <w:rsid w:val="004D2A51"/>
    <w:rsid w:val="004D2BEC"/>
    <w:rsid w:val="004D2E2F"/>
    <w:rsid w:val="004D2EC1"/>
    <w:rsid w:val="004D32CB"/>
    <w:rsid w:val="004D32DE"/>
    <w:rsid w:val="004D37EE"/>
    <w:rsid w:val="004D3E29"/>
    <w:rsid w:val="004D45B1"/>
    <w:rsid w:val="004D4913"/>
    <w:rsid w:val="004D493D"/>
    <w:rsid w:val="004D5607"/>
    <w:rsid w:val="004D5BDF"/>
    <w:rsid w:val="004D5FDA"/>
    <w:rsid w:val="004D6B7E"/>
    <w:rsid w:val="004D6F2D"/>
    <w:rsid w:val="004D6F3D"/>
    <w:rsid w:val="004D70B8"/>
    <w:rsid w:val="004D72E5"/>
    <w:rsid w:val="004D7433"/>
    <w:rsid w:val="004D75AA"/>
    <w:rsid w:val="004D7976"/>
    <w:rsid w:val="004D79F7"/>
    <w:rsid w:val="004D7D80"/>
    <w:rsid w:val="004D7E8B"/>
    <w:rsid w:val="004D7F28"/>
    <w:rsid w:val="004E0171"/>
    <w:rsid w:val="004E02B2"/>
    <w:rsid w:val="004E06C1"/>
    <w:rsid w:val="004E0725"/>
    <w:rsid w:val="004E0960"/>
    <w:rsid w:val="004E097E"/>
    <w:rsid w:val="004E0D28"/>
    <w:rsid w:val="004E12F8"/>
    <w:rsid w:val="004E1819"/>
    <w:rsid w:val="004E1B20"/>
    <w:rsid w:val="004E233A"/>
    <w:rsid w:val="004E239A"/>
    <w:rsid w:val="004E24C4"/>
    <w:rsid w:val="004E2637"/>
    <w:rsid w:val="004E3958"/>
    <w:rsid w:val="004E43C5"/>
    <w:rsid w:val="004E49DF"/>
    <w:rsid w:val="004E4A53"/>
    <w:rsid w:val="004E4DAA"/>
    <w:rsid w:val="004E50D7"/>
    <w:rsid w:val="004E50DB"/>
    <w:rsid w:val="004E51A7"/>
    <w:rsid w:val="004E5915"/>
    <w:rsid w:val="004E59C2"/>
    <w:rsid w:val="004E76CB"/>
    <w:rsid w:val="004E79F1"/>
    <w:rsid w:val="004F0105"/>
    <w:rsid w:val="004F01CE"/>
    <w:rsid w:val="004F0A38"/>
    <w:rsid w:val="004F1178"/>
    <w:rsid w:val="004F11E8"/>
    <w:rsid w:val="004F14A0"/>
    <w:rsid w:val="004F1534"/>
    <w:rsid w:val="004F1537"/>
    <w:rsid w:val="004F1A2A"/>
    <w:rsid w:val="004F1E47"/>
    <w:rsid w:val="004F21E6"/>
    <w:rsid w:val="004F23BA"/>
    <w:rsid w:val="004F2806"/>
    <w:rsid w:val="004F2835"/>
    <w:rsid w:val="004F2B61"/>
    <w:rsid w:val="004F2EA7"/>
    <w:rsid w:val="004F30BD"/>
    <w:rsid w:val="004F3174"/>
    <w:rsid w:val="004F32AF"/>
    <w:rsid w:val="004F336E"/>
    <w:rsid w:val="004F33AB"/>
    <w:rsid w:val="004F34EC"/>
    <w:rsid w:val="004F3946"/>
    <w:rsid w:val="004F449E"/>
    <w:rsid w:val="004F522F"/>
    <w:rsid w:val="004F5771"/>
    <w:rsid w:val="004F5E42"/>
    <w:rsid w:val="004F6561"/>
    <w:rsid w:val="004F6C30"/>
    <w:rsid w:val="004F7064"/>
    <w:rsid w:val="004F70FC"/>
    <w:rsid w:val="004F74D5"/>
    <w:rsid w:val="004F7B19"/>
    <w:rsid w:val="0050003D"/>
    <w:rsid w:val="00500564"/>
    <w:rsid w:val="0050066D"/>
    <w:rsid w:val="0050077B"/>
    <w:rsid w:val="00501DAA"/>
    <w:rsid w:val="00501E8D"/>
    <w:rsid w:val="00502078"/>
    <w:rsid w:val="00502402"/>
    <w:rsid w:val="005027F3"/>
    <w:rsid w:val="0050297F"/>
    <w:rsid w:val="00502BBA"/>
    <w:rsid w:val="00502CCD"/>
    <w:rsid w:val="00502D6C"/>
    <w:rsid w:val="00502E00"/>
    <w:rsid w:val="00503811"/>
    <w:rsid w:val="005038D1"/>
    <w:rsid w:val="00503931"/>
    <w:rsid w:val="005039E6"/>
    <w:rsid w:val="00503AE2"/>
    <w:rsid w:val="00503C4E"/>
    <w:rsid w:val="005041A0"/>
    <w:rsid w:val="00504A36"/>
    <w:rsid w:val="00504B50"/>
    <w:rsid w:val="00504DD0"/>
    <w:rsid w:val="005050DD"/>
    <w:rsid w:val="00505D31"/>
    <w:rsid w:val="00506665"/>
    <w:rsid w:val="005069EE"/>
    <w:rsid w:val="005069EF"/>
    <w:rsid w:val="00506B62"/>
    <w:rsid w:val="005076FD"/>
    <w:rsid w:val="00507905"/>
    <w:rsid w:val="00507BBD"/>
    <w:rsid w:val="0051027F"/>
    <w:rsid w:val="00510407"/>
    <w:rsid w:val="00510454"/>
    <w:rsid w:val="00510666"/>
    <w:rsid w:val="00510878"/>
    <w:rsid w:val="00510904"/>
    <w:rsid w:val="00510B30"/>
    <w:rsid w:val="005111CE"/>
    <w:rsid w:val="00513409"/>
    <w:rsid w:val="00513CBA"/>
    <w:rsid w:val="00513E74"/>
    <w:rsid w:val="00514294"/>
    <w:rsid w:val="00514588"/>
    <w:rsid w:val="00514D74"/>
    <w:rsid w:val="005157BB"/>
    <w:rsid w:val="00515821"/>
    <w:rsid w:val="00515D6C"/>
    <w:rsid w:val="0051632D"/>
    <w:rsid w:val="005165C7"/>
    <w:rsid w:val="005165FF"/>
    <w:rsid w:val="00516A78"/>
    <w:rsid w:val="00516B3D"/>
    <w:rsid w:val="00516EC0"/>
    <w:rsid w:val="00517612"/>
    <w:rsid w:val="00517BAC"/>
    <w:rsid w:val="00517CF8"/>
    <w:rsid w:val="00517E36"/>
    <w:rsid w:val="00517F92"/>
    <w:rsid w:val="005200B0"/>
    <w:rsid w:val="0052035C"/>
    <w:rsid w:val="00520397"/>
    <w:rsid w:val="005204A1"/>
    <w:rsid w:val="00520748"/>
    <w:rsid w:val="00520982"/>
    <w:rsid w:val="00520C3C"/>
    <w:rsid w:val="00520DB6"/>
    <w:rsid w:val="005215F4"/>
    <w:rsid w:val="00521787"/>
    <w:rsid w:val="00521936"/>
    <w:rsid w:val="00521C07"/>
    <w:rsid w:val="00521D83"/>
    <w:rsid w:val="00522512"/>
    <w:rsid w:val="0052276A"/>
    <w:rsid w:val="005229F8"/>
    <w:rsid w:val="00522BB1"/>
    <w:rsid w:val="00522CF0"/>
    <w:rsid w:val="0052326A"/>
    <w:rsid w:val="00523837"/>
    <w:rsid w:val="00523A83"/>
    <w:rsid w:val="00523A88"/>
    <w:rsid w:val="00523C68"/>
    <w:rsid w:val="00523DB2"/>
    <w:rsid w:val="00524602"/>
    <w:rsid w:val="0052481B"/>
    <w:rsid w:val="005250FD"/>
    <w:rsid w:val="00525D07"/>
    <w:rsid w:val="0052603E"/>
    <w:rsid w:val="00526128"/>
    <w:rsid w:val="00526B3E"/>
    <w:rsid w:val="00526D94"/>
    <w:rsid w:val="0052737B"/>
    <w:rsid w:val="0052777E"/>
    <w:rsid w:val="00527C32"/>
    <w:rsid w:val="00527C60"/>
    <w:rsid w:val="005302B8"/>
    <w:rsid w:val="00530782"/>
    <w:rsid w:val="005309A3"/>
    <w:rsid w:val="00530C28"/>
    <w:rsid w:val="00530C32"/>
    <w:rsid w:val="00530DF5"/>
    <w:rsid w:val="00531132"/>
    <w:rsid w:val="00531317"/>
    <w:rsid w:val="005319D1"/>
    <w:rsid w:val="00531F7A"/>
    <w:rsid w:val="005327D5"/>
    <w:rsid w:val="005328FD"/>
    <w:rsid w:val="00532B6D"/>
    <w:rsid w:val="00532C9C"/>
    <w:rsid w:val="00533374"/>
    <w:rsid w:val="0053369A"/>
    <w:rsid w:val="005337B3"/>
    <w:rsid w:val="005343C6"/>
    <w:rsid w:val="005344FF"/>
    <w:rsid w:val="00534A1B"/>
    <w:rsid w:val="00535136"/>
    <w:rsid w:val="00535178"/>
    <w:rsid w:val="005354D9"/>
    <w:rsid w:val="00535C0B"/>
    <w:rsid w:val="0053601D"/>
    <w:rsid w:val="00536020"/>
    <w:rsid w:val="00536087"/>
    <w:rsid w:val="00536B51"/>
    <w:rsid w:val="00536D4C"/>
    <w:rsid w:val="00536DF2"/>
    <w:rsid w:val="00537ABB"/>
    <w:rsid w:val="00537D7B"/>
    <w:rsid w:val="00537EC8"/>
    <w:rsid w:val="0054051D"/>
    <w:rsid w:val="00540538"/>
    <w:rsid w:val="005409F1"/>
    <w:rsid w:val="00540AA1"/>
    <w:rsid w:val="00540E1E"/>
    <w:rsid w:val="0054132D"/>
    <w:rsid w:val="00541393"/>
    <w:rsid w:val="00541A39"/>
    <w:rsid w:val="00541C00"/>
    <w:rsid w:val="00541CA5"/>
    <w:rsid w:val="00541D23"/>
    <w:rsid w:val="005422DF"/>
    <w:rsid w:val="00542545"/>
    <w:rsid w:val="00542635"/>
    <w:rsid w:val="00542A0F"/>
    <w:rsid w:val="00542D46"/>
    <w:rsid w:val="005430B7"/>
    <w:rsid w:val="005430E4"/>
    <w:rsid w:val="005433E4"/>
    <w:rsid w:val="00543B56"/>
    <w:rsid w:val="005443F1"/>
    <w:rsid w:val="00544C1D"/>
    <w:rsid w:val="00544E21"/>
    <w:rsid w:val="00544E4B"/>
    <w:rsid w:val="00544E84"/>
    <w:rsid w:val="00544F68"/>
    <w:rsid w:val="00545395"/>
    <w:rsid w:val="00546A7E"/>
    <w:rsid w:val="00547008"/>
    <w:rsid w:val="005470C7"/>
    <w:rsid w:val="005471D1"/>
    <w:rsid w:val="005471D6"/>
    <w:rsid w:val="00547636"/>
    <w:rsid w:val="0054791F"/>
    <w:rsid w:val="00547B79"/>
    <w:rsid w:val="00547C4E"/>
    <w:rsid w:val="00547DA7"/>
    <w:rsid w:val="00547DBC"/>
    <w:rsid w:val="00550234"/>
    <w:rsid w:val="00550287"/>
    <w:rsid w:val="005502AD"/>
    <w:rsid w:val="00550716"/>
    <w:rsid w:val="00550E4F"/>
    <w:rsid w:val="005512DA"/>
    <w:rsid w:val="00551394"/>
    <w:rsid w:val="00551BE8"/>
    <w:rsid w:val="00551ECA"/>
    <w:rsid w:val="00552299"/>
    <w:rsid w:val="005526A1"/>
    <w:rsid w:val="00553407"/>
    <w:rsid w:val="005546E7"/>
    <w:rsid w:val="00554D89"/>
    <w:rsid w:val="0055531D"/>
    <w:rsid w:val="00555326"/>
    <w:rsid w:val="00555B0B"/>
    <w:rsid w:val="0055625A"/>
    <w:rsid w:val="00556B12"/>
    <w:rsid w:val="00556EF6"/>
    <w:rsid w:val="00557080"/>
    <w:rsid w:val="0055717E"/>
    <w:rsid w:val="00557A22"/>
    <w:rsid w:val="00557F49"/>
    <w:rsid w:val="00557F90"/>
    <w:rsid w:val="00560950"/>
    <w:rsid w:val="00560B3E"/>
    <w:rsid w:val="00560B3F"/>
    <w:rsid w:val="00561B37"/>
    <w:rsid w:val="005620BC"/>
    <w:rsid w:val="00562246"/>
    <w:rsid w:val="00562421"/>
    <w:rsid w:val="00562790"/>
    <w:rsid w:val="00562B66"/>
    <w:rsid w:val="00562B9B"/>
    <w:rsid w:val="00562BE7"/>
    <w:rsid w:val="00562EBC"/>
    <w:rsid w:val="00563159"/>
    <w:rsid w:val="005636B5"/>
    <w:rsid w:val="00565311"/>
    <w:rsid w:val="00565353"/>
    <w:rsid w:val="00565AFD"/>
    <w:rsid w:val="00565FDA"/>
    <w:rsid w:val="005663ED"/>
    <w:rsid w:val="00566901"/>
    <w:rsid w:val="005673C1"/>
    <w:rsid w:val="005674F1"/>
    <w:rsid w:val="0057010A"/>
    <w:rsid w:val="0057027F"/>
    <w:rsid w:val="00570370"/>
    <w:rsid w:val="005703F3"/>
    <w:rsid w:val="00570423"/>
    <w:rsid w:val="00570700"/>
    <w:rsid w:val="00570CDE"/>
    <w:rsid w:val="00570FE0"/>
    <w:rsid w:val="00571434"/>
    <w:rsid w:val="00571711"/>
    <w:rsid w:val="00571D18"/>
    <w:rsid w:val="005724DB"/>
    <w:rsid w:val="00572A6E"/>
    <w:rsid w:val="00573455"/>
    <w:rsid w:val="00573616"/>
    <w:rsid w:val="00573712"/>
    <w:rsid w:val="005738F9"/>
    <w:rsid w:val="005742AB"/>
    <w:rsid w:val="005744F6"/>
    <w:rsid w:val="00574E9C"/>
    <w:rsid w:val="00575471"/>
    <w:rsid w:val="0057564F"/>
    <w:rsid w:val="00575B3F"/>
    <w:rsid w:val="00575D79"/>
    <w:rsid w:val="00575F00"/>
    <w:rsid w:val="0057620E"/>
    <w:rsid w:val="005767BD"/>
    <w:rsid w:val="005769EA"/>
    <w:rsid w:val="00576AD4"/>
    <w:rsid w:val="00576EF6"/>
    <w:rsid w:val="00577253"/>
    <w:rsid w:val="00577255"/>
    <w:rsid w:val="005778F1"/>
    <w:rsid w:val="0057794A"/>
    <w:rsid w:val="00580448"/>
    <w:rsid w:val="00580579"/>
    <w:rsid w:val="00580E25"/>
    <w:rsid w:val="005814A5"/>
    <w:rsid w:val="00581644"/>
    <w:rsid w:val="00582516"/>
    <w:rsid w:val="00582B2B"/>
    <w:rsid w:val="005836DC"/>
    <w:rsid w:val="0058397D"/>
    <w:rsid w:val="00583B30"/>
    <w:rsid w:val="00584562"/>
    <w:rsid w:val="00584620"/>
    <w:rsid w:val="005850EE"/>
    <w:rsid w:val="005860AD"/>
    <w:rsid w:val="0058621F"/>
    <w:rsid w:val="00586411"/>
    <w:rsid w:val="005865B9"/>
    <w:rsid w:val="00586881"/>
    <w:rsid w:val="00586945"/>
    <w:rsid w:val="00586AA9"/>
    <w:rsid w:val="00586AB3"/>
    <w:rsid w:val="005873A3"/>
    <w:rsid w:val="00587E1F"/>
    <w:rsid w:val="00590062"/>
    <w:rsid w:val="005904E0"/>
    <w:rsid w:val="0059086F"/>
    <w:rsid w:val="00590D7A"/>
    <w:rsid w:val="00590EAF"/>
    <w:rsid w:val="00591377"/>
    <w:rsid w:val="005917C3"/>
    <w:rsid w:val="00591B9C"/>
    <w:rsid w:val="00591D1B"/>
    <w:rsid w:val="00592696"/>
    <w:rsid w:val="0059276C"/>
    <w:rsid w:val="00592B21"/>
    <w:rsid w:val="005930FB"/>
    <w:rsid w:val="00593C57"/>
    <w:rsid w:val="00594330"/>
    <w:rsid w:val="005943E1"/>
    <w:rsid w:val="005947CE"/>
    <w:rsid w:val="00594B12"/>
    <w:rsid w:val="0059543E"/>
    <w:rsid w:val="00595578"/>
    <w:rsid w:val="00595E75"/>
    <w:rsid w:val="005966AC"/>
    <w:rsid w:val="0059681D"/>
    <w:rsid w:val="0059698D"/>
    <w:rsid w:val="00596CCE"/>
    <w:rsid w:val="00596DE4"/>
    <w:rsid w:val="005970DC"/>
    <w:rsid w:val="00597AF1"/>
    <w:rsid w:val="00597C41"/>
    <w:rsid w:val="005A03A9"/>
    <w:rsid w:val="005A0969"/>
    <w:rsid w:val="005A0E9E"/>
    <w:rsid w:val="005A10F2"/>
    <w:rsid w:val="005A1231"/>
    <w:rsid w:val="005A1405"/>
    <w:rsid w:val="005A1764"/>
    <w:rsid w:val="005A17F1"/>
    <w:rsid w:val="005A1826"/>
    <w:rsid w:val="005A1B18"/>
    <w:rsid w:val="005A1B85"/>
    <w:rsid w:val="005A1D4F"/>
    <w:rsid w:val="005A20D8"/>
    <w:rsid w:val="005A2561"/>
    <w:rsid w:val="005A26B6"/>
    <w:rsid w:val="005A2880"/>
    <w:rsid w:val="005A2987"/>
    <w:rsid w:val="005A355A"/>
    <w:rsid w:val="005A35C7"/>
    <w:rsid w:val="005A3712"/>
    <w:rsid w:val="005A41A8"/>
    <w:rsid w:val="005A4E99"/>
    <w:rsid w:val="005A4F01"/>
    <w:rsid w:val="005A4F4A"/>
    <w:rsid w:val="005A539C"/>
    <w:rsid w:val="005A6363"/>
    <w:rsid w:val="005A67F1"/>
    <w:rsid w:val="005A68A0"/>
    <w:rsid w:val="005A6BA2"/>
    <w:rsid w:val="005A74CB"/>
    <w:rsid w:val="005A7A4F"/>
    <w:rsid w:val="005A7B0C"/>
    <w:rsid w:val="005A7D21"/>
    <w:rsid w:val="005B00AF"/>
    <w:rsid w:val="005B01F9"/>
    <w:rsid w:val="005B0A09"/>
    <w:rsid w:val="005B0B3F"/>
    <w:rsid w:val="005B0BDB"/>
    <w:rsid w:val="005B0FB5"/>
    <w:rsid w:val="005B2317"/>
    <w:rsid w:val="005B2634"/>
    <w:rsid w:val="005B2A14"/>
    <w:rsid w:val="005B34C0"/>
    <w:rsid w:val="005B3A1C"/>
    <w:rsid w:val="005B3B37"/>
    <w:rsid w:val="005B3E23"/>
    <w:rsid w:val="005B4057"/>
    <w:rsid w:val="005B4650"/>
    <w:rsid w:val="005B48B2"/>
    <w:rsid w:val="005B4FA5"/>
    <w:rsid w:val="005B5956"/>
    <w:rsid w:val="005B6383"/>
    <w:rsid w:val="005B6561"/>
    <w:rsid w:val="005B6FFA"/>
    <w:rsid w:val="005B76A9"/>
    <w:rsid w:val="005B7818"/>
    <w:rsid w:val="005C009C"/>
    <w:rsid w:val="005C0367"/>
    <w:rsid w:val="005C07BA"/>
    <w:rsid w:val="005C0B11"/>
    <w:rsid w:val="005C0B9D"/>
    <w:rsid w:val="005C0D6D"/>
    <w:rsid w:val="005C1001"/>
    <w:rsid w:val="005C1025"/>
    <w:rsid w:val="005C1248"/>
    <w:rsid w:val="005C140C"/>
    <w:rsid w:val="005C1958"/>
    <w:rsid w:val="005C2228"/>
    <w:rsid w:val="005C22FF"/>
    <w:rsid w:val="005C23AB"/>
    <w:rsid w:val="005C306E"/>
    <w:rsid w:val="005C3A7D"/>
    <w:rsid w:val="005C3E40"/>
    <w:rsid w:val="005C4587"/>
    <w:rsid w:val="005C461D"/>
    <w:rsid w:val="005C49C3"/>
    <w:rsid w:val="005C4C55"/>
    <w:rsid w:val="005C4D19"/>
    <w:rsid w:val="005C53FE"/>
    <w:rsid w:val="005C5490"/>
    <w:rsid w:val="005C5580"/>
    <w:rsid w:val="005C63DC"/>
    <w:rsid w:val="005C6456"/>
    <w:rsid w:val="005C6704"/>
    <w:rsid w:val="005C6FD9"/>
    <w:rsid w:val="005C74C2"/>
    <w:rsid w:val="005C7A1F"/>
    <w:rsid w:val="005C7F50"/>
    <w:rsid w:val="005D06EF"/>
    <w:rsid w:val="005D0B3E"/>
    <w:rsid w:val="005D0BBA"/>
    <w:rsid w:val="005D0F93"/>
    <w:rsid w:val="005D148B"/>
    <w:rsid w:val="005D1BE2"/>
    <w:rsid w:val="005D1E32"/>
    <w:rsid w:val="005D229F"/>
    <w:rsid w:val="005D2494"/>
    <w:rsid w:val="005D2848"/>
    <w:rsid w:val="005D2922"/>
    <w:rsid w:val="005D2962"/>
    <w:rsid w:val="005D2D37"/>
    <w:rsid w:val="005D31DF"/>
    <w:rsid w:val="005D32A9"/>
    <w:rsid w:val="005D3D1A"/>
    <w:rsid w:val="005D3E58"/>
    <w:rsid w:val="005D4427"/>
    <w:rsid w:val="005D46BB"/>
    <w:rsid w:val="005D5127"/>
    <w:rsid w:val="005D52C9"/>
    <w:rsid w:val="005D5F45"/>
    <w:rsid w:val="005D624B"/>
    <w:rsid w:val="005D65F9"/>
    <w:rsid w:val="005D7A2A"/>
    <w:rsid w:val="005E0417"/>
    <w:rsid w:val="005E049A"/>
    <w:rsid w:val="005E079B"/>
    <w:rsid w:val="005E097B"/>
    <w:rsid w:val="005E0ADF"/>
    <w:rsid w:val="005E0D81"/>
    <w:rsid w:val="005E1288"/>
    <w:rsid w:val="005E13C3"/>
    <w:rsid w:val="005E1675"/>
    <w:rsid w:val="005E1F01"/>
    <w:rsid w:val="005E21ED"/>
    <w:rsid w:val="005E23FF"/>
    <w:rsid w:val="005E27ED"/>
    <w:rsid w:val="005E2B00"/>
    <w:rsid w:val="005E32BF"/>
    <w:rsid w:val="005E3426"/>
    <w:rsid w:val="005E377E"/>
    <w:rsid w:val="005E38C7"/>
    <w:rsid w:val="005E3C70"/>
    <w:rsid w:val="005E41A2"/>
    <w:rsid w:val="005E41D3"/>
    <w:rsid w:val="005E43CF"/>
    <w:rsid w:val="005E4981"/>
    <w:rsid w:val="005E4A97"/>
    <w:rsid w:val="005E4B95"/>
    <w:rsid w:val="005E4D00"/>
    <w:rsid w:val="005E542E"/>
    <w:rsid w:val="005E5D8C"/>
    <w:rsid w:val="005E5DBB"/>
    <w:rsid w:val="005E5F76"/>
    <w:rsid w:val="005E6393"/>
    <w:rsid w:val="005E71F7"/>
    <w:rsid w:val="005E781C"/>
    <w:rsid w:val="005E7846"/>
    <w:rsid w:val="005E7B24"/>
    <w:rsid w:val="005E7D66"/>
    <w:rsid w:val="005E7FC7"/>
    <w:rsid w:val="005F015C"/>
    <w:rsid w:val="005F01CE"/>
    <w:rsid w:val="005F02CE"/>
    <w:rsid w:val="005F04AF"/>
    <w:rsid w:val="005F051C"/>
    <w:rsid w:val="005F0C72"/>
    <w:rsid w:val="005F0D81"/>
    <w:rsid w:val="005F1CE2"/>
    <w:rsid w:val="005F1F9F"/>
    <w:rsid w:val="005F2C93"/>
    <w:rsid w:val="005F2EE1"/>
    <w:rsid w:val="005F3384"/>
    <w:rsid w:val="005F3EDF"/>
    <w:rsid w:val="005F3F96"/>
    <w:rsid w:val="005F4003"/>
    <w:rsid w:val="005F464E"/>
    <w:rsid w:val="005F4FA3"/>
    <w:rsid w:val="005F521F"/>
    <w:rsid w:val="005F55B4"/>
    <w:rsid w:val="005F55D8"/>
    <w:rsid w:val="005F565B"/>
    <w:rsid w:val="005F59B4"/>
    <w:rsid w:val="005F5BF0"/>
    <w:rsid w:val="005F617D"/>
    <w:rsid w:val="005F6615"/>
    <w:rsid w:val="005F6D6C"/>
    <w:rsid w:val="005F6DA6"/>
    <w:rsid w:val="005F70D0"/>
    <w:rsid w:val="005F70D2"/>
    <w:rsid w:val="005F71FB"/>
    <w:rsid w:val="005F7388"/>
    <w:rsid w:val="005F749E"/>
    <w:rsid w:val="0060010D"/>
    <w:rsid w:val="006002CC"/>
    <w:rsid w:val="00600578"/>
    <w:rsid w:val="006007EB"/>
    <w:rsid w:val="00600A61"/>
    <w:rsid w:val="00600CE0"/>
    <w:rsid w:val="00601879"/>
    <w:rsid w:val="006018BE"/>
    <w:rsid w:val="00601939"/>
    <w:rsid w:val="00601F49"/>
    <w:rsid w:val="006023EA"/>
    <w:rsid w:val="0060251B"/>
    <w:rsid w:val="00602911"/>
    <w:rsid w:val="0060388C"/>
    <w:rsid w:val="00603B20"/>
    <w:rsid w:val="00603E8F"/>
    <w:rsid w:val="00603FB6"/>
    <w:rsid w:val="006048BE"/>
    <w:rsid w:val="00604A05"/>
    <w:rsid w:val="00604DA3"/>
    <w:rsid w:val="00605517"/>
    <w:rsid w:val="006066E6"/>
    <w:rsid w:val="00606EEC"/>
    <w:rsid w:val="00607104"/>
    <w:rsid w:val="006074A8"/>
    <w:rsid w:val="00607C4D"/>
    <w:rsid w:val="00607DEA"/>
    <w:rsid w:val="00607F9A"/>
    <w:rsid w:val="00610081"/>
    <w:rsid w:val="006102F4"/>
    <w:rsid w:val="006104B8"/>
    <w:rsid w:val="006105B6"/>
    <w:rsid w:val="00610729"/>
    <w:rsid w:val="00610F25"/>
    <w:rsid w:val="0061117F"/>
    <w:rsid w:val="00611C57"/>
    <w:rsid w:val="00612367"/>
    <w:rsid w:val="00612582"/>
    <w:rsid w:val="00612621"/>
    <w:rsid w:val="0061334B"/>
    <w:rsid w:val="0061352D"/>
    <w:rsid w:val="00613604"/>
    <w:rsid w:val="00613833"/>
    <w:rsid w:val="00613AB4"/>
    <w:rsid w:val="00614C31"/>
    <w:rsid w:val="00614CC9"/>
    <w:rsid w:val="00614ED4"/>
    <w:rsid w:val="006150FC"/>
    <w:rsid w:val="006158EF"/>
    <w:rsid w:val="00615BF2"/>
    <w:rsid w:val="00615D63"/>
    <w:rsid w:val="00615E99"/>
    <w:rsid w:val="00615F75"/>
    <w:rsid w:val="006160CF"/>
    <w:rsid w:val="0061615E"/>
    <w:rsid w:val="006163F7"/>
    <w:rsid w:val="00616CCE"/>
    <w:rsid w:val="00616FC7"/>
    <w:rsid w:val="00617155"/>
    <w:rsid w:val="0061718D"/>
    <w:rsid w:val="00617479"/>
    <w:rsid w:val="0061755A"/>
    <w:rsid w:val="00617F2D"/>
    <w:rsid w:val="0062051F"/>
    <w:rsid w:val="006205F0"/>
    <w:rsid w:val="00620623"/>
    <w:rsid w:val="00620C83"/>
    <w:rsid w:val="006214E3"/>
    <w:rsid w:val="00621508"/>
    <w:rsid w:val="0062153D"/>
    <w:rsid w:val="006216F7"/>
    <w:rsid w:val="006216FC"/>
    <w:rsid w:val="006217BA"/>
    <w:rsid w:val="00622E93"/>
    <w:rsid w:val="0062326E"/>
    <w:rsid w:val="00623D83"/>
    <w:rsid w:val="00623D8C"/>
    <w:rsid w:val="00623E90"/>
    <w:rsid w:val="006243A6"/>
    <w:rsid w:val="006246B3"/>
    <w:rsid w:val="00624735"/>
    <w:rsid w:val="006251F5"/>
    <w:rsid w:val="00625648"/>
    <w:rsid w:val="00625990"/>
    <w:rsid w:val="00625C0E"/>
    <w:rsid w:val="00625D3C"/>
    <w:rsid w:val="0062665C"/>
    <w:rsid w:val="0062674D"/>
    <w:rsid w:val="006268CE"/>
    <w:rsid w:val="006277CD"/>
    <w:rsid w:val="00630002"/>
    <w:rsid w:val="006300F4"/>
    <w:rsid w:val="006301E5"/>
    <w:rsid w:val="00630D10"/>
    <w:rsid w:val="00630EDA"/>
    <w:rsid w:val="006313F4"/>
    <w:rsid w:val="0063175C"/>
    <w:rsid w:val="00631986"/>
    <w:rsid w:val="00631ACE"/>
    <w:rsid w:val="00631E7A"/>
    <w:rsid w:val="00632493"/>
    <w:rsid w:val="006326D7"/>
    <w:rsid w:val="00632E83"/>
    <w:rsid w:val="00633831"/>
    <w:rsid w:val="00634112"/>
    <w:rsid w:val="006342DC"/>
    <w:rsid w:val="006343A8"/>
    <w:rsid w:val="006346FB"/>
    <w:rsid w:val="0063530D"/>
    <w:rsid w:val="006355FB"/>
    <w:rsid w:val="006356B6"/>
    <w:rsid w:val="0063588E"/>
    <w:rsid w:val="006359A0"/>
    <w:rsid w:val="00635B61"/>
    <w:rsid w:val="00635C61"/>
    <w:rsid w:val="00635FD9"/>
    <w:rsid w:val="006362F6"/>
    <w:rsid w:val="006366E6"/>
    <w:rsid w:val="00636A51"/>
    <w:rsid w:val="00636CA2"/>
    <w:rsid w:val="006375F2"/>
    <w:rsid w:val="00637640"/>
    <w:rsid w:val="00637DC5"/>
    <w:rsid w:val="00640BEF"/>
    <w:rsid w:val="0064140C"/>
    <w:rsid w:val="006415AE"/>
    <w:rsid w:val="00641899"/>
    <w:rsid w:val="006419DB"/>
    <w:rsid w:val="00642119"/>
    <w:rsid w:val="006422D3"/>
    <w:rsid w:val="0064242E"/>
    <w:rsid w:val="00642954"/>
    <w:rsid w:val="00642A19"/>
    <w:rsid w:val="00642C17"/>
    <w:rsid w:val="00643041"/>
    <w:rsid w:val="006438B1"/>
    <w:rsid w:val="00643E29"/>
    <w:rsid w:val="00644124"/>
    <w:rsid w:val="00644273"/>
    <w:rsid w:val="006446BB"/>
    <w:rsid w:val="0064487E"/>
    <w:rsid w:val="00645380"/>
    <w:rsid w:val="006455CE"/>
    <w:rsid w:val="006456C0"/>
    <w:rsid w:val="006457AD"/>
    <w:rsid w:val="00645C18"/>
    <w:rsid w:val="006469A6"/>
    <w:rsid w:val="00646AA0"/>
    <w:rsid w:val="006471F6"/>
    <w:rsid w:val="00647286"/>
    <w:rsid w:val="006478F9"/>
    <w:rsid w:val="00647D3B"/>
    <w:rsid w:val="006503E3"/>
    <w:rsid w:val="00650484"/>
    <w:rsid w:val="006509DE"/>
    <w:rsid w:val="00650A23"/>
    <w:rsid w:val="00650BCB"/>
    <w:rsid w:val="00651199"/>
    <w:rsid w:val="00651D16"/>
    <w:rsid w:val="00652877"/>
    <w:rsid w:val="00652B03"/>
    <w:rsid w:val="00652BF4"/>
    <w:rsid w:val="00652D67"/>
    <w:rsid w:val="006540EF"/>
    <w:rsid w:val="00654240"/>
    <w:rsid w:val="00654265"/>
    <w:rsid w:val="006549E8"/>
    <w:rsid w:val="00654E84"/>
    <w:rsid w:val="00654F84"/>
    <w:rsid w:val="00655695"/>
    <w:rsid w:val="00655755"/>
    <w:rsid w:val="00655CF1"/>
    <w:rsid w:val="0065621D"/>
    <w:rsid w:val="00656737"/>
    <w:rsid w:val="00656F01"/>
    <w:rsid w:val="00657C01"/>
    <w:rsid w:val="00657C21"/>
    <w:rsid w:val="006600F5"/>
    <w:rsid w:val="00660617"/>
    <w:rsid w:val="0066078C"/>
    <w:rsid w:val="006611BB"/>
    <w:rsid w:val="00661A5A"/>
    <w:rsid w:val="00661F23"/>
    <w:rsid w:val="00662047"/>
    <w:rsid w:val="00662149"/>
    <w:rsid w:val="006629F5"/>
    <w:rsid w:val="00662C6B"/>
    <w:rsid w:val="00663A27"/>
    <w:rsid w:val="00663ABA"/>
    <w:rsid w:val="00663DB1"/>
    <w:rsid w:val="00663DB7"/>
    <w:rsid w:val="006642D8"/>
    <w:rsid w:val="00664337"/>
    <w:rsid w:val="00664768"/>
    <w:rsid w:val="0066477A"/>
    <w:rsid w:val="006648D1"/>
    <w:rsid w:val="00664C60"/>
    <w:rsid w:val="00665148"/>
    <w:rsid w:val="00665698"/>
    <w:rsid w:val="00666A15"/>
    <w:rsid w:val="00666CE7"/>
    <w:rsid w:val="00666DAB"/>
    <w:rsid w:val="00666EC1"/>
    <w:rsid w:val="00667491"/>
    <w:rsid w:val="006675E0"/>
    <w:rsid w:val="00667D01"/>
    <w:rsid w:val="00670105"/>
    <w:rsid w:val="00670362"/>
    <w:rsid w:val="006704CA"/>
    <w:rsid w:val="00670B2D"/>
    <w:rsid w:val="00670DD3"/>
    <w:rsid w:val="006710F4"/>
    <w:rsid w:val="00671489"/>
    <w:rsid w:val="006718F2"/>
    <w:rsid w:val="00671A5B"/>
    <w:rsid w:val="0067217D"/>
    <w:rsid w:val="00672689"/>
    <w:rsid w:val="006730F8"/>
    <w:rsid w:val="00673411"/>
    <w:rsid w:val="006736A0"/>
    <w:rsid w:val="00673928"/>
    <w:rsid w:val="00674176"/>
    <w:rsid w:val="0067444D"/>
    <w:rsid w:val="00674483"/>
    <w:rsid w:val="006744F4"/>
    <w:rsid w:val="00674692"/>
    <w:rsid w:val="0067485E"/>
    <w:rsid w:val="00674CEB"/>
    <w:rsid w:val="00674EC4"/>
    <w:rsid w:val="00675407"/>
    <w:rsid w:val="0067546E"/>
    <w:rsid w:val="0067584E"/>
    <w:rsid w:val="00675D78"/>
    <w:rsid w:val="00675D96"/>
    <w:rsid w:val="00675ED9"/>
    <w:rsid w:val="00675FA8"/>
    <w:rsid w:val="00676079"/>
    <w:rsid w:val="0067651B"/>
    <w:rsid w:val="006765E7"/>
    <w:rsid w:val="00676BEA"/>
    <w:rsid w:val="00677247"/>
    <w:rsid w:val="006774F1"/>
    <w:rsid w:val="00677E3F"/>
    <w:rsid w:val="00677F36"/>
    <w:rsid w:val="00680036"/>
    <w:rsid w:val="00680974"/>
    <w:rsid w:val="00680D71"/>
    <w:rsid w:val="00680EBE"/>
    <w:rsid w:val="00680FD4"/>
    <w:rsid w:val="0068252F"/>
    <w:rsid w:val="00682BB9"/>
    <w:rsid w:val="00683049"/>
    <w:rsid w:val="006832BA"/>
    <w:rsid w:val="006836A9"/>
    <w:rsid w:val="006836EB"/>
    <w:rsid w:val="00683FD6"/>
    <w:rsid w:val="006840BD"/>
    <w:rsid w:val="0068436B"/>
    <w:rsid w:val="00684F10"/>
    <w:rsid w:val="00684F70"/>
    <w:rsid w:val="006854E5"/>
    <w:rsid w:val="00685865"/>
    <w:rsid w:val="00685C39"/>
    <w:rsid w:val="00685DEA"/>
    <w:rsid w:val="0068600F"/>
    <w:rsid w:val="0068603C"/>
    <w:rsid w:val="006861FA"/>
    <w:rsid w:val="0068654F"/>
    <w:rsid w:val="00686D29"/>
    <w:rsid w:val="00686E21"/>
    <w:rsid w:val="00686FDC"/>
    <w:rsid w:val="0068703A"/>
    <w:rsid w:val="00687116"/>
    <w:rsid w:val="0068721A"/>
    <w:rsid w:val="006874BC"/>
    <w:rsid w:val="00687BFC"/>
    <w:rsid w:val="00687EBB"/>
    <w:rsid w:val="00687F0B"/>
    <w:rsid w:val="00690496"/>
    <w:rsid w:val="00690B99"/>
    <w:rsid w:val="00690BAC"/>
    <w:rsid w:val="006913E8"/>
    <w:rsid w:val="00691BC3"/>
    <w:rsid w:val="00691C44"/>
    <w:rsid w:val="00691EEC"/>
    <w:rsid w:val="006922AB"/>
    <w:rsid w:val="006942A6"/>
    <w:rsid w:val="006942F2"/>
    <w:rsid w:val="00694790"/>
    <w:rsid w:val="00694B00"/>
    <w:rsid w:val="00695478"/>
    <w:rsid w:val="006954F0"/>
    <w:rsid w:val="00695791"/>
    <w:rsid w:val="00695AC0"/>
    <w:rsid w:val="00695B77"/>
    <w:rsid w:val="00696056"/>
    <w:rsid w:val="00696385"/>
    <w:rsid w:val="00696A4C"/>
    <w:rsid w:val="006974D4"/>
    <w:rsid w:val="0069764F"/>
    <w:rsid w:val="006976B9"/>
    <w:rsid w:val="00697A2B"/>
    <w:rsid w:val="006A009E"/>
    <w:rsid w:val="006A02AE"/>
    <w:rsid w:val="006A02DC"/>
    <w:rsid w:val="006A0C42"/>
    <w:rsid w:val="006A0E9F"/>
    <w:rsid w:val="006A10B7"/>
    <w:rsid w:val="006A2A28"/>
    <w:rsid w:val="006A2AC1"/>
    <w:rsid w:val="006A31AD"/>
    <w:rsid w:val="006A367E"/>
    <w:rsid w:val="006A3F79"/>
    <w:rsid w:val="006A4A8E"/>
    <w:rsid w:val="006A4B16"/>
    <w:rsid w:val="006A4E57"/>
    <w:rsid w:val="006A520C"/>
    <w:rsid w:val="006A5BB9"/>
    <w:rsid w:val="006A5D6D"/>
    <w:rsid w:val="006A6339"/>
    <w:rsid w:val="006A6DE6"/>
    <w:rsid w:val="006A708C"/>
    <w:rsid w:val="006A74E4"/>
    <w:rsid w:val="006A7C33"/>
    <w:rsid w:val="006B00BD"/>
    <w:rsid w:val="006B02CD"/>
    <w:rsid w:val="006B04F7"/>
    <w:rsid w:val="006B0AF6"/>
    <w:rsid w:val="006B0E60"/>
    <w:rsid w:val="006B19C5"/>
    <w:rsid w:val="006B1F64"/>
    <w:rsid w:val="006B2145"/>
    <w:rsid w:val="006B22E0"/>
    <w:rsid w:val="006B2310"/>
    <w:rsid w:val="006B2322"/>
    <w:rsid w:val="006B2E68"/>
    <w:rsid w:val="006B2EF4"/>
    <w:rsid w:val="006B2F4F"/>
    <w:rsid w:val="006B3288"/>
    <w:rsid w:val="006B35FD"/>
    <w:rsid w:val="006B374F"/>
    <w:rsid w:val="006B389B"/>
    <w:rsid w:val="006B3A3F"/>
    <w:rsid w:val="006B3ADB"/>
    <w:rsid w:val="006B3C4F"/>
    <w:rsid w:val="006B3EAB"/>
    <w:rsid w:val="006B4661"/>
    <w:rsid w:val="006B46B8"/>
    <w:rsid w:val="006B4B42"/>
    <w:rsid w:val="006B4BA5"/>
    <w:rsid w:val="006B4E25"/>
    <w:rsid w:val="006B52F8"/>
    <w:rsid w:val="006B55B8"/>
    <w:rsid w:val="006B56A7"/>
    <w:rsid w:val="006B5A4F"/>
    <w:rsid w:val="006B5CDD"/>
    <w:rsid w:val="006B5EA2"/>
    <w:rsid w:val="006B60B3"/>
    <w:rsid w:val="006B6437"/>
    <w:rsid w:val="006B6F86"/>
    <w:rsid w:val="006B770C"/>
    <w:rsid w:val="006C0464"/>
    <w:rsid w:val="006C06A1"/>
    <w:rsid w:val="006C0B2D"/>
    <w:rsid w:val="006C1484"/>
    <w:rsid w:val="006C1B0F"/>
    <w:rsid w:val="006C201A"/>
    <w:rsid w:val="006C24B1"/>
    <w:rsid w:val="006C2950"/>
    <w:rsid w:val="006C2B39"/>
    <w:rsid w:val="006C307D"/>
    <w:rsid w:val="006C3214"/>
    <w:rsid w:val="006C3489"/>
    <w:rsid w:val="006C3881"/>
    <w:rsid w:val="006C3901"/>
    <w:rsid w:val="006C413F"/>
    <w:rsid w:val="006C454F"/>
    <w:rsid w:val="006C4648"/>
    <w:rsid w:val="006C468D"/>
    <w:rsid w:val="006C4704"/>
    <w:rsid w:val="006C4A8F"/>
    <w:rsid w:val="006C4C52"/>
    <w:rsid w:val="006C4CCC"/>
    <w:rsid w:val="006C5087"/>
    <w:rsid w:val="006C51E8"/>
    <w:rsid w:val="006C5462"/>
    <w:rsid w:val="006C5466"/>
    <w:rsid w:val="006C5672"/>
    <w:rsid w:val="006C57BC"/>
    <w:rsid w:val="006C59D3"/>
    <w:rsid w:val="006C5D26"/>
    <w:rsid w:val="006C5D92"/>
    <w:rsid w:val="006C5DBB"/>
    <w:rsid w:val="006C62BA"/>
    <w:rsid w:val="006C640C"/>
    <w:rsid w:val="006C6D06"/>
    <w:rsid w:val="006C6DB2"/>
    <w:rsid w:val="006C6F92"/>
    <w:rsid w:val="006C7491"/>
    <w:rsid w:val="006C7A66"/>
    <w:rsid w:val="006C7E8E"/>
    <w:rsid w:val="006D00CE"/>
    <w:rsid w:val="006D00D8"/>
    <w:rsid w:val="006D0185"/>
    <w:rsid w:val="006D084F"/>
    <w:rsid w:val="006D0A03"/>
    <w:rsid w:val="006D0A9E"/>
    <w:rsid w:val="006D0B4E"/>
    <w:rsid w:val="006D127C"/>
    <w:rsid w:val="006D1743"/>
    <w:rsid w:val="006D1A10"/>
    <w:rsid w:val="006D1A63"/>
    <w:rsid w:val="006D1F2E"/>
    <w:rsid w:val="006D2244"/>
    <w:rsid w:val="006D26B3"/>
    <w:rsid w:val="006D2838"/>
    <w:rsid w:val="006D2E04"/>
    <w:rsid w:val="006D3066"/>
    <w:rsid w:val="006D4250"/>
    <w:rsid w:val="006D426D"/>
    <w:rsid w:val="006D427C"/>
    <w:rsid w:val="006D4290"/>
    <w:rsid w:val="006D4893"/>
    <w:rsid w:val="006D4BED"/>
    <w:rsid w:val="006D4CB2"/>
    <w:rsid w:val="006D5F27"/>
    <w:rsid w:val="006D5FA2"/>
    <w:rsid w:val="006D66EA"/>
    <w:rsid w:val="006D6999"/>
    <w:rsid w:val="006D69F2"/>
    <w:rsid w:val="006D6CCA"/>
    <w:rsid w:val="006D729C"/>
    <w:rsid w:val="006D72EB"/>
    <w:rsid w:val="006D7389"/>
    <w:rsid w:val="006D7597"/>
    <w:rsid w:val="006D761B"/>
    <w:rsid w:val="006D7813"/>
    <w:rsid w:val="006D7824"/>
    <w:rsid w:val="006E0006"/>
    <w:rsid w:val="006E01B6"/>
    <w:rsid w:val="006E062C"/>
    <w:rsid w:val="006E099D"/>
    <w:rsid w:val="006E0DD7"/>
    <w:rsid w:val="006E10DE"/>
    <w:rsid w:val="006E15EE"/>
    <w:rsid w:val="006E19AB"/>
    <w:rsid w:val="006E1BF9"/>
    <w:rsid w:val="006E1F0C"/>
    <w:rsid w:val="006E2102"/>
    <w:rsid w:val="006E228C"/>
    <w:rsid w:val="006E26AA"/>
    <w:rsid w:val="006E2772"/>
    <w:rsid w:val="006E2823"/>
    <w:rsid w:val="006E28EC"/>
    <w:rsid w:val="006E2F02"/>
    <w:rsid w:val="006E34C1"/>
    <w:rsid w:val="006E34F9"/>
    <w:rsid w:val="006E3670"/>
    <w:rsid w:val="006E3B4C"/>
    <w:rsid w:val="006E3B83"/>
    <w:rsid w:val="006E3E57"/>
    <w:rsid w:val="006E443C"/>
    <w:rsid w:val="006E4528"/>
    <w:rsid w:val="006E469C"/>
    <w:rsid w:val="006E46FF"/>
    <w:rsid w:val="006E4C5B"/>
    <w:rsid w:val="006E5529"/>
    <w:rsid w:val="006E5608"/>
    <w:rsid w:val="006E564D"/>
    <w:rsid w:val="006E62C8"/>
    <w:rsid w:val="006E653A"/>
    <w:rsid w:val="006E68B9"/>
    <w:rsid w:val="006E6FFB"/>
    <w:rsid w:val="006E75D4"/>
    <w:rsid w:val="006E7D3A"/>
    <w:rsid w:val="006E7DB8"/>
    <w:rsid w:val="006F07A9"/>
    <w:rsid w:val="006F087F"/>
    <w:rsid w:val="006F0F59"/>
    <w:rsid w:val="006F1AF6"/>
    <w:rsid w:val="006F2001"/>
    <w:rsid w:val="006F204D"/>
    <w:rsid w:val="006F20CD"/>
    <w:rsid w:val="006F219C"/>
    <w:rsid w:val="006F2309"/>
    <w:rsid w:val="006F2538"/>
    <w:rsid w:val="006F2AE1"/>
    <w:rsid w:val="006F2E40"/>
    <w:rsid w:val="006F32AA"/>
    <w:rsid w:val="006F341C"/>
    <w:rsid w:val="006F3AD5"/>
    <w:rsid w:val="006F3D7D"/>
    <w:rsid w:val="006F3EEB"/>
    <w:rsid w:val="006F408C"/>
    <w:rsid w:val="006F436D"/>
    <w:rsid w:val="006F4B0B"/>
    <w:rsid w:val="006F625D"/>
    <w:rsid w:val="006F6C71"/>
    <w:rsid w:val="006F6F13"/>
    <w:rsid w:val="006F7031"/>
    <w:rsid w:val="006F7511"/>
    <w:rsid w:val="006F772A"/>
    <w:rsid w:val="006F78F6"/>
    <w:rsid w:val="006F7B94"/>
    <w:rsid w:val="00700252"/>
    <w:rsid w:val="007008A6"/>
    <w:rsid w:val="00700F70"/>
    <w:rsid w:val="007011B0"/>
    <w:rsid w:val="007018DB"/>
    <w:rsid w:val="007024F1"/>
    <w:rsid w:val="0070250B"/>
    <w:rsid w:val="00702D90"/>
    <w:rsid w:val="00702D9B"/>
    <w:rsid w:val="00702E36"/>
    <w:rsid w:val="0070302F"/>
    <w:rsid w:val="007032C9"/>
    <w:rsid w:val="00703D5F"/>
    <w:rsid w:val="00703DED"/>
    <w:rsid w:val="0070467C"/>
    <w:rsid w:val="00705089"/>
    <w:rsid w:val="0070588E"/>
    <w:rsid w:val="00705DA4"/>
    <w:rsid w:val="00706048"/>
    <w:rsid w:val="007066EA"/>
    <w:rsid w:val="00706D1C"/>
    <w:rsid w:val="00706F0A"/>
    <w:rsid w:val="00707172"/>
    <w:rsid w:val="007072A6"/>
    <w:rsid w:val="00707583"/>
    <w:rsid w:val="007077AD"/>
    <w:rsid w:val="00707999"/>
    <w:rsid w:val="00707C4B"/>
    <w:rsid w:val="00707E8B"/>
    <w:rsid w:val="007105C6"/>
    <w:rsid w:val="00710762"/>
    <w:rsid w:val="00710981"/>
    <w:rsid w:val="00710A8F"/>
    <w:rsid w:val="00710B29"/>
    <w:rsid w:val="00710F7B"/>
    <w:rsid w:val="0071122D"/>
    <w:rsid w:val="00711509"/>
    <w:rsid w:val="00711C55"/>
    <w:rsid w:val="007124C1"/>
    <w:rsid w:val="007126C9"/>
    <w:rsid w:val="007127AC"/>
    <w:rsid w:val="00712D97"/>
    <w:rsid w:val="0071339D"/>
    <w:rsid w:val="0071354D"/>
    <w:rsid w:val="00713767"/>
    <w:rsid w:val="00713C9C"/>
    <w:rsid w:val="00713FC4"/>
    <w:rsid w:val="007143C0"/>
    <w:rsid w:val="00714DD4"/>
    <w:rsid w:val="00714FD3"/>
    <w:rsid w:val="00715040"/>
    <w:rsid w:val="007151CD"/>
    <w:rsid w:val="0071532F"/>
    <w:rsid w:val="0071533C"/>
    <w:rsid w:val="007157AB"/>
    <w:rsid w:val="0071585A"/>
    <w:rsid w:val="007162D3"/>
    <w:rsid w:val="007164AD"/>
    <w:rsid w:val="00716611"/>
    <w:rsid w:val="00716FFC"/>
    <w:rsid w:val="0071746E"/>
    <w:rsid w:val="007174A0"/>
    <w:rsid w:val="0071764C"/>
    <w:rsid w:val="00717762"/>
    <w:rsid w:val="0071787B"/>
    <w:rsid w:val="00720369"/>
    <w:rsid w:val="00720589"/>
    <w:rsid w:val="00720729"/>
    <w:rsid w:val="00720AB0"/>
    <w:rsid w:val="00720B54"/>
    <w:rsid w:val="00721895"/>
    <w:rsid w:val="00721E57"/>
    <w:rsid w:val="007220CD"/>
    <w:rsid w:val="007223E2"/>
    <w:rsid w:val="00722C45"/>
    <w:rsid w:val="007231D4"/>
    <w:rsid w:val="00723595"/>
    <w:rsid w:val="007236E1"/>
    <w:rsid w:val="0072377C"/>
    <w:rsid w:val="00723DFB"/>
    <w:rsid w:val="00723FA0"/>
    <w:rsid w:val="007242C3"/>
    <w:rsid w:val="0072453D"/>
    <w:rsid w:val="00724D33"/>
    <w:rsid w:val="00724E41"/>
    <w:rsid w:val="00724F86"/>
    <w:rsid w:val="007255CC"/>
    <w:rsid w:val="00725C27"/>
    <w:rsid w:val="00725C2C"/>
    <w:rsid w:val="00725CE7"/>
    <w:rsid w:val="00725FCA"/>
    <w:rsid w:val="00726053"/>
    <w:rsid w:val="0072628F"/>
    <w:rsid w:val="00726788"/>
    <w:rsid w:val="00726918"/>
    <w:rsid w:val="00726A5A"/>
    <w:rsid w:val="007278F4"/>
    <w:rsid w:val="00727A49"/>
    <w:rsid w:val="00727AEC"/>
    <w:rsid w:val="00727D0B"/>
    <w:rsid w:val="00727EDC"/>
    <w:rsid w:val="00730027"/>
    <w:rsid w:val="007301AB"/>
    <w:rsid w:val="00730526"/>
    <w:rsid w:val="0073082C"/>
    <w:rsid w:val="00730A08"/>
    <w:rsid w:val="00730C3E"/>
    <w:rsid w:val="00730D02"/>
    <w:rsid w:val="00731208"/>
    <w:rsid w:val="0073132C"/>
    <w:rsid w:val="007320B3"/>
    <w:rsid w:val="00732A83"/>
    <w:rsid w:val="00732AF3"/>
    <w:rsid w:val="007331B5"/>
    <w:rsid w:val="0073333B"/>
    <w:rsid w:val="00733499"/>
    <w:rsid w:val="00733568"/>
    <w:rsid w:val="007336DE"/>
    <w:rsid w:val="007338C1"/>
    <w:rsid w:val="00733D5C"/>
    <w:rsid w:val="00733E82"/>
    <w:rsid w:val="00733EBE"/>
    <w:rsid w:val="007349BE"/>
    <w:rsid w:val="00734D30"/>
    <w:rsid w:val="00734E3D"/>
    <w:rsid w:val="00734FCF"/>
    <w:rsid w:val="00735502"/>
    <w:rsid w:val="0073593A"/>
    <w:rsid w:val="00735CCB"/>
    <w:rsid w:val="00735D69"/>
    <w:rsid w:val="00736245"/>
    <w:rsid w:val="00736416"/>
    <w:rsid w:val="00736597"/>
    <w:rsid w:val="00736BC7"/>
    <w:rsid w:val="00736CC1"/>
    <w:rsid w:val="0073739E"/>
    <w:rsid w:val="007378D6"/>
    <w:rsid w:val="00737A68"/>
    <w:rsid w:val="00737D70"/>
    <w:rsid w:val="00740106"/>
    <w:rsid w:val="00740162"/>
    <w:rsid w:val="0074026C"/>
    <w:rsid w:val="007411D0"/>
    <w:rsid w:val="00741772"/>
    <w:rsid w:val="007418C6"/>
    <w:rsid w:val="00741991"/>
    <w:rsid w:val="00741C0C"/>
    <w:rsid w:val="00741EE9"/>
    <w:rsid w:val="00742608"/>
    <w:rsid w:val="0074265C"/>
    <w:rsid w:val="0074271E"/>
    <w:rsid w:val="007428B5"/>
    <w:rsid w:val="0074297F"/>
    <w:rsid w:val="00742996"/>
    <w:rsid w:val="00742B96"/>
    <w:rsid w:val="00742D03"/>
    <w:rsid w:val="007434C8"/>
    <w:rsid w:val="00744248"/>
    <w:rsid w:val="0074431C"/>
    <w:rsid w:val="007445A0"/>
    <w:rsid w:val="0074473E"/>
    <w:rsid w:val="00745019"/>
    <w:rsid w:val="007455E8"/>
    <w:rsid w:val="007458F0"/>
    <w:rsid w:val="00745C68"/>
    <w:rsid w:val="0074616F"/>
    <w:rsid w:val="00746413"/>
    <w:rsid w:val="00746650"/>
    <w:rsid w:val="00746664"/>
    <w:rsid w:val="00746A3C"/>
    <w:rsid w:val="00746C48"/>
    <w:rsid w:val="00746FA6"/>
    <w:rsid w:val="00747497"/>
    <w:rsid w:val="00747782"/>
    <w:rsid w:val="007478E5"/>
    <w:rsid w:val="00747ED6"/>
    <w:rsid w:val="00750080"/>
    <w:rsid w:val="0075024E"/>
    <w:rsid w:val="00750276"/>
    <w:rsid w:val="00750413"/>
    <w:rsid w:val="00750CF1"/>
    <w:rsid w:val="00751009"/>
    <w:rsid w:val="0075167E"/>
    <w:rsid w:val="0075174E"/>
    <w:rsid w:val="007520EC"/>
    <w:rsid w:val="0075363A"/>
    <w:rsid w:val="0075368B"/>
    <w:rsid w:val="0075371B"/>
    <w:rsid w:val="00753997"/>
    <w:rsid w:val="00753C70"/>
    <w:rsid w:val="00753C8D"/>
    <w:rsid w:val="00753F00"/>
    <w:rsid w:val="0075400B"/>
    <w:rsid w:val="00754228"/>
    <w:rsid w:val="00754314"/>
    <w:rsid w:val="00754359"/>
    <w:rsid w:val="007545BC"/>
    <w:rsid w:val="00754AF1"/>
    <w:rsid w:val="00754C84"/>
    <w:rsid w:val="00754C9E"/>
    <w:rsid w:val="00754CD2"/>
    <w:rsid w:val="0075508A"/>
    <w:rsid w:val="007550E6"/>
    <w:rsid w:val="0075527C"/>
    <w:rsid w:val="007552CB"/>
    <w:rsid w:val="00755866"/>
    <w:rsid w:val="00755D43"/>
    <w:rsid w:val="00756EDC"/>
    <w:rsid w:val="0075710D"/>
    <w:rsid w:val="007571A5"/>
    <w:rsid w:val="007573D9"/>
    <w:rsid w:val="007575D8"/>
    <w:rsid w:val="00757640"/>
    <w:rsid w:val="007576FD"/>
    <w:rsid w:val="00757947"/>
    <w:rsid w:val="007604FC"/>
    <w:rsid w:val="0076061E"/>
    <w:rsid w:val="00760A9B"/>
    <w:rsid w:val="007610B6"/>
    <w:rsid w:val="007612E1"/>
    <w:rsid w:val="0076152A"/>
    <w:rsid w:val="0076164A"/>
    <w:rsid w:val="00761B03"/>
    <w:rsid w:val="00761B29"/>
    <w:rsid w:val="00761F5E"/>
    <w:rsid w:val="00762034"/>
    <w:rsid w:val="00762274"/>
    <w:rsid w:val="00762862"/>
    <w:rsid w:val="00762F29"/>
    <w:rsid w:val="00762F70"/>
    <w:rsid w:val="00763349"/>
    <w:rsid w:val="00763AC6"/>
    <w:rsid w:val="00763C64"/>
    <w:rsid w:val="00764503"/>
    <w:rsid w:val="00764B59"/>
    <w:rsid w:val="0076516B"/>
    <w:rsid w:val="007651B0"/>
    <w:rsid w:val="007652A7"/>
    <w:rsid w:val="0076537A"/>
    <w:rsid w:val="007656DD"/>
    <w:rsid w:val="00765886"/>
    <w:rsid w:val="00766DBC"/>
    <w:rsid w:val="00766EAB"/>
    <w:rsid w:val="00767028"/>
    <w:rsid w:val="00767BDA"/>
    <w:rsid w:val="00767FE4"/>
    <w:rsid w:val="007701C9"/>
    <w:rsid w:val="007702D9"/>
    <w:rsid w:val="007704E8"/>
    <w:rsid w:val="0077088E"/>
    <w:rsid w:val="00770F90"/>
    <w:rsid w:val="00771485"/>
    <w:rsid w:val="007719C5"/>
    <w:rsid w:val="00772525"/>
    <w:rsid w:val="00772954"/>
    <w:rsid w:val="00772C21"/>
    <w:rsid w:val="00772C72"/>
    <w:rsid w:val="00772EEB"/>
    <w:rsid w:val="007736B9"/>
    <w:rsid w:val="0077377B"/>
    <w:rsid w:val="007739E6"/>
    <w:rsid w:val="00773A42"/>
    <w:rsid w:val="00773A97"/>
    <w:rsid w:val="00774A0C"/>
    <w:rsid w:val="0077501A"/>
    <w:rsid w:val="0077544D"/>
    <w:rsid w:val="00775B98"/>
    <w:rsid w:val="00776279"/>
    <w:rsid w:val="007768C8"/>
    <w:rsid w:val="00776BC3"/>
    <w:rsid w:val="00777070"/>
    <w:rsid w:val="007770F9"/>
    <w:rsid w:val="007774F8"/>
    <w:rsid w:val="00780B6B"/>
    <w:rsid w:val="00780D91"/>
    <w:rsid w:val="007810BF"/>
    <w:rsid w:val="007817FD"/>
    <w:rsid w:val="00781AC7"/>
    <w:rsid w:val="00781FC0"/>
    <w:rsid w:val="007821E8"/>
    <w:rsid w:val="00782280"/>
    <w:rsid w:val="007828DC"/>
    <w:rsid w:val="00782B0A"/>
    <w:rsid w:val="00782D22"/>
    <w:rsid w:val="00783555"/>
    <w:rsid w:val="007840F6"/>
    <w:rsid w:val="0078519E"/>
    <w:rsid w:val="007855DD"/>
    <w:rsid w:val="00785EC8"/>
    <w:rsid w:val="00786077"/>
    <w:rsid w:val="00786DB8"/>
    <w:rsid w:val="00786E32"/>
    <w:rsid w:val="007871E2"/>
    <w:rsid w:val="00787203"/>
    <w:rsid w:val="00787A0F"/>
    <w:rsid w:val="00787D69"/>
    <w:rsid w:val="00787E44"/>
    <w:rsid w:val="00790783"/>
    <w:rsid w:val="00790DAC"/>
    <w:rsid w:val="00791498"/>
    <w:rsid w:val="00791AA9"/>
    <w:rsid w:val="00792034"/>
    <w:rsid w:val="00792103"/>
    <w:rsid w:val="00792AC0"/>
    <w:rsid w:val="00792D4C"/>
    <w:rsid w:val="00792F12"/>
    <w:rsid w:val="0079309E"/>
    <w:rsid w:val="007931D3"/>
    <w:rsid w:val="007934EE"/>
    <w:rsid w:val="00793666"/>
    <w:rsid w:val="007939D9"/>
    <w:rsid w:val="00793B6E"/>
    <w:rsid w:val="00794026"/>
    <w:rsid w:val="00794F32"/>
    <w:rsid w:val="00795088"/>
    <w:rsid w:val="007953DC"/>
    <w:rsid w:val="00795568"/>
    <w:rsid w:val="00795822"/>
    <w:rsid w:val="00795828"/>
    <w:rsid w:val="00795A27"/>
    <w:rsid w:val="00795BCC"/>
    <w:rsid w:val="00795CFB"/>
    <w:rsid w:val="00795CFF"/>
    <w:rsid w:val="00795E98"/>
    <w:rsid w:val="00796632"/>
    <w:rsid w:val="0079674F"/>
    <w:rsid w:val="007968BA"/>
    <w:rsid w:val="00796A6D"/>
    <w:rsid w:val="00796D6D"/>
    <w:rsid w:val="0079738E"/>
    <w:rsid w:val="0079743B"/>
    <w:rsid w:val="00797487"/>
    <w:rsid w:val="0079757B"/>
    <w:rsid w:val="00797757"/>
    <w:rsid w:val="00797A1D"/>
    <w:rsid w:val="00797B03"/>
    <w:rsid w:val="007A007A"/>
    <w:rsid w:val="007A00C1"/>
    <w:rsid w:val="007A03BA"/>
    <w:rsid w:val="007A0896"/>
    <w:rsid w:val="007A0F43"/>
    <w:rsid w:val="007A1512"/>
    <w:rsid w:val="007A1893"/>
    <w:rsid w:val="007A2140"/>
    <w:rsid w:val="007A2478"/>
    <w:rsid w:val="007A25D5"/>
    <w:rsid w:val="007A279F"/>
    <w:rsid w:val="007A2985"/>
    <w:rsid w:val="007A2BCD"/>
    <w:rsid w:val="007A2E77"/>
    <w:rsid w:val="007A3325"/>
    <w:rsid w:val="007A33A5"/>
    <w:rsid w:val="007A35FF"/>
    <w:rsid w:val="007A3745"/>
    <w:rsid w:val="007A3D27"/>
    <w:rsid w:val="007A4257"/>
    <w:rsid w:val="007A4572"/>
    <w:rsid w:val="007A4807"/>
    <w:rsid w:val="007A485A"/>
    <w:rsid w:val="007A499C"/>
    <w:rsid w:val="007A5292"/>
    <w:rsid w:val="007A5615"/>
    <w:rsid w:val="007A5BC8"/>
    <w:rsid w:val="007A638A"/>
    <w:rsid w:val="007A673B"/>
    <w:rsid w:val="007A7281"/>
    <w:rsid w:val="007A72B6"/>
    <w:rsid w:val="007A7637"/>
    <w:rsid w:val="007A7D50"/>
    <w:rsid w:val="007A7D60"/>
    <w:rsid w:val="007A7DFD"/>
    <w:rsid w:val="007B0002"/>
    <w:rsid w:val="007B0164"/>
    <w:rsid w:val="007B0429"/>
    <w:rsid w:val="007B045E"/>
    <w:rsid w:val="007B07A1"/>
    <w:rsid w:val="007B11AE"/>
    <w:rsid w:val="007B1384"/>
    <w:rsid w:val="007B1E5A"/>
    <w:rsid w:val="007B22F0"/>
    <w:rsid w:val="007B2670"/>
    <w:rsid w:val="007B2801"/>
    <w:rsid w:val="007B2985"/>
    <w:rsid w:val="007B2B5F"/>
    <w:rsid w:val="007B2CAE"/>
    <w:rsid w:val="007B2EB4"/>
    <w:rsid w:val="007B3087"/>
    <w:rsid w:val="007B3316"/>
    <w:rsid w:val="007B3415"/>
    <w:rsid w:val="007B3619"/>
    <w:rsid w:val="007B39A2"/>
    <w:rsid w:val="007B431E"/>
    <w:rsid w:val="007B438E"/>
    <w:rsid w:val="007B4C18"/>
    <w:rsid w:val="007B51C6"/>
    <w:rsid w:val="007B55AF"/>
    <w:rsid w:val="007B56D9"/>
    <w:rsid w:val="007B571F"/>
    <w:rsid w:val="007B5A33"/>
    <w:rsid w:val="007B5CEB"/>
    <w:rsid w:val="007B5D2E"/>
    <w:rsid w:val="007B633D"/>
    <w:rsid w:val="007B64F9"/>
    <w:rsid w:val="007B75A1"/>
    <w:rsid w:val="007B7AAA"/>
    <w:rsid w:val="007B7F0F"/>
    <w:rsid w:val="007C0925"/>
    <w:rsid w:val="007C09A4"/>
    <w:rsid w:val="007C0F9E"/>
    <w:rsid w:val="007C1453"/>
    <w:rsid w:val="007C1DBB"/>
    <w:rsid w:val="007C210C"/>
    <w:rsid w:val="007C2625"/>
    <w:rsid w:val="007C264B"/>
    <w:rsid w:val="007C28C1"/>
    <w:rsid w:val="007C2FE8"/>
    <w:rsid w:val="007C306D"/>
    <w:rsid w:val="007C32AE"/>
    <w:rsid w:val="007C35BB"/>
    <w:rsid w:val="007C3C7E"/>
    <w:rsid w:val="007C3EAC"/>
    <w:rsid w:val="007C4837"/>
    <w:rsid w:val="007C49EB"/>
    <w:rsid w:val="007C4BA0"/>
    <w:rsid w:val="007C4E06"/>
    <w:rsid w:val="007C4EE6"/>
    <w:rsid w:val="007C4F3A"/>
    <w:rsid w:val="007C52F3"/>
    <w:rsid w:val="007C5763"/>
    <w:rsid w:val="007C5940"/>
    <w:rsid w:val="007C64C0"/>
    <w:rsid w:val="007C6745"/>
    <w:rsid w:val="007C6B0D"/>
    <w:rsid w:val="007C7703"/>
    <w:rsid w:val="007C7AA4"/>
    <w:rsid w:val="007D013D"/>
    <w:rsid w:val="007D05C0"/>
    <w:rsid w:val="007D0746"/>
    <w:rsid w:val="007D0E92"/>
    <w:rsid w:val="007D10BB"/>
    <w:rsid w:val="007D15A0"/>
    <w:rsid w:val="007D1692"/>
    <w:rsid w:val="007D1E49"/>
    <w:rsid w:val="007D2255"/>
    <w:rsid w:val="007D22FD"/>
    <w:rsid w:val="007D26CF"/>
    <w:rsid w:val="007D273A"/>
    <w:rsid w:val="007D2742"/>
    <w:rsid w:val="007D2DFD"/>
    <w:rsid w:val="007D2E9D"/>
    <w:rsid w:val="007D2F06"/>
    <w:rsid w:val="007D3970"/>
    <w:rsid w:val="007D516A"/>
    <w:rsid w:val="007D5ABB"/>
    <w:rsid w:val="007D5AC6"/>
    <w:rsid w:val="007D5AD8"/>
    <w:rsid w:val="007D5B66"/>
    <w:rsid w:val="007D5D14"/>
    <w:rsid w:val="007D5E8B"/>
    <w:rsid w:val="007D696B"/>
    <w:rsid w:val="007D6A5D"/>
    <w:rsid w:val="007D6C9F"/>
    <w:rsid w:val="007D6E83"/>
    <w:rsid w:val="007D6F44"/>
    <w:rsid w:val="007D73FC"/>
    <w:rsid w:val="007D76AF"/>
    <w:rsid w:val="007D7ED1"/>
    <w:rsid w:val="007E0003"/>
    <w:rsid w:val="007E03E2"/>
    <w:rsid w:val="007E05A1"/>
    <w:rsid w:val="007E0663"/>
    <w:rsid w:val="007E0828"/>
    <w:rsid w:val="007E09B2"/>
    <w:rsid w:val="007E0F67"/>
    <w:rsid w:val="007E12A1"/>
    <w:rsid w:val="007E1492"/>
    <w:rsid w:val="007E17DA"/>
    <w:rsid w:val="007E1A9A"/>
    <w:rsid w:val="007E1C97"/>
    <w:rsid w:val="007E1CD6"/>
    <w:rsid w:val="007E2136"/>
    <w:rsid w:val="007E224C"/>
    <w:rsid w:val="007E2485"/>
    <w:rsid w:val="007E24BB"/>
    <w:rsid w:val="007E28A4"/>
    <w:rsid w:val="007E2E20"/>
    <w:rsid w:val="007E39D7"/>
    <w:rsid w:val="007E3CE5"/>
    <w:rsid w:val="007E3DCC"/>
    <w:rsid w:val="007E47CF"/>
    <w:rsid w:val="007E4A88"/>
    <w:rsid w:val="007E4B85"/>
    <w:rsid w:val="007E4BBE"/>
    <w:rsid w:val="007E5D08"/>
    <w:rsid w:val="007E5DD5"/>
    <w:rsid w:val="007E5F8B"/>
    <w:rsid w:val="007E62C0"/>
    <w:rsid w:val="007E6471"/>
    <w:rsid w:val="007E64E5"/>
    <w:rsid w:val="007E6620"/>
    <w:rsid w:val="007E6AFA"/>
    <w:rsid w:val="007E6C44"/>
    <w:rsid w:val="007E6FFB"/>
    <w:rsid w:val="007E7324"/>
    <w:rsid w:val="007E7C6E"/>
    <w:rsid w:val="007E7ED7"/>
    <w:rsid w:val="007F06C4"/>
    <w:rsid w:val="007F0A83"/>
    <w:rsid w:val="007F0AC0"/>
    <w:rsid w:val="007F0AEC"/>
    <w:rsid w:val="007F0FC6"/>
    <w:rsid w:val="007F16AC"/>
    <w:rsid w:val="007F1C8D"/>
    <w:rsid w:val="007F1EC7"/>
    <w:rsid w:val="007F2982"/>
    <w:rsid w:val="007F2C46"/>
    <w:rsid w:val="007F31C2"/>
    <w:rsid w:val="007F31F8"/>
    <w:rsid w:val="007F35BA"/>
    <w:rsid w:val="007F3721"/>
    <w:rsid w:val="007F38B7"/>
    <w:rsid w:val="007F3981"/>
    <w:rsid w:val="007F3E7A"/>
    <w:rsid w:val="007F4333"/>
    <w:rsid w:val="007F471C"/>
    <w:rsid w:val="007F4CDB"/>
    <w:rsid w:val="007F4E51"/>
    <w:rsid w:val="007F59B9"/>
    <w:rsid w:val="007F5B83"/>
    <w:rsid w:val="007F67A5"/>
    <w:rsid w:val="007F7482"/>
    <w:rsid w:val="007F74E5"/>
    <w:rsid w:val="007F7843"/>
    <w:rsid w:val="008001B0"/>
    <w:rsid w:val="0080044B"/>
    <w:rsid w:val="00800757"/>
    <w:rsid w:val="00800A4F"/>
    <w:rsid w:val="00800A80"/>
    <w:rsid w:val="00801429"/>
    <w:rsid w:val="00801B13"/>
    <w:rsid w:val="00801B89"/>
    <w:rsid w:val="00801C74"/>
    <w:rsid w:val="00801F9B"/>
    <w:rsid w:val="008023F8"/>
    <w:rsid w:val="00802570"/>
    <w:rsid w:val="0080273D"/>
    <w:rsid w:val="00802813"/>
    <w:rsid w:val="008034B5"/>
    <w:rsid w:val="00803770"/>
    <w:rsid w:val="008038CC"/>
    <w:rsid w:val="008042CB"/>
    <w:rsid w:val="008048D3"/>
    <w:rsid w:val="00804F79"/>
    <w:rsid w:val="00805022"/>
    <w:rsid w:val="008050C3"/>
    <w:rsid w:val="00805161"/>
    <w:rsid w:val="00805323"/>
    <w:rsid w:val="008055D4"/>
    <w:rsid w:val="008058CA"/>
    <w:rsid w:val="00805C08"/>
    <w:rsid w:val="008066EC"/>
    <w:rsid w:val="00806959"/>
    <w:rsid w:val="00806E9A"/>
    <w:rsid w:val="00807175"/>
    <w:rsid w:val="008073A7"/>
    <w:rsid w:val="00807B2A"/>
    <w:rsid w:val="00807ECF"/>
    <w:rsid w:val="00810D8C"/>
    <w:rsid w:val="00810E5A"/>
    <w:rsid w:val="00811582"/>
    <w:rsid w:val="00811651"/>
    <w:rsid w:val="00811DDD"/>
    <w:rsid w:val="00812024"/>
    <w:rsid w:val="00812086"/>
    <w:rsid w:val="008124E1"/>
    <w:rsid w:val="00812AAC"/>
    <w:rsid w:val="00812F2E"/>
    <w:rsid w:val="00813123"/>
    <w:rsid w:val="00813995"/>
    <w:rsid w:val="008147CD"/>
    <w:rsid w:val="0081515A"/>
    <w:rsid w:val="008151D8"/>
    <w:rsid w:val="00815420"/>
    <w:rsid w:val="00815D08"/>
    <w:rsid w:val="008160D6"/>
    <w:rsid w:val="0081611A"/>
    <w:rsid w:val="008166AC"/>
    <w:rsid w:val="0081691B"/>
    <w:rsid w:val="00816C4C"/>
    <w:rsid w:val="00816E2B"/>
    <w:rsid w:val="00816FFC"/>
    <w:rsid w:val="00817A56"/>
    <w:rsid w:val="008211A8"/>
    <w:rsid w:val="008211CD"/>
    <w:rsid w:val="0082184D"/>
    <w:rsid w:val="00821933"/>
    <w:rsid w:val="00821A50"/>
    <w:rsid w:val="00821A77"/>
    <w:rsid w:val="008220AB"/>
    <w:rsid w:val="008229B0"/>
    <w:rsid w:val="008235AB"/>
    <w:rsid w:val="00823782"/>
    <w:rsid w:val="00823D24"/>
    <w:rsid w:val="00823F3B"/>
    <w:rsid w:val="008248B4"/>
    <w:rsid w:val="00824AD2"/>
    <w:rsid w:val="00825C93"/>
    <w:rsid w:val="00826239"/>
    <w:rsid w:val="0082634D"/>
    <w:rsid w:val="00826351"/>
    <w:rsid w:val="0082648F"/>
    <w:rsid w:val="00826883"/>
    <w:rsid w:val="008268DA"/>
    <w:rsid w:val="0082697F"/>
    <w:rsid w:val="00826994"/>
    <w:rsid w:val="0082760A"/>
    <w:rsid w:val="0082779D"/>
    <w:rsid w:val="00827C1E"/>
    <w:rsid w:val="00827F46"/>
    <w:rsid w:val="0083004A"/>
    <w:rsid w:val="00830097"/>
    <w:rsid w:val="00830438"/>
    <w:rsid w:val="00830542"/>
    <w:rsid w:val="008306D7"/>
    <w:rsid w:val="008307F3"/>
    <w:rsid w:val="00830EB1"/>
    <w:rsid w:val="0083100A"/>
    <w:rsid w:val="00831243"/>
    <w:rsid w:val="008312AF"/>
    <w:rsid w:val="00831572"/>
    <w:rsid w:val="0083174B"/>
    <w:rsid w:val="00831960"/>
    <w:rsid w:val="00831B52"/>
    <w:rsid w:val="00832219"/>
    <w:rsid w:val="008324E4"/>
    <w:rsid w:val="00832510"/>
    <w:rsid w:val="0083298B"/>
    <w:rsid w:val="00832FDF"/>
    <w:rsid w:val="00833096"/>
    <w:rsid w:val="0083335F"/>
    <w:rsid w:val="008335BF"/>
    <w:rsid w:val="0083412C"/>
    <w:rsid w:val="00834232"/>
    <w:rsid w:val="00834B9E"/>
    <w:rsid w:val="00834C04"/>
    <w:rsid w:val="00834FAD"/>
    <w:rsid w:val="00835287"/>
    <w:rsid w:val="0083550A"/>
    <w:rsid w:val="00835561"/>
    <w:rsid w:val="00835632"/>
    <w:rsid w:val="0083580E"/>
    <w:rsid w:val="00835942"/>
    <w:rsid w:val="00835F3D"/>
    <w:rsid w:val="0083617C"/>
    <w:rsid w:val="008361E7"/>
    <w:rsid w:val="00836535"/>
    <w:rsid w:val="00836BF7"/>
    <w:rsid w:val="00836D91"/>
    <w:rsid w:val="00836EFD"/>
    <w:rsid w:val="00837434"/>
    <w:rsid w:val="0083746B"/>
    <w:rsid w:val="0083758B"/>
    <w:rsid w:val="00837695"/>
    <w:rsid w:val="008377C7"/>
    <w:rsid w:val="00837C6F"/>
    <w:rsid w:val="00837C71"/>
    <w:rsid w:val="008400EB"/>
    <w:rsid w:val="008404F3"/>
    <w:rsid w:val="0084086C"/>
    <w:rsid w:val="0084126B"/>
    <w:rsid w:val="00841451"/>
    <w:rsid w:val="008415CD"/>
    <w:rsid w:val="0084169F"/>
    <w:rsid w:val="00841833"/>
    <w:rsid w:val="00841ABE"/>
    <w:rsid w:val="0084200F"/>
    <w:rsid w:val="008422AA"/>
    <w:rsid w:val="008423E3"/>
    <w:rsid w:val="00842CEF"/>
    <w:rsid w:val="00842D9A"/>
    <w:rsid w:val="00843375"/>
    <w:rsid w:val="00843694"/>
    <w:rsid w:val="00843905"/>
    <w:rsid w:val="0084396E"/>
    <w:rsid w:val="00844420"/>
    <w:rsid w:val="00844A4A"/>
    <w:rsid w:val="008451BC"/>
    <w:rsid w:val="00845718"/>
    <w:rsid w:val="008461B9"/>
    <w:rsid w:val="00846331"/>
    <w:rsid w:val="008467FD"/>
    <w:rsid w:val="008472D5"/>
    <w:rsid w:val="008501AA"/>
    <w:rsid w:val="008504C1"/>
    <w:rsid w:val="00850DA9"/>
    <w:rsid w:val="00851149"/>
    <w:rsid w:val="0085184A"/>
    <w:rsid w:val="00852227"/>
    <w:rsid w:val="0085243D"/>
    <w:rsid w:val="008525F8"/>
    <w:rsid w:val="00852D03"/>
    <w:rsid w:val="00852FAB"/>
    <w:rsid w:val="00853604"/>
    <w:rsid w:val="00853BCE"/>
    <w:rsid w:val="00853CA9"/>
    <w:rsid w:val="00853D3D"/>
    <w:rsid w:val="00854114"/>
    <w:rsid w:val="0085453D"/>
    <w:rsid w:val="008549BB"/>
    <w:rsid w:val="00854AD1"/>
    <w:rsid w:val="008551D0"/>
    <w:rsid w:val="00855389"/>
    <w:rsid w:val="0085543A"/>
    <w:rsid w:val="008554F8"/>
    <w:rsid w:val="00855BD4"/>
    <w:rsid w:val="00855E5C"/>
    <w:rsid w:val="008567F1"/>
    <w:rsid w:val="00856A30"/>
    <w:rsid w:val="00856B9C"/>
    <w:rsid w:val="00856DFA"/>
    <w:rsid w:val="00856FA9"/>
    <w:rsid w:val="00857693"/>
    <w:rsid w:val="00857951"/>
    <w:rsid w:val="00857BFD"/>
    <w:rsid w:val="00860147"/>
    <w:rsid w:val="00860226"/>
    <w:rsid w:val="00860809"/>
    <w:rsid w:val="00860911"/>
    <w:rsid w:val="00860A50"/>
    <w:rsid w:val="00861091"/>
    <w:rsid w:val="008618BD"/>
    <w:rsid w:val="00861B49"/>
    <w:rsid w:val="00861C67"/>
    <w:rsid w:val="00862508"/>
    <w:rsid w:val="00862724"/>
    <w:rsid w:val="0086290A"/>
    <w:rsid w:val="00862E65"/>
    <w:rsid w:val="008630AC"/>
    <w:rsid w:val="00863C6B"/>
    <w:rsid w:val="00863D20"/>
    <w:rsid w:val="00864507"/>
    <w:rsid w:val="00864593"/>
    <w:rsid w:val="00864FDF"/>
    <w:rsid w:val="00865161"/>
    <w:rsid w:val="00865DC9"/>
    <w:rsid w:val="00865E27"/>
    <w:rsid w:val="00866000"/>
    <w:rsid w:val="008661BE"/>
    <w:rsid w:val="00866601"/>
    <w:rsid w:val="00866BEC"/>
    <w:rsid w:val="00866EBA"/>
    <w:rsid w:val="00867001"/>
    <w:rsid w:val="00867399"/>
    <w:rsid w:val="008674ED"/>
    <w:rsid w:val="00867BD2"/>
    <w:rsid w:val="00870269"/>
    <w:rsid w:val="008703C9"/>
    <w:rsid w:val="00870846"/>
    <w:rsid w:val="00871384"/>
    <w:rsid w:val="00871AE8"/>
    <w:rsid w:val="00871F9F"/>
    <w:rsid w:val="0087272E"/>
    <w:rsid w:val="0087334E"/>
    <w:rsid w:val="00873C72"/>
    <w:rsid w:val="00874046"/>
    <w:rsid w:val="00874B3A"/>
    <w:rsid w:val="00875883"/>
    <w:rsid w:val="00875C40"/>
    <w:rsid w:val="00875E60"/>
    <w:rsid w:val="00875EB8"/>
    <w:rsid w:val="0087655E"/>
    <w:rsid w:val="0087668D"/>
    <w:rsid w:val="00876C57"/>
    <w:rsid w:val="0087710B"/>
    <w:rsid w:val="008773EA"/>
    <w:rsid w:val="008803FF"/>
    <w:rsid w:val="008805C1"/>
    <w:rsid w:val="00880A1C"/>
    <w:rsid w:val="00880A9D"/>
    <w:rsid w:val="00880AB6"/>
    <w:rsid w:val="008813EF"/>
    <w:rsid w:val="00882279"/>
    <w:rsid w:val="00882350"/>
    <w:rsid w:val="00882377"/>
    <w:rsid w:val="008823C2"/>
    <w:rsid w:val="00882419"/>
    <w:rsid w:val="008825F7"/>
    <w:rsid w:val="00882637"/>
    <w:rsid w:val="00882DAB"/>
    <w:rsid w:val="00882E51"/>
    <w:rsid w:val="00883208"/>
    <w:rsid w:val="0088328D"/>
    <w:rsid w:val="00883823"/>
    <w:rsid w:val="00883A9C"/>
    <w:rsid w:val="00883B37"/>
    <w:rsid w:val="008846F5"/>
    <w:rsid w:val="00885370"/>
    <w:rsid w:val="008855FA"/>
    <w:rsid w:val="00885AD3"/>
    <w:rsid w:val="00885CC7"/>
    <w:rsid w:val="00885CE1"/>
    <w:rsid w:val="0088686B"/>
    <w:rsid w:val="008868D8"/>
    <w:rsid w:val="00886A91"/>
    <w:rsid w:val="00886ADA"/>
    <w:rsid w:val="00886E48"/>
    <w:rsid w:val="008873FF"/>
    <w:rsid w:val="00887665"/>
    <w:rsid w:val="00887BB4"/>
    <w:rsid w:val="008901C3"/>
    <w:rsid w:val="0089086C"/>
    <w:rsid w:val="00890D4B"/>
    <w:rsid w:val="00890F8C"/>
    <w:rsid w:val="008913AC"/>
    <w:rsid w:val="00891714"/>
    <w:rsid w:val="0089176E"/>
    <w:rsid w:val="0089194C"/>
    <w:rsid w:val="00891BDA"/>
    <w:rsid w:val="00891CC8"/>
    <w:rsid w:val="00891D72"/>
    <w:rsid w:val="008922B4"/>
    <w:rsid w:val="0089279A"/>
    <w:rsid w:val="0089304E"/>
    <w:rsid w:val="008933C9"/>
    <w:rsid w:val="008934F7"/>
    <w:rsid w:val="00893601"/>
    <w:rsid w:val="008937F4"/>
    <w:rsid w:val="00893C6F"/>
    <w:rsid w:val="00894246"/>
    <w:rsid w:val="00894295"/>
    <w:rsid w:val="0089454C"/>
    <w:rsid w:val="00894E56"/>
    <w:rsid w:val="00895259"/>
    <w:rsid w:val="0089562A"/>
    <w:rsid w:val="0089565D"/>
    <w:rsid w:val="0089581B"/>
    <w:rsid w:val="00895BC6"/>
    <w:rsid w:val="00895E84"/>
    <w:rsid w:val="00896568"/>
    <w:rsid w:val="00896694"/>
    <w:rsid w:val="0089683A"/>
    <w:rsid w:val="008969BD"/>
    <w:rsid w:val="00896B85"/>
    <w:rsid w:val="00896BE0"/>
    <w:rsid w:val="00896D74"/>
    <w:rsid w:val="00896E07"/>
    <w:rsid w:val="00896FB0"/>
    <w:rsid w:val="008973D3"/>
    <w:rsid w:val="00897500"/>
    <w:rsid w:val="008A0053"/>
    <w:rsid w:val="008A031F"/>
    <w:rsid w:val="008A073B"/>
    <w:rsid w:val="008A0C11"/>
    <w:rsid w:val="008A0DB3"/>
    <w:rsid w:val="008A0F78"/>
    <w:rsid w:val="008A10B1"/>
    <w:rsid w:val="008A1295"/>
    <w:rsid w:val="008A1426"/>
    <w:rsid w:val="008A1460"/>
    <w:rsid w:val="008A199B"/>
    <w:rsid w:val="008A1A8C"/>
    <w:rsid w:val="008A20C4"/>
    <w:rsid w:val="008A20ED"/>
    <w:rsid w:val="008A22B7"/>
    <w:rsid w:val="008A23AB"/>
    <w:rsid w:val="008A2821"/>
    <w:rsid w:val="008A290E"/>
    <w:rsid w:val="008A2A9A"/>
    <w:rsid w:val="008A3034"/>
    <w:rsid w:val="008A340E"/>
    <w:rsid w:val="008A3AEC"/>
    <w:rsid w:val="008A3F3A"/>
    <w:rsid w:val="008A482A"/>
    <w:rsid w:val="008A48A9"/>
    <w:rsid w:val="008A4C11"/>
    <w:rsid w:val="008A4F04"/>
    <w:rsid w:val="008A50A5"/>
    <w:rsid w:val="008A515C"/>
    <w:rsid w:val="008A5240"/>
    <w:rsid w:val="008A52AE"/>
    <w:rsid w:val="008A54E7"/>
    <w:rsid w:val="008A5876"/>
    <w:rsid w:val="008A5AA0"/>
    <w:rsid w:val="008A6019"/>
    <w:rsid w:val="008A6735"/>
    <w:rsid w:val="008A6A49"/>
    <w:rsid w:val="008A7574"/>
    <w:rsid w:val="008A776B"/>
    <w:rsid w:val="008A794C"/>
    <w:rsid w:val="008A7D65"/>
    <w:rsid w:val="008B056A"/>
    <w:rsid w:val="008B0CAD"/>
    <w:rsid w:val="008B0F48"/>
    <w:rsid w:val="008B19EF"/>
    <w:rsid w:val="008B1AC3"/>
    <w:rsid w:val="008B1FF3"/>
    <w:rsid w:val="008B237B"/>
    <w:rsid w:val="008B244D"/>
    <w:rsid w:val="008B2688"/>
    <w:rsid w:val="008B26E3"/>
    <w:rsid w:val="008B2E18"/>
    <w:rsid w:val="008B33C8"/>
    <w:rsid w:val="008B3890"/>
    <w:rsid w:val="008B3DE2"/>
    <w:rsid w:val="008B4446"/>
    <w:rsid w:val="008B49A5"/>
    <w:rsid w:val="008B4A4B"/>
    <w:rsid w:val="008B4BDB"/>
    <w:rsid w:val="008B50BF"/>
    <w:rsid w:val="008B54F7"/>
    <w:rsid w:val="008B6634"/>
    <w:rsid w:val="008B66A6"/>
    <w:rsid w:val="008B76D7"/>
    <w:rsid w:val="008B7874"/>
    <w:rsid w:val="008B7984"/>
    <w:rsid w:val="008B7A54"/>
    <w:rsid w:val="008C0273"/>
    <w:rsid w:val="008C0503"/>
    <w:rsid w:val="008C0623"/>
    <w:rsid w:val="008C08EE"/>
    <w:rsid w:val="008C0F48"/>
    <w:rsid w:val="008C16C7"/>
    <w:rsid w:val="008C19DB"/>
    <w:rsid w:val="008C1C9D"/>
    <w:rsid w:val="008C1DC7"/>
    <w:rsid w:val="008C1E14"/>
    <w:rsid w:val="008C2215"/>
    <w:rsid w:val="008C339E"/>
    <w:rsid w:val="008C3E50"/>
    <w:rsid w:val="008C3FBB"/>
    <w:rsid w:val="008C437F"/>
    <w:rsid w:val="008C44A4"/>
    <w:rsid w:val="008C4D8A"/>
    <w:rsid w:val="008C4E66"/>
    <w:rsid w:val="008C576B"/>
    <w:rsid w:val="008C596F"/>
    <w:rsid w:val="008C5D2F"/>
    <w:rsid w:val="008C67B2"/>
    <w:rsid w:val="008C6B98"/>
    <w:rsid w:val="008C722C"/>
    <w:rsid w:val="008C754D"/>
    <w:rsid w:val="008C7742"/>
    <w:rsid w:val="008D14C6"/>
    <w:rsid w:val="008D2026"/>
    <w:rsid w:val="008D217A"/>
    <w:rsid w:val="008D2362"/>
    <w:rsid w:val="008D2E0F"/>
    <w:rsid w:val="008D2F50"/>
    <w:rsid w:val="008D40CC"/>
    <w:rsid w:val="008D42FE"/>
    <w:rsid w:val="008D491D"/>
    <w:rsid w:val="008D4D5E"/>
    <w:rsid w:val="008D57E2"/>
    <w:rsid w:val="008D5C85"/>
    <w:rsid w:val="008D6BF8"/>
    <w:rsid w:val="008D6CF3"/>
    <w:rsid w:val="008D6DC8"/>
    <w:rsid w:val="008D6E1B"/>
    <w:rsid w:val="008D73D5"/>
    <w:rsid w:val="008D769D"/>
    <w:rsid w:val="008D77A5"/>
    <w:rsid w:val="008D77D4"/>
    <w:rsid w:val="008D7956"/>
    <w:rsid w:val="008D7D8F"/>
    <w:rsid w:val="008D7DAC"/>
    <w:rsid w:val="008D7E1B"/>
    <w:rsid w:val="008D7FAB"/>
    <w:rsid w:val="008D7FDE"/>
    <w:rsid w:val="008E0ABC"/>
    <w:rsid w:val="008E0C5F"/>
    <w:rsid w:val="008E0E59"/>
    <w:rsid w:val="008E1339"/>
    <w:rsid w:val="008E15DC"/>
    <w:rsid w:val="008E1FC2"/>
    <w:rsid w:val="008E2011"/>
    <w:rsid w:val="008E2743"/>
    <w:rsid w:val="008E2AC3"/>
    <w:rsid w:val="008E317F"/>
    <w:rsid w:val="008E3766"/>
    <w:rsid w:val="008E411F"/>
    <w:rsid w:val="008E4578"/>
    <w:rsid w:val="008E4AA6"/>
    <w:rsid w:val="008E4BD1"/>
    <w:rsid w:val="008E4F4A"/>
    <w:rsid w:val="008E5026"/>
    <w:rsid w:val="008E52C5"/>
    <w:rsid w:val="008E561A"/>
    <w:rsid w:val="008E5969"/>
    <w:rsid w:val="008E5C9A"/>
    <w:rsid w:val="008E5D21"/>
    <w:rsid w:val="008E613B"/>
    <w:rsid w:val="008E6423"/>
    <w:rsid w:val="008E67B9"/>
    <w:rsid w:val="008E67C9"/>
    <w:rsid w:val="008E6E54"/>
    <w:rsid w:val="008E71CE"/>
    <w:rsid w:val="008E759F"/>
    <w:rsid w:val="008E7862"/>
    <w:rsid w:val="008F023A"/>
    <w:rsid w:val="008F0408"/>
    <w:rsid w:val="008F0416"/>
    <w:rsid w:val="008F0507"/>
    <w:rsid w:val="008F08EB"/>
    <w:rsid w:val="008F09B8"/>
    <w:rsid w:val="008F1075"/>
    <w:rsid w:val="008F15A5"/>
    <w:rsid w:val="008F16C6"/>
    <w:rsid w:val="008F1D20"/>
    <w:rsid w:val="008F217B"/>
    <w:rsid w:val="008F21D3"/>
    <w:rsid w:val="008F23A6"/>
    <w:rsid w:val="008F24BE"/>
    <w:rsid w:val="008F2719"/>
    <w:rsid w:val="008F2738"/>
    <w:rsid w:val="008F2B0D"/>
    <w:rsid w:val="008F3112"/>
    <w:rsid w:val="008F3158"/>
    <w:rsid w:val="008F3379"/>
    <w:rsid w:val="008F3CF9"/>
    <w:rsid w:val="008F3D6A"/>
    <w:rsid w:val="008F418C"/>
    <w:rsid w:val="008F41C2"/>
    <w:rsid w:val="008F42D2"/>
    <w:rsid w:val="008F44C1"/>
    <w:rsid w:val="008F4AB8"/>
    <w:rsid w:val="008F4C71"/>
    <w:rsid w:val="008F53C1"/>
    <w:rsid w:val="008F5541"/>
    <w:rsid w:val="008F5D6C"/>
    <w:rsid w:val="008F6152"/>
    <w:rsid w:val="008F6BD4"/>
    <w:rsid w:val="008F7153"/>
    <w:rsid w:val="008F719E"/>
    <w:rsid w:val="008F720A"/>
    <w:rsid w:val="008F7255"/>
    <w:rsid w:val="008F767E"/>
    <w:rsid w:val="008F7744"/>
    <w:rsid w:val="008F77CD"/>
    <w:rsid w:val="008F7E96"/>
    <w:rsid w:val="0090028D"/>
    <w:rsid w:val="00900391"/>
    <w:rsid w:val="00900398"/>
    <w:rsid w:val="009004FE"/>
    <w:rsid w:val="00900822"/>
    <w:rsid w:val="00900941"/>
    <w:rsid w:val="00900C6D"/>
    <w:rsid w:val="00901284"/>
    <w:rsid w:val="0090143F"/>
    <w:rsid w:val="009015BE"/>
    <w:rsid w:val="0090183D"/>
    <w:rsid w:val="00901A8E"/>
    <w:rsid w:val="00901D6A"/>
    <w:rsid w:val="00901DE1"/>
    <w:rsid w:val="0090248E"/>
    <w:rsid w:val="0090262E"/>
    <w:rsid w:val="00902930"/>
    <w:rsid w:val="00902DBC"/>
    <w:rsid w:val="0090309F"/>
    <w:rsid w:val="00903844"/>
    <w:rsid w:val="0090438D"/>
    <w:rsid w:val="00904D51"/>
    <w:rsid w:val="00905216"/>
    <w:rsid w:val="0090536E"/>
    <w:rsid w:val="00905884"/>
    <w:rsid w:val="00905C4D"/>
    <w:rsid w:val="009064E9"/>
    <w:rsid w:val="00906679"/>
    <w:rsid w:val="00906835"/>
    <w:rsid w:val="009070F5"/>
    <w:rsid w:val="00907321"/>
    <w:rsid w:val="0090741A"/>
    <w:rsid w:val="009076F5"/>
    <w:rsid w:val="009078D8"/>
    <w:rsid w:val="00907928"/>
    <w:rsid w:val="009079FD"/>
    <w:rsid w:val="0091007A"/>
    <w:rsid w:val="0091014A"/>
    <w:rsid w:val="009105BC"/>
    <w:rsid w:val="00910764"/>
    <w:rsid w:val="009114A2"/>
    <w:rsid w:val="00911A7D"/>
    <w:rsid w:val="00911AE2"/>
    <w:rsid w:val="009126C4"/>
    <w:rsid w:val="00912851"/>
    <w:rsid w:val="00912DD3"/>
    <w:rsid w:val="00913400"/>
    <w:rsid w:val="009136FF"/>
    <w:rsid w:val="00913793"/>
    <w:rsid w:val="00913C7E"/>
    <w:rsid w:val="00913F45"/>
    <w:rsid w:val="009141FA"/>
    <w:rsid w:val="00914264"/>
    <w:rsid w:val="0091440F"/>
    <w:rsid w:val="00914474"/>
    <w:rsid w:val="00914CC2"/>
    <w:rsid w:val="00914F1B"/>
    <w:rsid w:val="00915256"/>
    <w:rsid w:val="009152BF"/>
    <w:rsid w:val="009158A0"/>
    <w:rsid w:val="00915DC7"/>
    <w:rsid w:val="009160A7"/>
    <w:rsid w:val="009161D9"/>
    <w:rsid w:val="00916A3B"/>
    <w:rsid w:val="00916B39"/>
    <w:rsid w:val="0091719F"/>
    <w:rsid w:val="009175A7"/>
    <w:rsid w:val="00917A3F"/>
    <w:rsid w:val="00917EE3"/>
    <w:rsid w:val="00920623"/>
    <w:rsid w:val="00920BE2"/>
    <w:rsid w:val="00920DE6"/>
    <w:rsid w:val="0092153A"/>
    <w:rsid w:val="0092187A"/>
    <w:rsid w:val="0092201A"/>
    <w:rsid w:val="009220CA"/>
    <w:rsid w:val="0092226D"/>
    <w:rsid w:val="00922828"/>
    <w:rsid w:val="00922CEF"/>
    <w:rsid w:val="00922F30"/>
    <w:rsid w:val="0092330A"/>
    <w:rsid w:val="0092370E"/>
    <w:rsid w:val="009238F5"/>
    <w:rsid w:val="00923BB3"/>
    <w:rsid w:val="009242D1"/>
    <w:rsid w:val="009249E9"/>
    <w:rsid w:val="00924AEF"/>
    <w:rsid w:val="009254AA"/>
    <w:rsid w:val="00925872"/>
    <w:rsid w:val="009259D2"/>
    <w:rsid w:val="00925A30"/>
    <w:rsid w:val="00925CAD"/>
    <w:rsid w:val="009272A6"/>
    <w:rsid w:val="0092744B"/>
    <w:rsid w:val="00927893"/>
    <w:rsid w:val="009278DE"/>
    <w:rsid w:val="00930234"/>
    <w:rsid w:val="00930521"/>
    <w:rsid w:val="00930551"/>
    <w:rsid w:val="0093089D"/>
    <w:rsid w:val="00930BBB"/>
    <w:rsid w:val="00930D43"/>
    <w:rsid w:val="00931723"/>
    <w:rsid w:val="00931ABB"/>
    <w:rsid w:val="00931FA1"/>
    <w:rsid w:val="00932364"/>
    <w:rsid w:val="0093237B"/>
    <w:rsid w:val="00932D33"/>
    <w:rsid w:val="00932E97"/>
    <w:rsid w:val="00933846"/>
    <w:rsid w:val="00933985"/>
    <w:rsid w:val="00933B12"/>
    <w:rsid w:val="00933D2A"/>
    <w:rsid w:val="00933D8A"/>
    <w:rsid w:val="00933F5F"/>
    <w:rsid w:val="00934A18"/>
    <w:rsid w:val="00934E4A"/>
    <w:rsid w:val="0093549C"/>
    <w:rsid w:val="00935FDF"/>
    <w:rsid w:val="009361B7"/>
    <w:rsid w:val="00936238"/>
    <w:rsid w:val="0093629F"/>
    <w:rsid w:val="0093635E"/>
    <w:rsid w:val="009365A0"/>
    <w:rsid w:val="00936F01"/>
    <w:rsid w:val="00937288"/>
    <w:rsid w:val="00937B98"/>
    <w:rsid w:val="00937CBE"/>
    <w:rsid w:val="00937F3A"/>
    <w:rsid w:val="00940243"/>
    <w:rsid w:val="00940390"/>
    <w:rsid w:val="00941091"/>
    <w:rsid w:val="00941575"/>
    <w:rsid w:val="0094158D"/>
    <w:rsid w:val="009419EB"/>
    <w:rsid w:val="00941DA1"/>
    <w:rsid w:val="009425C7"/>
    <w:rsid w:val="00942952"/>
    <w:rsid w:val="00942BAD"/>
    <w:rsid w:val="00942C6D"/>
    <w:rsid w:val="009432DA"/>
    <w:rsid w:val="00943797"/>
    <w:rsid w:val="00943BEB"/>
    <w:rsid w:val="00943F21"/>
    <w:rsid w:val="00944076"/>
    <w:rsid w:val="00944135"/>
    <w:rsid w:val="00944681"/>
    <w:rsid w:val="00944AEB"/>
    <w:rsid w:val="00944F99"/>
    <w:rsid w:val="009450DA"/>
    <w:rsid w:val="00945507"/>
    <w:rsid w:val="00945535"/>
    <w:rsid w:val="009458B5"/>
    <w:rsid w:val="00946758"/>
    <w:rsid w:val="00946762"/>
    <w:rsid w:val="00946CB6"/>
    <w:rsid w:val="00946EAF"/>
    <w:rsid w:val="00946EFE"/>
    <w:rsid w:val="00947724"/>
    <w:rsid w:val="009478A7"/>
    <w:rsid w:val="0095000D"/>
    <w:rsid w:val="009500C4"/>
    <w:rsid w:val="00950679"/>
    <w:rsid w:val="00951464"/>
    <w:rsid w:val="00951948"/>
    <w:rsid w:val="00951AAD"/>
    <w:rsid w:val="00951BE0"/>
    <w:rsid w:val="009520CE"/>
    <w:rsid w:val="009522C3"/>
    <w:rsid w:val="00952324"/>
    <w:rsid w:val="00952499"/>
    <w:rsid w:val="00952B3A"/>
    <w:rsid w:val="00952D1A"/>
    <w:rsid w:val="00952FA0"/>
    <w:rsid w:val="00953225"/>
    <w:rsid w:val="0095336A"/>
    <w:rsid w:val="00953612"/>
    <w:rsid w:val="00953C93"/>
    <w:rsid w:val="00953CA9"/>
    <w:rsid w:val="0095405B"/>
    <w:rsid w:val="009542E9"/>
    <w:rsid w:val="009543CF"/>
    <w:rsid w:val="00954FB7"/>
    <w:rsid w:val="00955120"/>
    <w:rsid w:val="0095527A"/>
    <w:rsid w:val="00955383"/>
    <w:rsid w:val="009554BA"/>
    <w:rsid w:val="009555F2"/>
    <w:rsid w:val="00955D1B"/>
    <w:rsid w:val="00956470"/>
    <w:rsid w:val="009572E5"/>
    <w:rsid w:val="009600CA"/>
    <w:rsid w:val="00960164"/>
    <w:rsid w:val="009605C5"/>
    <w:rsid w:val="00960A77"/>
    <w:rsid w:val="00960F29"/>
    <w:rsid w:val="00961194"/>
    <w:rsid w:val="009619A1"/>
    <w:rsid w:val="00961F4A"/>
    <w:rsid w:val="009623ED"/>
    <w:rsid w:val="00962516"/>
    <w:rsid w:val="0096309A"/>
    <w:rsid w:val="00963249"/>
    <w:rsid w:val="00963D8C"/>
    <w:rsid w:val="00963EAF"/>
    <w:rsid w:val="009648B8"/>
    <w:rsid w:val="009656AF"/>
    <w:rsid w:val="00965847"/>
    <w:rsid w:val="00965C00"/>
    <w:rsid w:val="00965C9E"/>
    <w:rsid w:val="00965CF8"/>
    <w:rsid w:val="0096608D"/>
    <w:rsid w:val="00966379"/>
    <w:rsid w:val="00966608"/>
    <w:rsid w:val="00966651"/>
    <w:rsid w:val="0096672F"/>
    <w:rsid w:val="0096674B"/>
    <w:rsid w:val="0096723F"/>
    <w:rsid w:val="00967579"/>
    <w:rsid w:val="00967C9E"/>
    <w:rsid w:val="00970644"/>
    <w:rsid w:val="00970D79"/>
    <w:rsid w:val="00970EED"/>
    <w:rsid w:val="00970FCF"/>
    <w:rsid w:val="00971039"/>
    <w:rsid w:val="00971842"/>
    <w:rsid w:val="00971B38"/>
    <w:rsid w:val="00971CEB"/>
    <w:rsid w:val="009721D1"/>
    <w:rsid w:val="00972294"/>
    <w:rsid w:val="009723DA"/>
    <w:rsid w:val="0097263E"/>
    <w:rsid w:val="00972868"/>
    <w:rsid w:val="00972BCA"/>
    <w:rsid w:val="00972D85"/>
    <w:rsid w:val="009737B7"/>
    <w:rsid w:val="00973C91"/>
    <w:rsid w:val="0097419D"/>
    <w:rsid w:val="009742D1"/>
    <w:rsid w:val="009744D5"/>
    <w:rsid w:val="00974A42"/>
    <w:rsid w:val="00974AB1"/>
    <w:rsid w:val="00974CAF"/>
    <w:rsid w:val="00974CD5"/>
    <w:rsid w:val="00974D49"/>
    <w:rsid w:val="0097564C"/>
    <w:rsid w:val="00975826"/>
    <w:rsid w:val="00975A4A"/>
    <w:rsid w:val="00975B7F"/>
    <w:rsid w:val="00976559"/>
    <w:rsid w:val="00976BA8"/>
    <w:rsid w:val="00976FCF"/>
    <w:rsid w:val="00977413"/>
    <w:rsid w:val="009777BA"/>
    <w:rsid w:val="00977D94"/>
    <w:rsid w:val="00977EE9"/>
    <w:rsid w:val="0098118C"/>
    <w:rsid w:val="009819C3"/>
    <w:rsid w:val="00981ADC"/>
    <w:rsid w:val="00981ED2"/>
    <w:rsid w:val="0098243D"/>
    <w:rsid w:val="00982483"/>
    <w:rsid w:val="009825F9"/>
    <w:rsid w:val="009826DC"/>
    <w:rsid w:val="0098397F"/>
    <w:rsid w:val="00983C8F"/>
    <w:rsid w:val="009842E5"/>
    <w:rsid w:val="0098458A"/>
    <w:rsid w:val="00984656"/>
    <w:rsid w:val="00984AB7"/>
    <w:rsid w:val="00984CEF"/>
    <w:rsid w:val="00984D16"/>
    <w:rsid w:val="00985041"/>
    <w:rsid w:val="00985185"/>
    <w:rsid w:val="00985607"/>
    <w:rsid w:val="00985A26"/>
    <w:rsid w:val="00985EB2"/>
    <w:rsid w:val="009862CA"/>
    <w:rsid w:val="00986342"/>
    <w:rsid w:val="00986F45"/>
    <w:rsid w:val="0098757B"/>
    <w:rsid w:val="00987696"/>
    <w:rsid w:val="009879C7"/>
    <w:rsid w:val="00987A5B"/>
    <w:rsid w:val="00987DC1"/>
    <w:rsid w:val="00987E38"/>
    <w:rsid w:val="00987F32"/>
    <w:rsid w:val="00990157"/>
    <w:rsid w:val="00990522"/>
    <w:rsid w:val="0099075B"/>
    <w:rsid w:val="00990D7D"/>
    <w:rsid w:val="00991ABD"/>
    <w:rsid w:val="00991C08"/>
    <w:rsid w:val="00992488"/>
    <w:rsid w:val="0099291B"/>
    <w:rsid w:val="00992920"/>
    <w:rsid w:val="00992BB5"/>
    <w:rsid w:val="00992FC4"/>
    <w:rsid w:val="0099395B"/>
    <w:rsid w:val="00993B7F"/>
    <w:rsid w:val="00993FBE"/>
    <w:rsid w:val="00994107"/>
    <w:rsid w:val="009944A6"/>
    <w:rsid w:val="0099470E"/>
    <w:rsid w:val="00994A64"/>
    <w:rsid w:val="00994F62"/>
    <w:rsid w:val="009957EA"/>
    <w:rsid w:val="00995CDB"/>
    <w:rsid w:val="00995DCA"/>
    <w:rsid w:val="0099628C"/>
    <w:rsid w:val="00996B1F"/>
    <w:rsid w:val="00996DB9"/>
    <w:rsid w:val="0099739C"/>
    <w:rsid w:val="0099773B"/>
    <w:rsid w:val="0099789B"/>
    <w:rsid w:val="00997A4A"/>
    <w:rsid w:val="00997CD2"/>
    <w:rsid w:val="00997FB1"/>
    <w:rsid w:val="009A0062"/>
    <w:rsid w:val="009A0424"/>
    <w:rsid w:val="009A0595"/>
    <w:rsid w:val="009A05C6"/>
    <w:rsid w:val="009A064C"/>
    <w:rsid w:val="009A0F77"/>
    <w:rsid w:val="009A1083"/>
    <w:rsid w:val="009A1327"/>
    <w:rsid w:val="009A1349"/>
    <w:rsid w:val="009A1E35"/>
    <w:rsid w:val="009A24FB"/>
    <w:rsid w:val="009A274C"/>
    <w:rsid w:val="009A2A0C"/>
    <w:rsid w:val="009A2C69"/>
    <w:rsid w:val="009A2ED6"/>
    <w:rsid w:val="009A31EB"/>
    <w:rsid w:val="009A3326"/>
    <w:rsid w:val="009A3532"/>
    <w:rsid w:val="009A36A6"/>
    <w:rsid w:val="009A3B04"/>
    <w:rsid w:val="009A3FC1"/>
    <w:rsid w:val="009A4925"/>
    <w:rsid w:val="009A4D2D"/>
    <w:rsid w:val="009A4DD2"/>
    <w:rsid w:val="009A4E3A"/>
    <w:rsid w:val="009A5430"/>
    <w:rsid w:val="009A5D8D"/>
    <w:rsid w:val="009A5EFA"/>
    <w:rsid w:val="009A60C8"/>
    <w:rsid w:val="009A6263"/>
    <w:rsid w:val="009A62B7"/>
    <w:rsid w:val="009A6391"/>
    <w:rsid w:val="009A6517"/>
    <w:rsid w:val="009A73CB"/>
    <w:rsid w:val="009A7FE7"/>
    <w:rsid w:val="009B162C"/>
    <w:rsid w:val="009B176C"/>
    <w:rsid w:val="009B1C25"/>
    <w:rsid w:val="009B1C61"/>
    <w:rsid w:val="009B1D67"/>
    <w:rsid w:val="009B223A"/>
    <w:rsid w:val="009B2250"/>
    <w:rsid w:val="009B28D1"/>
    <w:rsid w:val="009B31F9"/>
    <w:rsid w:val="009B3218"/>
    <w:rsid w:val="009B349B"/>
    <w:rsid w:val="009B3504"/>
    <w:rsid w:val="009B3EEE"/>
    <w:rsid w:val="009B3FD2"/>
    <w:rsid w:val="009B464B"/>
    <w:rsid w:val="009B4786"/>
    <w:rsid w:val="009B48F3"/>
    <w:rsid w:val="009B4ABC"/>
    <w:rsid w:val="009B4BB0"/>
    <w:rsid w:val="009B4C56"/>
    <w:rsid w:val="009B4C73"/>
    <w:rsid w:val="009B4C99"/>
    <w:rsid w:val="009B533A"/>
    <w:rsid w:val="009B5926"/>
    <w:rsid w:val="009B5C34"/>
    <w:rsid w:val="009B656C"/>
    <w:rsid w:val="009B6B59"/>
    <w:rsid w:val="009B6D92"/>
    <w:rsid w:val="009B70DB"/>
    <w:rsid w:val="009B77A5"/>
    <w:rsid w:val="009B78DC"/>
    <w:rsid w:val="009B7A43"/>
    <w:rsid w:val="009C03E3"/>
    <w:rsid w:val="009C061C"/>
    <w:rsid w:val="009C15D8"/>
    <w:rsid w:val="009C18EE"/>
    <w:rsid w:val="009C1A73"/>
    <w:rsid w:val="009C1E4F"/>
    <w:rsid w:val="009C22F2"/>
    <w:rsid w:val="009C238D"/>
    <w:rsid w:val="009C2853"/>
    <w:rsid w:val="009C2D97"/>
    <w:rsid w:val="009C347C"/>
    <w:rsid w:val="009C3B1A"/>
    <w:rsid w:val="009C3CC9"/>
    <w:rsid w:val="009C3F73"/>
    <w:rsid w:val="009C45C7"/>
    <w:rsid w:val="009C45FF"/>
    <w:rsid w:val="009C4658"/>
    <w:rsid w:val="009C46A8"/>
    <w:rsid w:val="009C4823"/>
    <w:rsid w:val="009C4859"/>
    <w:rsid w:val="009C492A"/>
    <w:rsid w:val="009C49D4"/>
    <w:rsid w:val="009C4BE6"/>
    <w:rsid w:val="009C4C85"/>
    <w:rsid w:val="009C4EB6"/>
    <w:rsid w:val="009C4F1F"/>
    <w:rsid w:val="009C5A5B"/>
    <w:rsid w:val="009C5A64"/>
    <w:rsid w:val="009C5CAB"/>
    <w:rsid w:val="009C6DF1"/>
    <w:rsid w:val="009C6E3F"/>
    <w:rsid w:val="009C711A"/>
    <w:rsid w:val="009C76D9"/>
    <w:rsid w:val="009C78B4"/>
    <w:rsid w:val="009D01CC"/>
    <w:rsid w:val="009D03FF"/>
    <w:rsid w:val="009D040D"/>
    <w:rsid w:val="009D0502"/>
    <w:rsid w:val="009D061F"/>
    <w:rsid w:val="009D0E56"/>
    <w:rsid w:val="009D107B"/>
    <w:rsid w:val="009D182E"/>
    <w:rsid w:val="009D19CC"/>
    <w:rsid w:val="009D1AC3"/>
    <w:rsid w:val="009D2063"/>
    <w:rsid w:val="009D2CB3"/>
    <w:rsid w:val="009D2FE6"/>
    <w:rsid w:val="009D3878"/>
    <w:rsid w:val="009D3D6A"/>
    <w:rsid w:val="009D3DFA"/>
    <w:rsid w:val="009D3E75"/>
    <w:rsid w:val="009D4120"/>
    <w:rsid w:val="009D4F6A"/>
    <w:rsid w:val="009D4FBB"/>
    <w:rsid w:val="009D54F4"/>
    <w:rsid w:val="009D565D"/>
    <w:rsid w:val="009D5681"/>
    <w:rsid w:val="009D65F5"/>
    <w:rsid w:val="009D6AF4"/>
    <w:rsid w:val="009D7A4C"/>
    <w:rsid w:val="009D7E77"/>
    <w:rsid w:val="009E038A"/>
    <w:rsid w:val="009E0C4C"/>
    <w:rsid w:val="009E0C5D"/>
    <w:rsid w:val="009E0CCE"/>
    <w:rsid w:val="009E11C8"/>
    <w:rsid w:val="009E120E"/>
    <w:rsid w:val="009E1A17"/>
    <w:rsid w:val="009E1A23"/>
    <w:rsid w:val="009E1E32"/>
    <w:rsid w:val="009E2335"/>
    <w:rsid w:val="009E23F1"/>
    <w:rsid w:val="009E250E"/>
    <w:rsid w:val="009E26F9"/>
    <w:rsid w:val="009E2995"/>
    <w:rsid w:val="009E312E"/>
    <w:rsid w:val="009E3896"/>
    <w:rsid w:val="009E395A"/>
    <w:rsid w:val="009E3E3A"/>
    <w:rsid w:val="009E3FD4"/>
    <w:rsid w:val="009E4041"/>
    <w:rsid w:val="009E429B"/>
    <w:rsid w:val="009E42FA"/>
    <w:rsid w:val="009E4490"/>
    <w:rsid w:val="009E4558"/>
    <w:rsid w:val="009E4D9D"/>
    <w:rsid w:val="009E4F6C"/>
    <w:rsid w:val="009E5029"/>
    <w:rsid w:val="009E5ECB"/>
    <w:rsid w:val="009E6239"/>
    <w:rsid w:val="009E6580"/>
    <w:rsid w:val="009E6637"/>
    <w:rsid w:val="009E687F"/>
    <w:rsid w:val="009E6A71"/>
    <w:rsid w:val="009E6D9B"/>
    <w:rsid w:val="009E6DA4"/>
    <w:rsid w:val="009E7CF8"/>
    <w:rsid w:val="009F04C7"/>
    <w:rsid w:val="009F0578"/>
    <w:rsid w:val="009F0727"/>
    <w:rsid w:val="009F0983"/>
    <w:rsid w:val="009F0D3A"/>
    <w:rsid w:val="009F0E5C"/>
    <w:rsid w:val="009F10D7"/>
    <w:rsid w:val="009F2085"/>
    <w:rsid w:val="009F29C4"/>
    <w:rsid w:val="009F2B71"/>
    <w:rsid w:val="009F2C8A"/>
    <w:rsid w:val="009F307B"/>
    <w:rsid w:val="009F3414"/>
    <w:rsid w:val="009F35BE"/>
    <w:rsid w:val="009F398A"/>
    <w:rsid w:val="009F3B59"/>
    <w:rsid w:val="009F3EA5"/>
    <w:rsid w:val="009F443F"/>
    <w:rsid w:val="009F4DAB"/>
    <w:rsid w:val="009F5BB4"/>
    <w:rsid w:val="009F5C41"/>
    <w:rsid w:val="009F5CA9"/>
    <w:rsid w:val="009F5DC4"/>
    <w:rsid w:val="009F60F3"/>
    <w:rsid w:val="009F687D"/>
    <w:rsid w:val="009F6DD2"/>
    <w:rsid w:val="009F6ECA"/>
    <w:rsid w:val="009F757D"/>
    <w:rsid w:val="009F7F33"/>
    <w:rsid w:val="00A00434"/>
    <w:rsid w:val="00A0069C"/>
    <w:rsid w:val="00A006B4"/>
    <w:rsid w:val="00A0089A"/>
    <w:rsid w:val="00A00990"/>
    <w:rsid w:val="00A00A9E"/>
    <w:rsid w:val="00A00B2F"/>
    <w:rsid w:val="00A00BA8"/>
    <w:rsid w:val="00A012A6"/>
    <w:rsid w:val="00A01728"/>
    <w:rsid w:val="00A01BB5"/>
    <w:rsid w:val="00A024C0"/>
    <w:rsid w:val="00A02EDB"/>
    <w:rsid w:val="00A02F70"/>
    <w:rsid w:val="00A03331"/>
    <w:rsid w:val="00A03476"/>
    <w:rsid w:val="00A034CC"/>
    <w:rsid w:val="00A03B7C"/>
    <w:rsid w:val="00A03E64"/>
    <w:rsid w:val="00A04632"/>
    <w:rsid w:val="00A04B73"/>
    <w:rsid w:val="00A04FA1"/>
    <w:rsid w:val="00A057E1"/>
    <w:rsid w:val="00A05C21"/>
    <w:rsid w:val="00A06114"/>
    <w:rsid w:val="00A062C5"/>
    <w:rsid w:val="00A06714"/>
    <w:rsid w:val="00A06EA8"/>
    <w:rsid w:val="00A070D0"/>
    <w:rsid w:val="00A07362"/>
    <w:rsid w:val="00A077B0"/>
    <w:rsid w:val="00A07FD9"/>
    <w:rsid w:val="00A100A9"/>
    <w:rsid w:val="00A104B5"/>
    <w:rsid w:val="00A1055C"/>
    <w:rsid w:val="00A1081A"/>
    <w:rsid w:val="00A10971"/>
    <w:rsid w:val="00A10CAF"/>
    <w:rsid w:val="00A10FA2"/>
    <w:rsid w:val="00A11054"/>
    <w:rsid w:val="00A1124D"/>
    <w:rsid w:val="00A11302"/>
    <w:rsid w:val="00A11A1C"/>
    <w:rsid w:val="00A11A71"/>
    <w:rsid w:val="00A11B78"/>
    <w:rsid w:val="00A11C26"/>
    <w:rsid w:val="00A120A7"/>
    <w:rsid w:val="00A12585"/>
    <w:rsid w:val="00A12A23"/>
    <w:rsid w:val="00A12A5C"/>
    <w:rsid w:val="00A12C96"/>
    <w:rsid w:val="00A12FE1"/>
    <w:rsid w:val="00A1316B"/>
    <w:rsid w:val="00A133E2"/>
    <w:rsid w:val="00A136C5"/>
    <w:rsid w:val="00A13B2C"/>
    <w:rsid w:val="00A142FA"/>
    <w:rsid w:val="00A14372"/>
    <w:rsid w:val="00A14778"/>
    <w:rsid w:val="00A1489A"/>
    <w:rsid w:val="00A1490A"/>
    <w:rsid w:val="00A14E62"/>
    <w:rsid w:val="00A14F01"/>
    <w:rsid w:val="00A14F74"/>
    <w:rsid w:val="00A15468"/>
    <w:rsid w:val="00A15A8D"/>
    <w:rsid w:val="00A161C9"/>
    <w:rsid w:val="00A162A4"/>
    <w:rsid w:val="00A1642F"/>
    <w:rsid w:val="00A1655B"/>
    <w:rsid w:val="00A1679C"/>
    <w:rsid w:val="00A16C43"/>
    <w:rsid w:val="00A171FA"/>
    <w:rsid w:val="00A17567"/>
    <w:rsid w:val="00A17DB3"/>
    <w:rsid w:val="00A17FCD"/>
    <w:rsid w:val="00A203BC"/>
    <w:rsid w:val="00A208E1"/>
    <w:rsid w:val="00A20C17"/>
    <w:rsid w:val="00A20CF1"/>
    <w:rsid w:val="00A20CF3"/>
    <w:rsid w:val="00A20D83"/>
    <w:rsid w:val="00A2114F"/>
    <w:rsid w:val="00A2119A"/>
    <w:rsid w:val="00A2139C"/>
    <w:rsid w:val="00A21C97"/>
    <w:rsid w:val="00A21EB1"/>
    <w:rsid w:val="00A22184"/>
    <w:rsid w:val="00A2382C"/>
    <w:rsid w:val="00A239C9"/>
    <w:rsid w:val="00A23CAA"/>
    <w:rsid w:val="00A23CEB"/>
    <w:rsid w:val="00A23D50"/>
    <w:rsid w:val="00A24E31"/>
    <w:rsid w:val="00A25103"/>
    <w:rsid w:val="00A25467"/>
    <w:rsid w:val="00A254CD"/>
    <w:rsid w:val="00A257B9"/>
    <w:rsid w:val="00A25877"/>
    <w:rsid w:val="00A25D17"/>
    <w:rsid w:val="00A25ED1"/>
    <w:rsid w:val="00A269F9"/>
    <w:rsid w:val="00A2739C"/>
    <w:rsid w:val="00A274D7"/>
    <w:rsid w:val="00A27749"/>
    <w:rsid w:val="00A27EF8"/>
    <w:rsid w:val="00A3029B"/>
    <w:rsid w:val="00A302C4"/>
    <w:rsid w:val="00A30957"/>
    <w:rsid w:val="00A31463"/>
    <w:rsid w:val="00A31767"/>
    <w:rsid w:val="00A317A5"/>
    <w:rsid w:val="00A31C1C"/>
    <w:rsid w:val="00A31F34"/>
    <w:rsid w:val="00A327D6"/>
    <w:rsid w:val="00A32D5B"/>
    <w:rsid w:val="00A331E6"/>
    <w:rsid w:val="00A33767"/>
    <w:rsid w:val="00A3393F"/>
    <w:rsid w:val="00A33C48"/>
    <w:rsid w:val="00A344AB"/>
    <w:rsid w:val="00A3475B"/>
    <w:rsid w:val="00A34BDE"/>
    <w:rsid w:val="00A34CAD"/>
    <w:rsid w:val="00A34D1B"/>
    <w:rsid w:val="00A3503F"/>
    <w:rsid w:val="00A3548C"/>
    <w:rsid w:val="00A35E80"/>
    <w:rsid w:val="00A36366"/>
    <w:rsid w:val="00A369DD"/>
    <w:rsid w:val="00A371EB"/>
    <w:rsid w:val="00A374CB"/>
    <w:rsid w:val="00A37E54"/>
    <w:rsid w:val="00A4034D"/>
    <w:rsid w:val="00A40FB5"/>
    <w:rsid w:val="00A41072"/>
    <w:rsid w:val="00A4107C"/>
    <w:rsid w:val="00A41485"/>
    <w:rsid w:val="00A41A84"/>
    <w:rsid w:val="00A41ADD"/>
    <w:rsid w:val="00A41AE7"/>
    <w:rsid w:val="00A41C4C"/>
    <w:rsid w:val="00A41C96"/>
    <w:rsid w:val="00A41EA1"/>
    <w:rsid w:val="00A42005"/>
    <w:rsid w:val="00A4203D"/>
    <w:rsid w:val="00A42427"/>
    <w:rsid w:val="00A42575"/>
    <w:rsid w:val="00A42CED"/>
    <w:rsid w:val="00A433A6"/>
    <w:rsid w:val="00A43468"/>
    <w:rsid w:val="00A43536"/>
    <w:rsid w:val="00A436BE"/>
    <w:rsid w:val="00A437DD"/>
    <w:rsid w:val="00A43B47"/>
    <w:rsid w:val="00A446E6"/>
    <w:rsid w:val="00A45090"/>
    <w:rsid w:val="00A456B3"/>
    <w:rsid w:val="00A45CCD"/>
    <w:rsid w:val="00A45F0B"/>
    <w:rsid w:val="00A45F82"/>
    <w:rsid w:val="00A46023"/>
    <w:rsid w:val="00A46343"/>
    <w:rsid w:val="00A46657"/>
    <w:rsid w:val="00A469F6"/>
    <w:rsid w:val="00A46C65"/>
    <w:rsid w:val="00A46CEE"/>
    <w:rsid w:val="00A4710A"/>
    <w:rsid w:val="00A4727B"/>
    <w:rsid w:val="00A47587"/>
    <w:rsid w:val="00A4759C"/>
    <w:rsid w:val="00A47809"/>
    <w:rsid w:val="00A47BEE"/>
    <w:rsid w:val="00A50B67"/>
    <w:rsid w:val="00A50CEB"/>
    <w:rsid w:val="00A51698"/>
    <w:rsid w:val="00A51699"/>
    <w:rsid w:val="00A51A42"/>
    <w:rsid w:val="00A51A74"/>
    <w:rsid w:val="00A51AB1"/>
    <w:rsid w:val="00A5279F"/>
    <w:rsid w:val="00A527ED"/>
    <w:rsid w:val="00A532CD"/>
    <w:rsid w:val="00A53882"/>
    <w:rsid w:val="00A54A7C"/>
    <w:rsid w:val="00A54BDD"/>
    <w:rsid w:val="00A54F25"/>
    <w:rsid w:val="00A54F3B"/>
    <w:rsid w:val="00A5508F"/>
    <w:rsid w:val="00A550C1"/>
    <w:rsid w:val="00A55706"/>
    <w:rsid w:val="00A55890"/>
    <w:rsid w:val="00A56475"/>
    <w:rsid w:val="00A56929"/>
    <w:rsid w:val="00A57023"/>
    <w:rsid w:val="00A57202"/>
    <w:rsid w:val="00A572B6"/>
    <w:rsid w:val="00A604AB"/>
    <w:rsid w:val="00A605B0"/>
    <w:rsid w:val="00A60717"/>
    <w:rsid w:val="00A60879"/>
    <w:rsid w:val="00A60947"/>
    <w:rsid w:val="00A60A5B"/>
    <w:rsid w:val="00A60EA1"/>
    <w:rsid w:val="00A60F14"/>
    <w:rsid w:val="00A61806"/>
    <w:rsid w:val="00A61B90"/>
    <w:rsid w:val="00A61D2E"/>
    <w:rsid w:val="00A62509"/>
    <w:rsid w:val="00A626BC"/>
    <w:rsid w:val="00A63039"/>
    <w:rsid w:val="00A637DD"/>
    <w:rsid w:val="00A63C6A"/>
    <w:rsid w:val="00A6422A"/>
    <w:rsid w:val="00A6487D"/>
    <w:rsid w:val="00A65341"/>
    <w:rsid w:val="00A654D8"/>
    <w:rsid w:val="00A66C56"/>
    <w:rsid w:val="00A66E2B"/>
    <w:rsid w:val="00A67645"/>
    <w:rsid w:val="00A6764B"/>
    <w:rsid w:val="00A67781"/>
    <w:rsid w:val="00A67AFE"/>
    <w:rsid w:val="00A67CDA"/>
    <w:rsid w:val="00A70973"/>
    <w:rsid w:val="00A70992"/>
    <w:rsid w:val="00A70B93"/>
    <w:rsid w:val="00A70E04"/>
    <w:rsid w:val="00A7109C"/>
    <w:rsid w:val="00A71266"/>
    <w:rsid w:val="00A713F5"/>
    <w:rsid w:val="00A7143D"/>
    <w:rsid w:val="00A7201A"/>
    <w:rsid w:val="00A72100"/>
    <w:rsid w:val="00A723E7"/>
    <w:rsid w:val="00A72451"/>
    <w:rsid w:val="00A726C0"/>
    <w:rsid w:val="00A72931"/>
    <w:rsid w:val="00A72DE6"/>
    <w:rsid w:val="00A72DF8"/>
    <w:rsid w:val="00A73F62"/>
    <w:rsid w:val="00A7458D"/>
    <w:rsid w:val="00A745DA"/>
    <w:rsid w:val="00A74693"/>
    <w:rsid w:val="00A74813"/>
    <w:rsid w:val="00A74D3F"/>
    <w:rsid w:val="00A75976"/>
    <w:rsid w:val="00A765E3"/>
    <w:rsid w:val="00A7696D"/>
    <w:rsid w:val="00A76BD1"/>
    <w:rsid w:val="00A76E65"/>
    <w:rsid w:val="00A7701A"/>
    <w:rsid w:val="00A7731D"/>
    <w:rsid w:val="00A7772F"/>
    <w:rsid w:val="00A8003F"/>
    <w:rsid w:val="00A8073C"/>
    <w:rsid w:val="00A80D8F"/>
    <w:rsid w:val="00A81807"/>
    <w:rsid w:val="00A81A4A"/>
    <w:rsid w:val="00A82BA8"/>
    <w:rsid w:val="00A83423"/>
    <w:rsid w:val="00A83470"/>
    <w:rsid w:val="00A83747"/>
    <w:rsid w:val="00A838F5"/>
    <w:rsid w:val="00A83971"/>
    <w:rsid w:val="00A83A94"/>
    <w:rsid w:val="00A83C00"/>
    <w:rsid w:val="00A84387"/>
    <w:rsid w:val="00A843F3"/>
    <w:rsid w:val="00A8491A"/>
    <w:rsid w:val="00A84A19"/>
    <w:rsid w:val="00A84C38"/>
    <w:rsid w:val="00A84D07"/>
    <w:rsid w:val="00A84DA1"/>
    <w:rsid w:val="00A84EFC"/>
    <w:rsid w:val="00A84F11"/>
    <w:rsid w:val="00A850EB"/>
    <w:rsid w:val="00A85127"/>
    <w:rsid w:val="00A85173"/>
    <w:rsid w:val="00A851BB"/>
    <w:rsid w:val="00A86142"/>
    <w:rsid w:val="00A861F6"/>
    <w:rsid w:val="00A86269"/>
    <w:rsid w:val="00A862F0"/>
    <w:rsid w:val="00A869BF"/>
    <w:rsid w:val="00A8708C"/>
    <w:rsid w:val="00A872D7"/>
    <w:rsid w:val="00A873A7"/>
    <w:rsid w:val="00A876D6"/>
    <w:rsid w:val="00A87EB5"/>
    <w:rsid w:val="00A90BB1"/>
    <w:rsid w:val="00A9122C"/>
    <w:rsid w:val="00A9194D"/>
    <w:rsid w:val="00A91996"/>
    <w:rsid w:val="00A9201B"/>
    <w:rsid w:val="00A92883"/>
    <w:rsid w:val="00A9308C"/>
    <w:rsid w:val="00A9372A"/>
    <w:rsid w:val="00A941E7"/>
    <w:rsid w:val="00A944C1"/>
    <w:rsid w:val="00A9455D"/>
    <w:rsid w:val="00A94642"/>
    <w:rsid w:val="00A94B7B"/>
    <w:rsid w:val="00A94C85"/>
    <w:rsid w:val="00A94F6B"/>
    <w:rsid w:val="00A95542"/>
    <w:rsid w:val="00A95A7A"/>
    <w:rsid w:val="00A961A1"/>
    <w:rsid w:val="00A96386"/>
    <w:rsid w:val="00A963CB"/>
    <w:rsid w:val="00A964C9"/>
    <w:rsid w:val="00A96630"/>
    <w:rsid w:val="00A96EA0"/>
    <w:rsid w:val="00A97049"/>
    <w:rsid w:val="00A973A3"/>
    <w:rsid w:val="00A9760C"/>
    <w:rsid w:val="00A97B2F"/>
    <w:rsid w:val="00A97EFA"/>
    <w:rsid w:val="00AA06CD"/>
    <w:rsid w:val="00AA145B"/>
    <w:rsid w:val="00AA14D4"/>
    <w:rsid w:val="00AA156B"/>
    <w:rsid w:val="00AA164D"/>
    <w:rsid w:val="00AA164E"/>
    <w:rsid w:val="00AA1952"/>
    <w:rsid w:val="00AA1BAF"/>
    <w:rsid w:val="00AA1C35"/>
    <w:rsid w:val="00AA2172"/>
    <w:rsid w:val="00AA2EAE"/>
    <w:rsid w:val="00AA35EF"/>
    <w:rsid w:val="00AA362C"/>
    <w:rsid w:val="00AA3724"/>
    <w:rsid w:val="00AA3A92"/>
    <w:rsid w:val="00AA3B9D"/>
    <w:rsid w:val="00AA447F"/>
    <w:rsid w:val="00AA462C"/>
    <w:rsid w:val="00AA4A7B"/>
    <w:rsid w:val="00AA4C79"/>
    <w:rsid w:val="00AA589A"/>
    <w:rsid w:val="00AA5D9C"/>
    <w:rsid w:val="00AA6069"/>
    <w:rsid w:val="00AA6217"/>
    <w:rsid w:val="00AA63B4"/>
    <w:rsid w:val="00AA7472"/>
    <w:rsid w:val="00AA751D"/>
    <w:rsid w:val="00AA7523"/>
    <w:rsid w:val="00AA783C"/>
    <w:rsid w:val="00AA7C53"/>
    <w:rsid w:val="00AB07AC"/>
    <w:rsid w:val="00AB0976"/>
    <w:rsid w:val="00AB0C40"/>
    <w:rsid w:val="00AB0C44"/>
    <w:rsid w:val="00AB0CAA"/>
    <w:rsid w:val="00AB106E"/>
    <w:rsid w:val="00AB1168"/>
    <w:rsid w:val="00AB15C2"/>
    <w:rsid w:val="00AB1933"/>
    <w:rsid w:val="00AB242E"/>
    <w:rsid w:val="00AB27F3"/>
    <w:rsid w:val="00AB2A0B"/>
    <w:rsid w:val="00AB2EE3"/>
    <w:rsid w:val="00AB3136"/>
    <w:rsid w:val="00AB34B2"/>
    <w:rsid w:val="00AB34D9"/>
    <w:rsid w:val="00AB357D"/>
    <w:rsid w:val="00AB360A"/>
    <w:rsid w:val="00AB3BE2"/>
    <w:rsid w:val="00AB3C87"/>
    <w:rsid w:val="00AB410A"/>
    <w:rsid w:val="00AB4110"/>
    <w:rsid w:val="00AB444F"/>
    <w:rsid w:val="00AB4ADC"/>
    <w:rsid w:val="00AB56F3"/>
    <w:rsid w:val="00AB57F6"/>
    <w:rsid w:val="00AB5AFB"/>
    <w:rsid w:val="00AB5C6F"/>
    <w:rsid w:val="00AB66F1"/>
    <w:rsid w:val="00AB67DB"/>
    <w:rsid w:val="00AB74AE"/>
    <w:rsid w:val="00AC07BB"/>
    <w:rsid w:val="00AC0961"/>
    <w:rsid w:val="00AC0B5A"/>
    <w:rsid w:val="00AC129F"/>
    <w:rsid w:val="00AC15C3"/>
    <w:rsid w:val="00AC1814"/>
    <w:rsid w:val="00AC18E1"/>
    <w:rsid w:val="00AC1D2D"/>
    <w:rsid w:val="00AC22CC"/>
    <w:rsid w:val="00AC232A"/>
    <w:rsid w:val="00AC256E"/>
    <w:rsid w:val="00AC2785"/>
    <w:rsid w:val="00AC2BF0"/>
    <w:rsid w:val="00AC311B"/>
    <w:rsid w:val="00AC3B86"/>
    <w:rsid w:val="00AC3E61"/>
    <w:rsid w:val="00AC442B"/>
    <w:rsid w:val="00AC45D1"/>
    <w:rsid w:val="00AC4794"/>
    <w:rsid w:val="00AC49D8"/>
    <w:rsid w:val="00AC52AD"/>
    <w:rsid w:val="00AC53F4"/>
    <w:rsid w:val="00AC5A1C"/>
    <w:rsid w:val="00AC62C5"/>
    <w:rsid w:val="00AC6B24"/>
    <w:rsid w:val="00AC74A4"/>
    <w:rsid w:val="00AC74D6"/>
    <w:rsid w:val="00AC7A17"/>
    <w:rsid w:val="00AC7D3A"/>
    <w:rsid w:val="00AC7D41"/>
    <w:rsid w:val="00AC7D93"/>
    <w:rsid w:val="00AD00D8"/>
    <w:rsid w:val="00AD09B0"/>
    <w:rsid w:val="00AD0A72"/>
    <w:rsid w:val="00AD0C5D"/>
    <w:rsid w:val="00AD1200"/>
    <w:rsid w:val="00AD144B"/>
    <w:rsid w:val="00AD1CB7"/>
    <w:rsid w:val="00AD1E27"/>
    <w:rsid w:val="00AD20C7"/>
    <w:rsid w:val="00AD24D3"/>
    <w:rsid w:val="00AD2556"/>
    <w:rsid w:val="00AD26B6"/>
    <w:rsid w:val="00AD2724"/>
    <w:rsid w:val="00AD2805"/>
    <w:rsid w:val="00AD2B18"/>
    <w:rsid w:val="00AD3505"/>
    <w:rsid w:val="00AD3C21"/>
    <w:rsid w:val="00AD40BD"/>
    <w:rsid w:val="00AD4426"/>
    <w:rsid w:val="00AD4460"/>
    <w:rsid w:val="00AD4D1C"/>
    <w:rsid w:val="00AD4E1C"/>
    <w:rsid w:val="00AD4F44"/>
    <w:rsid w:val="00AD5066"/>
    <w:rsid w:val="00AD5316"/>
    <w:rsid w:val="00AD5369"/>
    <w:rsid w:val="00AD5A7F"/>
    <w:rsid w:val="00AD5D0D"/>
    <w:rsid w:val="00AD5F6C"/>
    <w:rsid w:val="00AD5F8D"/>
    <w:rsid w:val="00AD6021"/>
    <w:rsid w:val="00AD6A27"/>
    <w:rsid w:val="00AD6D84"/>
    <w:rsid w:val="00AD6E46"/>
    <w:rsid w:val="00AD7CC9"/>
    <w:rsid w:val="00AE0069"/>
    <w:rsid w:val="00AE083A"/>
    <w:rsid w:val="00AE170A"/>
    <w:rsid w:val="00AE1C14"/>
    <w:rsid w:val="00AE2021"/>
    <w:rsid w:val="00AE20FD"/>
    <w:rsid w:val="00AE2197"/>
    <w:rsid w:val="00AE21BE"/>
    <w:rsid w:val="00AE2470"/>
    <w:rsid w:val="00AE3048"/>
    <w:rsid w:val="00AE3107"/>
    <w:rsid w:val="00AE3175"/>
    <w:rsid w:val="00AE3AC7"/>
    <w:rsid w:val="00AE3DBB"/>
    <w:rsid w:val="00AE3EFA"/>
    <w:rsid w:val="00AE4009"/>
    <w:rsid w:val="00AE493F"/>
    <w:rsid w:val="00AE4A67"/>
    <w:rsid w:val="00AE58EC"/>
    <w:rsid w:val="00AE5B33"/>
    <w:rsid w:val="00AE5E0D"/>
    <w:rsid w:val="00AE6160"/>
    <w:rsid w:val="00AE61BF"/>
    <w:rsid w:val="00AE628C"/>
    <w:rsid w:val="00AE6346"/>
    <w:rsid w:val="00AE65CE"/>
    <w:rsid w:val="00AE677C"/>
    <w:rsid w:val="00AE6849"/>
    <w:rsid w:val="00AE6BD1"/>
    <w:rsid w:val="00AE6D89"/>
    <w:rsid w:val="00AE6E2F"/>
    <w:rsid w:val="00AE6E54"/>
    <w:rsid w:val="00AE7571"/>
    <w:rsid w:val="00AE778A"/>
    <w:rsid w:val="00AE7883"/>
    <w:rsid w:val="00AE7C81"/>
    <w:rsid w:val="00AE7DE9"/>
    <w:rsid w:val="00AF0213"/>
    <w:rsid w:val="00AF022E"/>
    <w:rsid w:val="00AF04B1"/>
    <w:rsid w:val="00AF0BF5"/>
    <w:rsid w:val="00AF0C06"/>
    <w:rsid w:val="00AF1004"/>
    <w:rsid w:val="00AF11A9"/>
    <w:rsid w:val="00AF1468"/>
    <w:rsid w:val="00AF2986"/>
    <w:rsid w:val="00AF2A4D"/>
    <w:rsid w:val="00AF2A83"/>
    <w:rsid w:val="00AF2FB9"/>
    <w:rsid w:val="00AF2FE4"/>
    <w:rsid w:val="00AF3572"/>
    <w:rsid w:val="00AF3AA6"/>
    <w:rsid w:val="00AF3F34"/>
    <w:rsid w:val="00AF3FEE"/>
    <w:rsid w:val="00AF4391"/>
    <w:rsid w:val="00AF49D7"/>
    <w:rsid w:val="00AF5ABA"/>
    <w:rsid w:val="00AF5DE6"/>
    <w:rsid w:val="00AF5DED"/>
    <w:rsid w:val="00AF6038"/>
    <w:rsid w:val="00AF62A5"/>
    <w:rsid w:val="00AF64D2"/>
    <w:rsid w:val="00AF659C"/>
    <w:rsid w:val="00AF6995"/>
    <w:rsid w:val="00AF69DA"/>
    <w:rsid w:val="00AF6EC5"/>
    <w:rsid w:val="00AF700D"/>
    <w:rsid w:val="00AF721A"/>
    <w:rsid w:val="00AF767D"/>
    <w:rsid w:val="00AF777E"/>
    <w:rsid w:val="00AF7DDD"/>
    <w:rsid w:val="00B0059F"/>
    <w:rsid w:val="00B00BCC"/>
    <w:rsid w:val="00B00E32"/>
    <w:rsid w:val="00B00E45"/>
    <w:rsid w:val="00B00FED"/>
    <w:rsid w:val="00B013FE"/>
    <w:rsid w:val="00B01841"/>
    <w:rsid w:val="00B01950"/>
    <w:rsid w:val="00B020DF"/>
    <w:rsid w:val="00B0214C"/>
    <w:rsid w:val="00B02581"/>
    <w:rsid w:val="00B02972"/>
    <w:rsid w:val="00B02E11"/>
    <w:rsid w:val="00B02ED6"/>
    <w:rsid w:val="00B02F90"/>
    <w:rsid w:val="00B03010"/>
    <w:rsid w:val="00B03025"/>
    <w:rsid w:val="00B030C5"/>
    <w:rsid w:val="00B03744"/>
    <w:rsid w:val="00B03A81"/>
    <w:rsid w:val="00B03DF5"/>
    <w:rsid w:val="00B04636"/>
    <w:rsid w:val="00B04A0B"/>
    <w:rsid w:val="00B04B31"/>
    <w:rsid w:val="00B04DBC"/>
    <w:rsid w:val="00B05114"/>
    <w:rsid w:val="00B054E2"/>
    <w:rsid w:val="00B05844"/>
    <w:rsid w:val="00B05C35"/>
    <w:rsid w:val="00B063DA"/>
    <w:rsid w:val="00B066D0"/>
    <w:rsid w:val="00B0672B"/>
    <w:rsid w:val="00B06E1C"/>
    <w:rsid w:val="00B07042"/>
    <w:rsid w:val="00B0723C"/>
    <w:rsid w:val="00B072FD"/>
    <w:rsid w:val="00B07329"/>
    <w:rsid w:val="00B075B4"/>
    <w:rsid w:val="00B07A92"/>
    <w:rsid w:val="00B10077"/>
    <w:rsid w:val="00B1046F"/>
    <w:rsid w:val="00B1084D"/>
    <w:rsid w:val="00B1086C"/>
    <w:rsid w:val="00B10A88"/>
    <w:rsid w:val="00B10CD5"/>
    <w:rsid w:val="00B119DC"/>
    <w:rsid w:val="00B11B4D"/>
    <w:rsid w:val="00B122FF"/>
    <w:rsid w:val="00B12EDC"/>
    <w:rsid w:val="00B12FF4"/>
    <w:rsid w:val="00B13326"/>
    <w:rsid w:val="00B1348B"/>
    <w:rsid w:val="00B139B9"/>
    <w:rsid w:val="00B13AF3"/>
    <w:rsid w:val="00B13B12"/>
    <w:rsid w:val="00B1413D"/>
    <w:rsid w:val="00B14216"/>
    <w:rsid w:val="00B145F2"/>
    <w:rsid w:val="00B14AFF"/>
    <w:rsid w:val="00B14BA0"/>
    <w:rsid w:val="00B152ED"/>
    <w:rsid w:val="00B155A4"/>
    <w:rsid w:val="00B155DB"/>
    <w:rsid w:val="00B1566D"/>
    <w:rsid w:val="00B15709"/>
    <w:rsid w:val="00B15849"/>
    <w:rsid w:val="00B15A5C"/>
    <w:rsid w:val="00B15C32"/>
    <w:rsid w:val="00B15D34"/>
    <w:rsid w:val="00B15DB5"/>
    <w:rsid w:val="00B16C2E"/>
    <w:rsid w:val="00B16C43"/>
    <w:rsid w:val="00B16D8A"/>
    <w:rsid w:val="00B17F8B"/>
    <w:rsid w:val="00B200D9"/>
    <w:rsid w:val="00B209F4"/>
    <w:rsid w:val="00B20AC2"/>
    <w:rsid w:val="00B21123"/>
    <w:rsid w:val="00B21293"/>
    <w:rsid w:val="00B2141C"/>
    <w:rsid w:val="00B21429"/>
    <w:rsid w:val="00B21980"/>
    <w:rsid w:val="00B21CA1"/>
    <w:rsid w:val="00B22B8F"/>
    <w:rsid w:val="00B235C1"/>
    <w:rsid w:val="00B23627"/>
    <w:rsid w:val="00B23666"/>
    <w:rsid w:val="00B23D89"/>
    <w:rsid w:val="00B24BEA"/>
    <w:rsid w:val="00B25219"/>
    <w:rsid w:val="00B2557A"/>
    <w:rsid w:val="00B25765"/>
    <w:rsid w:val="00B26230"/>
    <w:rsid w:val="00B26336"/>
    <w:rsid w:val="00B26D0B"/>
    <w:rsid w:val="00B26F8D"/>
    <w:rsid w:val="00B27075"/>
    <w:rsid w:val="00B2722A"/>
    <w:rsid w:val="00B27A07"/>
    <w:rsid w:val="00B27A38"/>
    <w:rsid w:val="00B27CFD"/>
    <w:rsid w:val="00B304F7"/>
    <w:rsid w:val="00B30536"/>
    <w:rsid w:val="00B30A45"/>
    <w:rsid w:val="00B31BA4"/>
    <w:rsid w:val="00B32B67"/>
    <w:rsid w:val="00B33002"/>
    <w:rsid w:val="00B338B7"/>
    <w:rsid w:val="00B3456C"/>
    <w:rsid w:val="00B34A09"/>
    <w:rsid w:val="00B34BAE"/>
    <w:rsid w:val="00B35588"/>
    <w:rsid w:val="00B3573C"/>
    <w:rsid w:val="00B359B5"/>
    <w:rsid w:val="00B359C9"/>
    <w:rsid w:val="00B35FD8"/>
    <w:rsid w:val="00B35FE4"/>
    <w:rsid w:val="00B36335"/>
    <w:rsid w:val="00B3663E"/>
    <w:rsid w:val="00B366D1"/>
    <w:rsid w:val="00B36B37"/>
    <w:rsid w:val="00B3714E"/>
    <w:rsid w:val="00B37C2B"/>
    <w:rsid w:val="00B37DFA"/>
    <w:rsid w:val="00B37EE8"/>
    <w:rsid w:val="00B37F24"/>
    <w:rsid w:val="00B40432"/>
    <w:rsid w:val="00B41075"/>
    <w:rsid w:val="00B416FD"/>
    <w:rsid w:val="00B41875"/>
    <w:rsid w:val="00B41B41"/>
    <w:rsid w:val="00B4225F"/>
    <w:rsid w:val="00B42736"/>
    <w:rsid w:val="00B42846"/>
    <w:rsid w:val="00B42D0F"/>
    <w:rsid w:val="00B43757"/>
    <w:rsid w:val="00B437EA"/>
    <w:rsid w:val="00B43FA4"/>
    <w:rsid w:val="00B4431C"/>
    <w:rsid w:val="00B45A80"/>
    <w:rsid w:val="00B45C09"/>
    <w:rsid w:val="00B45F64"/>
    <w:rsid w:val="00B46213"/>
    <w:rsid w:val="00B46927"/>
    <w:rsid w:val="00B46B15"/>
    <w:rsid w:val="00B46D00"/>
    <w:rsid w:val="00B475C6"/>
    <w:rsid w:val="00B47756"/>
    <w:rsid w:val="00B478D9"/>
    <w:rsid w:val="00B506AE"/>
    <w:rsid w:val="00B50D4F"/>
    <w:rsid w:val="00B512D5"/>
    <w:rsid w:val="00B51C72"/>
    <w:rsid w:val="00B52310"/>
    <w:rsid w:val="00B52C82"/>
    <w:rsid w:val="00B52DDD"/>
    <w:rsid w:val="00B53148"/>
    <w:rsid w:val="00B53538"/>
    <w:rsid w:val="00B53754"/>
    <w:rsid w:val="00B541ED"/>
    <w:rsid w:val="00B54328"/>
    <w:rsid w:val="00B543CC"/>
    <w:rsid w:val="00B543FB"/>
    <w:rsid w:val="00B5490B"/>
    <w:rsid w:val="00B549E5"/>
    <w:rsid w:val="00B5523F"/>
    <w:rsid w:val="00B55283"/>
    <w:rsid w:val="00B55BC9"/>
    <w:rsid w:val="00B55DCA"/>
    <w:rsid w:val="00B55DDD"/>
    <w:rsid w:val="00B55F68"/>
    <w:rsid w:val="00B56727"/>
    <w:rsid w:val="00B567D4"/>
    <w:rsid w:val="00B567ED"/>
    <w:rsid w:val="00B56AC9"/>
    <w:rsid w:val="00B56BE9"/>
    <w:rsid w:val="00B56D1C"/>
    <w:rsid w:val="00B573F2"/>
    <w:rsid w:val="00B60624"/>
    <w:rsid w:val="00B60A86"/>
    <w:rsid w:val="00B60E65"/>
    <w:rsid w:val="00B61521"/>
    <w:rsid w:val="00B61596"/>
    <w:rsid w:val="00B6213F"/>
    <w:rsid w:val="00B62217"/>
    <w:rsid w:val="00B62707"/>
    <w:rsid w:val="00B62783"/>
    <w:rsid w:val="00B62AA2"/>
    <w:rsid w:val="00B631F9"/>
    <w:rsid w:val="00B6346C"/>
    <w:rsid w:val="00B63C99"/>
    <w:rsid w:val="00B63CE6"/>
    <w:rsid w:val="00B63D23"/>
    <w:rsid w:val="00B63F2F"/>
    <w:rsid w:val="00B6437A"/>
    <w:rsid w:val="00B64638"/>
    <w:rsid w:val="00B64E27"/>
    <w:rsid w:val="00B64E73"/>
    <w:rsid w:val="00B6516E"/>
    <w:rsid w:val="00B65B90"/>
    <w:rsid w:val="00B65D0C"/>
    <w:rsid w:val="00B65EB2"/>
    <w:rsid w:val="00B65FA1"/>
    <w:rsid w:val="00B6600E"/>
    <w:rsid w:val="00B664B6"/>
    <w:rsid w:val="00B70568"/>
    <w:rsid w:val="00B70741"/>
    <w:rsid w:val="00B7077C"/>
    <w:rsid w:val="00B707F7"/>
    <w:rsid w:val="00B70B77"/>
    <w:rsid w:val="00B72261"/>
    <w:rsid w:val="00B72879"/>
    <w:rsid w:val="00B72A3A"/>
    <w:rsid w:val="00B72AC3"/>
    <w:rsid w:val="00B7328F"/>
    <w:rsid w:val="00B73625"/>
    <w:rsid w:val="00B73978"/>
    <w:rsid w:val="00B73EC8"/>
    <w:rsid w:val="00B73FB6"/>
    <w:rsid w:val="00B742D6"/>
    <w:rsid w:val="00B75353"/>
    <w:rsid w:val="00B753E7"/>
    <w:rsid w:val="00B754E9"/>
    <w:rsid w:val="00B75827"/>
    <w:rsid w:val="00B75988"/>
    <w:rsid w:val="00B75C06"/>
    <w:rsid w:val="00B76088"/>
    <w:rsid w:val="00B767D9"/>
    <w:rsid w:val="00B76A55"/>
    <w:rsid w:val="00B76C6E"/>
    <w:rsid w:val="00B770F1"/>
    <w:rsid w:val="00B77D5E"/>
    <w:rsid w:val="00B77F2C"/>
    <w:rsid w:val="00B77FDF"/>
    <w:rsid w:val="00B80B36"/>
    <w:rsid w:val="00B8164F"/>
    <w:rsid w:val="00B81B6B"/>
    <w:rsid w:val="00B81BE1"/>
    <w:rsid w:val="00B8226B"/>
    <w:rsid w:val="00B825E2"/>
    <w:rsid w:val="00B82906"/>
    <w:rsid w:val="00B8304F"/>
    <w:rsid w:val="00B830C6"/>
    <w:rsid w:val="00B832AB"/>
    <w:rsid w:val="00B839BF"/>
    <w:rsid w:val="00B83EDF"/>
    <w:rsid w:val="00B848F0"/>
    <w:rsid w:val="00B84CA7"/>
    <w:rsid w:val="00B84E4D"/>
    <w:rsid w:val="00B84F32"/>
    <w:rsid w:val="00B85674"/>
    <w:rsid w:val="00B8569B"/>
    <w:rsid w:val="00B8598C"/>
    <w:rsid w:val="00B8638C"/>
    <w:rsid w:val="00B86C10"/>
    <w:rsid w:val="00B87166"/>
    <w:rsid w:val="00B87B3A"/>
    <w:rsid w:val="00B87B4D"/>
    <w:rsid w:val="00B87C3E"/>
    <w:rsid w:val="00B904DE"/>
    <w:rsid w:val="00B90B6D"/>
    <w:rsid w:val="00B90C22"/>
    <w:rsid w:val="00B90D0E"/>
    <w:rsid w:val="00B9175E"/>
    <w:rsid w:val="00B919A7"/>
    <w:rsid w:val="00B919DC"/>
    <w:rsid w:val="00B9276D"/>
    <w:rsid w:val="00B929F9"/>
    <w:rsid w:val="00B92B2E"/>
    <w:rsid w:val="00B9304F"/>
    <w:rsid w:val="00B9323A"/>
    <w:rsid w:val="00B9354E"/>
    <w:rsid w:val="00B939AE"/>
    <w:rsid w:val="00B93E37"/>
    <w:rsid w:val="00B942D9"/>
    <w:rsid w:val="00B9431E"/>
    <w:rsid w:val="00B94BE6"/>
    <w:rsid w:val="00B955F5"/>
    <w:rsid w:val="00B95861"/>
    <w:rsid w:val="00B95BAE"/>
    <w:rsid w:val="00B95E90"/>
    <w:rsid w:val="00B95FCE"/>
    <w:rsid w:val="00B9659B"/>
    <w:rsid w:val="00B968D9"/>
    <w:rsid w:val="00B96F8E"/>
    <w:rsid w:val="00B96F92"/>
    <w:rsid w:val="00B9716C"/>
    <w:rsid w:val="00B97E10"/>
    <w:rsid w:val="00B97FE3"/>
    <w:rsid w:val="00BA1357"/>
    <w:rsid w:val="00BA20A7"/>
    <w:rsid w:val="00BA2377"/>
    <w:rsid w:val="00BA2E65"/>
    <w:rsid w:val="00BA3994"/>
    <w:rsid w:val="00BA4287"/>
    <w:rsid w:val="00BA476A"/>
    <w:rsid w:val="00BA4872"/>
    <w:rsid w:val="00BA4B8A"/>
    <w:rsid w:val="00BA5839"/>
    <w:rsid w:val="00BA5A28"/>
    <w:rsid w:val="00BA6BB6"/>
    <w:rsid w:val="00BA7471"/>
    <w:rsid w:val="00BA77C4"/>
    <w:rsid w:val="00BB08CE"/>
    <w:rsid w:val="00BB08F6"/>
    <w:rsid w:val="00BB0DC1"/>
    <w:rsid w:val="00BB1ACA"/>
    <w:rsid w:val="00BB1C08"/>
    <w:rsid w:val="00BB1D4F"/>
    <w:rsid w:val="00BB1F67"/>
    <w:rsid w:val="00BB203A"/>
    <w:rsid w:val="00BB2139"/>
    <w:rsid w:val="00BB21F2"/>
    <w:rsid w:val="00BB22A2"/>
    <w:rsid w:val="00BB246F"/>
    <w:rsid w:val="00BB28FC"/>
    <w:rsid w:val="00BB298D"/>
    <w:rsid w:val="00BB2B56"/>
    <w:rsid w:val="00BB2CBE"/>
    <w:rsid w:val="00BB3049"/>
    <w:rsid w:val="00BB314C"/>
    <w:rsid w:val="00BB31D5"/>
    <w:rsid w:val="00BB3ADB"/>
    <w:rsid w:val="00BB3C12"/>
    <w:rsid w:val="00BB46E5"/>
    <w:rsid w:val="00BB4DDE"/>
    <w:rsid w:val="00BB5323"/>
    <w:rsid w:val="00BB535B"/>
    <w:rsid w:val="00BB5866"/>
    <w:rsid w:val="00BB6919"/>
    <w:rsid w:val="00BB6AA3"/>
    <w:rsid w:val="00BB6B66"/>
    <w:rsid w:val="00BB6ECA"/>
    <w:rsid w:val="00BB702B"/>
    <w:rsid w:val="00BB7A7C"/>
    <w:rsid w:val="00BB7ABF"/>
    <w:rsid w:val="00BC069B"/>
    <w:rsid w:val="00BC0ACF"/>
    <w:rsid w:val="00BC0F89"/>
    <w:rsid w:val="00BC1376"/>
    <w:rsid w:val="00BC1484"/>
    <w:rsid w:val="00BC16E6"/>
    <w:rsid w:val="00BC1CA0"/>
    <w:rsid w:val="00BC21ED"/>
    <w:rsid w:val="00BC23EC"/>
    <w:rsid w:val="00BC2A6F"/>
    <w:rsid w:val="00BC2DAA"/>
    <w:rsid w:val="00BC3123"/>
    <w:rsid w:val="00BC332E"/>
    <w:rsid w:val="00BC3472"/>
    <w:rsid w:val="00BC3540"/>
    <w:rsid w:val="00BC3652"/>
    <w:rsid w:val="00BC37A9"/>
    <w:rsid w:val="00BC447A"/>
    <w:rsid w:val="00BC4808"/>
    <w:rsid w:val="00BC5457"/>
    <w:rsid w:val="00BC5B61"/>
    <w:rsid w:val="00BC661A"/>
    <w:rsid w:val="00BC6E3F"/>
    <w:rsid w:val="00BC6F35"/>
    <w:rsid w:val="00BC6FEF"/>
    <w:rsid w:val="00BC77B5"/>
    <w:rsid w:val="00BD0441"/>
    <w:rsid w:val="00BD0EAF"/>
    <w:rsid w:val="00BD106D"/>
    <w:rsid w:val="00BD15BD"/>
    <w:rsid w:val="00BD183A"/>
    <w:rsid w:val="00BD1CD2"/>
    <w:rsid w:val="00BD219C"/>
    <w:rsid w:val="00BD25B6"/>
    <w:rsid w:val="00BD2EFF"/>
    <w:rsid w:val="00BD32C7"/>
    <w:rsid w:val="00BD3889"/>
    <w:rsid w:val="00BD3C26"/>
    <w:rsid w:val="00BD3E87"/>
    <w:rsid w:val="00BD4EB7"/>
    <w:rsid w:val="00BD559A"/>
    <w:rsid w:val="00BD5B6D"/>
    <w:rsid w:val="00BD6826"/>
    <w:rsid w:val="00BD6947"/>
    <w:rsid w:val="00BD6B11"/>
    <w:rsid w:val="00BD6D7B"/>
    <w:rsid w:val="00BD6DC5"/>
    <w:rsid w:val="00BD7586"/>
    <w:rsid w:val="00BD75D7"/>
    <w:rsid w:val="00BD77FC"/>
    <w:rsid w:val="00BD7B9D"/>
    <w:rsid w:val="00BD7F7D"/>
    <w:rsid w:val="00BE0433"/>
    <w:rsid w:val="00BE045B"/>
    <w:rsid w:val="00BE071B"/>
    <w:rsid w:val="00BE0CBF"/>
    <w:rsid w:val="00BE103A"/>
    <w:rsid w:val="00BE14B7"/>
    <w:rsid w:val="00BE21A7"/>
    <w:rsid w:val="00BE25D6"/>
    <w:rsid w:val="00BE2AB9"/>
    <w:rsid w:val="00BE3090"/>
    <w:rsid w:val="00BE315C"/>
    <w:rsid w:val="00BE34A3"/>
    <w:rsid w:val="00BE39B7"/>
    <w:rsid w:val="00BE3C7F"/>
    <w:rsid w:val="00BE3F4B"/>
    <w:rsid w:val="00BE42AD"/>
    <w:rsid w:val="00BE4378"/>
    <w:rsid w:val="00BE49BF"/>
    <w:rsid w:val="00BE4A8F"/>
    <w:rsid w:val="00BE5197"/>
    <w:rsid w:val="00BE522D"/>
    <w:rsid w:val="00BE5689"/>
    <w:rsid w:val="00BE616C"/>
    <w:rsid w:val="00BE6394"/>
    <w:rsid w:val="00BE6867"/>
    <w:rsid w:val="00BE6A91"/>
    <w:rsid w:val="00BE6BC8"/>
    <w:rsid w:val="00BE769E"/>
    <w:rsid w:val="00BE7A59"/>
    <w:rsid w:val="00BF0327"/>
    <w:rsid w:val="00BF09DA"/>
    <w:rsid w:val="00BF1115"/>
    <w:rsid w:val="00BF1299"/>
    <w:rsid w:val="00BF12D1"/>
    <w:rsid w:val="00BF16EC"/>
    <w:rsid w:val="00BF1E73"/>
    <w:rsid w:val="00BF1F8D"/>
    <w:rsid w:val="00BF20E4"/>
    <w:rsid w:val="00BF2191"/>
    <w:rsid w:val="00BF2353"/>
    <w:rsid w:val="00BF23EE"/>
    <w:rsid w:val="00BF2DAD"/>
    <w:rsid w:val="00BF2E0D"/>
    <w:rsid w:val="00BF3317"/>
    <w:rsid w:val="00BF36B7"/>
    <w:rsid w:val="00BF3949"/>
    <w:rsid w:val="00BF3A6E"/>
    <w:rsid w:val="00BF4722"/>
    <w:rsid w:val="00BF4C8E"/>
    <w:rsid w:val="00BF4FCC"/>
    <w:rsid w:val="00BF5018"/>
    <w:rsid w:val="00BF53F3"/>
    <w:rsid w:val="00BF5514"/>
    <w:rsid w:val="00BF6184"/>
    <w:rsid w:val="00BF6B56"/>
    <w:rsid w:val="00BF7736"/>
    <w:rsid w:val="00BF7ADE"/>
    <w:rsid w:val="00BF7FF5"/>
    <w:rsid w:val="00C0031F"/>
    <w:rsid w:val="00C004B3"/>
    <w:rsid w:val="00C0092C"/>
    <w:rsid w:val="00C00F28"/>
    <w:rsid w:val="00C0190B"/>
    <w:rsid w:val="00C01E7B"/>
    <w:rsid w:val="00C020D2"/>
    <w:rsid w:val="00C02100"/>
    <w:rsid w:val="00C02191"/>
    <w:rsid w:val="00C022FF"/>
    <w:rsid w:val="00C02B6D"/>
    <w:rsid w:val="00C03603"/>
    <w:rsid w:val="00C04A62"/>
    <w:rsid w:val="00C055D7"/>
    <w:rsid w:val="00C05CD7"/>
    <w:rsid w:val="00C06761"/>
    <w:rsid w:val="00C06A4F"/>
    <w:rsid w:val="00C06CFA"/>
    <w:rsid w:val="00C06DD3"/>
    <w:rsid w:val="00C0783D"/>
    <w:rsid w:val="00C07D8F"/>
    <w:rsid w:val="00C07E84"/>
    <w:rsid w:val="00C100BB"/>
    <w:rsid w:val="00C100C9"/>
    <w:rsid w:val="00C10116"/>
    <w:rsid w:val="00C1075A"/>
    <w:rsid w:val="00C1097E"/>
    <w:rsid w:val="00C10D25"/>
    <w:rsid w:val="00C11816"/>
    <w:rsid w:val="00C11A6C"/>
    <w:rsid w:val="00C11EED"/>
    <w:rsid w:val="00C1216B"/>
    <w:rsid w:val="00C12A3E"/>
    <w:rsid w:val="00C12A5A"/>
    <w:rsid w:val="00C12B59"/>
    <w:rsid w:val="00C12C99"/>
    <w:rsid w:val="00C12D3D"/>
    <w:rsid w:val="00C12D4E"/>
    <w:rsid w:val="00C13B81"/>
    <w:rsid w:val="00C13BFA"/>
    <w:rsid w:val="00C13E5C"/>
    <w:rsid w:val="00C14053"/>
    <w:rsid w:val="00C1411E"/>
    <w:rsid w:val="00C147FC"/>
    <w:rsid w:val="00C14C30"/>
    <w:rsid w:val="00C14F17"/>
    <w:rsid w:val="00C15068"/>
    <w:rsid w:val="00C159A5"/>
    <w:rsid w:val="00C15FA2"/>
    <w:rsid w:val="00C166DB"/>
    <w:rsid w:val="00C167AB"/>
    <w:rsid w:val="00C167AC"/>
    <w:rsid w:val="00C16CD1"/>
    <w:rsid w:val="00C16D5C"/>
    <w:rsid w:val="00C172F5"/>
    <w:rsid w:val="00C174A3"/>
    <w:rsid w:val="00C17A44"/>
    <w:rsid w:val="00C17A84"/>
    <w:rsid w:val="00C17D5C"/>
    <w:rsid w:val="00C17DB0"/>
    <w:rsid w:val="00C17DD2"/>
    <w:rsid w:val="00C17DEC"/>
    <w:rsid w:val="00C17E2C"/>
    <w:rsid w:val="00C17FD0"/>
    <w:rsid w:val="00C2049A"/>
    <w:rsid w:val="00C20854"/>
    <w:rsid w:val="00C2089F"/>
    <w:rsid w:val="00C20C9E"/>
    <w:rsid w:val="00C21384"/>
    <w:rsid w:val="00C215AD"/>
    <w:rsid w:val="00C216E5"/>
    <w:rsid w:val="00C217A7"/>
    <w:rsid w:val="00C21840"/>
    <w:rsid w:val="00C21DF1"/>
    <w:rsid w:val="00C22FAA"/>
    <w:rsid w:val="00C23166"/>
    <w:rsid w:val="00C23399"/>
    <w:rsid w:val="00C233B9"/>
    <w:rsid w:val="00C235D2"/>
    <w:rsid w:val="00C2371A"/>
    <w:rsid w:val="00C237BA"/>
    <w:rsid w:val="00C23A1E"/>
    <w:rsid w:val="00C24836"/>
    <w:rsid w:val="00C24AD0"/>
    <w:rsid w:val="00C24C01"/>
    <w:rsid w:val="00C24E21"/>
    <w:rsid w:val="00C2511E"/>
    <w:rsid w:val="00C2555B"/>
    <w:rsid w:val="00C25C80"/>
    <w:rsid w:val="00C25E8C"/>
    <w:rsid w:val="00C25EA7"/>
    <w:rsid w:val="00C25ECC"/>
    <w:rsid w:val="00C26CF4"/>
    <w:rsid w:val="00C27063"/>
    <w:rsid w:val="00C273D8"/>
    <w:rsid w:val="00C27CCB"/>
    <w:rsid w:val="00C30B49"/>
    <w:rsid w:val="00C3133D"/>
    <w:rsid w:val="00C3135B"/>
    <w:rsid w:val="00C319DD"/>
    <w:rsid w:val="00C31CBE"/>
    <w:rsid w:val="00C320A4"/>
    <w:rsid w:val="00C320B7"/>
    <w:rsid w:val="00C32309"/>
    <w:rsid w:val="00C32D43"/>
    <w:rsid w:val="00C340A1"/>
    <w:rsid w:val="00C341E8"/>
    <w:rsid w:val="00C34292"/>
    <w:rsid w:val="00C346C9"/>
    <w:rsid w:val="00C34817"/>
    <w:rsid w:val="00C34865"/>
    <w:rsid w:val="00C34E4C"/>
    <w:rsid w:val="00C34EB6"/>
    <w:rsid w:val="00C359CB"/>
    <w:rsid w:val="00C35B73"/>
    <w:rsid w:val="00C35D6E"/>
    <w:rsid w:val="00C35EB2"/>
    <w:rsid w:val="00C35F34"/>
    <w:rsid w:val="00C3635E"/>
    <w:rsid w:val="00C36478"/>
    <w:rsid w:val="00C366A3"/>
    <w:rsid w:val="00C36A8E"/>
    <w:rsid w:val="00C36D22"/>
    <w:rsid w:val="00C37713"/>
    <w:rsid w:val="00C37AA6"/>
    <w:rsid w:val="00C37B77"/>
    <w:rsid w:val="00C37BEB"/>
    <w:rsid w:val="00C40516"/>
    <w:rsid w:val="00C40667"/>
    <w:rsid w:val="00C41513"/>
    <w:rsid w:val="00C4165C"/>
    <w:rsid w:val="00C41907"/>
    <w:rsid w:val="00C419FA"/>
    <w:rsid w:val="00C41E90"/>
    <w:rsid w:val="00C421C0"/>
    <w:rsid w:val="00C421E0"/>
    <w:rsid w:val="00C42CAD"/>
    <w:rsid w:val="00C42F0F"/>
    <w:rsid w:val="00C42F75"/>
    <w:rsid w:val="00C4355C"/>
    <w:rsid w:val="00C44A0D"/>
    <w:rsid w:val="00C44B4C"/>
    <w:rsid w:val="00C44D5B"/>
    <w:rsid w:val="00C45463"/>
    <w:rsid w:val="00C4561A"/>
    <w:rsid w:val="00C458CF"/>
    <w:rsid w:val="00C45F28"/>
    <w:rsid w:val="00C463A0"/>
    <w:rsid w:val="00C46770"/>
    <w:rsid w:val="00C468A9"/>
    <w:rsid w:val="00C468E6"/>
    <w:rsid w:val="00C46926"/>
    <w:rsid w:val="00C46FF7"/>
    <w:rsid w:val="00C4742B"/>
    <w:rsid w:val="00C47F0A"/>
    <w:rsid w:val="00C502EE"/>
    <w:rsid w:val="00C50712"/>
    <w:rsid w:val="00C50E8D"/>
    <w:rsid w:val="00C511D9"/>
    <w:rsid w:val="00C5152F"/>
    <w:rsid w:val="00C515EB"/>
    <w:rsid w:val="00C51B12"/>
    <w:rsid w:val="00C52278"/>
    <w:rsid w:val="00C526D4"/>
    <w:rsid w:val="00C527EB"/>
    <w:rsid w:val="00C528DF"/>
    <w:rsid w:val="00C52999"/>
    <w:rsid w:val="00C52BDD"/>
    <w:rsid w:val="00C52C78"/>
    <w:rsid w:val="00C52DB9"/>
    <w:rsid w:val="00C53301"/>
    <w:rsid w:val="00C541DB"/>
    <w:rsid w:val="00C543B4"/>
    <w:rsid w:val="00C54613"/>
    <w:rsid w:val="00C5489E"/>
    <w:rsid w:val="00C54AB5"/>
    <w:rsid w:val="00C54F51"/>
    <w:rsid w:val="00C550C6"/>
    <w:rsid w:val="00C5524A"/>
    <w:rsid w:val="00C55386"/>
    <w:rsid w:val="00C566F2"/>
    <w:rsid w:val="00C56B86"/>
    <w:rsid w:val="00C56EBC"/>
    <w:rsid w:val="00C57115"/>
    <w:rsid w:val="00C574CB"/>
    <w:rsid w:val="00C5787D"/>
    <w:rsid w:val="00C57902"/>
    <w:rsid w:val="00C57E3E"/>
    <w:rsid w:val="00C60268"/>
    <w:rsid w:val="00C603E4"/>
    <w:rsid w:val="00C60CD2"/>
    <w:rsid w:val="00C60E37"/>
    <w:rsid w:val="00C6108F"/>
    <w:rsid w:val="00C62330"/>
    <w:rsid w:val="00C6268D"/>
    <w:rsid w:val="00C6299D"/>
    <w:rsid w:val="00C62A86"/>
    <w:rsid w:val="00C62FF8"/>
    <w:rsid w:val="00C631DD"/>
    <w:rsid w:val="00C632CF"/>
    <w:rsid w:val="00C63560"/>
    <w:rsid w:val="00C63711"/>
    <w:rsid w:val="00C63D2F"/>
    <w:rsid w:val="00C63DAA"/>
    <w:rsid w:val="00C64554"/>
    <w:rsid w:val="00C6487E"/>
    <w:rsid w:val="00C64DD0"/>
    <w:rsid w:val="00C652A3"/>
    <w:rsid w:val="00C654BC"/>
    <w:rsid w:val="00C6561B"/>
    <w:rsid w:val="00C65B5D"/>
    <w:rsid w:val="00C6641F"/>
    <w:rsid w:val="00C66B8C"/>
    <w:rsid w:val="00C66DA1"/>
    <w:rsid w:val="00C6750F"/>
    <w:rsid w:val="00C6775E"/>
    <w:rsid w:val="00C67D8A"/>
    <w:rsid w:val="00C7047D"/>
    <w:rsid w:val="00C70573"/>
    <w:rsid w:val="00C710FE"/>
    <w:rsid w:val="00C71208"/>
    <w:rsid w:val="00C71926"/>
    <w:rsid w:val="00C719A3"/>
    <w:rsid w:val="00C71D08"/>
    <w:rsid w:val="00C71FDC"/>
    <w:rsid w:val="00C72319"/>
    <w:rsid w:val="00C72784"/>
    <w:rsid w:val="00C72895"/>
    <w:rsid w:val="00C72EBD"/>
    <w:rsid w:val="00C73599"/>
    <w:rsid w:val="00C73A50"/>
    <w:rsid w:val="00C73ECE"/>
    <w:rsid w:val="00C74626"/>
    <w:rsid w:val="00C747D1"/>
    <w:rsid w:val="00C74BFA"/>
    <w:rsid w:val="00C74FB7"/>
    <w:rsid w:val="00C75141"/>
    <w:rsid w:val="00C7517B"/>
    <w:rsid w:val="00C7571C"/>
    <w:rsid w:val="00C758DC"/>
    <w:rsid w:val="00C76134"/>
    <w:rsid w:val="00C761C8"/>
    <w:rsid w:val="00C76261"/>
    <w:rsid w:val="00C763D2"/>
    <w:rsid w:val="00C76487"/>
    <w:rsid w:val="00C767B0"/>
    <w:rsid w:val="00C77135"/>
    <w:rsid w:val="00C771D4"/>
    <w:rsid w:val="00C8027A"/>
    <w:rsid w:val="00C8108D"/>
    <w:rsid w:val="00C8128F"/>
    <w:rsid w:val="00C8158E"/>
    <w:rsid w:val="00C81631"/>
    <w:rsid w:val="00C8179C"/>
    <w:rsid w:val="00C81E28"/>
    <w:rsid w:val="00C81F0A"/>
    <w:rsid w:val="00C82115"/>
    <w:rsid w:val="00C82281"/>
    <w:rsid w:val="00C823DB"/>
    <w:rsid w:val="00C826B2"/>
    <w:rsid w:val="00C82E8E"/>
    <w:rsid w:val="00C83207"/>
    <w:rsid w:val="00C83BBF"/>
    <w:rsid w:val="00C83FA5"/>
    <w:rsid w:val="00C843A5"/>
    <w:rsid w:val="00C844F6"/>
    <w:rsid w:val="00C854DA"/>
    <w:rsid w:val="00C854EF"/>
    <w:rsid w:val="00C8577C"/>
    <w:rsid w:val="00C858C8"/>
    <w:rsid w:val="00C858FA"/>
    <w:rsid w:val="00C85980"/>
    <w:rsid w:val="00C86062"/>
    <w:rsid w:val="00C86209"/>
    <w:rsid w:val="00C86403"/>
    <w:rsid w:val="00C8655D"/>
    <w:rsid w:val="00C867C9"/>
    <w:rsid w:val="00C86E81"/>
    <w:rsid w:val="00C87089"/>
    <w:rsid w:val="00C87172"/>
    <w:rsid w:val="00C874CD"/>
    <w:rsid w:val="00C87BA1"/>
    <w:rsid w:val="00C87EF1"/>
    <w:rsid w:val="00C905AF"/>
    <w:rsid w:val="00C90724"/>
    <w:rsid w:val="00C90771"/>
    <w:rsid w:val="00C90835"/>
    <w:rsid w:val="00C911D3"/>
    <w:rsid w:val="00C91C56"/>
    <w:rsid w:val="00C921BF"/>
    <w:rsid w:val="00C928C9"/>
    <w:rsid w:val="00C92AD4"/>
    <w:rsid w:val="00C92AE0"/>
    <w:rsid w:val="00C92DDA"/>
    <w:rsid w:val="00C930BA"/>
    <w:rsid w:val="00C9333B"/>
    <w:rsid w:val="00C93681"/>
    <w:rsid w:val="00C9383D"/>
    <w:rsid w:val="00C93896"/>
    <w:rsid w:val="00C9403A"/>
    <w:rsid w:val="00C94270"/>
    <w:rsid w:val="00C9448C"/>
    <w:rsid w:val="00C946D0"/>
    <w:rsid w:val="00C94C68"/>
    <w:rsid w:val="00C9532D"/>
    <w:rsid w:val="00C956CA"/>
    <w:rsid w:val="00C95BD4"/>
    <w:rsid w:val="00C95DC3"/>
    <w:rsid w:val="00C96256"/>
    <w:rsid w:val="00C96816"/>
    <w:rsid w:val="00C969B6"/>
    <w:rsid w:val="00C96E62"/>
    <w:rsid w:val="00C9750A"/>
    <w:rsid w:val="00C9756A"/>
    <w:rsid w:val="00C97F62"/>
    <w:rsid w:val="00CA022F"/>
    <w:rsid w:val="00CA059D"/>
    <w:rsid w:val="00CA072D"/>
    <w:rsid w:val="00CA07EC"/>
    <w:rsid w:val="00CA083F"/>
    <w:rsid w:val="00CA0AD9"/>
    <w:rsid w:val="00CA0D10"/>
    <w:rsid w:val="00CA1333"/>
    <w:rsid w:val="00CA1494"/>
    <w:rsid w:val="00CA189C"/>
    <w:rsid w:val="00CA240E"/>
    <w:rsid w:val="00CA252C"/>
    <w:rsid w:val="00CA280F"/>
    <w:rsid w:val="00CA3238"/>
    <w:rsid w:val="00CA34A4"/>
    <w:rsid w:val="00CA3515"/>
    <w:rsid w:val="00CA358D"/>
    <w:rsid w:val="00CA38C9"/>
    <w:rsid w:val="00CA436F"/>
    <w:rsid w:val="00CA44D3"/>
    <w:rsid w:val="00CA47C8"/>
    <w:rsid w:val="00CA48B3"/>
    <w:rsid w:val="00CA4C9B"/>
    <w:rsid w:val="00CA4FA0"/>
    <w:rsid w:val="00CA5529"/>
    <w:rsid w:val="00CA573E"/>
    <w:rsid w:val="00CA5803"/>
    <w:rsid w:val="00CA6B3F"/>
    <w:rsid w:val="00CA6ED6"/>
    <w:rsid w:val="00CA7784"/>
    <w:rsid w:val="00CA778A"/>
    <w:rsid w:val="00CB007A"/>
    <w:rsid w:val="00CB018A"/>
    <w:rsid w:val="00CB04AF"/>
    <w:rsid w:val="00CB0D56"/>
    <w:rsid w:val="00CB1A99"/>
    <w:rsid w:val="00CB25ED"/>
    <w:rsid w:val="00CB27D9"/>
    <w:rsid w:val="00CB29AE"/>
    <w:rsid w:val="00CB2DD8"/>
    <w:rsid w:val="00CB2E2D"/>
    <w:rsid w:val="00CB2EDE"/>
    <w:rsid w:val="00CB38AF"/>
    <w:rsid w:val="00CB3C81"/>
    <w:rsid w:val="00CB3E85"/>
    <w:rsid w:val="00CB4450"/>
    <w:rsid w:val="00CB48C9"/>
    <w:rsid w:val="00CB4EBF"/>
    <w:rsid w:val="00CB4FCE"/>
    <w:rsid w:val="00CB558E"/>
    <w:rsid w:val="00CB5972"/>
    <w:rsid w:val="00CB5C94"/>
    <w:rsid w:val="00CB5D24"/>
    <w:rsid w:val="00CB6059"/>
    <w:rsid w:val="00CB619F"/>
    <w:rsid w:val="00CB6534"/>
    <w:rsid w:val="00CB66A2"/>
    <w:rsid w:val="00CB6EC0"/>
    <w:rsid w:val="00CB6F9E"/>
    <w:rsid w:val="00CB759E"/>
    <w:rsid w:val="00CB76C2"/>
    <w:rsid w:val="00CB7859"/>
    <w:rsid w:val="00CC004E"/>
    <w:rsid w:val="00CC083A"/>
    <w:rsid w:val="00CC0BB2"/>
    <w:rsid w:val="00CC0CC7"/>
    <w:rsid w:val="00CC0ED5"/>
    <w:rsid w:val="00CC139C"/>
    <w:rsid w:val="00CC13B0"/>
    <w:rsid w:val="00CC1E4F"/>
    <w:rsid w:val="00CC3655"/>
    <w:rsid w:val="00CC36AD"/>
    <w:rsid w:val="00CC3859"/>
    <w:rsid w:val="00CC416C"/>
    <w:rsid w:val="00CC5583"/>
    <w:rsid w:val="00CC5926"/>
    <w:rsid w:val="00CC5A2C"/>
    <w:rsid w:val="00CC5C50"/>
    <w:rsid w:val="00CC6669"/>
    <w:rsid w:val="00CC6686"/>
    <w:rsid w:val="00CC6702"/>
    <w:rsid w:val="00CC6BF2"/>
    <w:rsid w:val="00CC7238"/>
    <w:rsid w:val="00CC7536"/>
    <w:rsid w:val="00CC77AD"/>
    <w:rsid w:val="00CC7B06"/>
    <w:rsid w:val="00CC7D48"/>
    <w:rsid w:val="00CC7DDD"/>
    <w:rsid w:val="00CC7EBB"/>
    <w:rsid w:val="00CD05EA"/>
    <w:rsid w:val="00CD071A"/>
    <w:rsid w:val="00CD0DC9"/>
    <w:rsid w:val="00CD1872"/>
    <w:rsid w:val="00CD1972"/>
    <w:rsid w:val="00CD1BDE"/>
    <w:rsid w:val="00CD28DA"/>
    <w:rsid w:val="00CD2AEC"/>
    <w:rsid w:val="00CD33F6"/>
    <w:rsid w:val="00CD3449"/>
    <w:rsid w:val="00CD3511"/>
    <w:rsid w:val="00CD3BEC"/>
    <w:rsid w:val="00CD3D5E"/>
    <w:rsid w:val="00CD3FD2"/>
    <w:rsid w:val="00CD4432"/>
    <w:rsid w:val="00CD4583"/>
    <w:rsid w:val="00CD45A8"/>
    <w:rsid w:val="00CD4B86"/>
    <w:rsid w:val="00CD4D75"/>
    <w:rsid w:val="00CD4E2E"/>
    <w:rsid w:val="00CD4EFA"/>
    <w:rsid w:val="00CD6025"/>
    <w:rsid w:val="00CD60A0"/>
    <w:rsid w:val="00CD63F8"/>
    <w:rsid w:val="00CD6AEE"/>
    <w:rsid w:val="00CD745D"/>
    <w:rsid w:val="00CD75E6"/>
    <w:rsid w:val="00CD775A"/>
    <w:rsid w:val="00CD7B2C"/>
    <w:rsid w:val="00CE0674"/>
    <w:rsid w:val="00CE07EB"/>
    <w:rsid w:val="00CE104F"/>
    <w:rsid w:val="00CE1343"/>
    <w:rsid w:val="00CE18F2"/>
    <w:rsid w:val="00CE18FB"/>
    <w:rsid w:val="00CE1A9F"/>
    <w:rsid w:val="00CE1B13"/>
    <w:rsid w:val="00CE1CCE"/>
    <w:rsid w:val="00CE203C"/>
    <w:rsid w:val="00CE24DF"/>
    <w:rsid w:val="00CE2FA9"/>
    <w:rsid w:val="00CE311B"/>
    <w:rsid w:val="00CE37FD"/>
    <w:rsid w:val="00CE3A01"/>
    <w:rsid w:val="00CE3A0F"/>
    <w:rsid w:val="00CE40A4"/>
    <w:rsid w:val="00CE43A0"/>
    <w:rsid w:val="00CE4928"/>
    <w:rsid w:val="00CE49C9"/>
    <w:rsid w:val="00CE4C8A"/>
    <w:rsid w:val="00CE4D22"/>
    <w:rsid w:val="00CE4D25"/>
    <w:rsid w:val="00CE4D30"/>
    <w:rsid w:val="00CE4EF4"/>
    <w:rsid w:val="00CE5167"/>
    <w:rsid w:val="00CE55D3"/>
    <w:rsid w:val="00CE5FDD"/>
    <w:rsid w:val="00CE6055"/>
    <w:rsid w:val="00CE61A5"/>
    <w:rsid w:val="00CE61E9"/>
    <w:rsid w:val="00CE6DD5"/>
    <w:rsid w:val="00CE73F1"/>
    <w:rsid w:val="00CE7863"/>
    <w:rsid w:val="00CE7870"/>
    <w:rsid w:val="00CE7A70"/>
    <w:rsid w:val="00CE7CDD"/>
    <w:rsid w:val="00CE7DE2"/>
    <w:rsid w:val="00CF0703"/>
    <w:rsid w:val="00CF08FD"/>
    <w:rsid w:val="00CF0A95"/>
    <w:rsid w:val="00CF0C9D"/>
    <w:rsid w:val="00CF1080"/>
    <w:rsid w:val="00CF196C"/>
    <w:rsid w:val="00CF21F8"/>
    <w:rsid w:val="00CF2609"/>
    <w:rsid w:val="00CF266E"/>
    <w:rsid w:val="00CF2674"/>
    <w:rsid w:val="00CF2D06"/>
    <w:rsid w:val="00CF2EE1"/>
    <w:rsid w:val="00CF2F39"/>
    <w:rsid w:val="00CF3AA6"/>
    <w:rsid w:val="00CF3E8D"/>
    <w:rsid w:val="00CF435F"/>
    <w:rsid w:val="00CF436A"/>
    <w:rsid w:val="00CF46EF"/>
    <w:rsid w:val="00CF470A"/>
    <w:rsid w:val="00CF4F18"/>
    <w:rsid w:val="00CF5160"/>
    <w:rsid w:val="00CF5D84"/>
    <w:rsid w:val="00CF6350"/>
    <w:rsid w:val="00CF64EA"/>
    <w:rsid w:val="00CF6C71"/>
    <w:rsid w:val="00CF779B"/>
    <w:rsid w:val="00CF7BBF"/>
    <w:rsid w:val="00CF7FD1"/>
    <w:rsid w:val="00D00291"/>
    <w:rsid w:val="00D007B9"/>
    <w:rsid w:val="00D00815"/>
    <w:rsid w:val="00D011AD"/>
    <w:rsid w:val="00D01242"/>
    <w:rsid w:val="00D0125C"/>
    <w:rsid w:val="00D013EB"/>
    <w:rsid w:val="00D01997"/>
    <w:rsid w:val="00D01D10"/>
    <w:rsid w:val="00D02657"/>
    <w:rsid w:val="00D02829"/>
    <w:rsid w:val="00D02D40"/>
    <w:rsid w:val="00D03316"/>
    <w:rsid w:val="00D0338A"/>
    <w:rsid w:val="00D033C5"/>
    <w:rsid w:val="00D0390B"/>
    <w:rsid w:val="00D03A04"/>
    <w:rsid w:val="00D03D26"/>
    <w:rsid w:val="00D042CE"/>
    <w:rsid w:val="00D0439F"/>
    <w:rsid w:val="00D055CF"/>
    <w:rsid w:val="00D061EA"/>
    <w:rsid w:val="00D06345"/>
    <w:rsid w:val="00D0657E"/>
    <w:rsid w:val="00D069AE"/>
    <w:rsid w:val="00D06AC7"/>
    <w:rsid w:val="00D06D05"/>
    <w:rsid w:val="00D06EA0"/>
    <w:rsid w:val="00D0722A"/>
    <w:rsid w:val="00D07704"/>
    <w:rsid w:val="00D07977"/>
    <w:rsid w:val="00D07EAC"/>
    <w:rsid w:val="00D07FDF"/>
    <w:rsid w:val="00D10071"/>
    <w:rsid w:val="00D10939"/>
    <w:rsid w:val="00D10BDC"/>
    <w:rsid w:val="00D11101"/>
    <w:rsid w:val="00D11177"/>
    <w:rsid w:val="00D111EF"/>
    <w:rsid w:val="00D1124F"/>
    <w:rsid w:val="00D115BB"/>
    <w:rsid w:val="00D12C07"/>
    <w:rsid w:val="00D12E93"/>
    <w:rsid w:val="00D13286"/>
    <w:rsid w:val="00D13BE5"/>
    <w:rsid w:val="00D13E49"/>
    <w:rsid w:val="00D13E9F"/>
    <w:rsid w:val="00D143AA"/>
    <w:rsid w:val="00D146E3"/>
    <w:rsid w:val="00D149D0"/>
    <w:rsid w:val="00D14EC0"/>
    <w:rsid w:val="00D15247"/>
    <w:rsid w:val="00D157C2"/>
    <w:rsid w:val="00D158D8"/>
    <w:rsid w:val="00D15BE0"/>
    <w:rsid w:val="00D16037"/>
    <w:rsid w:val="00D1606A"/>
    <w:rsid w:val="00D1608C"/>
    <w:rsid w:val="00D162C7"/>
    <w:rsid w:val="00D16642"/>
    <w:rsid w:val="00D1688A"/>
    <w:rsid w:val="00D17434"/>
    <w:rsid w:val="00D175EE"/>
    <w:rsid w:val="00D17730"/>
    <w:rsid w:val="00D17828"/>
    <w:rsid w:val="00D17EA7"/>
    <w:rsid w:val="00D2034A"/>
    <w:rsid w:val="00D203AC"/>
    <w:rsid w:val="00D212D4"/>
    <w:rsid w:val="00D21E05"/>
    <w:rsid w:val="00D21E07"/>
    <w:rsid w:val="00D21E41"/>
    <w:rsid w:val="00D225E8"/>
    <w:rsid w:val="00D22A60"/>
    <w:rsid w:val="00D23107"/>
    <w:rsid w:val="00D23245"/>
    <w:rsid w:val="00D23ECE"/>
    <w:rsid w:val="00D23EF1"/>
    <w:rsid w:val="00D2402D"/>
    <w:rsid w:val="00D247AD"/>
    <w:rsid w:val="00D24B66"/>
    <w:rsid w:val="00D24E6E"/>
    <w:rsid w:val="00D25134"/>
    <w:rsid w:val="00D2529F"/>
    <w:rsid w:val="00D25344"/>
    <w:rsid w:val="00D253A7"/>
    <w:rsid w:val="00D25671"/>
    <w:rsid w:val="00D26279"/>
    <w:rsid w:val="00D266E2"/>
    <w:rsid w:val="00D267E0"/>
    <w:rsid w:val="00D26CA0"/>
    <w:rsid w:val="00D26E31"/>
    <w:rsid w:val="00D270C1"/>
    <w:rsid w:val="00D27851"/>
    <w:rsid w:val="00D27937"/>
    <w:rsid w:val="00D27A35"/>
    <w:rsid w:val="00D27ADF"/>
    <w:rsid w:val="00D27C78"/>
    <w:rsid w:val="00D309B2"/>
    <w:rsid w:val="00D30E20"/>
    <w:rsid w:val="00D30EDA"/>
    <w:rsid w:val="00D314E8"/>
    <w:rsid w:val="00D3183B"/>
    <w:rsid w:val="00D31BBF"/>
    <w:rsid w:val="00D31E25"/>
    <w:rsid w:val="00D31E6B"/>
    <w:rsid w:val="00D3201D"/>
    <w:rsid w:val="00D3205E"/>
    <w:rsid w:val="00D32DE4"/>
    <w:rsid w:val="00D33137"/>
    <w:rsid w:val="00D3336A"/>
    <w:rsid w:val="00D33744"/>
    <w:rsid w:val="00D337DF"/>
    <w:rsid w:val="00D33A70"/>
    <w:rsid w:val="00D33C61"/>
    <w:rsid w:val="00D33E87"/>
    <w:rsid w:val="00D3467F"/>
    <w:rsid w:val="00D34910"/>
    <w:rsid w:val="00D34E3F"/>
    <w:rsid w:val="00D34F2A"/>
    <w:rsid w:val="00D34FB6"/>
    <w:rsid w:val="00D3623E"/>
    <w:rsid w:val="00D36D01"/>
    <w:rsid w:val="00D36D88"/>
    <w:rsid w:val="00D37151"/>
    <w:rsid w:val="00D37CE0"/>
    <w:rsid w:val="00D403FE"/>
    <w:rsid w:val="00D40ABE"/>
    <w:rsid w:val="00D40CB0"/>
    <w:rsid w:val="00D413D6"/>
    <w:rsid w:val="00D41B17"/>
    <w:rsid w:val="00D420AF"/>
    <w:rsid w:val="00D4289A"/>
    <w:rsid w:val="00D42D10"/>
    <w:rsid w:val="00D42E27"/>
    <w:rsid w:val="00D42FEA"/>
    <w:rsid w:val="00D43244"/>
    <w:rsid w:val="00D438B8"/>
    <w:rsid w:val="00D4407D"/>
    <w:rsid w:val="00D446D8"/>
    <w:rsid w:val="00D44943"/>
    <w:rsid w:val="00D44CC1"/>
    <w:rsid w:val="00D44ED1"/>
    <w:rsid w:val="00D451EE"/>
    <w:rsid w:val="00D45A29"/>
    <w:rsid w:val="00D45CA0"/>
    <w:rsid w:val="00D4613A"/>
    <w:rsid w:val="00D46A6D"/>
    <w:rsid w:val="00D46C28"/>
    <w:rsid w:val="00D46CBB"/>
    <w:rsid w:val="00D47794"/>
    <w:rsid w:val="00D47AD8"/>
    <w:rsid w:val="00D47E1A"/>
    <w:rsid w:val="00D47FD5"/>
    <w:rsid w:val="00D50262"/>
    <w:rsid w:val="00D50EBC"/>
    <w:rsid w:val="00D50F70"/>
    <w:rsid w:val="00D51267"/>
    <w:rsid w:val="00D515B3"/>
    <w:rsid w:val="00D51981"/>
    <w:rsid w:val="00D51C61"/>
    <w:rsid w:val="00D51E37"/>
    <w:rsid w:val="00D52542"/>
    <w:rsid w:val="00D52B91"/>
    <w:rsid w:val="00D52BBA"/>
    <w:rsid w:val="00D539AD"/>
    <w:rsid w:val="00D53A4B"/>
    <w:rsid w:val="00D53C22"/>
    <w:rsid w:val="00D53C2C"/>
    <w:rsid w:val="00D53E79"/>
    <w:rsid w:val="00D54614"/>
    <w:rsid w:val="00D54D3F"/>
    <w:rsid w:val="00D54E72"/>
    <w:rsid w:val="00D54FF6"/>
    <w:rsid w:val="00D554EA"/>
    <w:rsid w:val="00D55AD1"/>
    <w:rsid w:val="00D55F5D"/>
    <w:rsid w:val="00D560B8"/>
    <w:rsid w:val="00D56320"/>
    <w:rsid w:val="00D56441"/>
    <w:rsid w:val="00D56814"/>
    <w:rsid w:val="00D56FC7"/>
    <w:rsid w:val="00D5745E"/>
    <w:rsid w:val="00D5754E"/>
    <w:rsid w:val="00D5756D"/>
    <w:rsid w:val="00D5776D"/>
    <w:rsid w:val="00D57937"/>
    <w:rsid w:val="00D57A54"/>
    <w:rsid w:val="00D57B4F"/>
    <w:rsid w:val="00D600EB"/>
    <w:rsid w:val="00D6017E"/>
    <w:rsid w:val="00D602F7"/>
    <w:rsid w:val="00D6038C"/>
    <w:rsid w:val="00D605D7"/>
    <w:rsid w:val="00D60699"/>
    <w:rsid w:val="00D6127B"/>
    <w:rsid w:val="00D61613"/>
    <w:rsid w:val="00D618C7"/>
    <w:rsid w:val="00D62111"/>
    <w:rsid w:val="00D626AE"/>
    <w:rsid w:val="00D62907"/>
    <w:rsid w:val="00D62A7B"/>
    <w:rsid w:val="00D6315F"/>
    <w:rsid w:val="00D6322F"/>
    <w:rsid w:val="00D63746"/>
    <w:rsid w:val="00D63792"/>
    <w:rsid w:val="00D63941"/>
    <w:rsid w:val="00D63D5E"/>
    <w:rsid w:val="00D6451B"/>
    <w:rsid w:val="00D64919"/>
    <w:rsid w:val="00D64A28"/>
    <w:rsid w:val="00D64C6C"/>
    <w:rsid w:val="00D64F37"/>
    <w:rsid w:val="00D650B1"/>
    <w:rsid w:val="00D659D0"/>
    <w:rsid w:val="00D65E40"/>
    <w:rsid w:val="00D66359"/>
    <w:rsid w:val="00D66494"/>
    <w:rsid w:val="00D667F9"/>
    <w:rsid w:val="00D668C1"/>
    <w:rsid w:val="00D66CB4"/>
    <w:rsid w:val="00D66FB7"/>
    <w:rsid w:val="00D671C9"/>
    <w:rsid w:val="00D673CD"/>
    <w:rsid w:val="00D674D5"/>
    <w:rsid w:val="00D676E2"/>
    <w:rsid w:val="00D6781A"/>
    <w:rsid w:val="00D70BE9"/>
    <w:rsid w:val="00D717C2"/>
    <w:rsid w:val="00D71AB5"/>
    <w:rsid w:val="00D7216C"/>
    <w:rsid w:val="00D7244B"/>
    <w:rsid w:val="00D73058"/>
    <w:rsid w:val="00D73126"/>
    <w:rsid w:val="00D73A0B"/>
    <w:rsid w:val="00D73F79"/>
    <w:rsid w:val="00D7453B"/>
    <w:rsid w:val="00D7456A"/>
    <w:rsid w:val="00D748B6"/>
    <w:rsid w:val="00D74AA8"/>
    <w:rsid w:val="00D74D17"/>
    <w:rsid w:val="00D75531"/>
    <w:rsid w:val="00D75589"/>
    <w:rsid w:val="00D759C0"/>
    <w:rsid w:val="00D75A3F"/>
    <w:rsid w:val="00D76225"/>
    <w:rsid w:val="00D7630D"/>
    <w:rsid w:val="00D7647D"/>
    <w:rsid w:val="00D765A3"/>
    <w:rsid w:val="00D765AF"/>
    <w:rsid w:val="00D7682D"/>
    <w:rsid w:val="00D76B67"/>
    <w:rsid w:val="00D770A8"/>
    <w:rsid w:val="00D770AA"/>
    <w:rsid w:val="00D77102"/>
    <w:rsid w:val="00D7726B"/>
    <w:rsid w:val="00D77A1E"/>
    <w:rsid w:val="00D77AA8"/>
    <w:rsid w:val="00D77B00"/>
    <w:rsid w:val="00D77B66"/>
    <w:rsid w:val="00D8019D"/>
    <w:rsid w:val="00D808F9"/>
    <w:rsid w:val="00D81226"/>
    <w:rsid w:val="00D81705"/>
    <w:rsid w:val="00D81DEB"/>
    <w:rsid w:val="00D8201F"/>
    <w:rsid w:val="00D82191"/>
    <w:rsid w:val="00D822FA"/>
    <w:rsid w:val="00D823EE"/>
    <w:rsid w:val="00D828AB"/>
    <w:rsid w:val="00D82BCE"/>
    <w:rsid w:val="00D82CD1"/>
    <w:rsid w:val="00D832D6"/>
    <w:rsid w:val="00D83466"/>
    <w:rsid w:val="00D8359A"/>
    <w:rsid w:val="00D835C1"/>
    <w:rsid w:val="00D8398B"/>
    <w:rsid w:val="00D84184"/>
    <w:rsid w:val="00D84535"/>
    <w:rsid w:val="00D8490C"/>
    <w:rsid w:val="00D84994"/>
    <w:rsid w:val="00D84C90"/>
    <w:rsid w:val="00D8506C"/>
    <w:rsid w:val="00D85136"/>
    <w:rsid w:val="00D853C6"/>
    <w:rsid w:val="00D859DB"/>
    <w:rsid w:val="00D8661F"/>
    <w:rsid w:val="00D86988"/>
    <w:rsid w:val="00D86BFC"/>
    <w:rsid w:val="00D87319"/>
    <w:rsid w:val="00D8788B"/>
    <w:rsid w:val="00D87D21"/>
    <w:rsid w:val="00D87DA7"/>
    <w:rsid w:val="00D90779"/>
    <w:rsid w:val="00D90B71"/>
    <w:rsid w:val="00D912C3"/>
    <w:rsid w:val="00D91506"/>
    <w:rsid w:val="00D915CC"/>
    <w:rsid w:val="00D92B1E"/>
    <w:rsid w:val="00D92D58"/>
    <w:rsid w:val="00D930EA"/>
    <w:rsid w:val="00D93489"/>
    <w:rsid w:val="00D93539"/>
    <w:rsid w:val="00D935DA"/>
    <w:rsid w:val="00D93CD1"/>
    <w:rsid w:val="00D94397"/>
    <w:rsid w:val="00D94DC7"/>
    <w:rsid w:val="00D9502E"/>
    <w:rsid w:val="00D95209"/>
    <w:rsid w:val="00D95274"/>
    <w:rsid w:val="00D958C3"/>
    <w:rsid w:val="00D958D9"/>
    <w:rsid w:val="00D967D2"/>
    <w:rsid w:val="00D96946"/>
    <w:rsid w:val="00D96BAC"/>
    <w:rsid w:val="00D97518"/>
    <w:rsid w:val="00D97A79"/>
    <w:rsid w:val="00D97F4F"/>
    <w:rsid w:val="00D97FA4"/>
    <w:rsid w:val="00DA019A"/>
    <w:rsid w:val="00DA0540"/>
    <w:rsid w:val="00DA05D2"/>
    <w:rsid w:val="00DA0930"/>
    <w:rsid w:val="00DA113E"/>
    <w:rsid w:val="00DA1369"/>
    <w:rsid w:val="00DA1716"/>
    <w:rsid w:val="00DA1965"/>
    <w:rsid w:val="00DA2305"/>
    <w:rsid w:val="00DA23D6"/>
    <w:rsid w:val="00DA2561"/>
    <w:rsid w:val="00DA2A41"/>
    <w:rsid w:val="00DA2C80"/>
    <w:rsid w:val="00DA2EA9"/>
    <w:rsid w:val="00DA3440"/>
    <w:rsid w:val="00DA38DF"/>
    <w:rsid w:val="00DA4582"/>
    <w:rsid w:val="00DA4966"/>
    <w:rsid w:val="00DA5118"/>
    <w:rsid w:val="00DA523D"/>
    <w:rsid w:val="00DA5C19"/>
    <w:rsid w:val="00DA5D9E"/>
    <w:rsid w:val="00DA5E7A"/>
    <w:rsid w:val="00DA6707"/>
    <w:rsid w:val="00DA6C21"/>
    <w:rsid w:val="00DA6EB3"/>
    <w:rsid w:val="00DA6F57"/>
    <w:rsid w:val="00DA777D"/>
    <w:rsid w:val="00DA7937"/>
    <w:rsid w:val="00DA7E60"/>
    <w:rsid w:val="00DA7E80"/>
    <w:rsid w:val="00DB0589"/>
    <w:rsid w:val="00DB0944"/>
    <w:rsid w:val="00DB0AD1"/>
    <w:rsid w:val="00DB0CAF"/>
    <w:rsid w:val="00DB160C"/>
    <w:rsid w:val="00DB181B"/>
    <w:rsid w:val="00DB1910"/>
    <w:rsid w:val="00DB1D00"/>
    <w:rsid w:val="00DB202D"/>
    <w:rsid w:val="00DB20A2"/>
    <w:rsid w:val="00DB22CC"/>
    <w:rsid w:val="00DB2765"/>
    <w:rsid w:val="00DB2B00"/>
    <w:rsid w:val="00DB2E1C"/>
    <w:rsid w:val="00DB32DC"/>
    <w:rsid w:val="00DB33A7"/>
    <w:rsid w:val="00DB36F9"/>
    <w:rsid w:val="00DB370A"/>
    <w:rsid w:val="00DB3CC3"/>
    <w:rsid w:val="00DB4809"/>
    <w:rsid w:val="00DB498B"/>
    <w:rsid w:val="00DB4DFD"/>
    <w:rsid w:val="00DB504D"/>
    <w:rsid w:val="00DB51B6"/>
    <w:rsid w:val="00DB52A1"/>
    <w:rsid w:val="00DB5B8B"/>
    <w:rsid w:val="00DB6B82"/>
    <w:rsid w:val="00DB71CD"/>
    <w:rsid w:val="00DB793C"/>
    <w:rsid w:val="00DB7AC0"/>
    <w:rsid w:val="00DC0246"/>
    <w:rsid w:val="00DC03C5"/>
    <w:rsid w:val="00DC047B"/>
    <w:rsid w:val="00DC07BA"/>
    <w:rsid w:val="00DC1247"/>
    <w:rsid w:val="00DC140F"/>
    <w:rsid w:val="00DC168F"/>
    <w:rsid w:val="00DC1716"/>
    <w:rsid w:val="00DC18C9"/>
    <w:rsid w:val="00DC1BD5"/>
    <w:rsid w:val="00DC24C5"/>
    <w:rsid w:val="00DC2770"/>
    <w:rsid w:val="00DC2BA9"/>
    <w:rsid w:val="00DC2E25"/>
    <w:rsid w:val="00DC386C"/>
    <w:rsid w:val="00DC3C44"/>
    <w:rsid w:val="00DC40C8"/>
    <w:rsid w:val="00DC43EF"/>
    <w:rsid w:val="00DC4650"/>
    <w:rsid w:val="00DC5B00"/>
    <w:rsid w:val="00DC5E5B"/>
    <w:rsid w:val="00DC5FF4"/>
    <w:rsid w:val="00DC6D72"/>
    <w:rsid w:val="00DC6DDF"/>
    <w:rsid w:val="00DC71FE"/>
    <w:rsid w:val="00DC72EE"/>
    <w:rsid w:val="00DC776F"/>
    <w:rsid w:val="00DC7800"/>
    <w:rsid w:val="00DC7807"/>
    <w:rsid w:val="00DC78E9"/>
    <w:rsid w:val="00DC7CCB"/>
    <w:rsid w:val="00DC7FBA"/>
    <w:rsid w:val="00DD05EF"/>
    <w:rsid w:val="00DD08D1"/>
    <w:rsid w:val="00DD0DB6"/>
    <w:rsid w:val="00DD10C9"/>
    <w:rsid w:val="00DD19DC"/>
    <w:rsid w:val="00DD1A91"/>
    <w:rsid w:val="00DD2241"/>
    <w:rsid w:val="00DD2527"/>
    <w:rsid w:val="00DD25E7"/>
    <w:rsid w:val="00DD2609"/>
    <w:rsid w:val="00DD2783"/>
    <w:rsid w:val="00DD2C42"/>
    <w:rsid w:val="00DD2EAF"/>
    <w:rsid w:val="00DD36ED"/>
    <w:rsid w:val="00DD3887"/>
    <w:rsid w:val="00DD515D"/>
    <w:rsid w:val="00DD570D"/>
    <w:rsid w:val="00DD5992"/>
    <w:rsid w:val="00DD5D68"/>
    <w:rsid w:val="00DD6031"/>
    <w:rsid w:val="00DD6447"/>
    <w:rsid w:val="00DD68A3"/>
    <w:rsid w:val="00DD703B"/>
    <w:rsid w:val="00DD7E8F"/>
    <w:rsid w:val="00DE0A82"/>
    <w:rsid w:val="00DE0DE1"/>
    <w:rsid w:val="00DE10C4"/>
    <w:rsid w:val="00DE1C48"/>
    <w:rsid w:val="00DE1C99"/>
    <w:rsid w:val="00DE239C"/>
    <w:rsid w:val="00DE2867"/>
    <w:rsid w:val="00DE28A6"/>
    <w:rsid w:val="00DE2B27"/>
    <w:rsid w:val="00DE2C10"/>
    <w:rsid w:val="00DE2E67"/>
    <w:rsid w:val="00DE35AB"/>
    <w:rsid w:val="00DE3BCF"/>
    <w:rsid w:val="00DE3C50"/>
    <w:rsid w:val="00DE3CB3"/>
    <w:rsid w:val="00DE4C89"/>
    <w:rsid w:val="00DE5273"/>
    <w:rsid w:val="00DE532A"/>
    <w:rsid w:val="00DE5434"/>
    <w:rsid w:val="00DE57E6"/>
    <w:rsid w:val="00DE58B1"/>
    <w:rsid w:val="00DE61C6"/>
    <w:rsid w:val="00DE66DF"/>
    <w:rsid w:val="00DE6A43"/>
    <w:rsid w:val="00DE6EDD"/>
    <w:rsid w:val="00DE7265"/>
    <w:rsid w:val="00DE79E2"/>
    <w:rsid w:val="00DF0196"/>
    <w:rsid w:val="00DF0561"/>
    <w:rsid w:val="00DF0962"/>
    <w:rsid w:val="00DF0BDB"/>
    <w:rsid w:val="00DF11DB"/>
    <w:rsid w:val="00DF168F"/>
    <w:rsid w:val="00DF1B2D"/>
    <w:rsid w:val="00DF1D01"/>
    <w:rsid w:val="00DF1D32"/>
    <w:rsid w:val="00DF2164"/>
    <w:rsid w:val="00DF2214"/>
    <w:rsid w:val="00DF227D"/>
    <w:rsid w:val="00DF22F0"/>
    <w:rsid w:val="00DF2CE9"/>
    <w:rsid w:val="00DF303E"/>
    <w:rsid w:val="00DF347C"/>
    <w:rsid w:val="00DF3677"/>
    <w:rsid w:val="00DF3C3B"/>
    <w:rsid w:val="00DF3EF7"/>
    <w:rsid w:val="00DF4ACC"/>
    <w:rsid w:val="00DF4BD0"/>
    <w:rsid w:val="00DF4C6F"/>
    <w:rsid w:val="00DF4E2C"/>
    <w:rsid w:val="00DF4F5A"/>
    <w:rsid w:val="00DF506C"/>
    <w:rsid w:val="00DF539F"/>
    <w:rsid w:val="00DF5840"/>
    <w:rsid w:val="00DF59AC"/>
    <w:rsid w:val="00DF5C52"/>
    <w:rsid w:val="00DF61A7"/>
    <w:rsid w:val="00DF63A3"/>
    <w:rsid w:val="00DF653E"/>
    <w:rsid w:val="00DF675E"/>
    <w:rsid w:val="00DF6EAF"/>
    <w:rsid w:val="00DF7FB0"/>
    <w:rsid w:val="00E0018F"/>
    <w:rsid w:val="00E00CC1"/>
    <w:rsid w:val="00E00CDA"/>
    <w:rsid w:val="00E00E70"/>
    <w:rsid w:val="00E015F2"/>
    <w:rsid w:val="00E01A35"/>
    <w:rsid w:val="00E01C39"/>
    <w:rsid w:val="00E01DBE"/>
    <w:rsid w:val="00E02359"/>
    <w:rsid w:val="00E02493"/>
    <w:rsid w:val="00E028A0"/>
    <w:rsid w:val="00E029C3"/>
    <w:rsid w:val="00E02AA0"/>
    <w:rsid w:val="00E02BAA"/>
    <w:rsid w:val="00E02EEB"/>
    <w:rsid w:val="00E03A4E"/>
    <w:rsid w:val="00E042A4"/>
    <w:rsid w:val="00E04378"/>
    <w:rsid w:val="00E04651"/>
    <w:rsid w:val="00E04913"/>
    <w:rsid w:val="00E04AFF"/>
    <w:rsid w:val="00E04B91"/>
    <w:rsid w:val="00E04C82"/>
    <w:rsid w:val="00E04DF2"/>
    <w:rsid w:val="00E04EA6"/>
    <w:rsid w:val="00E050C2"/>
    <w:rsid w:val="00E053E7"/>
    <w:rsid w:val="00E05446"/>
    <w:rsid w:val="00E0578E"/>
    <w:rsid w:val="00E05DEA"/>
    <w:rsid w:val="00E05F54"/>
    <w:rsid w:val="00E0607C"/>
    <w:rsid w:val="00E0647F"/>
    <w:rsid w:val="00E06581"/>
    <w:rsid w:val="00E06899"/>
    <w:rsid w:val="00E06D51"/>
    <w:rsid w:val="00E070EC"/>
    <w:rsid w:val="00E0781E"/>
    <w:rsid w:val="00E07D15"/>
    <w:rsid w:val="00E07D59"/>
    <w:rsid w:val="00E07EF9"/>
    <w:rsid w:val="00E10B8A"/>
    <w:rsid w:val="00E10BB0"/>
    <w:rsid w:val="00E10E36"/>
    <w:rsid w:val="00E110ED"/>
    <w:rsid w:val="00E118B9"/>
    <w:rsid w:val="00E11A10"/>
    <w:rsid w:val="00E11A2E"/>
    <w:rsid w:val="00E1237F"/>
    <w:rsid w:val="00E1276D"/>
    <w:rsid w:val="00E132E2"/>
    <w:rsid w:val="00E1350B"/>
    <w:rsid w:val="00E149F0"/>
    <w:rsid w:val="00E14C6C"/>
    <w:rsid w:val="00E14E2F"/>
    <w:rsid w:val="00E14E4B"/>
    <w:rsid w:val="00E14F33"/>
    <w:rsid w:val="00E1546E"/>
    <w:rsid w:val="00E15565"/>
    <w:rsid w:val="00E15794"/>
    <w:rsid w:val="00E162B1"/>
    <w:rsid w:val="00E166A3"/>
    <w:rsid w:val="00E17092"/>
    <w:rsid w:val="00E173C4"/>
    <w:rsid w:val="00E1744A"/>
    <w:rsid w:val="00E17573"/>
    <w:rsid w:val="00E1789B"/>
    <w:rsid w:val="00E178B8"/>
    <w:rsid w:val="00E20102"/>
    <w:rsid w:val="00E20573"/>
    <w:rsid w:val="00E207DA"/>
    <w:rsid w:val="00E20A3A"/>
    <w:rsid w:val="00E20CA8"/>
    <w:rsid w:val="00E20CC4"/>
    <w:rsid w:val="00E20CE4"/>
    <w:rsid w:val="00E216FD"/>
    <w:rsid w:val="00E21A1E"/>
    <w:rsid w:val="00E22676"/>
    <w:rsid w:val="00E2285A"/>
    <w:rsid w:val="00E22E2A"/>
    <w:rsid w:val="00E22ECB"/>
    <w:rsid w:val="00E232F9"/>
    <w:rsid w:val="00E23649"/>
    <w:rsid w:val="00E23690"/>
    <w:rsid w:val="00E23B0C"/>
    <w:rsid w:val="00E23B6E"/>
    <w:rsid w:val="00E23CE2"/>
    <w:rsid w:val="00E240FE"/>
    <w:rsid w:val="00E2414F"/>
    <w:rsid w:val="00E2422A"/>
    <w:rsid w:val="00E24D08"/>
    <w:rsid w:val="00E2518E"/>
    <w:rsid w:val="00E253A5"/>
    <w:rsid w:val="00E2557D"/>
    <w:rsid w:val="00E255E0"/>
    <w:rsid w:val="00E25899"/>
    <w:rsid w:val="00E25CF6"/>
    <w:rsid w:val="00E26864"/>
    <w:rsid w:val="00E268B6"/>
    <w:rsid w:val="00E26A52"/>
    <w:rsid w:val="00E26BBF"/>
    <w:rsid w:val="00E273B0"/>
    <w:rsid w:val="00E277C5"/>
    <w:rsid w:val="00E27CB0"/>
    <w:rsid w:val="00E27DB0"/>
    <w:rsid w:val="00E30387"/>
    <w:rsid w:val="00E30ABF"/>
    <w:rsid w:val="00E30B2C"/>
    <w:rsid w:val="00E30C5B"/>
    <w:rsid w:val="00E30EA9"/>
    <w:rsid w:val="00E31282"/>
    <w:rsid w:val="00E31741"/>
    <w:rsid w:val="00E31AC3"/>
    <w:rsid w:val="00E31D03"/>
    <w:rsid w:val="00E31F4E"/>
    <w:rsid w:val="00E322BF"/>
    <w:rsid w:val="00E328D7"/>
    <w:rsid w:val="00E32917"/>
    <w:rsid w:val="00E32C60"/>
    <w:rsid w:val="00E32FD4"/>
    <w:rsid w:val="00E33556"/>
    <w:rsid w:val="00E33998"/>
    <w:rsid w:val="00E33C5B"/>
    <w:rsid w:val="00E342AD"/>
    <w:rsid w:val="00E34444"/>
    <w:rsid w:val="00E347E0"/>
    <w:rsid w:val="00E34A50"/>
    <w:rsid w:val="00E3508A"/>
    <w:rsid w:val="00E35145"/>
    <w:rsid w:val="00E35235"/>
    <w:rsid w:val="00E35339"/>
    <w:rsid w:val="00E35C54"/>
    <w:rsid w:val="00E367F7"/>
    <w:rsid w:val="00E36D1E"/>
    <w:rsid w:val="00E36DFA"/>
    <w:rsid w:val="00E37474"/>
    <w:rsid w:val="00E37626"/>
    <w:rsid w:val="00E37BAD"/>
    <w:rsid w:val="00E40A48"/>
    <w:rsid w:val="00E40B0D"/>
    <w:rsid w:val="00E413D0"/>
    <w:rsid w:val="00E41404"/>
    <w:rsid w:val="00E41479"/>
    <w:rsid w:val="00E415A0"/>
    <w:rsid w:val="00E4164F"/>
    <w:rsid w:val="00E41710"/>
    <w:rsid w:val="00E418B6"/>
    <w:rsid w:val="00E41FE4"/>
    <w:rsid w:val="00E426BD"/>
    <w:rsid w:val="00E42BC3"/>
    <w:rsid w:val="00E42C99"/>
    <w:rsid w:val="00E42D73"/>
    <w:rsid w:val="00E431F1"/>
    <w:rsid w:val="00E4321C"/>
    <w:rsid w:val="00E4324C"/>
    <w:rsid w:val="00E4370A"/>
    <w:rsid w:val="00E43BFD"/>
    <w:rsid w:val="00E43CE0"/>
    <w:rsid w:val="00E43EA3"/>
    <w:rsid w:val="00E4446E"/>
    <w:rsid w:val="00E445D3"/>
    <w:rsid w:val="00E44710"/>
    <w:rsid w:val="00E44798"/>
    <w:rsid w:val="00E45929"/>
    <w:rsid w:val="00E45D25"/>
    <w:rsid w:val="00E46240"/>
    <w:rsid w:val="00E46BD4"/>
    <w:rsid w:val="00E471B6"/>
    <w:rsid w:val="00E5041F"/>
    <w:rsid w:val="00E50C52"/>
    <w:rsid w:val="00E50D1F"/>
    <w:rsid w:val="00E51305"/>
    <w:rsid w:val="00E51949"/>
    <w:rsid w:val="00E52084"/>
    <w:rsid w:val="00E520DA"/>
    <w:rsid w:val="00E5224E"/>
    <w:rsid w:val="00E530B4"/>
    <w:rsid w:val="00E53202"/>
    <w:rsid w:val="00E53496"/>
    <w:rsid w:val="00E5367E"/>
    <w:rsid w:val="00E54325"/>
    <w:rsid w:val="00E546B4"/>
    <w:rsid w:val="00E549CB"/>
    <w:rsid w:val="00E54F97"/>
    <w:rsid w:val="00E55060"/>
    <w:rsid w:val="00E55291"/>
    <w:rsid w:val="00E55450"/>
    <w:rsid w:val="00E55821"/>
    <w:rsid w:val="00E55B2F"/>
    <w:rsid w:val="00E55BED"/>
    <w:rsid w:val="00E55BF4"/>
    <w:rsid w:val="00E5635C"/>
    <w:rsid w:val="00E565B3"/>
    <w:rsid w:val="00E56C0E"/>
    <w:rsid w:val="00E56E42"/>
    <w:rsid w:val="00E5729A"/>
    <w:rsid w:val="00E57316"/>
    <w:rsid w:val="00E57387"/>
    <w:rsid w:val="00E57605"/>
    <w:rsid w:val="00E576CF"/>
    <w:rsid w:val="00E579DA"/>
    <w:rsid w:val="00E57BF3"/>
    <w:rsid w:val="00E57E78"/>
    <w:rsid w:val="00E60131"/>
    <w:rsid w:val="00E60282"/>
    <w:rsid w:val="00E60BAD"/>
    <w:rsid w:val="00E60CF0"/>
    <w:rsid w:val="00E61C12"/>
    <w:rsid w:val="00E6258B"/>
    <w:rsid w:val="00E628AF"/>
    <w:rsid w:val="00E62D6F"/>
    <w:rsid w:val="00E62FF6"/>
    <w:rsid w:val="00E6317B"/>
    <w:rsid w:val="00E632BE"/>
    <w:rsid w:val="00E6444E"/>
    <w:rsid w:val="00E644C5"/>
    <w:rsid w:val="00E6490D"/>
    <w:rsid w:val="00E64B04"/>
    <w:rsid w:val="00E64CB0"/>
    <w:rsid w:val="00E6605A"/>
    <w:rsid w:val="00E661DD"/>
    <w:rsid w:val="00E66F7F"/>
    <w:rsid w:val="00E66FF1"/>
    <w:rsid w:val="00E67248"/>
    <w:rsid w:val="00E6728D"/>
    <w:rsid w:val="00E67296"/>
    <w:rsid w:val="00E67647"/>
    <w:rsid w:val="00E70078"/>
    <w:rsid w:val="00E7081C"/>
    <w:rsid w:val="00E70BE5"/>
    <w:rsid w:val="00E71C7D"/>
    <w:rsid w:val="00E724C1"/>
    <w:rsid w:val="00E725C6"/>
    <w:rsid w:val="00E72717"/>
    <w:rsid w:val="00E72770"/>
    <w:rsid w:val="00E729BB"/>
    <w:rsid w:val="00E72ED3"/>
    <w:rsid w:val="00E731E8"/>
    <w:rsid w:val="00E73663"/>
    <w:rsid w:val="00E7370E"/>
    <w:rsid w:val="00E73EC5"/>
    <w:rsid w:val="00E7415B"/>
    <w:rsid w:val="00E744AB"/>
    <w:rsid w:val="00E74AFE"/>
    <w:rsid w:val="00E74D9A"/>
    <w:rsid w:val="00E74E14"/>
    <w:rsid w:val="00E75163"/>
    <w:rsid w:val="00E75343"/>
    <w:rsid w:val="00E756EF"/>
    <w:rsid w:val="00E76069"/>
    <w:rsid w:val="00E760E4"/>
    <w:rsid w:val="00E765BC"/>
    <w:rsid w:val="00E76BFE"/>
    <w:rsid w:val="00E77017"/>
    <w:rsid w:val="00E77099"/>
    <w:rsid w:val="00E771ED"/>
    <w:rsid w:val="00E77E3E"/>
    <w:rsid w:val="00E80066"/>
    <w:rsid w:val="00E803D9"/>
    <w:rsid w:val="00E80576"/>
    <w:rsid w:val="00E808AC"/>
    <w:rsid w:val="00E80CA9"/>
    <w:rsid w:val="00E8100B"/>
    <w:rsid w:val="00E81BB3"/>
    <w:rsid w:val="00E82294"/>
    <w:rsid w:val="00E82618"/>
    <w:rsid w:val="00E82A40"/>
    <w:rsid w:val="00E82DDB"/>
    <w:rsid w:val="00E836C0"/>
    <w:rsid w:val="00E836D2"/>
    <w:rsid w:val="00E8380F"/>
    <w:rsid w:val="00E83C64"/>
    <w:rsid w:val="00E8423C"/>
    <w:rsid w:val="00E84703"/>
    <w:rsid w:val="00E84766"/>
    <w:rsid w:val="00E84945"/>
    <w:rsid w:val="00E85067"/>
    <w:rsid w:val="00E8517D"/>
    <w:rsid w:val="00E85410"/>
    <w:rsid w:val="00E861F0"/>
    <w:rsid w:val="00E862F0"/>
    <w:rsid w:val="00E86CEE"/>
    <w:rsid w:val="00E86E84"/>
    <w:rsid w:val="00E86F4D"/>
    <w:rsid w:val="00E871D5"/>
    <w:rsid w:val="00E873FC"/>
    <w:rsid w:val="00E874C5"/>
    <w:rsid w:val="00E877A3"/>
    <w:rsid w:val="00E87EA4"/>
    <w:rsid w:val="00E9010C"/>
    <w:rsid w:val="00E906D9"/>
    <w:rsid w:val="00E908E0"/>
    <w:rsid w:val="00E90B5F"/>
    <w:rsid w:val="00E914F3"/>
    <w:rsid w:val="00E915A5"/>
    <w:rsid w:val="00E91654"/>
    <w:rsid w:val="00E916ED"/>
    <w:rsid w:val="00E91834"/>
    <w:rsid w:val="00E9218D"/>
    <w:rsid w:val="00E927F7"/>
    <w:rsid w:val="00E93242"/>
    <w:rsid w:val="00E9337B"/>
    <w:rsid w:val="00E93491"/>
    <w:rsid w:val="00E93E5F"/>
    <w:rsid w:val="00E93F85"/>
    <w:rsid w:val="00E945B8"/>
    <w:rsid w:val="00E9466E"/>
    <w:rsid w:val="00E947F9"/>
    <w:rsid w:val="00E94888"/>
    <w:rsid w:val="00E94C8F"/>
    <w:rsid w:val="00E94E34"/>
    <w:rsid w:val="00E94E7F"/>
    <w:rsid w:val="00E955E9"/>
    <w:rsid w:val="00E956E4"/>
    <w:rsid w:val="00E958BD"/>
    <w:rsid w:val="00E95FE4"/>
    <w:rsid w:val="00E96368"/>
    <w:rsid w:val="00E965CD"/>
    <w:rsid w:val="00E967A3"/>
    <w:rsid w:val="00E9687C"/>
    <w:rsid w:val="00E96C73"/>
    <w:rsid w:val="00E96F93"/>
    <w:rsid w:val="00E97209"/>
    <w:rsid w:val="00E974E3"/>
    <w:rsid w:val="00E9773D"/>
    <w:rsid w:val="00E977B3"/>
    <w:rsid w:val="00E97E03"/>
    <w:rsid w:val="00EA0064"/>
    <w:rsid w:val="00EA058E"/>
    <w:rsid w:val="00EA0673"/>
    <w:rsid w:val="00EA0BCB"/>
    <w:rsid w:val="00EA13BF"/>
    <w:rsid w:val="00EA1AF7"/>
    <w:rsid w:val="00EA2A4C"/>
    <w:rsid w:val="00EA3102"/>
    <w:rsid w:val="00EA31C1"/>
    <w:rsid w:val="00EA3635"/>
    <w:rsid w:val="00EA40B7"/>
    <w:rsid w:val="00EA40EE"/>
    <w:rsid w:val="00EA4325"/>
    <w:rsid w:val="00EA45F9"/>
    <w:rsid w:val="00EA478F"/>
    <w:rsid w:val="00EA4E79"/>
    <w:rsid w:val="00EA4FA8"/>
    <w:rsid w:val="00EA520D"/>
    <w:rsid w:val="00EA5359"/>
    <w:rsid w:val="00EA560C"/>
    <w:rsid w:val="00EA6FB1"/>
    <w:rsid w:val="00EA72A9"/>
    <w:rsid w:val="00EA7793"/>
    <w:rsid w:val="00EA7BCD"/>
    <w:rsid w:val="00EA7CE2"/>
    <w:rsid w:val="00EA7F58"/>
    <w:rsid w:val="00EA7FE3"/>
    <w:rsid w:val="00EB0129"/>
    <w:rsid w:val="00EB0270"/>
    <w:rsid w:val="00EB063E"/>
    <w:rsid w:val="00EB0BE7"/>
    <w:rsid w:val="00EB0EF3"/>
    <w:rsid w:val="00EB1596"/>
    <w:rsid w:val="00EB203F"/>
    <w:rsid w:val="00EB20F2"/>
    <w:rsid w:val="00EB2998"/>
    <w:rsid w:val="00EB2B00"/>
    <w:rsid w:val="00EB2BF6"/>
    <w:rsid w:val="00EB2CEF"/>
    <w:rsid w:val="00EB2CF4"/>
    <w:rsid w:val="00EB2FCB"/>
    <w:rsid w:val="00EB300D"/>
    <w:rsid w:val="00EB35BF"/>
    <w:rsid w:val="00EB3646"/>
    <w:rsid w:val="00EB3EFB"/>
    <w:rsid w:val="00EB44F1"/>
    <w:rsid w:val="00EB4725"/>
    <w:rsid w:val="00EB4D2B"/>
    <w:rsid w:val="00EB5300"/>
    <w:rsid w:val="00EB565C"/>
    <w:rsid w:val="00EB5B90"/>
    <w:rsid w:val="00EB5E9E"/>
    <w:rsid w:val="00EB6236"/>
    <w:rsid w:val="00EB654E"/>
    <w:rsid w:val="00EB67BE"/>
    <w:rsid w:val="00EB6E06"/>
    <w:rsid w:val="00EB6FD5"/>
    <w:rsid w:val="00EB7526"/>
    <w:rsid w:val="00EB7627"/>
    <w:rsid w:val="00EB7926"/>
    <w:rsid w:val="00EC0185"/>
    <w:rsid w:val="00EC0320"/>
    <w:rsid w:val="00EC0379"/>
    <w:rsid w:val="00EC0402"/>
    <w:rsid w:val="00EC050D"/>
    <w:rsid w:val="00EC0678"/>
    <w:rsid w:val="00EC0A4B"/>
    <w:rsid w:val="00EC0D8A"/>
    <w:rsid w:val="00EC1725"/>
    <w:rsid w:val="00EC199D"/>
    <w:rsid w:val="00EC28D3"/>
    <w:rsid w:val="00EC2BA1"/>
    <w:rsid w:val="00EC2D9B"/>
    <w:rsid w:val="00EC346C"/>
    <w:rsid w:val="00EC357E"/>
    <w:rsid w:val="00EC3693"/>
    <w:rsid w:val="00EC4333"/>
    <w:rsid w:val="00EC4D52"/>
    <w:rsid w:val="00EC4D87"/>
    <w:rsid w:val="00EC4E8B"/>
    <w:rsid w:val="00EC57DB"/>
    <w:rsid w:val="00EC5A26"/>
    <w:rsid w:val="00EC5E32"/>
    <w:rsid w:val="00EC5F55"/>
    <w:rsid w:val="00EC69A7"/>
    <w:rsid w:val="00EC6ABF"/>
    <w:rsid w:val="00EC7869"/>
    <w:rsid w:val="00EC7D54"/>
    <w:rsid w:val="00ED0175"/>
    <w:rsid w:val="00ED0F3C"/>
    <w:rsid w:val="00ED105E"/>
    <w:rsid w:val="00ED10A2"/>
    <w:rsid w:val="00ED10E8"/>
    <w:rsid w:val="00ED1541"/>
    <w:rsid w:val="00ED2AEC"/>
    <w:rsid w:val="00ED2F84"/>
    <w:rsid w:val="00ED356F"/>
    <w:rsid w:val="00ED38FC"/>
    <w:rsid w:val="00ED4414"/>
    <w:rsid w:val="00ED46BB"/>
    <w:rsid w:val="00ED4887"/>
    <w:rsid w:val="00ED4CA2"/>
    <w:rsid w:val="00ED4DF9"/>
    <w:rsid w:val="00ED5059"/>
    <w:rsid w:val="00ED5969"/>
    <w:rsid w:val="00ED5AE0"/>
    <w:rsid w:val="00ED6F3B"/>
    <w:rsid w:val="00ED6F8C"/>
    <w:rsid w:val="00ED702A"/>
    <w:rsid w:val="00ED710F"/>
    <w:rsid w:val="00ED7EB9"/>
    <w:rsid w:val="00EE0522"/>
    <w:rsid w:val="00EE0872"/>
    <w:rsid w:val="00EE0A4D"/>
    <w:rsid w:val="00EE117A"/>
    <w:rsid w:val="00EE160F"/>
    <w:rsid w:val="00EE17F8"/>
    <w:rsid w:val="00EE1B01"/>
    <w:rsid w:val="00EE1BF3"/>
    <w:rsid w:val="00EE1D19"/>
    <w:rsid w:val="00EE23CB"/>
    <w:rsid w:val="00EE26B5"/>
    <w:rsid w:val="00EE31C0"/>
    <w:rsid w:val="00EE33B1"/>
    <w:rsid w:val="00EE3B56"/>
    <w:rsid w:val="00EE3FDE"/>
    <w:rsid w:val="00EE427C"/>
    <w:rsid w:val="00EE44B8"/>
    <w:rsid w:val="00EE4607"/>
    <w:rsid w:val="00EE4C36"/>
    <w:rsid w:val="00EE4E22"/>
    <w:rsid w:val="00EE51B3"/>
    <w:rsid w:val="00EE531E"/>
    <w:rsid w:val="00EE56F4"/>
    <w:rsid w:val="00EE5809"/>
    <w:rsid w:val="00EE586E"/>
    <w:rsid w:val="00EE5EAA"/>
    <w:rsid w:val="00EE5F64"/>
    <w:rsid w:val="00EE60FF"/>
    <w:rsid w:val="00EE6259"/>
    <w:rsid w:val="00EE6469"/>
    <w:rsid w:val="00EE6ABE"/>
    <w:rsid w:val="00EE6C09"/>
    <w:rsid w:val="00EE6F68"/>
    <w:rsid w:val="00EE71A3"/>
    <w:rsid w:val="00EE75B6"/>
    <w:rsid w:val="00EE7E13"/>
    <w:rsid w:val="00EF02BB"/>
    <w:rsid w:val="00EF0C1F"/>
    <w:rsid w:val="00EF0D17"/>
    <w:rsid w:val="00EF0EB6"/>
    <w:rsid w:val="00EF1139"/>
    <w:rsid w:val="00EF1297"/>
    <w:rsid w:val="00EF18DD"/>
    <w:rsid w:val="00EF1A1B"/>
    <w:rsid w:val="00EF1CBA"/>
    <w:rsid w:val="00EF2957"/>
    <w:rsid w:val="00EF2A9F"/>
    <w:rsid w:val="00EF32AA"/>
    <w:rsid w:val="00EF33A7"/>
    <w:rsid w:val="00EF33C8"/>
    <w:rsid w:val="00EF35DF"/>
    <w:rsid w:val="00EF4788"/>
    <w:rsid w:val="00EF4917"/>
    <w:rsid w:val="00EF4949"/>
    <w:rsid w:val="00EF4E1C"/>
    <w:rsid w:val="00EF55C2"/>
    <w:rsid w:val="00EF5B22"/>
    <w:rsid w:val="00EF5D74"/>
    <w:rsid w:val="00EF6E20"/>
    <w:rsid w:val="00EF6ECE"/>
    <w:rsid w:val="00EF6F7E"/>
    <w:rsid w:val="00EF7319"/>
    <w:rsid w:val="00EF764E"/>
    <w:rsid w:val="00EF7D61"/>
    <w:rsid w:val="00F00089"/>
    <w:rsid w:val="00F00A4F"/>
    <w:rsid w:val="00F0107D"/>
    <w:rsid w:val="00F013E2"/>
    <w:rsid w:val="00F0151D"/>
    <w:rsid w:val="00F027A0"/>
    <w:rsid w:val="00F02890"/>
    <w:rsid w:val="00F029F6"/>
    <w:rsid w:val="00F02E70"/>
    <w:rsid w:val="00F02EF2"/>
    <w:rsid w:val="00F03195"/>
    <w:rsid w:val="00F03385"/>
    <w:rsid w:val="00F03669"/>
    <w:rsid w:val="00F036C7"/>
    <w:rsid w:val="00F03B11"/>
    <w:rsid w:val="00F044F8"/>
    <w:rsid w:val="00F04EE3"/>
    <w:rsid w:val="00F05119"/>
    <w:rsid w:val="00F052DB"/>
    <w:rsid w:val="00F053E6"/>
    <w:rsid w:val="00F05498"/>
    <w:rsid w:val="00F0558C"/>
    <w:rsid w:val="00F0580F"/>
    <w:rsid w:val="00F05F3D"/>
    <w:rsid w:val="00F06C28"/>
    <w:rsid w:val="00F06CA8"/>
    <w:rsid w:val="00F0716F"/>
    <w:rsid w:val="00F0730F"/>
    <w:rsid w:val="00F07364"/>
    <w:rsid w:val="00F073B3"/>
    <w:rsid w:val="00F07A71"/>
    <w:rsid w:val="00F07F51"/>
    <w:rsid w:val="00F07FA8"/>
    <w:rsid w:val="00F100A1"/>
    <w:rsid w:val="00F1046A"/>
    <w:rsid w:val="00F10C74"/>
    <w:rsid w:val="00F10C95"/>
    <w:rsid w:val="00F11210"/>
    <w:rsid w:val="00F1194D"/>
    <w:rsid w:val="00F1224D"/>
    <w:rsid w:val="00F12B14"/>
    <w:rsid w:val="00F133CB"/>
    <w:rsid w:val="00F13BF5"/>
    <w:rsid w:val="00F13DD4"/>
    <w:rsid w:val="00F1404D"/>
    <w:rsid w:val="00F1429A"/>
    <w:rsid w:val="00F1474C"/>
    <w:rsid w:val="00F14A37"/>
    <w:rsid w:val="00F15302"/>
    <w:rsid w:val="00F15420"/>
    <w:rsid w:val="00F158EC"/>
    <w:rsid w:val="00F15AE7"/>
    <w:rsid w:val="00F16020"/>
    <w:rsid w:val="00F16687"/>
    <w:rsid w:val="00F16BD6"/>
    <w:rsid w:val="00F17277"/>
    <w:rsid w:val="00F17477"/>
    <w:rsid w:val="00F17698"/>
    <w:rsid w:val="00F17C2A"/>
    <w:rsid w:val="00F17C6D"/>
    <w:rsid w:val="00F200D2"/>
    <w:rsid w:val="00F20E98"/>
    <w:rsid w:val="00F20EFB"/>
    <w:rsid w:val="00F21057"/>
    <w:rsid w:val="00F210F4"/>
    <w:rsid w:val="00F211D0"/>
    <w:rsid w:val="00F22B7D"/>
    <w:rsid w:val="00F22EED"/>
    <w:rsid w:val="00F23006"/>
    <w:rsid w:val="00F2348A"/>
    <w:rsid w:val="00F235A5"/>
    <w:rsid w:val="00F2386A"/>
    <w:rsid w:val="00F23B15"/>
    <w:rsid w:val="00F25253"/>
    <w:rsid w:val="00F253CE"/>
    <w:rsid w:val="00F254C5"/>
    <w:rsid w:val="00F25592"/>
    <w:rsid w:val="00F25EE8"/>
    <w:rsid w:val="00F25F68"/>
    <w:rsid w:val="00F26136"/>
    <w:rsid w:val="00F26D56"/>
    <w:rsid w:val="00F272D0"/>
    <w:rsid w:val="00F27A7E"/>
    <w:rsid w:val="00F27CEF"/>
    <w:rsid w:val="00F30270"/>
    <w:rsid w:val="00F30514"/>
    <w:rsid w:val="00F3088D"/>
    <w:rsid w:val="00F31679"/>
    <w:rsid w:val="00F31730"/>
    <w:rsid w:val="00F317D7"/>
    <w:rsid w:val="00F3195A"/>
    <w:rsid w:val="00F319E4"/>
    <w:rsid w:val="00F31BBC"/>
    <w:rsid w:val="00F326DA"/>
    <w:rsid w:val="00F32C23"/>
    <w:rsid w:val="00F32CD1"/>
    <w:rsid w:val="00F3303C"/>
    <w:rsid w:val="00F332B4"/>
    <w:rsid w:val="00F3343E"/>
    <w:rsid w:val="00F3375B"/>
    <w:rsid w:val="00F3416E"/>
    <w:rsid w:val="00F34301"/>
    <w:rsid w:val="00F34352"/>
    <w:rsid w:val="00F34916"/>
    <w:rsid w:val="00F34E74"/>
    <w:rsid w:val="00F3554A"/>
    <w:rsid w:val="00F356C9"/>
    <w:rsid w:val="00F35848"/>
    <w:rsid w:val="00F359E4"/>
    <w:rsid w:val="00F35B43"/>
    <w:rsid w:val="00F35E8D"/>
    <w:rsid w:val="00F3604B"/>
    <w:rsid w:val="00F361AF"/>
    <w:rsid w:val="00F36B72"/>
    <w:rsid w:val="00F370FA"/>
    <w:rsid w:val="00F37389"/>
    <w:rsid w:val="00F3772A"/>
    <w:rsid w:val="00F3776F"/>
    <w:rsid w:val="00F37C3A"/>
    <w:rsid w:val="00F403E3"/>
    <w:rsid w:val="00F4057F"/>
    <w:rsid w:val="00F40CAA"/>
    <w:rsid w:val="00F41211"/>
    <w:rsid w:val="00F412D5"/>
    <w:rsid w:val="00F41472"/>
    <w:rsid w:val="00F416EB"/>
    <w:rsid w:val="00F41884"/>
    <w:rsid w:val="00F41BE3"/>
    <w:rsid w:val="00F4240D"/>
    <w:rsid w:val="00F42546"/>
    <w:rsid w:val="00F42688"/>
    <w:rsid w:val="00F429EC"/>
    <w:rsid w:val="00F42F66"/>
    <w:rsid w:val="00F43032"/>
    <w:rsid w:val="00F4308D"/>
    <w:rsid w:val="00F43095"/>
    <w:rsid w:val="00F4319E"/>
    <w:rsid w:val="00F4326F"/>
    <w:rsid w:val="00F43308"/>
    <w:rsid w:val="00F43657"/>
    <w:rsid w:val="00F43AAB"/>
    <w:rsid w:val="00F43B73"/>
    <w:rsid w:val="00F43D47"/>
    <w:rsid w:val="00F43EA6"/>
    <w:rsid w:val="00F44271"/>
    <w:rsid w:val="00F44328"/>
    <w:rsid w:val="00F44643"/>
    <w:rsid w:val="00F447DC"/>
    <w:rsid w:val="00F44BB8"/>
    <w:rsid w:val="00F44D53"/>
    <w:rsid w:val="00F457E1"/>
    <w:rsid w:val="00F45A0C"/>
    <w:rsid w:val="00F45AC4"/>
    <w:rsid w:val="00F45FC3"/>
    <w:rsid w:val="00F469A1"/>
    <w:rsid w:val="00F46BCF"/>
    <w:rsid w:val="00F46CB7"/>
    <w:rsid w:val="00F46E28"/>
    <w:rsid w:val="00F47635"/>
    <w:rsid w:val="00F47953"/>
    <w:rsid w:val="00F47EF1"/>
    <w:rsid w:val="00F47FEF"/>
    <w:rsid w:val="00F509D4"/>
    <w:rsid w:val="00F50DE9"/>
    <w:rsid w:val="00F515E8"/>
    <w:rsid w:val="00F51FF8"/>
    <w:rsid w:val="00F527DB"/>
    <w:rsid w:val="00F529C5"/>
    <w:rsid w:val="00F5334B"/>
    <w:rsid w:val="00F537D1"/>
    <w:rsid w:val="00F538D5"/>
    <w:rsid w:val="00F53C45"/>
    <w:rsid w:val="00F53F13"/>
    <w:rsid w:val="00F53F1E"/>
    <w:rsid w:val="00F54220"/>
    <w:rsid w:val="00F5453F"/>
    <w:rsid w:val="00F546FD"/>
    <w:rsid w:val="00F54D98"/>
    <w:rsid w:val="00F54EA3"/>
    <w:rsid w:val="00F557F7"/>
    <w:rsid w:val="00F56583"/>
    <w:rsid w:val="00F56B94"/>
    <w:rsid w:val="00F56C05"/>
    <w:rsid w:val="00F56CD9"/>
    <w:rsid w:val="00F56F8A"/>
    <w:rsid w:val="00F5764E"/>
    <w:rsid w:val="00F57EA2"/>
    <w:rsid w:val="00F60170"/>
    <w:rsid w:val="00F607D0"/>
    <w:rsid w:val="00F60F06"/>
    <w:rsid w:val="00F6140D"/>
    <w:rsid w:val="00F6185C"/>
    <w:rsid w:val="00F61D6F"/>
    <w:rsid w:val="00F61DB8"/>
    <w:rsid w:val="00F625F3"/>
    <w:rsid w:val="00F62948"/>
    <w:rsid w:val="00F62AA4"/>
    <w:rsid w:val="00F62F09"/>
    <w:rsid w:val="00F639E8"/>
    <w:rsid w:val="00F64293"/>
    <w:rsid w:val="00F64972"/>
    <w:rsid w:val="00F64E8D"/>
    <w:rsid w:val="00F64F50"/>
    <w:rsid w:val="00F65371"/>
    <w:rsid w:val="00F65476"/>
    <w:rsid w:val="00F656FF"/>
    <w:rsid w:val="00F657C1"/>
    <w:rsid w:val="00F6682E"/>
    <w:rsid w:val="00F6786C"/>
    <w:rsid w:val="00F67A88"/>
    <w:rsid w:val="00F67FD4"/>
    <w:rsid w:val="00F7059D"/>
    <w:rsid w:val="00F707DD"/>
    <w:rsid w:val="00F7093C"/>
    <w:rsid w:val="00F70E45"/>
    <w:rsid w:val="00F70FF6"/>
    <w:rsid w:val="00F710AE"/>
    <w:rsid w:val="00F711F8"/>
    <w:rsid w:val="00F7137B"/>
    <w:rsid w:val="00F713C9"/>
    <w:rsid w:val="00F71723"/>
    <w:rsid w:val="00F71724"/>
    <w:rsid w:val="00F71813"/>
    <w:rsid w:val="00F71BF4"/>
    <w:rsid w:val="00F720A8"/>
    <w:rsid w:val="00F72101"/>
    <w:rsid w:val="00F725D9"/>
    <w:rsid w:val="00F729BA"/>
    <w:rsid w:val="00F730B3"/>
    <w:rsid w:val="00F73BB1"/>
    <w:rsid w:val="00F73CF8"/>
    <w:rsid w:val="00F73EC0"/>
    <w:rsid w:val="00F74BCE"/>
    <w:rsid w:val="00F74F32"/>
    <w:rsid w:val="00F750FC"/>
    <w:rsid w:val="00F75810"/>
    <w:rsid w:val="00F75DDD"/>
    <w:rsid w:val="00F76136"/>
    <w:rsid w:val="00F76C8C"/>
    <w:rsid w:val="00F76ED1"/>
    <w:rsid w:val="00F77114"/>
    <w:rsid w:val="00F7761A"/>
    <w:rsid w:val="00F77BB5"/>
    <w:rsid w:val="00F8012D"/>
    <w:rsid w:val="00F802E1"/>
    <w:rsid w:val="00F805D8"/>
    <w:rsid w:val="00F80604"/>
    <w:rsid w:val="00F80831"/>
    <w:rsid w:val="00F808AD"/>
    <w:rsid w:val="00F81028"/>
    <w:rsid w:val="00F81628"/>
    <w:rsid w:val="00F81AE5"/>
    <w:rsid w:val="00F8218D"/>
    <w:rsid w:val="00F8263B"/>
    <w:rsid w:val="00F826C0"/>
    <w:rsid w:val="00F828BB"/>
    <w:rsid w:val="00F82ACD"/>
    <w:rsid w:val="00F831B0"/>
    <w:rsid w:val="00F83757"/>
    <w:rsid w:val="00F83761"/>
    <w:rsid w:val="00F83BB9"/>
    <w:rsid w:val="00F84488"/>
    <w:rsid w:val="00F84F29"/>
    <w:rsid w:val="00F85075"/>
    <w:rsid w:val="00F85367"/>
    <w:rsid w:val="00F8570C"/>
    <w:rsid w:val="00F858A8"/>
    <w:rsid w:val="00F85CFE"/>
    <w:rsid w:val="00F85F28"/>
    <w:rsid w:val="00F86311"/>
    <w:rsid w:val="00F86670"/>
    <w:rsid w:val="00F86910"/>
    <w:rsid w:val="00F86985"/>
    <w:rsid w:val="00F86B44"/>
    <w:rsid w:val="00F86C37"/>
    <w:rsid w:val="00F875C3"/>
    <w:rsid w:val="00F878CA"/>
    <w:rsid w:val="00F87B50"/>
    <w:rsid w:val="00F87C09"/>
    <w:rsid w:val="00F90052"/>
    <w:rsid w:val="00F90069"/>
    <w:rsid w:val="00F9033F"/>
    <w:rsid w:val="00F90ACF"/>
    <w:rsid w:val="00F90B6E"/>
    <w:rsid w:val="00F90D30"/>
    <w:rsid w:val="00F90D4A"/>
    <w:rsid w:val="00F9111B"/>
    <w:rsid w:val="00F924B4"/>
    <w:rsid w:val="00F927D3"/>
    <w:rsid w:val="00F92BEA"/>
    <w:rsid w:val="00F92FC2"/>
    <w:rsid w:val="00F930D9"/>
    <w:rsid w:val="00F93173"/>
    <w:rsid w:val="00F93ACA"/>
    <w:rsid w:val="00F94325"/>
    <w:rsid w:val="00F94500"/>
    <w:rsid w:val="00F9482B"/>
    <w:rsid w:val="00F94957"/>
    <w:rsid w:val="00F9513D"/>
    <w:rsid w:val="00F95461"/>
    <w:rsid w:val="00F95497"/>
    <w:rsid w:val="00F958B2"/>
    <w:rsid w:val="00F958DE"/>
    <w:rsid w:val="00F95E64"/>
    <w:rsid w:val="00F95FDD"/>
    <w:rsid w:val="00F96370"/>
    <w:rsid w:val="00F96A6A"/>
    <w:rsid w:val="00F96C80"/>
    <w:rsid w:val="00F97509"/>
    <w:rsid w:val="00F97642"/>
    <w:rsid w:val="00F9777C"/>
    <w:rsid w:val="00F97B5D"/>
    <w:rsid w:val="00F97D00"/>
    <w:rsid w:val="00F97F6D"/>
    <w:rsid w:val="00FA0250"/>
    <w:rsid w:val="00FA02D0"/>
    <w:rsid w:val="00FA0CD4"/>
    <w:rsid w:val="00FA0E2E"/>
    <w:rsid w:val="00FA1707"/>
    <w:rsid w:val="00FA19CB"/>
    <w:rsid w:val="00FA1D12"/>
    <w:rsid w:val="00FA22A2"/>
    <w:rsid w:val="00FA2C36"/>
    <w:rsid w:val="00FA31AF"/>
    <w:rsid w:val="00FA3B6C"/>
    <w:rsid w:val="00FA3B76"/>
    <w:rsid w:val="00FA3BBF"/>
    <w:rsid w:val="00FA3D3E"/>
    <w:rsid w:val="00FA3DE2"/>
    <w:rsid w:val="00FA42D1"/>
    <w:rsid w:val="00FA4B2A"/>
    <w:rsid w:val="00FA524C"/>
    <w:rsid w:val="00FA5B56"/>
    <w:rsid w:val="00FA5BB6"/>
    <w:rsid w:val="00FA5DAC"/>
    <w:rsid w:val="00FA5E55"/>
    <w:rsid w:val="00FA69FE"/>
    <w:rsid w:val="00FA6ACD"/>
    <w:rsid w:val="00FA6C2B"/>
    <w:rsid w:val="00FA78E6"/>
    <w:rsid w:val="00FA7DA6"/>
    <w:rsid w:val="00FA7E9B"/>
    <w:rsid w:val="00FB0233"/>
    <w:rsid w:val="00FB0454"/>
    <w:rsid w:val="00FB0EBB"/>
    <w:rsid w:val="00FB0FAA"/>
    <w:rsid w:val="00FB1BBD"/>
    <w:rsid w:val="00FB20AE"/>
    <w:rsid w:val="00FB2618"/>
    <w:rsid w:val="00FB39C4"/>
    <w:rsid w:val="00FB3B5A"/>
    <w:rsid w:val="00FB5185"/>
    <w:rsid w:val="00FB5899"/>
    <w:rsid w:val="00FB59D8"/>
    <w:rsid w:val="00FB5F5C"/>
    <w:rsid w:val="00FB5F78"/>
    <w:rsid w:val="00FB63A2"/>
    <w:rsid w:val="00FB6585"/>
    <w:rsid w:val="00FB6848"/>
    <w:rsid w:val="00FB69F1"/>
    <w:rsid w:val="00FB6DDD"/>
    <w:rsid w:val="00FB719B"/>
    <w:rsid w:val="00FB7496"/>
    <w:rsid w:val="00FB7886"/>
    <w:rsid w:val="00FB7F23"/>
    <w:rsid w:val="00FC13C9"/>
    <w:rsid w:val="00FC16CA"/>
    <w:rsid w:val="00FC1C90"/>
    <w:rsid w:val="00FC270D"/>
    <w:rsid w:val="00FC28FD"/>
    <w:rsid w:val="00FC2F0D"/>
    <w:rsid w:val="00FC3205"/>
    <w:rsid w:val="00FC3469"/>
    <w:rsid w:val="00FC34AF"/>
    <w:rsid w:val="00FC3675"/>
    <w:rsid w:val="00FC378C"/>
    <w:rsid w:val="00FC381B"/>
    <w:rsid w:val="00FC3852"/>
    <w:rsid w:val="00FC3AA0"/>
    <w:rsid w:val="00FC40FD"/>
    <w:rsid w:val="00FC4265"/>
    <w:rsid w:val="00FC44E0"/>
    <w:rsid w:val="00FC4E46"/>
    <w:rsid w:val="00FC5334"/>
    <w:rsid w:val="00FC540F"/>
    <w:rsid w:val="00FC54D0"/>
    <w:rsid w:val="00FC5874"/>
    <w:rsid w:val="00FC5982"/>
    <w:rsid w:val="00FC5D02"/>
    <w:rsid w:val="00FC5D9E"/>
    <w:rsid w:val="00FC5DFF"/>
    <w:rsid w:val="00FC6081"/>
    <w:rsid w:val="00FC638F"/>
    <w:rsid w:val="00FC66FC"/>
    <w:rsid w:val="00FC69D6"/>
    <w:rsid w:val="00FC6A11"/>
    <w:rsid w:val="00FC6AA5"/>
    <w:rsid w:val="00FC7792"/>
    <w:rsid w:val="00FD060F"/>
    <w:rsid w:val="00FD1772"/>
    <w:rsid w:val="00FD1E86"/>
    <w:rsid w:val="00FD2AD4"/>
    <w:rsid w:val="00FD301E"/>
    <w:rsid w:val="00FD30D7"/>
    <w:rsid w:val="00FD346E"/>
    <w:rsid w:val="00FD350B"/>
    <w:rsid w:val="00FD3EE6"/>
    <w:rsid w:val="00FD3F93"/>
    <w:rsid w:val="00FD406C"/>
    <w:rsid w:val="00FD44AB"/>
    <w:rsid w:val="00FD48C0"/>
    <w:rsid w:val="00FD4A56"/>
    <w:rsid w:val="00FD57B1"/>
    <w:rsid w:val="00FD5EDF"/>
    <w:rsid w:val="00FD63A9"/>
    <w:rsid w:val="00FD66B7"/>
    <w:rsid w:val="00FD66F9"/>
    <w:rsid w:val="00FD6A48"/>
    <w:rsid w:val="00FD70B8"/>
    <w:rsid w:val="00FD79CE"/>
    <w:rsid w:val="00FE01C4"/>
    <w:rsid w:val="00FE085A"/>
    <w:rsid w:val="00FE09D2"/>
    <w:rsid w:val="00FE0A63"/>
    <w:rsid w:val="00FE0EA6"/>
    <w:rsid w:val="00FE0FE4"/>
    <w:rsid w:val="00FE26E8"/>
    <w:rsid w:val="00FE2E2B"/>
    <w:rsid w:val="00FE3C3E"/>
    <w:rsid w:val="00FE40EF"/>
    <w:rsid w:val="00FE4D36"/>
    <w:rsid w:val="00FE4EAF"/>
    <w:rsid w:val="00FE56E1"/>
    <w:rsid w:val="00FE573A"/>
    <w:rsid w:val="00FE5B6B"/>
    <w:rsid w:val="00FE65B1"/>
    <w:rsid w:val="00FE66A7"/>
    <w:rsid w:val="00FE6834"/>
    <w:rsid w:val="00FE6E1F"/>
    <w:rsid w:val="00FE6F20"/>
    <w:rsid w:val="00FE6F8F"/>
    <w:rsid w:val="00FE710D"/>
    <w:rsid w:val="00FE7557"/>
    <w:rsid w:val="00FE7703"/>
    <w:rsid w:val="00FE7CE6"/>
    <w:rsid w:val="00FF0005"/>
    <w:rsid w:val="00FF0A40"/>
    <w:rsid w:val="00FF0B98"/>
    <w:rsid w:val="00FF200F"/>
    <w:rsid w:val="00FF250D"/>
    <w:rsid w:val="00FF28BE"/>
    <w:rsid w:val="00FF2AF7"/>
    <w:rsid w:val="00FF2FD9"/>
    <w:rsid w:val="00FF3342"/>
    <w:rsid w:val="00FF3B98"/>
    <w:rsid w:val="00FF3CAD"/>
    <w:rsid w:val="00FF41A7"/>
    <w:rsid w:val="00FF45E1"/>
    <w:rsid w:val="00FF48E5"/>
    <w:rsid w:val="00FF51DE"/>
    <w:rsid w:val="00FF5E87"/>
    <w:rsid w:val="00FF5FB6"/>
    <w:rsid w:val="00FF63A0"/>
    <w:rsid w:val="00FF6590"/>
    <w:rsid w:val="00FF66B1"/>
    <w:rsid w:val="00FF6BFC"/>
    <w:rsid w:val="00FF6C64"/>
    <w:rsid w:val="00FF6CFE"/>
    <w:rsid w:val="00FF6D9C"/>
    <w:rsid w:val="00FF712E"/>
    <w:rsid w:val="00FF7195"/>
    <w:rsid w:val="00FF72BE"/>
    <w:rsid w:val="00FF7587"/>
    <w:rsid w:val="00FF76EA"/>
    <w:rsid w:val="00FF7746"/>
    <w:rsid w:val="00FF7B1C"/>
    <w:rsid w:val="00FF7B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6738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iPriority="22" w:unhideWhenUsed="0" w:qFormat="1"/>
    <w:lsdException w:name="Emphasis" w:semiHidden="0" w:unhideWhenUsed="0" w:qFormat="1"/>
    <w:lsdException w:name="No List" w:uiPriority="99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670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2C18BD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2C18B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2C18B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2C18BD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2C18B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2C18B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2C18B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1080"/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2C18B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2C18B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C18BD"/>
    <w:pPr>
      <w:tabs>
        <w:tab w:val="center" w:pos="4536"/>
        <w:tab w:val="right" w:pos="9072"/>
      </w:tabs>
    </w:pPr>
  </w:style>
  <w:style w:type="character" w:customStyle="1" w:styleId="AAAddress">
    <w:name w:val="AA Address"/>
    <w:basedOn w:val="DefaultParagraphFont"/>
    <w:rsid w:val="002C18BD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 w:bidi="th-TH"/>
    </w:rPr>
  </w:style>
  <w:style w:type="character" w:customStyle="1" w:styleId="AAReference">
    <w:name w:val="AA Reference"/>
    <w:basedOn w:val="DefaultParagraphFont"/>
    <w:rsid w:val="002C18BD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 w:bidi="th-TH"/>
    </w:rPr>
  </w:style>
  <w:style w:type="paragraph" w:styleId="Footer">
    <w:name w:val="footer"/>
    <w:basedOn w:val="Normal"/>
    <w:link w:val="FooterChar"/>
    <w:uiPriority w:val="99"/>
    <w:rsid w:val="002C18BD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2C18BD"/>
    <w:rPr>
      <w:b/>
      <w:bCs/>
    </w:rPr>
  </w:style>
  <w:style w:type="paragraph" w:styleId="ListBullet">
    <w:name w:val="List Bullet"/>
    <w:basedOn w:val="Normal"/>
    <w:rsid w:val="002C18BD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2C18BD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2C18BD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2C18BD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2C18BD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2C18BD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2C18BD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2C18BD"/>
    <w:pPr>
      <w:ind w:left="284"/>
    </w:pPr>
  </w:style>
  <w:style w:type="paragraph" w:customStyle="1" w:styleId="AAFrameAddress">
    <w:name w:val="AA Frame Address"/>
    <w:basedOn w:val="Heading1"/>
    <w:rsid w:val="002C18BD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2C18BD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2C18BD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2C18BD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2C18BD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2C18BD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2C18BD"/>
    <w:pPr>
      <w:ind w:left="851" w:hanging="284"/>
    </w:pPr>
  </w:style>
  <w:style w:type="paragraph" w:styleId="Index4">
    <w:name w:val="index 4"/>
    <w:basedOn w:val="Normal"/>
    <w:next w:val="Normal"/>
    <w:semiHidden/>
    <w:rsid w:val="002C18BD"/>
    <w:pPr>
      <w:ind w:left="1135" w:hanging="284"/>
    </w:pPr>
  </w:style>
  <w:style w:type="paragraph" w:styleId="Index6">
    <w:name w:val="index 6"/>
    <w:basedOn w:val="Normal"/>
    <w:next w:val="Normal"/>
    <w:semiHidden/>
    <w:rsid w:val="002C18BD"/>
    <w:pPr>
      <w:ind w:left="1702" w:hanging="284"/>
    </w:pPr>
  </w:style>
  <w:style w:type="paragraph" w:styleId="Index5">
    <w:name w:val="index 5"/>
    <w:basedOn w:val="Normal"/>
    <w:next w:val="Normal"/>
    <w:semiHidden/>
    <w:rsid w:val="002C18BD"/>
    <w:pPr>
      <w:ind w:left="1418" w:hanging="284"/>
    </w:pPr>
  </w:style>
  <w:style w:type="paragraph" w:styleId="Index7">
    <w:name w:val="index 7"/>
    <w:basedOn w:val="Normal"/>
    <w:next w:val="Normal"/>
    <w:semiHidden/>
    <w:rsid w:val="002C18BD"/>
    <w:pPr>
      <w:ind w:left="1985" w:hanging="284"/>
    </w:pPr>
  </w:style>
  <w:style w:type="paragraph" w:styleId="Index8">
    <w:name w:val="index 8"/>
    <w:basedOn w:val="Normal"/>
    <w:next w:val="Normal"/>
    <w:semiHidden/>
    <w:rsid w:val="002C18BD"/>
    <w:pPr>
      <w:ind w:left="2269" w:hanging="284"/>
    </w:pPr>
  </w:style>
  <w:style w:type="paragraph" w:styleId="Index9">
    <w:name w:val="index 9"/>
    <w:basedOn w:val="Normal"/>
    <w:next w:val="Normal"/>
    <w:semiHidden/>
    <w:rsid w:val="002C18BD"/>
    <w:pPr>
      <w:ind w:left="2552" w:hanging="284"/>
    </w:pPr>
  </w:style>
  <w:style w:type="paragraph" w:styleId="TOC2">
    <w:name w:val="toc 2"/>
    <w:basedOn w:val="Normal"/>
    <w:next w:val="Normal"/>
    <w:semiHidden/>
    <w:rsid w:val="002C18B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2C18B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2C18BD"/>
    <w:pPr>
      <w:ind w:left="851"/>
    </w:pPr>
  </w:style>
  <w:style w:type="paragraph" w:styleId="TOC5">
    <w:name w:val="toc 5"/>
    <w:basedOn w:val="Normal"/>
    <w:next w:val="Normal"/>
    <w:semiHidden/>
    <w:rsid w:val="002C18BD"/>
    <w:pPr>
      <w:ind w:left="1134"/>
    </w:pPr>
  </w:style>
  <w:style w:type="paragraph" w:styleId="TOC6">
    <w:name w:val="toc 6"/>
    <w:basedOn w:val="Normal"/>
    <w:next w:val="Normal"/>
    <w:semiHidden/>
    <w:rsid w:val="002C18BD"/>
    <w:pPr>
      <w:ind w:left="1418"/>
    </w:pPr>
  </w:style>
  <w:style w:type="paragraph" w:styleId="TOC7">
    <w:name w:val="toc 7"/>
    <w:basedOn w:val="Normal"/>
    <w:next w:val="Normal"/>
    <w:semiHidden/>
    <w:rsid w:val="002C18BD"/>
    <w:pPr>
      <w:ind w:left="1701"/>
    </w:pPr>
  </w:style>
  <w:style w:type="paragraph" w:styleId="TOC8">
    <w:name w:val="toc 8"/>
    <w:basedOn w:val="Normal"/>
    <w:next w:val="Normal"/>
    <w:semiHidden/>
    <w:rsid w:val="002C18BD"/>
    <w:pPr>
      <w:ind w:left="1985"/>
    </w:pPr>
  </w:style>
  <w:style w:type="paragraph" w:styleId="TOC9">
    <w:name w:val="toc 9"/>
    <w:basedOn w:val="Normal"/>
    <w:next w:val="Normal"/>
    <w:semiHidden/>
    <w:rsid w:val="002C18BD"/>
    <w:pPr>
      <w:ind w:left="2268"/>
    </w:pPr>
  </w:style>
  <w:style w:type="paragraph" w:styleId="TableofFigures">
    <w:name w:val="table of figures"/>
    <w:basedOn w:val="Normal"/>
    <w:next w:val="Normal"/>
    <w:semiHidden/>
    <w:rsid w:val="002C18BD"/>
    <w:pPr>
      <w:ind w:left="567" w:hanging="567"/>
    </w:pPr>
  </w:style>
  <w:style w:type="paragraph" w:styleId="ListBullet5">
    <w:name w:val="List Bullet 5"/>
    <w:basedOn w:val="Normal"/>
    <w:rsid w:val="002C18BD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2C18BD"/>
    <w:pPr>
      <w:spacing w:after="12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EB565C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rsid w:val="002C18BD"/>
    <w:pPr>
      <w:ind w:firstLine="284"/>
    </w:pPr>
  </w:style>
  <w:style w:type="paragraph" w:styleId="BodyTextIndent">
    <w:name w:val="Body Text Indent"/>
    <w:basedOn w:val="Normal"/>
    <w:link w:val="BodyTextIndentChar"/>
    <w:rsid w:val="002C18BD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rsid w:val="002C18BD"/>
    <w:pPr>
      <w:ind w:left="284" w:firstLine="284"/>
    </w:pPr>
  </w:style>
  <w:style w:type="character" w:styleId="Strong">
    <w:name w:val="Strong"/>
    <w:basedOn w:val="DefaultParagraphFont"/>
    <w:uiPriority w:val="22"/>
    <w:qFormat/>
    <w:rsid w:val="002C18BD"/>
    <w:rPr>
      <w:rFonts w:cs="Times New Roman"/>
      <w:b/>
      <w:bCs/>
      <w:lang w:bidi="th-TH"/>
    </w:rPr>
  </w:style>
  <w:style w:type="paragraph" w:customStyle="1" w:styleId="AA1stlevelbullet">
    <w:name w:val="AA 1st level bullet"/>
    <w:basedOn w:val="Normal"/>
    <w:rsid w:val="002C18BD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2C18BD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2C18BD"/>
    <w:rPr>
      <w:rFonts w:ascii="Arial" w:hAnsi="Arial"/>
      <w:sz w:val="13"/>
      <w:szCs w:val="13"/>
      <w:lang w:bidi="th-TH"/>
    </w:rPr>
  </w:style>
  <w:style w:type="paragraph" w:customStyle="1" w:styleId="AA2ndlevelbullet">
    <w:name w:val="AA 2nd level bullet"/>
    <w:basedOn w:val="AA1stlevelbullet"/>
    <w:rsid w:val="002C18BD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2C18BD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2C18B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2C18B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2C18BD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2C18BD"/>
    <w:pPr>
      <w:framePr w:h="1054" w:wrap="around" w:y="5920"/>
    </w:pPr>
  </w:style>
  <w:style w:type="paragraph" w:customStyle="1" w:styleId="ReportHeading3">
    <w:name w:val="ReportHeading3"/>
    <w:basedOn w:val="ReportHeading2"/>
    <w:rsid w:val="002C18BD"/>
    <w:pPr>
      <w:framePr w:h="443" w:wrap="around" w:y="8223"/>
    </w:pPr>
  </w:style>
  <w:style w:type="paragraph" w:customStyle="1" w:styleId="a">
    <w:name w:val="¢éÍ¤ÇÒÁ"/>
    <w:basedOn w:val="Normal"/>
    <w:rsid w:val="002C18B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2C18BD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2C18BD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2C18BD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2C18BD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2C18BD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2C18BD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2C18B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rsid w:val="002C18BD"/>
  </w:style>
  <w:style w:type="paragraph" w:styleId="BodyText2">
    <w:name w:val="Body Text 2"/>
    <w:basedOn w:val="Normal"/>
    <w:link w:val="BodyText2Char"/>
    <w:rsid w:val="002C18B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link w:val="BodyText3Char"/>
    <w:rsid w:val="002C18BD"/>
    <w:pPr>
      <w:jc w:val="both"/>
    </w:pPr>
    <w:rPr>
      <w:rFonts w:ascii="Angsana New" w:hAnsi="Angsana New"/>
      <w:sz w:val="30"/>
      <w:szCs w:val="30"/>
    </w:rPr>
  </w:style>
  <w:style w:type="paragraph" w:customStyle="1" w:styleId="a0">
    <w:name w:val="??"/>
    <w:basedOn w:val="Normal"/>
    <w:rsid w:val="002C18B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1">
    <w:name w:val="???"/>
    <w:basedOn w:val="Normal"/>
    <w:rsid w:val="002C18B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">
    <w:name w:val="Å§ª×èÍ E"/>
    <w:basedOn w:val="Normal"/>
    <w:rsid w:val="002C18B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alloonText">
    <w:name w:val="Balloon Text"/>
    <w:basedOn w:val="Normal"/>
    <w:link w:val="BalloonTextChar"/>
    <w:semiHidden/>
    <w:rsid w:val="00F25EE8"/>
    <w:rPr>
      <w:rFonts w:ascii="Tahoma" w:hAnsi="Tahoma"/>
      <w:sz w:val="16"/>
    </w:rPr>
  </w:style>
  <w:style w:type="paragraph" w:styleId="HTMLPreformatted">
    <w:name w:val="HTML Preformatted"/>
    <w:basedOn w:val="Normal"/>
    <w:link w:val="HTMLPreformattedChar"/>
    <w:rsid w:val="003F2F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table" w:styleId="TableGrid">
    <w:name w:val="Table Grid"/>
    <w:basedOn w:val="TableNormal"/>
    <w:rsid w:val="00B6159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2">
    <w:name w:val="???????"/>
    <w:basedOn w:val="Normal"/>
    <w:rsid w:val="00C858F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3">
    <w:name w:val="?????3????"/>
    <w:basedOn w:val="Normal"/>
    <w:rsid w:val="0034598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90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SSETS">
    <w:name w:val="ASSETS"/>
    <w:basedOn w:val="Normal"/>
    <w:rsid w:val="004E239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242"/>
        <w:tab w:val="left" w:pos="1422"/>
        <w:tab w:val="left" w:pos="1782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character" w:styleId="CommentReference">
    <w:name w:val="annotation reference"/>
    <w:basedOn w:val="DefaultParagraphFont"/>
    <w:semiHidden/>
    <w:rsid w:val="00CD3BEC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CD3BE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CD3BEC"/>
    <w:rPr>
      <w:b/>
      <w:bCs/>
    </w:rPr>
  </w:style>
  <w:style w:type="paragraph" w:styleId="BodyTextIndent2">
    <w:name w:val="Body Text Indent 2"/>
    <w:basedOn w:val="Normal"/>
    <w:link w:val="BodyTextIndent2Char"/>
    <w:rsid w:val="00080735"/>
    <w:pPr>
      <w:spacing w:after="120" w:line="480" w:lineRule="auto"/>
      <w:ind w:left="283"/>
    </w:pPr>
    <w:rPr>
      <w:rFonts w:cs="Cordia New"/>
      <w:szCs w:val="21"/>
    </w:rPr>
  </w:style>
  <w:style w:type="paragraph" w:customStyle="1" w:styleId="a3">
    <w:name w:val="Åº"/>
    <w:basedOn w:val="Normal"/>
    <w:rsid w:val="005E4A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4">
    <w:name w:val="ºÇ¡"/>
    <w:basedOn w:val="Normal"/>
    <w:rsid w:val="005E4A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µÒÃÒ§3ªèÍ§"/>
    <w:basedOn w:val="Normal"/>
    <w:rsid w:val="005E4A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character" w:customStyle="1" w:styleId="EmailStyle941">
    <w:name w:val="EmailStyle941"/>
    <w:basedOn w:val="DefaultParagraphFont"/>
    <w:semiHidden/>
    <w:rsid w:val="00162816"/>
    <w:rPr>
      <w:rFonts w:ascii="Arial" w:hAnsi="Arial" w:cs="Cordia New"/>
      <w:color w:val="auto"/>
      <w:sz w:val="20"/>
      <w:szCs w:val="23"/>
    </w:rPr>
  </w:style>
  <w:style w:type="paragraph" w:styleId="BlockText">
    <w:name w:val="Block Text"/>
    <w:basedOn w:val="Normal"/>
    <w:rsid w:val="005A35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 w:right="-72" w:hanging="360"/>
      <w:jc w:val="both"/>
    </w:pPr>
    <w:rPr>
      <w:rFonts w:ascii="Times New Roman" w:hAnsi="Times New Roman" w:cs="AngsanaUPC"/>
      <w:color w:val="0000FF"/>
      <w:sz w:val="32"/>
      <w:szCs w:val="32"/>
      <w:lang w:val="th-TH"/>
    </w:rPr>
  </w:style>
  <w:style w:type="paragraph" w:styleId="BodyTextIndent3">
    <w:name w:val="Body Text Indent 3"/>
    <w:basedOn w:val="Normal"/>
    <w:link w:val="BodyTextIndent3Char"/>
    <w:rsid w:val="005A35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/>
      <w:jc w:val="both"/>
    </w:pPr>
    <w:rPr>
      <w:rFonts w:ascii="Times New Roman" w:hAnsi="Times New Roman"/>
      <w:color w:val="0000FF"/>
      <w:sz w:val="32"/>
      <w:szCs w:val="32"/>
      <w:lang w:val="th-TH"/>
    </w:rPr>
  </w:style>
  <w:style w:type="paragraph" w:styleId="Title">
    <w:name w:val="Title"/>
    <w:basedOn w:val="Normal"/>
    <w:link w:val="TitleChar"/>
    <w:qFormat/>
    <w:rsid w:val="005A35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color w:val="0000FF"/>
      <w:sz w:val="36"/>
      <w:szCs w:val="36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6E7D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jc w:val="thaiDistribute"/>
    </w:pPr>
    <w:rPr>
      <w:rFonts w:ascii="Angsana New" w:hAnsi="Angsana New"/>
      <w:b/>
      <w:bCs/>
      <w:sz w:val="30"/>
      <w:szCs w:val="30"/>
    </w:rPr>
  </w:style>
  <w:style w:type="character" w:customStyle="1" w:styleId="AccPolicyHeadingChar">
    <w:name w:val="Acc Policy Heading Char"/>
    <w:basedOn w:val="DefaultParagraphFont"/>
    <w:link w:val="AccPolicyHeading"/>
    <w:rsid w:val="006E7D3A"/>
    <w:rPr>
      <w:rFonts w:ascii="Angsana New" w:hAnsi="Angsana New" w:cs="Angsana New"/>
      <w:b/>
      <w:bCs/>
      <w:sz w:val="30"/>
      <w:szCs w:val="30"/>
      <w:lang w:val="en-US" w:eastAsia="en-US" w:bidi="th-TH"/>
    </w:rPr>
  </w:style>
  <w:style w:type="paragraph" w:styleId="EnvelopeReturn">
    <w:name w:val="envelope return"/>
    <w:basedOn w:val="Normal"/>
    <w:rsid w:val="00237AC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rFonts w:cs="Times New Roman"/>
      <w:sz w:val="20"/>
      <w:szCs w:val="20"/>
    </w:rPr>
  </w:style>
  <w:style w:type="paragraph" w:customStyle="1" w:styleId="a5">
    <w:name w:val="อักขระ อักขระ"/>
    <w:basedOn w:val="Normal"/>
    <w:rsid w:val="00242D5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">
    <w:name w:val="Char"/>
    <w:basedOn w:val="Normal"/>
    <w:rsid w:val="00F515E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NoSpacing">
    <w:name w:val="No Spacing"/>
    <w:uiPriority w:val="1"/>
    <w:qFormat/>
    <w:rsid w:val="00C35D6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sz w:val="30"/>
      <w:szCs w:val="38"/>
    </w:rPr>
  </w:style>
  <w:style w:type="paragraph" w:customStyle="1" w:styleId="acctfourfigures">
    <w:name w:val="acct four figures"/>
    <w:aliases w:val="a4"/>
    <w:basedOn w:val="Normal"/>
    <w:rsid w:val="00D621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uiPriority w:val="99"/>
    <w:rsid w:val="00CA48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Heading1Char">
    <w:name w:val="Heading 1 Char"/>
    <w:basedOn w:val="DefaultParagraphFont"/>
    <w:link w:val="Heading1"/>
    <w:rsid w:val="00246EB4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rsid w:val="00246EB4"/>
    <w:rPr>
      <w:rFonts w:ascii="Arial" w:hAnsi="Arial"/>
      <w:b/>
      <w:bCs/>
      <w:sz w:val="18"/>
      <w:szCs w:val="18"/>
    </w:rPr>
  </w:style>
  <w:style w:type="character" w:customStyle="1" w:styleId="Heading3Char">
    <w:name w:val="Heading 3 Char"/>
    <w:basedOn w:val="DefaultParagraphFont"/>
    <w:link w:val="Heading3"/>
    <w:rsid w:val="00246EB4"/>
    <w:rPr>
      <w:rFonts w:ascii="Arial" w:hAnsi="Arial"/>
      <w:i/>
      <w:iCs/>
      <w:sz w:val="18"/>
      <w:szCs w:val="18"/>
    </w:rPr>
  </w:style>
  <w:style w:type="character" w:customStyle="1" w:styleId="Heading4Char">
    <w:name w:val="Heading 4 Char"/>
    <w:basedOn w:val="DefaultParagraphFont"/>
    <w:link w:val="Heading4"/>
    <w:rsid w:val="00246EB4"/>
    <w:rPr>
      <w:rFonts w:ascii="Arial" w:hAnsi="Arial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246EB4"/>
    <w:rPr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246EB4"/>
    <w:rPr>
      <w:b/>
      <w:bCs/>
      <w:sz w:val="30"/>
      <w:szCs w:val="30"/>
    </w:rPr>
  </w:style>
  <w:style w:type="character" w:customStyle="1" w:styleId="Heading7Char">
    <w:name w:val="Heading 7 Char"/>
    <w:basedOn w:val="DefaultParagraphFont"/>
    <w:link w:val="Heading7"/>
    <w:rsid w:val="00246EB4"/>
    <w:rPr>
      <w:b/>
      <w:bCs/>
      <w:sz w:val="30"/>
      <w:szCs w:val="30"/>
    </w:rPr>
  </w:style>
  <w:style w:type="character" w:customStyle="1" w:styleId="Heading8Char">
    <w:name w:val="Heading 8 Char"/>
    <w:basedOn w:val="DefaultParagraphFont"/>
    <w:link w:val="Heading8"/>
    <w:rsid w:val="00246EB4"/>
    <w:rPr>
      <w:b/>
      <w:bCs/>
      <w:sz w:val="28"/>
      <w:szCs w:val="28"/>
    </w:rPr>
  </w:style>
  <w:style w:type="character" w:customStyle="1" w:styleId="Heading9Char">
    <w:name w:val="Heading 9 Char"/>
    <w:basedOn w:val="DefaultParagraphFont"/>
    <w:link w:val="Heading9"/>
    <w:rsid w:val="00246EB4"/>
    <w:rPr>
      <w:sz w:val="28"/>
      <w:szCs w:val="28"/>
      <w:lang w:val="th-TH"/>
    </w:rPr>
  </w:style>
  <w:style w:type="character" w:customStyle="1" w:styleId="HeaderChar">
    <w:name w:val="Header Char"/>
    <w:basedOn w:val="DefaultParagraphFont"/>
    <w:link w:val="Header"/>
    <w:rsid w:val="00246EB4"/>
    <w:rPr>
      <w:rFonts w:ascii="Arial" w:hAnsi="Arial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246EB4"/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basedOn w:val="BodyTextChar"/>
    <w:link w:val="BodyTextFirstIndent"/>
    <w:rsid w:val="00246EB4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BodyTextIndentChar">
    <w:name w:val="Body Text Indent Char"/>
    <w:basedOn w:val="DefaultParagraphFont"/>
    <w:link w:val="BodyTextIndent"/>
    <w:rsid w:val="00246EB4"/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rsid w:val="00246EB4"/>
    <w:rPr>
      <w:rFonts w:ascii="Arial" w:hAnsi="Arial"/>
      <w:sz w:val="18"/>
      <w:szCs w:val="18"/>
    </w:rPr>
  </w:style>
  <w:style w:type="character" w:customStyle="1" w:styleId="BodyText2Char">
    <w:name w:val="Body Text 2 Char"/>
    <w:basedOn w:val="DefaultParagraphFont"/>
    <w:link w:val="BodyText2"/>
    <w:rsid w:val="00246EB4"/>
    <w:rPr>
      <w:rFonts w:ascii="Book Antiqua" w:hAnsi="Book Antiqua"/>
      <w:sz w:val="22"/>
      <w:szCs w:val="22"/>
    </w:rPr>
  </w:style>
  <w:style w:type="character" w:customStyle="1" w:styleId="BodyText3Char">
    <w:name w:val="Body Text 3 Char"/>
    <w:basedOn w:val="DefaultParagraphFont"/>
    <w:link w:val="BodyText3"/>
    <w:rsid w:val="00246EB4"/>
    <w:rPr>
      <w:rFonts w:ascii="Angsana New" w:hAnsi="Angsana New"/>
      <w:sz w:val="30"/>
      <w:szCs w:val="30"/>
    </w:rPr>
  </w:style>
  <w:style w:type="character" w:customStyle="1" w:styleId="BalloonTextChar">
    <w:name w:val="Balloon Text Char"/>
    <w:basedOn w:val="DefaultParagraphFont"/>
    <w:link w:val="BalloonText"/>
    <w:semiHidden/>
    <w:rsid w:val="00246EB4"/>
    <w:rPr>
      <w:rFonts w:ascii="Tahoma" w:hAnsi="Tahoma"/>
      <w:sz w:val="16"/>
      <w:szCs w:val="18"/>
    </w:rPr>
  </w:style>
  <w:style w:type="character" w:customStyle="1" w:styleId="HTMLPreformattedChar">
    <w:name w:val="HTML Preformatted Char"/>
    <w:basedOn w:val="DefaultParagraphFont"/>
    <w:link w:val="HTMLPreformatted"/>
    <w:rsid w:val="00246EB4"/>
    <w:rPr>
      <w:rFonts w:ascii="Tahoma" w:hAnsi="Tahoma" w:cs="Tahoma"/>
    </w:rPr>
  </w:style>
  <w:style w:type="character" w:customStyle="1" w:styleId="CommentTextChar">
    <w:name w:val="Comment Text Char"/>
    <w:basedOn w:val="DefaultParagraphFont"/>
    <w:link w:val="CommentText"/>
    <w:semiHidden/>
    <w:rsid w:val="00246EB4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semiHidden/>
    <w:rsid w:val="00246EB4"/>
    <w:rPr>
      <w:rFonts w:ascii="Arial" w:hAnsi="Arial"/>
      <w:b/>
      <w:bCs/>
    </w:rPr>
  </w:style>
  <w:style w:type="character" w:customStyle="1" w:styleId="BodyTextIndent2Char">
    <w:name w:val="Body Text Indent 2 Char"/>
    <w:basedOn w:val="DefaultParagraphFont"/>
    <w:link w:val="BodyTextIndent2"/>
    <w:rsid w:val="00246EB4"/>
    <w:rPr>
      <w:rFonts w:ascii="Arial" w:hAnsi="Arial" w:cs="Cordia New"/>
      <w:sz w:val="18"/>
      <w:szCs w:val="21"/>
    </w:rPr>
  </w:style>
  <w:style w:type="character" w:customStyle="1" w:styleId="BodyTextIndent3Char">
    <w:name w:val="Body Text Indent 3 Char"/>
    <w:basedOn w:val="DefaultParagraphFont"/>
    <w:link w:val="BodyTextIndent3"/>
    <w:rsid w:val="00246EB4"/>
    <w:rPr>
      <w:color w:val="0000FF"/>
      <w:sz w:val="32"/>
      <w:szCs w:val="32"/>
      <w:lang w:val="th-TH"/>
    </w:rPr>
  </w:style>
  <w:style w:type="character" w:customStyle="1" w:styleId="TitleChar">
    <w:name w:val="Title Char"/>
    <w:basedOn w:val="DefaultParagraphFont"/>
    <w:link w:val="Title"/>
    <w:rsid w:val="00246EB4"/>
    <w:rPr>
      <w:b/>
      <w:bCs/>
      <w:color w:val="0000FF"/>
      <w:sz w:val="36"/>
      <w:szCs w:val="36"/>
      <w:lang w:val="th-TH"/>
    </w:rPr>
  </w:style>
  <w:style w:type="character" w:customStyle="1" w:styleId="apple-converted-space">
    <w:name w:val="apple-converted-space"/>
    <w:basedOn w:val="DefaultParagraphFont"/>
    <w:rsid w:val="00246EB4"/>
  </w:style>
  <w:style w:type="paragraph" w:styleId="DocumentMap">
    <w:name w:val="Document Map"/>
    <w:basedOn w:val="Normal"/>
    <w:link w:val="DocumentMapChar"/>
    <w:rsid w:val="00C00F28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C00F28"/>
    <w:rPr>
      <w:rFonts w:ascii="Tahoma" w:hAnsi="Tahoma"/>
      <w:sz w:val="16"/>
    </w:rPr>
  </w:style>
  <w:style w:type="character" w:styleId="Emphasis">
    <w:name w:val="Emphasis"/>
    <w:basedOn w:val="DefaultParagraphFont"/>
    <w:qFormat/>
    <w:rsid w:val="001360BB"/>
    <w:rPr>
      <w:i/>
      <w:iCs/>
    </w:rPr>
  </w:style>
  <w:style w:type="paragraph" w:styleId="ListParagraph">
    <w:name w:val="List Paragraph"/>
    <w:basedOn w:val="Normal"/>
    <w:uiPriority w:val="34"/>
    <w:qFormat/>
    <w:rsid w:val="000E2129"/>
    <w:pPr>
      <w:ind w:left="720"/>
    </w:pPr>
    <w:rPr>
      <w:szCs w:val="22"/>
    </w:rPr>
  </w:style>
  <w:style w:type="paragraph" w:customStyle="1" w:styleId="accttwolines">
    <w:name w:val="acct two lines"/>
    <w:aliases w:val="a2l"/>
    <w:basedOn w:val="Normal"/>
    <w:rsid w:val="000E212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Default">
    <w:name w:val="Default"/>
    <w:rsid w:val="00084A7A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72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7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2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7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1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4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2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6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6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2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2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2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9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1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9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footer" Target="footer8.xml"/><Relationship Id="rId2" Type="http://schemas.openxmlformats.org/officeDocument/2006/relationships/numbering" Target="numbering.xml"/><Relationship Id="rId16" Type="http://schemas.openxmlformats.org/officeDocument/2006/relationships/footer" Target="footer7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6.xml"/><Relationship Id="rId10" Type="http://schemas.openxmlformats.org/officeDocument/2006/relationships/footer" Target="foot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C2FE65A-9582-44CE-B5C1-0C041B4A35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3637</TotalTime>
  <Pages>59</Pages>
  <Words>11538</Words>
  <Characters>65773</Characters>
  <Application>Microsoft Office Word</Application>
  <DocSecurity>0</DocSecurity>
  <Lines>548</Lines>
  <Paragraphs>154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บางกอกโพลีเอททีลีน จำกัด (มหาชน)</vt:lpstr>
    </vt:vector>
  </TitlesOfParts>
  <Company/>
  <LinksUpToDate>false</LinksUpToDate>
  <CharactersWithSpaces>77157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บางกอกโพลีเอททีลีน จำกัด (มหาชน)</dc:title>
  <dc:creator>AA</dc:creator>
  <cp:lastModifiedBy>MR</cp:lastModifiedBy>
  <cp:revision>502</cp:revision>
  <cp:lastPrinted>2022-02-27T10:28:00Z</cp:lastPrinted>
  <dcterms:created xsi:type="dcterms:W3CDTF">2021-11-16T09:05:00Z</dcterms:created>
  <dcterms:modified xsi:type="dcterms:W3CDTF">2022-02-28T14:48:00Z</dcterms:modified>
</cp:coreProperties>
</file>