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1B3EEC" w14:textId="5DE033F7" w:rsidR="002D25A4" w:rsidRDefault="002D25A4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5849BB2D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1F9E8637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1F8FAFCB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6657C0FB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73D4F6A8" w14:textId="2F74C599" w:rsidR="009F6BC5" w:rsidRDefault="009F6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45"/>
        </w:tabs>
        <w:rPr>
          <w:rFonts w:ascii="Angsana New" w:hAnsi="Angsana New"/>
          <w:b/>
          <w:bCs/>
          <w:sz w:val="30"/>
          <w:szCs w:val="30"/>
        </w:rPr>
      </w:pPr>
    </w:p>
    <w:p w14:paraId="4C0779ED" w14:textId="5C501BCD" w:rsidR="005455AA" w:rsidRPr="00C1646C" w:rsidRDefault="00AC79D5" w:rsidP="00D74D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0"/>
        </w:tabs>
        <w:spacing w:line="240" w:lineRule="auto"/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  </w:t>
      </w:r>
      <w:r w:rsidR="005455AA" w:rsidRPr="00C1646C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2E75DE" w:rsidRPr="00C1646C">
        <w:rPr>
          <w:rFonts w:ascii="Angsana New" w:hAnsi="Angsana New" w:hint="cs"/>
          <w:b/>
          <w:bCs/>
          <w:sz w:val="32"/>
          <w:szCs w:val="32"/>
          <w:cs/>
        </w:rPr>
        <w:t>ยูเรกา ดีไซน์</w:t>
      </w:r>
      <w:r w:rsidR="005455AA" w:rsidRPr="00C1646C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25C69E3E" w14:textId="6D020DD0" w:rsidR="005455AA" w:rsidRPr="00C1646C" w:rsidRDefault="00AC79D5" w:rsidP="00D74D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2694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งบการเงิน</w:t>
      </w:r>
      <w:r w:rsidR="00364EE3">
        <w:rPr>
          <w:rFonts w:ascii="Angsana New" w:hAnsi="Angsana New" w:hint="cs"/>
          <w:b/>
          <w:bCs/>
          <w:sz w:val="32"/>
          <w:szCs w:val="32"/>
          <w:cs/>
        </w:rPr>
        <w:t>รวมและงบการเงินเฉพาะกิจการ</w:t>
      </w:r>
    </w:p>
    <w:p w14:paraId="4FB174EF" w14:textId="7C5AC64C" w:rsidR="002E75DE" w:rsidRPr="00C1646C" w:rsidRDefault="002E75DE" w:rsidP="00D74D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2694"/>
        <w:rPr>
          <w:rFonts w:ascii="Angsana New" w:hAnsi="Angsana New"/>
          <w:b/>
          <w:bCs/>
          <w:sz w:val="32"/>
          <w:szCs w:val="32"/>
        </w:rPr>
      </w:pPr>
      <w:r w:rsidRPr="00C1646C">
        <w:rPr>
          <w:rFonts w:ascii="Angsana New" w:hAnsi="Angsana New" w:hint="cs"/>
          <w:b/>
          <w:bCs/>
          <w:sz w:val="32"/>
          <w:szCs w:val="32"/>
          <w:cs/>
        </w:rPr>
        <w:t xml:space="preserve">วันที่ </w:t>
      </w:r>
      <w:r w:rsidR="00AC79D5">
        <w:rPr>
          <w:rFonts w:ascii="Angsana New" w:hAnsi="Angsana New"/>
          <w:b/>
          <w:bCs/>
          <w:sz w:val="32"/>
          <w:szCs w:val="32"/>
        </w:rPr>
        <w:t>31</w:t>
      </w:r>
      <w:r w:rsidRPr="00C1646C">
        <w:rPr>
          <w:rFonts w:ascii="Angsana New" w:hAnsi="Angsana New"/>
          <w:b/>
          <w:bCs/>
          <w:sz w:val="32"/>
          <w:szCs w:val="32"/>
        </w:rPr>
        <w:t xml:space="preserve"> </w:t>
      </w:r>
      <w:r w:rsidR="00AC79D5">
        <w:rPr>
          <w:rFonts w:ascii="Angsana New" w:hAnsi="Angsana New" w:hint="cs"/>
          <w:b/>
          <w:bCs/>
          <w:sz w:val="32"/>
          <w:szCs w:val="32"/>
          <w:cs/>
        </w:rPr>
        <w:t>ธันวาคม</w:t>
      </w:r>
      <w:r w:rsidRPr="00C1646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A417C8">
        <w:rPr>
          <w:rFonts w:ascii="Angsana New" w:hAnsi="Angsana New"/>
          <w:b/>
          <w:bCs/>
          <w:sz w:val="32"/>
          <w:szCs w:val="32"/>
        </w:rPr>
        <w:t>256</w:t>
      </w:r>
      <w:r w:rsidR="004B2F1A">
        <w:rPr>
          <w:rFonts w:ascii="Angsana New" w:hAnsi="Angsana New"/>
          <w:b/>
          <w:bCs/>
          <w:sz w:val="32"/>
          <w:szCs w:val="32"/>
        </w:rPr>
        <w:t>4</w:t>
      </w:r>
    </w:p>
    <w:p w14:paraId="273FA21D" w14:textId="68493FD8" w:rsidR="00AC79D5" w:rsidRPr="0046520D" w:rsidRDefault="00AC79D5" w:rsidP="00D74D55">
      <w:pPr>
        <w:tabs>
          <w:tab w:val="clear" w:pos="2807"/>
          <w:tab w:val="left" w:pos="720"/>
        </w:tabs>
        <w:spacing w:line="240" w:lineRule="auto"/>
        <w:ind w:left="1440" w:right="-401" w:firstLine="545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  <w:t xml:space="preserve">  </w:t>
      </w:r>
      <w:r w:rsidRPr="00DD4C69">
        <w:rPr>
          <w:rFonts w:ascii="Angsana New" w:hAnsi="Angsana New"/>
          <w:b/>
          <w:bCs/>
          <w:sz w:val="32"/>
          <w:szCs w:val="32"/>
          <w:cs/>
        </w:rPr>
        <w:t>และรายงาน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DD4C69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9611417" w14:textId="77777777" w:rsidR="006F59B5" w:rsidRPr="00E07D86" w:rsidRDefault="006F59B5" w:rsidP="00D74D55">
      <w:pPr>
        <w:pStyle w:val="Heading6"/>
        <w:spacing w:line="240" w:lineRule="auto"/>
        <w:jc w:val="thaiDistribute"/>
        <w:rPr>
          <w:rFonts w:ascii="Angsana New" w:hAnsi="Angsana New" w:cs="Angsana New"/>
          <w:u w:val="none"/>
          <w:cs/>
        </w:rPr>
        <w:sectPr w:rsidR="006F59B5" w:rsidRPr="00E07D86" w:rsidSect="00681583">
          <w:footerReference w:type="even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31B76F27" w14:textId="77777777" w:rsidR="00320AF8" w:rsidRDefault="00320AF8" w:rsidP="00B86AB5">
      <w:pPr>
        <w:pStyle w:val="Heading6"/>
        <w:jc w:val="thaiDistribute"/>
        <w:rPr>
          <w:rFonts w:ascii="Angsana New" w:hAnsi="Angsana New" w:cs="Angsana New"/>
          <w:u w:val="none"/>
        </w:rPr>
      </w:pPr>
    </w:p>
    <w:p w14:paraId="65300A06" w14:textId="77777777" w:rsidR="009B1BA5" w:rsidRPr="009B1BA5" w:rsidRDefault="009B1BA5" w:rsidP="009B1BA5"/>
    <w:p w14:paraId="0864E995" w14:textId="77777777" w:rsidR="00364EE3" w:rsidRDefault="00364EE3" w:rsidP="008E02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F26AC1E" w14:textId="0D7B84EF" w:rsidR="006F59B5" w:rsidRPr="00364EE3" w:rsidRDefault="00E444AE" w:rsidP="008E02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28"/>
          <w:szCs w:val="28"/>
        </w:rPr>
      </w:pPr>
      <w:r w:rsidRPr="00364EE3">
        <w:rPr>
          <w:rFonts w:ascii="Angsana New" w:hAnsi="Angsana New"/>
          <w:b/>
          <w:bCs/>
          <w:sz w:val="28"/>
          <w:szCs w:val="28"/>
          <w:cs/>
        </w:rPr>
        <w:t>รายงาน</w:t>
      </w:r>
      <w:r w:rsidR="00AC79D5" w:rsidRPr="00364EE3">
        <w:rPr>
          <w:rFonts w:ascii="Angsana New" w:hAnsi="Angsana New" w:hint="cs"/>
          <w:b/>
          <w:bCs/>
          <w:sz w:val="28"/>
          <w:szCs w:val="28"/>
          <w:cs/>
        </w:rPr>
        <w:t>ของ</w:t>
      </w:r>
      <w:r w:rsidRPr="00364EE3">
        <w:rPr>
          <w:rFonts w:ascii="Angsana New" w:hAnsi="Angsana New"/>
          <w:b/>
          <w:bCs/>
          <w:sz w:val="28"/>
          <w:szCs w:val="28"/>
          <w:cs/>
        </w:rPr>
        <w:t>ผู้สอบบัญชีรับอนุญาต</w:t>
      </w:r>
    </w:p>
    <w:p w14:paraId="74093F0F" w14:textId="53CE19C8" w:rsidR="001B27FB" w:rsidRPr="00364EE3" w:rsidRDefault="00B86AB5" w:rsidP="008E0234">
      <w:pPr>
        <w:spacing w:before="360"/>
        <w:ind w:right="28"/>
        <w:jc w:val="thaiDistribute"/>
        <w:rPr>
          <w:rFonts w:ascii="Angsana New" w:hAnsi="Angsana New"/>
          <w:b/>
          <w:bCs/>
          <w:sz w:val="28"/>
          <w:szCs w:val="28"/>
        </w:rPr>
      </w:pPr>
      <w:r w:rsidRPr="00364EE3">
        <w:rPr>
          <w:rFonts w:ascii="Angsana New" w:hAnsi="Angsana New"/>
          <w:b/>
          <w:bCs/>
          <w:sz w:val="28"/>
          <w:szCs w:val="28"/>
          <w:cs/>
        </w:rPr>
        <w:t xml:space="preserve">เสนอ  </w:t>
      </w:r>
      <w:r w:rsidR="00AC79D5" w:rsidRPr="00364EE3">
        <w:rPr>
          <w:rFonts w:ascii="Angsana New" w:hAnsi="Angsana New" w:hint="cs"/>
          <w:b/>
          <w:bCs/>
          <w:sz w:val="28"/>
          <w:szCs w:val="28"/>
          <w:cs/>
        </w:rPr>
        <w:t>ผู้ถือหุ้น</w:t>
      </w:r>
      <w:r w:rsidRPr="00364EE3">
        <w:rPr>
          <w:rFonts w:ascii="Angsana New" w:hAnsi="Angsana New"/>
          <w:b/>
          <w:bCs/>
          <w:sz w:val="28"/>
          <w:szCs w:val="28"/>
          <w:cs/>
        </w:rPr>
        <w:t xml:space="preserve">บริษัท </w:t>
      </w:r>
      <w:r w:rsidR="002E75DE" w:rsidRPr="00364EE3">
        <w:rPr>
          <w:rFonts w:ascii="Angsana New" w:hAnsi="Angsana New" w:hint="cs"/>
          <w:b/>
          <w:bCs/>
          <w:sz w:val="28"/>
          <w:szCs w:val="28"/>
          <w:cs/>
        </w:rPr>
        <w:t>ยูเรกา ดีไซน์</w:t>
      </w:r>
      <w:r w:rsidRPr="00364EE3">
        <w:rPr>
          <w:rFonts w:ascii="Angsana New" w:hAnsi="Angsana New"/>
          <w:b/>
          <w:bCs/>
          <w:sz w:val="28"/>
          <w:szCs w:val="28"/>
          <w:cs/>
        </w:rPr>
        <w:t xml:space="preserve"> จำกัด </w:t>
      </w:r>
      <w:r w:rsidRPr="00364EE3">
        <w:rPr>
          <w:rFonts w:ascii="Angsana New" w:hAnsi="Angsana New"/>
          <w:b/>
          <w:bCs/>
          <w:sz w:val="28"/>
          <w:szCs w:val="28"/>
        </w:rPr>
        <w:t>(</w:t>
      </w:r>
      <w:r w:rsidRPr="00364EE3">
        <w:rPr>
          <w:rFonts w:ascii="Angsana New" w:hAnsi="Angsana New"/>
          <w:b/>
          <w:bCs/>
          <w:sz w:val="28"/>
          <w:szCs w:val="28"/>
          <w:cs/>
        </w:rPr>
        <w:t>มหาชน</w:t>
      </w:r>
      <w:r w:rsidRPr="00364EE3">
        <w:rPr>
          <w:rFonts w:ascii="Angsana New" w:hAnsi="Angsana New"/>
          <w:b/>
          <w:bCs/>
          <w:sz w:val="28"/>
          <w:szCs w:val="28"/>
        </w:rPr>
        <w:t>)</w:t>
      </w:r>
    </w:p>
    <w:p w14:paraId="21C51CF6" w14:textId="547F79C1" w:rsidR="001B27FB" w:rsidRPr="00364EE3" w:rsidRDefault="001B27FB" w:rsidP="00364EE3">
      <w:pPr>
        <w:spacing w:before="240"/>
        <w:ind w:right="28"/>
        <w:jc w:val="thaiDistribute"/>
        <w:rPr>
          <w:rFonts w:ascii="Angsana New" w:hAnsi="Angsana New"/>
          <w:b/>
          <w:bCs/>
          <w:sz w:val="28"/>
          <w:szCs w:val="28"/>
        </w:rPr>
      </w:pPr>
      <w:r w:rsidRPr="00364EE3">
        <w:rPr>
          <w:rFonts w:ascii="Angsana New" w:hAnsi="Angsana New" w:hint="cs"/>
          <w:b/>
          <w:bCs/>
          <w:sz w:val="28"/>
          <w:szCs w:val="28"/>
          <w:cs/>
        </w:rPr>
        <w:t>ความเห็น</w:t>
      </w:r>
    </w:p>
    <w:p w14:paraId="7420E901" w14:textId="34F97AC6" w:rsidR="00364EE3" w:rsidRPr="00364EE3" w:rsidRDefault="00364EE3" w:rsidP="00364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line="240" w:lineRule="auto"/>
        <w:jc w:val="thaiDistribute"/>
        <w:rPr>
          <w:rFonts w:ascii="Angsana New" w:eastAsia="Calibri" w:hAnsi="Angsana New"/>
          <w:color w:val="000000"/>
          <w:sz w:val="28"/>
          <w:szCs w:val="28"/>
          <w:highlight w:val="green"/>
        </w:rPr>
      </w:pPr>
      <w:r w:rsidRPr="00364EE3">
        <w:rPr>
          <w:rFonts w:ascii="Angsana New" w:eastAsia="Calibri" w:hAnsi="Angsana New"/>
          <w:color w:val="000000"/>
          <w:sz w:val="28"/>
          <w:szCs w:val="28"/>
          <w:cs/>
        </w:rPr>
        <w:t xml:space="preserve">ข้าพเจ้าได้ตรวจสอบงบการเงินของบริษัท </w:t>
      </w:r>
      <w:r w:rsidRPr="00364EE3">
        <w:rPr>
          <w:rFonts w:ascii="Angsana New" w:hAnsi="Angsana New" w:hint="cs"/>
          <w:sz w:val="28"/>
          <w:szCs w:val="28"/>
          <w:cs/>
        </w:rPr>
        <w:t>ยูเรกา ดีไซน์</w:t>
      </w:r>
      <w:r w:rsidRPr="00364EE3">
        <w:rPr>
          <w:rFonts w:ascii="Angsana New" w:eastAsia="Calibri" w:hAnsi="Angsana New"/>
          <w:color w:val="000000"/>
          <w:sz w:val="28"/>
          <w:szCs w:val="28"/>
          <w:cs/>
        </w:rPr>
        <w:t xml:space="preserve"> </w:t>
      </w:r>
      <w:r>
        <w:rPr>
          <w:rFonts w:ascii="Angsana New" w:eastAsia="Calibri" w:hAnsi="Angsana New" w:hint="cs"/>
          <w:color w:val="000000"/>
          <w:sz w:val="28"/>
          <w:szCs w:val="28"/>
          <w:cs/>
        </w:rPr>
        <w:t xml:space="preserve">จำกัด </w:t>
      </w:r>
      <w:r w:rsidRPr="00364EE3">
        <w:rPr>
          <w:rFonts w:ascii="Angsana New" w:eastAsia="Calibri" w:hAnsi="Angsana New"/>
          <w:color w:val="000000"/>
          <w:sz w:val="28"/>
          <w:szCs w:val="28"/>
          <w:cs/>
        </w:rPr>
        <w:t xml:space="preserve">(มหาชน) </w:t>
      </w:r>
      <w:r w:rsidRPr="00364EE3">
        <w:rPr>
          <w:rFonts w:ascii="Angsana New" w:eastAsia="Calibri" w:hAnsi="Angsana New" w:hint="cs"/>
          <w:color w:val="000000"/>
          <w:sz w:val="28"/>
          <w:szCs w:val="28"/>
          <w:cs/>
        </w:rPr>
        <w:t xml:space="preserve">และบริษัทย่อย </w:t>
      </w:r>
      <w:r w:rsidRPr="00364EE3">
        <w:rPr>
          <w:rFonts w:ascii="Angsana New" w:eastAsia="Calibri" w:hAnsi="Angsana New"/>
          <w:color w:val="000000"/>
          <w:sz w:val="28"/>
          <w:szCs w:val="28"/>
        </w:rPr>
        <w:t>(“</w:t>
      </w:r>
      <w:r w:rsidRPr="00364EE3">
        <w:rPr>
          <w:rFonts w:ascii="Angsana New" w:eastAsia="Calibri" w:hAnsi="Angsana New" w:hint="cs"/>
          <w:color w:val="000000"/>
          <w:sz w:val="28"/>
          <w:szCs w:val="28"/>
          <w:cs/>
        </w:rPr>
        <w:t>กลุ่มบริษัท</w:t>
      </w:r>
      <w:r w:rsidRPr="00364EE3">
        <w:rPr>
          <w:rFonts w:ascii="Angsana New" w:eastAsia="Calibri" w:hAnsi="Angsana New"/>
          <w:color w:val="000000"/>
          <w:sz w:val="28"/>
          <w:szCs w:val="28"/>
        </w:rPr>
        <w:t xml:space="preserve">”) </w:t>
      </w:r>
      <w:r w:rsidRPr="00364EE3">
        <w:rPr>
          <w:rFonts w:ascii="Angsana New" w:eastAsia="Calibri" w:hAnsi="Angsana New"/>
          <w:color w:val="000000"/>
          <w:sz w:val="28"/>
          <w:szCs w:val="28"/>
          <w:cs/>
        </w:rPr>
        <w:t>ซึ่งประกอบด้วย งบแสดงฐานะการเงิน</w:t>
      </w:r>
      <w:r w:rsidRPr="00364EE3">
        <w:rPr>
          <w:rFonts w:ascii="Angsana New" w:eastAsia="Calibri" w:hAnsi="Angsana New" w:hint="cs"/>
          <w:color w:val="000000"/>
          <w:sz w:val="28"/>
          <w:szCs w:val="28"/>
          <w:cs/>
        </w:rPr>
        <w:t>รวมและงบแสดงฐานะการเงินเฉพาะกิจการ</w:t>
      </w:r>
      <w:r w:rsidRPr="00364EE3">
        <w:rPr>
          <w:rFonts w:ascii="Angsana New" w:eastAsia="Calibri" w:hAnsi="Angsana New"/>
          <w:color w:val="000000"/>
          <w:sz w:val="28"/>
          <w:szCs w:val="28"/>
          <w:cs/>
        </w:rPr>
        <w:t xml:space="preserve"> ณ วันที่ </w:t>
      </w:r>
      <w:r w:rsidRPr="00364EE3">
        <w:rPr>
          <w:rFonts w:ascii="Angsana New" w:eastAsia="Calibri" w:hAnsi="Angsana New"/>
          <w:color w:val="000000"/>
          <w:sz w:val="28"/>
          <w:szCs w:val="28"/>
        </w:rPr>
        <w:t xml:space="preserve">31 </w:t>
      </w:r>
      <w:r w:rsidRPr="00364EE3">
        <w:rPr>
          <w:rFonts w:ascii="Angsana New" w:eastAsia="Calibri" w:hAnsi="Angsana New"/>
          <w:color w:val="000000"/>
          <w:sz w:val="28"/>
          <w:szCs w:val="28"/>
          <w:cs/>
        </w:rPr>
        <w:t xml:space="preserve">ธันวาคม </w:t>
      </w:r>
      <w:r w:rsidRPr="00364EE3">
        <w:rPr>
          <w:rFonts w:ascii="Angsana New" w:eastAsia="Calibri" w:hAnsi="Angsana New"/>
          <w:color w:val="000000"/>
          <w:sz w:val="28"/>
          <w:szCs w:val="28"/>
        </w:rPr>
        <w:t xml:space="preserve">2564 </w:t>
      </w:r>
      <w:r w:rsidRPr="00364EE3">
        <w:rPr>
          <w:rFonts w:ascii="Angsana New" w:eastAsia="Calibri" w:hAnsi="Angsana New"/>
          <w:color w:val="000000"/>
          <w:sz w:val="28"/>
          <w:szCs w:val="28"/>
          <w:cs/>
        </w:rPr>
        <w:t>งบกำไรขาดทุนเบ็ดเสร็จ</w:t>
      </w:r>
      <w:r w:rsidRPr="00364EE3">
        <w:rPr>
          <w:rFonts w:ascii="Angsana New" w:eastAsia="Calibri" w:hAnsi="Angsana New" w:hint="cs"/>
          <w:color w:val="000000"/>
          <w:sz w:val="28"/>
          <w:szCs w:val="28"/>
          <w:cs/>
        </w:rPr>
        <w:t>รวม</w:t>
      </w:r>
      <w:r w:rsidRPr="00364EE3">
        <w:rPr>
          <w:rFonts w:ascii="Angsana New" w:eastAsia="Calibri" w:hAnsi="Angsana New"/>
          <w:color w:val="000000"/>
          <w:sz w:val="28"/>
          <w:szCs w:val="28"/>
        </w:rPr>
        <w:t xml:space="preserve"> </w:t>
      </w:r>
      <w:r w:rsidRPr="00364EE3">
        <w:rPr>
          <w:rFonts w:ascii="Angsana New" w:eastAsia="Calibri" w:hAnsi="Angsana New" w:hint="cs"/>
          <w:color w:val="000000"/>
          <w:sz w:val="28"/>
          <w:szCs w:val="28"/>
          <w:cs/>
        </w:rPr>
        <w:t xml:space="preserve">และงบกำไรขาดทุนเบ็ดเสร็จเฉพาะกิจการ </w:t>
      </w:r>
      <w:r w:rsidRPr="00364EE3">
        <w:rPr>
          <w:rFonts w:ascii="Angsana New" w:eastAsia="Calibri" w:hAnsi="Angsana New"/>
          <w:color w:val="000000"/>
          <w:sz w:val="28"/>
          <w:szCs w:val="28"/>
          <w:cs/>
        </w:rPr>
        <w:t>งบแสดงการเปลี่ยนแปลงส่วนของผู้ถือหุ้น</w:t>
      </w:r>
      <w:r w:rsidRPr="00364EE3">
        <w:rPr>
          <w:rFonts w:ascii="Angsana New" w:eastAsia="Calibri" w:hAnsi="Angsana New" w:hint="cs"/>
          <w:color w:val="000000"/>
          <w:sz w:val="28"/>
          <w:szCs w:val="28"/>
          <w:cs/>
        </w:rPr>
        <w:t xml:space="preserve">รวม </w:t>
      </w:r>
      <w:r w:rsidRPr="00364EE3">
        <w:rPr>
          <w:rFonts w:ascii="Angsana New" w:eastAsia="Calibri" w:hAnsi="Angsana New"/>
          <w:color w:val="000000"/>
          <w:sz w:val="28"/>
          <w:szCs w:val="28"/>
          <w:cs/>
        </w:rPr>
        <w:t xml:space="preserve">และงบแสดงการเปลี่ยนแปลงส่วนของผู้ถือหุ้นเฉพาะกิจการ </w:t>
      </w:r>
      <w:r w:rsidRPr="00364EE3">
        <w:rPr>
          <w:rFonts w:ascii="Angsana New" w:eastAsia="Calibri" w:hAnsi="Angsana New" w:hint="cs"/>
          <w:color w:val="000000"/>
          <w:sz w:val="28"/>
          <w:szCs w:val="28"/>
          <w:cs/>
        </w:rPr>
        <w:t>และ</w:t>
      </w:r>
      <w:r w:rsidRPr="00364EE3">
        <w:rPr>
          <w:rFonts w:ascii="Angsana New" w:eastAsia="Calibri" w:hAnsi="Angsana New"/>
          <w:color w:val="000000"/>
          <w:sz w:val="28"/>
          <w:szCs w:val="28"/>
          <w:cs/>
        </w:rPr>
        <w:t>งบกระแสเงินสด</w:t>
      </w:r>
      <w:r w:rsidRPr="00364EE3">
        <w:rPr>
          <w:rFonts w:ascii="Angsana New" w:eastAsia="Calibri" w:hAnsi="Angsana New" w:hint="cs"/>
          <w:color w:val="000000"/>
          <w:sz w:val="28"/>
          <w:szCs w:val="28"/>
          <w:cs/>
        </w:rPr>
        <w:t xml:space="preserve">รวม </w:t>
      </w:r>
      <w:r w:rsidRPr="00364EE3">
        <w:rPr>
          <w:rFonts w:ascii="Angsana New" w:eastAsia="Calibri" w:hAnsi="Angsana New"/>
          <w:color w:val="000000"/>
          <w:sz w:val="28"/>
          <w:szCs w:val="28"/>
          <w:cs/>
        </w:rPr>
        <w:t>และงบกระแสเงินสดเฉพาะกิจการ</w:t>
      </w:r>
      <w:r w:rsidRPr="00364EE3">
        <w:rPr>
          <w:rFonts w:ascii="Angsana New" w:eastAsia="Calibri" w:hAnsi="Angsana New"/>
          <w:color w:val="000000"/>
          <w:sz w:val="28"/>
          <w:szCs w:val="28"/>
        </w:rPr>
        <w:t xml:space="preserve"> </w:t>
      </w:r>
      <w:r w:rsidRPr="00364EE3">
        <w:rPr>
          <w:rFonts w:ascii="Angsana New" w:eastAsia="Calibri" w:hAnsi="Angsana New"/>
          <w:color w:val="000000"/>
          <w:sz w:val="28"/>
          <w:szCs w:val="28"/>
          <w:cs/>
        </w:rPr>
        <w:t>สำหรับปีสิ้นสุดวันเดียวกัน</w:t>
      </w:r>
      <w:r w:rsidRPr="00364EE3">
        <w:rPr>
          <w:rFonts w:ascii="Angsana New" w:eastAsia="Calibri" w:hAnsi="Angsana New" w:hint="cs"/>
          <w:color w:val="000000"/>
          <w:sz w:val="28"/>
          <w:szCs w:val="28"/>
          <w:cs/>
        </w:rPr>
        <w:t xml:space="preserve"> </w:t>
      </w:r>
      <w:r w:rsidRPr="00364EE3">
        <w:rPr>
          <w:rFonts w:ascii="Angsana New" w:eastAsia="Calibri" w:hAnsi="Angsana New"/>
          <w:color w:val="000000"/>
          <w:sz w:val="28"/>
          <w:szCs w:val="28"/>
          <w:cs/>
        </w:rPr>
        <w:t>และหมายเหตุประกอบงบการเงิน</w:t>
      </w:r>
      <w:r w:rsidRPr="00364EE3">
        <w:rPr>
          <w:rFonts w:ascii="Angsana New" w:eastAsia="Calibri" w:hAnsi="Angsana New" w:hint="cs"/>
          <w:color w:val="000000"/>
          <w:sz w:val="28"/>
          <w:szCs w:val="28"/>
          <w:cs/>
        </w:rPr>
        <w:t>รวมและหมายเหตุประกอบงบการเงินเฉพาะกิจการ</w:t>
      </w:r>
      <w:r w:rsidRPr="00364EE3">
        <w:rPr>
          <w:rFonts w:ascii="Angsana New" w:eastAsia="Calibri" w:hAnsi="Angsana New"/>
          <w:color w:val="000000"/>
          <w:sz w:val="28"/>
          <w:szCs w:val="28"/>
          <w:cs/>
        </w:rPr>
        <w:t xml:space="preserve"> รวมถึงสรุปนโยบายการบัญชีที่สำคัญ</w:t>
      </w:r>
    </w:p>
    <w:p w14:paraId="229BAB99" w14:textId="107AA8D7" w:rsidR="001B27FB" w:rsidRDefault="00364EE3" w:rsidP="00364EE3">
      <w:pPr>
        <w:autoSpaceDE w:val="0"/>
        <w:autoSpaceDN w:val="0"/>
        <w:adjustRightInd w:val="0"/>
        <w:spacing w:before="120" w:line="240" w:lineRule="auto"/>
        <w:ind w:right="57"/>
        <w:jc w:val="thaiDistribute"/>
        <w:rPr>
          <w:rFonts w:ascii="Angsana New" w:hAnsi="Angsana New"/>
          <w:spacing w:val="-4"/>
          <w:sz w:val="30"/>
          <w:szCs w:val="30"/>
        </w:rPr>
      </w:pPr>
      <w:r w:rsidRPr="00364EE3">
        <w:rPr>
          <w:rFonts w:ascii="Angsana New" w:hAnsi="Angsana New"/>
          <w:sz w:val="28"/>
          <w:szCs w:val="28"/>
          <w:cs/>
          <w:lang w:eastAsia="zh-CN"/>
        </w:rPr>
        <w:t>ข้าพเจ้าเห็นว่า งบการเงิน</w:t>
      </w:r>
      <w:r w:rsidRPr="00364EE3">
        <w:rPr>
          <w:rFonts w:ascii="Angsana New" w:hAnsi="Angsana New" w:hint="cs"/>
          <w:sz w:val="28"/>
          <w:szCs w:val="28"/>
          <w:cs/>
          <w:lang w:eastAsia="zh-CN"/>
        </w:rPr>
        <w:t>รวม</w:t>
      </w:r>
      <w:r w:rsidRPr="00364EE3">
        <w:rPr>
          <w:rFonts w:ascii="Angsana New" w:hAnsi="Angsana New"/>
          <w:sz w:val="28"/>
          <w:szCs w:val="28"/>
          <w:cs/>
          <w:lang w:eastAsia="zh-CN"/>
        </w:rPr>
        <w:t>และงบการเงินเฉพาะกิจการข้างต้นนี้ แสดงฐานะการเงิน</w:t>
      </w:r>
      <w:r w:rsidRPr="00364EE3">
        <w:rPr>
          <w:rFonts w:ascii="Angsana New" w:hAnsi="Angsana New" w:hint="cs"/>
          <w:sz w:val="28"/>
          <w:szCs w:val="28"/>
          <w:cs/>
          <w:lang w:eastAsia="zh-CN"/>
        </w:rPr>
        <w:t>รวม</w:t>
      </w:r>
      <w:r w:rsidRPr="00364EE3">
        <w:rPr>
          <w:rFonts w:ascii="Angsana New" w:hAnsi="Angsana New"/>
          <w:sz w:val="28"/>
          <w:szCs w:val="28"/>
          <w:cs/>
          <w:lang w:eastAsia="zh-CN"/>
        </w:rPr>
        <w:t>และฐานะการเงินเฉพาะกิจการของ</w:t>
      </w:r>
      <w:r w:rsidRPr="00364EE3">
        <w:rPr>
          <w:rFonts w:ascii="Angsana New" w:eastAsia="Calibri" w:hAnsi="Angsana New"/>
          <w:color w:val="000000"/>
          <w:sz w:val="28"/>
          <w:szCs w:val="28"/>
          <w:cs/>
        </w:rPr>
        <w:t xml:space="preserve">บริษัท </w:t>
      </w:r>
      <w:r w:rsidRPr="00364EE3">
        <w:rPr>
          <w:rFonts w:ascii="Angsana New" w:hAnsi="Angsana New" w:hint="cs"/>
          <w:sz w:val="28"/>
          <w:szCs w:val="28"/>
          <w:cs/>
        </w:rPr>
        <w:t>ยูเรกา ดีไซน์</w:t>
      </w:r>
      <w:r w:rsidRPr="00364EE3">
        <w:rPr>
          <w:rFonts w:ascii="Angsana New" w:eastAsia="Calibri" w:hAnsi="Angsana New"/>
          <w:color w:val="000000"/>
          <w:sz w:val="28"/>
          <w:szCs w:val="28"/>
          <w:cs/>
        </w:rPr>
        <w:t xml:space="preserve"> </w:t>
      </w:r>
      <w:r>
        <w:rPr>
          <w:rFonts w:ascii="Angsana New" w:eastAsia="Calibri" w:hAnsi="Angsana New" w:hint="cs"/>
          <w:color w:val="000000"/>
          <w:sz w:val="28"/>
          <w:szCs w:val="28"/>
          <w:cs/>
        </w:rPr>
        <w:t xml:space="preserve">จำกัด </w:t>
      </w:r>
      <w:r w:rsidRPr="00364EE3">
        <w:rPr>
          <w:rFonts w:ascii="Angsana New" w:eastAsia="Calibri" w:hAnsi="Angsana New"/>
          <w:color w:val="000000"/>
          <w:sz w:val="28"/>
          <w:szCs w:val="28"/>
          <w:cs/>
        </w:rPr>
        <w:t>(มหาชน)</w:t>
      </w:r>
      <w:r w:rsidRPr="00364EE3">
        <w:rPr>
          <w:rFonts w:ascii="Angsana New" w:hAnsi="Angsana New" w:hint="cs"/>
          <w:sz w:val="28"/>
          <w:szCs w:val="28"/>
          <w:cs/>
          <w:lang w:eastAsia="zh-CN"/>
        </w:rPr>
        <w:t xml:space="preserve"> และบริษัทย่อย</w:t>
      </w:r>
      <w:r w:rsidRPr="00364EE3">
        <w:rPr>
          <w:rFonts w:ascii="Angsana New" w:hAnsi="Angsana New"/>
          <w:b/>
          <w:bCs/>
          <w:sz w:val="28"/>
          <w:szCs w:val="28"/>
          <w:cs/>
          <w:lang w:eastAsia="zh-CN"/>
        </w:rPr>
        <w:t xml:space="preserve"> </w:t>
      </w:r>
      <w:r w:rsidRPr="00364EE3">
        <w:rPr>
          <w:rFonts w:ascii="Angsana New" w:hAnsi="Angsana New"/>
          <w:sz w:val="28"/>
          <w:szCs w:val="28"/>
          <w:cs/>
          <w:lang w:eastAsia="zh-CN"/>
        </w:rPr>
        <w:t xml:space="preserve">ณ วันที่ </w:t>
      </w:r>
      <w:r w:rsidRPr="00364EE3">
        <w:rPr>
          <w:rFonts w:ascii="Angsana New" w:eastAsia="Calibri" w:hAnsi="Angsana New"/>
          <w:color w:val="000000"/>
          <w:sz w:val="28"/>
          <w:szCs w:val="28"/>
        </w:rPr>
        <w:t>31</w:t>
      </w:r>
      <w:r w:rsidRPr="00364EE3">
        <w:rPr>
          <w:rFonts w:ascii="Angsana New" w:hAnsi="Angsana New"/>
          <w:sz w:val="28"/>
          <w:szCs w:val="28"/>
          <w:cs/>
          <w:lang w:eastAsia="zh-CN"/>
        </w:rPr>
        <w:t xml:space="preserve"> ธันวาคม </w:t>
      </w:r>
      <w:r w:rsidRPr="00364EE3">
        <w:rPr>
          <w:rFonts w:ascii="Angsana New" w:hAnsi="Angsana New"/>
          <w:sz w:val="28"/>
          <w:szCs w:val="28"/>
          <w:lang w:eastAsia="zh-CN"/>
        </w:rPr>
        <w:t>2564</w:t>
      </w:r>
      <w:r w:rsidRPr="00364EE3">
        <w:rPr>
          <w:rFonts w:ascii="Angsana New" w:hAnsi="Angsana New"/>
          <w:sz w:val="28"/>
          <w:szCs w:val="28"/>
          <w:cs/>
          <w:lang w:eastAsia="zh-CN"/>
        </w:rPr>
        <w:t xml:space="preserve"> และผลการดำเนินงาน</w:t>
      </w:r>
      <w:r w:rsidRPr="00364EE3">
        <w:rPr>
          <w:rFonts w:ascii="Angsana New" w:hAnsi="Angsana New" w:hint="cs"/>
          <w:sz w:val="28"/>
          <w:szCs w:val="28"/>
          <w:cs/>
          <w:lang w:eastAsia="zh-CN"/>
        </w:rPr>
        <w:t>รวม</w:t>
      </w:r>
      <w:r w:rsidRPr="00364EE3">
        <w:rPr>
          <w:rFonts w:ascii="Angsana New" w:hAnsi="Angsana New"/>
          <w:sz w:val="28"/>
          <w:szCs w:val="28"/>
          <w:cs/>
          <w:lang w:eastAsia="zh-CN"/>
        </w:rPr>
        <w:t>และผลการดำเนินงานเฉพาะกิจการ และกระแสเงินสด</w:t>
      </w:r>
      <w:r w:rsidRPr="00364EE3">
        <w:rPr>
          <w:rFonts w:ascii="Angsana New" w:hAnsi="Angsana New" w:hint="cs"/>
          <w:sz w:val="28"/>
          <w:szCs w:val="28"/>
          <w:cs/>
          <w:lang w:eastAsia="zh-CN"/>
        </w:rPr>
        <w:t>รวม</w:t>
      </w:r>
      <w:r w:rsidRPr="00364EE3">
        <w:rPr>
          <w:rFonts w:ascii="Angsana New" w:hAnsi="Angsana New"/>
          <w:sz w:val="28"/>
          <w:szCs w:val="28"/>
          <w:cs/>
          <w:lang w:eastAsia="zh-CN"/>
        </w:rPr>
        <w:t>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1122A15D" w14:textId="77777777" w:rsidR="00364EE3" w:rsidRPr="00364EE3" w:rsidRDefault="00364EE3" w:rsidP="00364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240" w:line="240" w:lineRule="auto"/>
        <w:jc w:val="both"/>
        <w:rPr>
          <w:rFonts w:ascii="Angsana New" w:eastAsia="Calibri" w:hAnsi="Angsana New"/>
          <w:color w:val="000000"/>
          <w:sz w:val="28"/>
          <w:szCs w:val="28"/>
        </w:rPr>
      </w:pPr>
      <w:r w:rsidRPr="00364EE3">
        <w:rPr>
          <w:rFonts w:ascii="Angsana New" w:eastAsia="Calibri" w:hAnsi="Angsana New"/>
          <w:b/>
          <w:bCs/>
          <w:color w:val="000000"/>
          <w:sz w:val="28"/>
          <w:szCs w:val="28"/>
          <w:cs/>
        </w:rPr>
        <w:t>เกณฑ์ในการแสดงความเห็น</w:t>
      </w:r>
    </w:p>
    <w:p w14:paraId="2EDD6935" w14:textId="78952461" w:rsidR="00665951" w:rsidRDefault="00364EE3" w:rsidP="00364EE3">
      <w:pPr>
        <w:autoSpaceDE w:val="0"/>
        <w:autoSpaceDN w:val="0"/>
        <w:adjustRightInd w:val="0"/>
        <w:spacing w:before="120" w:line="240" w:lineRule="auto"/>
        <w:ind w:right="57"/>
        <w:jc w:val="thaiDistribute"/>
        <w:rPr>
          <w:rFonts w:ascii="Angsana New" w:eastAsia="Times New Roman" w:hAnsi="Angsana New"/>
          <w:sz w:val="28"/>
          <w:szCs w:val="28"/>
          <w:cs/>
          <w:lang w:val="th-TH"/>
        </w:rPr>
      </w:pPr>
      <w:r w:rsidRPr="00364EE3">
        <w:rPr>
          <w:rFonts w:ascii="Angsana New" w:eastAsia="Times New Roman" w:hAnsi="Angsana New"/>
          <w:sz w:val="28"/>
          <w:szCs w:val="28"/>
          <w:cs/>
          <w:lang w:val="th-TH"/>
        </w:rPr>
        <w:t>ข้าพเจ้าได้ปฏิบัติงานตรวจสอบตามมาตรฐานการสอบบัญชี</w:t>
      </w:r>
      <w:r w:rsidRPr="00364EE3">
        <w:rPr>
          <w:rFonts w:ascii="Angsana New" w:eastAsia="Times New Roman" w:hAnsi="Angsana New" w:hint="cs"/>
          <w:sz w:val="28"/>
          <w:szCs w:val="28"/>
          <w:cs/>
          <w:lang w:val="th-TH"/>
        </w:rPr>
        <w:t xml:space="preserve"> </w:t>
      </w:r>
      <w:r w:rsidRPr="00364EE3">
        <w:rPr>
          <w:rFonts w:ascii="Angsana New" w:eastAsia="Times New Roman" w:hAnsi="Angsana New"/>
          <w:sz w:val="28"/>
          <w:szCs w:val="28"/>
          <w:cs/>
          <w:lang w:val="th-TH"/>
        </w:rPr>
        <w:t>ความรับผิดชอบของข้าพเจ้าได้กล่าวไว้ใน</w:t>
      </w:r>
      <w:r w:rsidRPr="00364EE3">
        <w:rPr>
          <w:rFonts w:ascii="Angsana New" w:eastAsia="Times New Roman" w:hAnsi="Angsana New" w:hint="cs"/>
          <w:sz w:val="28"/>
          <w:szCs w:val="28"/>
          <w:cs/>
          <w:lang w:val="th-TH"/>
        </w:rPr>
        <w:t>วรรค</w:t>
      </w:r>
      <w:r w:rsidRPr="00364EE3">
        <w:rPr>
          <w:rFonts w:ascii="Angsana New" w:eastAsia="Times New Roman" w:hAnsi="Angsana New"/>
          <w:sz w:val="28"/>
          <w:szCs w:val="28"/>
          <w:cs/>
          <w:lang w:val="th-TH"/>
        </w:rPr>
        <w:t>ความ</w:t>
      </w:r>
      <w:r w:rsidRPr="00364EE3">
        <w:rPr>
          <w:rFonts w:ascii="Angsana New" w:eastAsia="Times New Roman" w:hAnsi="Angsana New" w:hint="cs"/>
          <w:sz w:val="28"/>
          <w:szCs w:val="28"/>
          <w:cs/>
          <w:lang w:val="th-TH"/>
        </w:rPr>
        <w:t>รั</w:t>
      </w:r>
      <w:r w:rsidRPr="00364EE3">
        <w:rPr>
          <w:rFonts w:ascii="Angsana New" w:eastAsia="Times New Roman" w:hAnsi="Angsana New"/>
          <w:sz w:val="28"/>
          <w:szCs w:val="28"/>
          <w:cs/>
          <w:lang w:val="th-TH"/>
        </w:rPr>
        <w:t>บผิดชอบของผู้สอบบัญชีต่อการตรวจสอบงบการเงิน</w:t>
      </w:r>
      <w:r w:rsidRPr="00364EE3">
        <w:rPr>
          <w:rFonts w:ascii="Angsana New" w:eastAsia="Times New Roman" w:hAnsi="Angsana New" w:hint="cs"/>
          <w:sz w:val="28"/>
          <w:szCs w:val="28"/>
          <w:cs/>
          <w:lang w:val="th-TH"/>
        </w:rPr>
        <w:t>รวมและงบการเงินเฉพาะกิจการ</w:t>
      </w:r>
      <w:r w:rsidRPr="00364EE3">
        <w:rPr>
          <w:rFonts w:ascii="Angsana New" w:eastAsia="Times New Roman" w:hAnsi="Angsana New"/>
          <w:sz w:val="28"/>
          <w:szCs w:val="28"/>
          <w:cs/>
          <w:lang w:val="th-TH"/>
        </w:rPr>
        <w:t>ในรายงานของข้าพเจ้า ข้าพเจ้ามีความเป็นอิสระจากกลุ่มบริษัทตาม</w:t>
      </w:r>
      <w:r w:rsidRPr="00364EE3">
        <w:rPr>
          <w:rFonts w:ascii="Angsana New" w:eastAsia="Times New Roman" w:hAnsi="Angsana New" w:hint="cs"/>
          <w:sz w:val="28"/>
          <w:szCs w:val="28"/>
          <w:cs/>
          <w:lang w:val="th-TH"/>
        </w:rPr>
        <w:t>ข้</w:t>
      </w:r>
      <w:r w:rsidRPr="00364EE3">
        <w:rPr>
          <w:rFonts w:ascii="Angsana New" w:eastAsia="Times New Roman" w:hAnsi="Angsana New"/>
          <w:sz w:val="28"/>
          <w:szCs w:val="28"/>
          <w:cs/>
          <w:lang w:val="th-TH"/>
        </w:rPr>
        <w:t>อกำหนดจรรยาบรรณของผู้ประกอบวิชาชีพบัญชีที่กำหนดโดยสภาวิชาชีพบัญชี ในส่วนที่เกี่ยวข้องกับการตรวจสอบงบการเงิน</w:t>
      </w:r>
      <w:r w:rsidRPr="00364EE3">
        <w:rPr>
          <w:rFonts w:ascii="Angsana New" w:eastAsia="Times New Roman" w:hAnsi="Angsana New" w:hint="cs"/>
          <w:sz w:val="28"/>
          <w:szCs w:val="28"/>
          <w:cs/>
          <w:lang w:val="th-TH"/>
        </w:rPr>
        <w:t>รวมและงบการเงินเฉพาะกิจการ</w:t>
      </w:r>
      <w:r w:rsidRPr="00364EE3">
        <w:rPr>
          <w:rFonts w:ascii="Angsana New" w:eastAsia="Times New Roman" w:hAnsi="Angsana New"/>
          <w:sz w:val="28"/>
          <w:szCs w:val="28"/>
          <w:cs/>
          <w:lang w:val="th-TH"/>
        </w:rPr>
        <w:t xml:space="preserve"> และข้าพเจ้าได้ปฏิบัติตามความรับผิดชอบด้านจรรยาบรรณอื่นๆ</w:t>
      </w:r>
      <w:r w:rsidRPr="00364EE3">
        <w:rPr>
          <w:rFonts w:ascii="Angsana New" w:eastAsia="Times New Roman" w:hAnsi="Angsana New" w:hint="cs"/>
          <w:sz w:val="28"/>
          <w:szCs w:val="28"/>
          <w:cs/>
          <w:lang w:val="th-TH"/>
        </w:rPr>
        <w:t xml:space="preserve"> </w:t>
      </w:r>
      <w:r w:rsidRPr="00364EE3">
        <w:rPr>
          <w:rFonts w:ascii="Angsana New" w:eastAsia="Times New Roman" w:hAnsi="Angsana New"/>
          <w:sz w:val="28"/>
          <w:szCs w:val="28"/>
          <w:cs/>
          <w:lang w:val="th-TH"/>
        </w:rPr>
        <w:t>ซึ่งเป็นไปตามข้อกำหนดเหล่านี้</w:t>
      </w:r>
      <w:r w:rsidRPr="00364EE3">
        <w:rPr>
          <w:rFonts w:ascii="Angsana New" w:eastAsia="Times New Roman" w:hAnsi="Angsana New" w:hint="cs"/>
          <w:sz w:val="28"/>
          <w:szCs w:val="28"/>
          <w:cs/>
          <w:lang w:val="th-TH"/>
        </w:rPr>
        <w:t xml:space="preserve"> </w:t>
      </w:r>
      <w:r w:rsidRPr="00364EE3">
        <w:rPr>
          <w:rFonts w:ascii="Angsana New" w:eastAsia="Times New Roman" w:hAnsi="Angsana New"/>
          <w:sz w:val="28"/>
          <w:szCs w:val="28"/>
          <w:cs/>
          <w:lang w:val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4EAB718" w14:textId="77777777" w:rsidR="00364EE3" w:rsidRPr="00364EE3" w:rsidRDefault="00364EE3" w:rsidP="00364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240" w:line="240" w:lineRule="auto"/>
        <w:jc w:val="both"/>
        <w:rPr>
          <w:rFonts w:ascii="Angsana New" w:eastAsia="Calibri" w:hAnsi="Angsana New"/>
          <w:color w:val="000000"/>
          <w:sz w:val="28"/>
          <w:szCs w:val="28"/>
        </w:rPr>
      </w:pPr>
      <w:r w:rsidRPr="00364EE3">
        <w:rPr>
          <w:rFonts w:ascii="Angsana New" w:eastAsia="Calibri" w:hAnsi="Angsana New"/>
          <w:b/>
          <w:bCs/>
          <w:color w:val="000000"/>
          <w:sz w:val="28"/>
          <w:szCs w:val="28"/>
          <w:cs/>
        </w:rPr>
        <w:t>เรื่องสำคัญในการตรวจสอบ</w:t>
      </w:r>
    </w:p>
    <w:p w14:paraId="0CA194E7" w14:textId="7DF1BECB" w:rsidR="00364EE3" w:rsidRDefault="00364EE3" w:rsidP="00364EE3">
      <w:pPr>
        <w:autoSpaceDE w:val="0"/>
        <w:autoSpaceDN w:val="0"/>
        <w:adjustRightInd w:val="0"/>
        <w:spacing w:before="120" w:line="240" w:lineRule="auto"/>
        <w:ind w:right="57"/>
        <w:jc w:val="thaiDistribute"/>
        <w:rPr>
          <w:rFonts w:ascii="Angsana New" w:hAnsi="Angsana New"/>
          <w:sz w:val="30"/>
          <w:szCs w:val="30"/>
        </w:rPr>
      </w:pPr>
      <w:r w:rsidRPr="00364EE3">
        <w:rPr>
          <w:rFonts w:ascii="Angsana New" w:eastAsia="Times New Roman" w:hAnsi="Angsana New"/>
          <w:sz w:val="28"/>
          <w:szCs w:val="28"/>
          <w:cs/>
          <w:lang w:val="th-TH"/>
        </w:rPr>
        <w:t>เรื่องสำคัญในการตรวจสอบ</w:t>
      </w:r>
      <w:r w:rsidRPr="00364EE3">
        <w:rPr>
          <w:rFonts w:ascii="Angsana New" w:eastAsia="Times New Roman" w:hAnsi="Angsana New" w:hint="cs"/>
          <w:sz w:val="28"/>
          <w:szCs w:val="28"/>
          <w:cs/>
          <w:lang w:val="th-TH"/>
        </w:rPr>
        <w:t xml:space="preserve"> </w:t>
      </w:r>
      <w:r w:rsidRPr="00364EE3">
        <w:rPr>
          <w:rFonts w:ascii="Angsana New" w:eastAsia="Times New Roman" w:hAnsi="Angsana New"/>
          <w:sz w:val="28"/>
          <w:szCs w:val="28"/>
          <w:cs/>
          <w:lang w:val="th-TH"/>
        </w:rPr>
        <w:t>คือ</w:t>
      </w:r>
      <w:r w:rsidRPr="00364EE3">
        <w:rPr>
          <w:rFonts w:ascii="Angsana New" w:eastAsia="Times New Roman" w:hAnsi="Angsana New" w:hint="cs"/>
          <w:sz w:val="28"/>
          <w:szCs w:val="28"/>
          <w:cs/>
          <w:lang w:val="th-TH"/>
        </w:rPr>
        <w:t xml:space="preserve"> </w:t>
      </w:r>
      <w:r w:rsidRPr="00364EE3">
        <w:rPr>
          <w:rFonts w:ascii="Angsana New" w:eastAsia="Times New Roman" w:hAnsi="Angsana New"/>
          <w:sz w:val="28"/>
          <w:szCs w:val="28"/>
          <w:cs/>
          <w:lang w:val="th-TH"/>
        </w:rPr>
        <w:t>เรื่องต่างๆที่มีนัยสำคัญที่สุดตามดุลยพินิจเยี่ยงผู้ประกอบวิชาชีพของข้าพเจ้าในการตรวจสอบ</w:t>
      </w:r>
      <w:r w:rsidR="007A6B0D">
        <w:rPr>
          <w:rFonts w:ascii="Angsana New" w:eastAsia="Times New Roman" w:hAnsi="Angsana New"/>
          <w:sz w:val="28"/>
          <w:szCs w:val="28"/>
          <w:cs/>
          <w:lang w:val="th-TH"/>
        </w:rPr>
        <w:br/>
      </w:r>
      <w:r w:rsidRPr="00364EE3">
        <w:rPr>
          <w:rFonts w:ascii="Angsana New" w:eastAsia="Times New Roman" w:hAnsi="Angsana New"/>
          <w:sz w:val="28"/>
          <w:szCs w:val="28"/>
          <w:cs/>
          <w:lang w:val="th-TH"/>
        </w:rPr>
        <w:t>งบการเงินรวม</w:t>
      </w:r>
      <w:r w:rsidRPr="00364EE3">
        <w:rPr>
          <w:rFonts w:ascii="Angsana New" w:eastAsia="Times New Roman" w:hAnsi="Angsana New" w:hint="cs"/>
          <w:sz w:val="28"/>
          <w:szCs w:val="28"/>
          <w:cs/>
          <w:lang w:val="th-TH"/>
        </w:rPr>
        <w:t>และงบการเงินเฉพาะกิจการ</w:t>
      </w:r>
      <w:r w:rsidRPr="00364EE3">
        <w:rPr>
          <w:rFonts w:ascii="Angsana New" w:eastAsia="Times New Roman" w:hAnsi="Angsana New"/>
          <w:sz w:val="28"/>
          <w:szCs w:val="28"/>
          <w:cs/>
          <w:lang w:val="th-TH"/>
        </w:rPr>
        <w:t>สำหรับปีปัจจุบัน</w:t>
      </w:r>
      <w:r w:rsidRPr="00364EE3">
        <w:rPr>
          <w:rFonts w:ascii="Angsana New" w:eastAsia="Times New Roman" w:hAnsi="Angsana New" w:hint="cs"/>
          <w:sz w:val="28"/>
          <w:szCs w:val="28"/>
          <w:cs/>
          <w:lang w:val="th-TH"/>
        </w:rPr>
        <w:t xml:space="preserve"> </w:t>
      </w:r>
      <w:r w:rsidRPr="00364EE3">
        <w:rPr>
          <w:rFonts w:ascii="Angsana New" w:eastAsia="Times New Roman" w:hAnsi="Angsana New"/>
          <w:sz w:val="28"/>
          <w:szCs w:val="28"/>
          <w:cs/>
          <w:lang w:val="th-TH"/>
        </w:rPr>
        <w:t>ข้าพเจ้าได้นำเรื่องเหล่านี้มาพิจารณาในบริบทของการตรวจสอบ</w:t>
      </w:r>
      <w:r w:rsidR="007A6B0D">
        <w:rPr>
          <w:rFonts w:ascii="Angsana New" w:eastAsia="Times New Roman" w:hAnsi="Angsana New"/>
          <w:sz w:val="28"/>
          <w:szCs w:val="28"/>
          <w:cs/>
          <w:lang w:val="th-TH"/>
        </w:rPr>
        <w:br/>
      </w:r>
      <w:r w:rsidRPr="00364EE3">
        <w:rPr>
          <w:rFonts w:ascii="Angsana New" w:eastAsia="Times New Roman" w:hAnsi="Angsana New"/>
          <w:sz w:val="28"/>
          <w:szCs w:val="28"/>
          <w:cs/>
          <w:lang w:val="th-TH"/>
        </w:rPr>
        <w:t>งบการเงินรวม</w:t>
      </w:r>
      <w:r w:rsidRPr="00364EE3">
        <w:rPr>
          <w:rFonts w:ascii="Angsana New" w:eastAsia="Times New Roman" w:hAnsi="Angsana New" w:hint="cs"/>
          <w:sz w:val="28"/>
          <w:szCs w:val="28"/>
          <w:cs/>
          <w:lang w:val="th-TH"/>
        </w:rPr>
        <w:t>และงบการเงินเฉพาะกิจการ</w:t>
      </w:r>
      <w:r w:rsidRPr="00364EE3">
        <w:rPr>
          <w:rFonts w:ascii="Angsana New" w:eastAsia="Times New Roman" w:hAnsi="Angsana New"/>
          <w:sz w:val="28"/>
          <w:szCs w:val="28"/>
          <w:cs/>
          <w:lang w:val="th-TH"/>
        </w:rPr>
        <w:t>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7755B9B8" w14:textId="77777777" w:rsidR="005E55EB" w:rsidRDefault="005E55EB" w:rsidP="00665951">
      <w:pPr>
        <w:autoSpaceDE w:val="0"/>
        <w:autoSpaceDN w:val="0"/>
        <w:adjustRightInd w:val="0"/>
        <w:spacing w:before="240" w:line="240" w:lineRule="auto"/>
        <w:jc w:val="right"/>
        <w:rPr>
          <w:rFonts w:ascii="Angsana New" w:hAnsi="Angsana New"/>
          <w:b/>
          <w:bCs/>
          <w:sz w:val="30"/>
          <w:szCs w:val="30"/>
        </w:rPr>
      </w:pPr>
    </w:p>
    <w:p w14:paraId="4360B629" w14:textId="36031FFD" w:rsidR="00665951" w:rsidRPr="00364EE3" w:rsidRDefault="00930B31" w:rsidP="00665951">
      <w:pPr>
        <w:autoSpaceDE w:val="0"/>
        <w:autoSpaceDN w:val="0"/>
        <w:adjustRightInd w:val="0"/>
        <w:spacing w:before="240" w:line="240" w:lineRule="auto"/>
        <w:jc w:val="right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b/>
          <w:bCs/>
          <w:sz w:val="30"/>
          <w:szCs w:val="30"/>
          <w:cs/>
        </w:rPr>
        <w:br/>
      </w:r>
      <w:r w:rsidR="00A86875">
        <w:rPr>
          <w:rFonts w:ascii="Angsana New" w:hAnsi="Angsana New"/>
          <w:sz w:val="28"/>
          <w:szCs w:val="28"/>
        </w:rPr>
        <w:br/>
      </w:r>
      <w:r w:rsidR="00A86875">
        <w:rPr>
          <w:rFonts w:ascii="Angsana New" w:hAnsi="Angsana New"/>
          <w:sz w:val="28"/>
          <w:szCs w:val="28"/>
        </w:rPr>
        <w:br/>
      </w:r>
      <w:r w:rsidR="00665951" w:rsidRPr="00364EE3">
        <w:rPr>
          <w:rFonts w:ascii="Angsana New" w:hAnsi="Angsana New"/>
          <w:sz w:val="28"/>
          <w:szCs w:val="28"/>
        </w:rPr>
        <w:t>****/2</w:t>
      </w:r>
    </w:p>
    <w:p w14:paraId="3FF81939" w14:textId="7A25FFBC" w:rsidR="00665951" w:rsidRPr="00364EE3" w:rsidRDefault="00665951" w:rsidP="00930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  <w:tab w:val="left" w:pos="4080"/>
        </w:tabs>
        <w:autoSpaceDE w:val="0"/>
        <w:autoSpaceDN w:val="0"/>
        <w:adjustRightInd w:val="0"/>
        <w:spacing w:before="240" w:after="120" w:line="240" w:lineRule="auto"/>
        <w:jc w:val="center"/>
        <w:rPr>
          <w:rFonts w:ascii="Angsana New" w:hAnsi="Angsana New"/>
          <w:sz w:val="28"/>
          <w:szCs w:val="28"/>
        </w:rPr>
      </w:pPr>
      <w:r w:rsidRPr="00364EE3">
        <w:rPr>
          <w:rFonts w:ascii="Angsana New" w:hAnsi="Angsana New"/>
          <w:sz w:val="28"/>
          <w:szCs w:val="28"/>
        </w:rPr>
        <w:lastRenderedPageBreak/>
        <w:t xml:space="preserve">- </w:t>
      </w:r>
      <w:r w:rsidR="006C69D2" w:rsidRPr="00364EE3">
        <w:rPr>
          <w:rFonts w:ascii="Angsana New" w:hAnsi="Angsana New"/>
          <w:sz w:val="28"/>
          <w:szCs w:val="28"/>
        </w:rPr>
        <w:t>2</w:t>
      </w:r>
      <w:r w:rsidRPr="00364EE3">
        <w:rPr>
          <w:rFonts w:ascii="Angsana New" w:hAnsi="Angsana New"/>
          <w:sz w:val="28"/>
          <w:szCs w:val="28"/>
        </w:rPr>
        <w:t xml:space="preserve"> -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0"/>
        <w:gridCol w:w="5048"/>
      </w:tblGrid>
      <w:tr w:rsidR="001E12F8" w:rsidRPr="006B2BD6" w14:paraId="2B7F0639" w14:textId="77777777" w:rsidTr="00540DFF">
        <w:trPr>
          <w:tblHeader/>
        </w:trPr>
        <w:tc>
          <w:tcPr>
            <w:tcW w:w="9628" w:type="dxa"/>
            <w:gridSpan w:val="2"/>
            <w:shd w:val="clear" w:color="auto" w:fill="auto"/>
          </w:tcPr>
          <w:p w14:paraId="3B9703F1" w14:textId="3CAF76AD" w:rsidR="001E12F8" w:rsidRPr="00364EE3" w:rsidRDefault="00364EE3" w:rsidP="00421C1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64EE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การรวมธุรกิจ</w:t>
            </w:r>
          </w:p>
        </w:tc>
      </w:tr>
      <w:tr w:rsidR="001E12F8" w:rsidRPr="006B2BD6" w14:paraId="06D79750" w14:textId="77777777" w:rsidTr="00540DFF">
        <w:trPr>
          <w:tblHeader/>
        </w:trPr>
        <w:tc>
          <w:tcPr>
            <w:tcW w:w="9628" w:type="dxa"/>
            <w:gridSpan w:val="2"/>
            <w:shd w:val="clear" w:color="auto" w:fill="auto"/>
          </w:tcPr>
          <w:p w14:paraId="431E9219" w14:textId="069C47AA" w:rsidR="001E12F8" w:rsidRPr="00364EE3" w:rsidRDefault="001E12F8" w:rsidP="00AF302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64EE3">
              <w:rPr>
                <w:rFonts w:ascii="Angsana New" w:hAnsi="Angsana New"/>
                <w:sz w:val="28"/>
                <w:szCs w:val="28"/>
                <w:cs/>
              </w:rPr>
              <w:t>อ้างถึงหมายเหตุ</w:t>
            </w:r>
            <w:r w:rsidRPr="00364EE3">
              <w:rPr>
                <w:rFonts w:ascii="Angsana New" w:hAnsi="Angsana New" w:hint="cs"/>
                <w:sz w:val="28"/>
                <w:szCs w:val="28"/>
                <w:cs/>
              </w:rPr>
              <w:t>ประกอบงบการเงิน</w:t>
            </w:r>
            <w:r w:rsidRPr="00CA6A73">
              <w:rPr>
                <w:rFonts w:ascii="Angsana New" w:hAnsi="Angsana New" w:hint="cs"/>
                <w:sz w:val="28"/>
                <w:szCs w:val="28"/>
                <w:cs/>
              </w:rPr>
              <w:t>ข้อ</w:t>
            </w:r>
            <w:r w:rsidRPr="00CA6A7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A6A73" w:rsidRPr="00CA6A73">
              <w:rPr>
                <w:rFonts w:ascii="Angsana New" w:hAnsi="Angsana New"/>
                <w:sz w:val="28"/>
                <w:szCs w:val="28"/>
              </w:rPr>
              <w:t>13</w:t>
            </w:r>
            <w:r w:rsidR="00AF3020" w:rsidRPr="00CA6A7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A6A73">
              <w:rPr>
                <w:rFonts w:ascii="Angsana New" w:hAnsi="Angsana New" w:hint="cs"/>
                <w:sz w:val="28"/>
                <w:szCs w:val="28"/>
                <w:cs/>
              </w:rPr>
              <w:t>ของงบการเงิน</w:t>
            </w:r>
            <w:r w:rsidRPr="00364EE3">
              <w:rPr>
                <w:rFonts w:ascii="Angsana New" w:hAnsi="Angsana New" w:hint="cs"/>
                <w:sz w:val="28"/>
                <w:szCs w:val="28"/>
                <w:cs/>
              </w:rPr>
              <w:t>รวมและงบการเงินเฉพาะกิจการ</w:t>
            </w:r>
          </w:p>
        </w:tc>
      </w:tr>
      <w:tr w:rsidR="00926B13" w:rsidRPr="006B2BD6" w14:paraId="343155A0" w14:textId="77777777" w:rsidTr="00540DFF">
        <w:trPr>
          <w:tblHeader/>
        </w:trPr>
        <w:tc>
          <w:tcPr>
            <w:tcW w:w="4580" w:type="dxa"/>
            <w:shd w:val="clear" w:color="auto" w:fill="auto"/>
          </w:tcPr>
          <w:p w14:paraId="27CF7DE6" w14:textId="77777777" w:rsidR="00926B13" w:rsidRPr="00364EE3" w:rsidRDefault="00926B13" w:rsidP="00F70EB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64EE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5048" w:type="dxa"/>
            <w:shd w:val="clear" w:color="auto" w:fill="auto"/>
          </w:tcPr>
          <w:p w14:paraId="5E1DB18D" w14:textId="77777777" w:rsidR="00926B13" w:rsidRPr="00364EE3" w:rsidRDefault="00926B13" w:rsidP="00F70EB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64EE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วิธีการตรวจสอบที่ใช้เพื่อตอบสนอง</w:t>
            </w:r>
          </w:p>
        </w:tc>
      </w:tr>
      <w:tr w:rsidR="001E12F8" w:rsidRPr="00120E5D" w14:paraId="5FCFBED6" w14:textId="77777777" w:rsidTr="00540DFF">
        <w:tc>
          <w:tcPr>
            <w:tcW w:w="4580" w:type="dxa"/>
            <w:shd w:val="clear" w:color="auto" w:fill="auto"/>
          </w:tcPr>
          <w:p w14:paraId="15343439" w14:textId="0271BCFF" w:rsidR="001E12F8" w:rsidRDefault="000A3E39" w:rsidP="00013D51">
            <w:pPr>
              <w:pStyle w:val="Default"/>
              <w:spacing w:before="120"/>
              <w:jc w:val="thaiDistribute"/>
              <w:rPr>
                <w:rFonts w:ascii="Angsana New" w:eastAsia="MS Mincho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MS Mincho" w:hAnsi="Angsana New" w:cs="Angsana New" w:hint="cs"/>
                <w:color w:val="auto"/>
                <w:sz w:val="28"/>
                <w:szCs w:val="28"/>
                <w:cs/>
              </w:rPr>
              <w:t>เมื่อวันที่</w:t>
            </w:r>
            <w:r>
              <w:rPr>
                <w:rFonts w:ascii="Angsana New" w:eastAsia="MS Mincho" w:hAnsi="Angsana New" w:cs="Angsana New"/>
                <w:color w:val="auto"/>
                <w:sz w:val="28"/>
                <w:szCs w:val="28"/>
              </w:rPr>
              <w:t xml:space="preserve"> 10</w:t>
            </w:r>
            <w:r>
              <w:rPr>
                <w:rFonts w:ascii="Angsana New" w:eastAsia="MS Mincho" w:hAnsi="Angsana New" w:cs="Angsana New" w:hint="cs"/>
                <w:color w:val="auto"/>
                <w:sz w:val="28"/>
                <w:szCs w:val="28"/>
                <w:cs/>
              </w:rPr>
              <w:t xml:space="preserve"> พฤศจิกายน</w:t>
            </w:r>
            <w:r>
              <w:rPr>
                <w:rFonts w:ascii="Angsana New" w:eastAsia="MS Mincho" w:hAnsi="Angsana New" w:cs="Angsana New"/>
                <w:color w:val="auto"/>
                <w:sz w:val="28"/>
                <w:szCs w:val="28"/>
              </w:rPr>
              <w:t xml:space="preserve"> 2564</w:t>
            </w:r>
            <w:r w:rsidR="00364EE3" w:rsidRPr="001841D1">
              <w:rPr>
                <w:rFonts w:ascii="Angsana New" w:eastAsia="MS Mincho" w:hAnsi="Angsana New" w:cs="Angsana New"/>
                <w:color w:val="auto"/>
                <w:sz w:val="28"/>
                <w:szCs w:val="28"/>
              </w:rPr>
              <w:t xml:space="preserve"> </w:t>
            </w:r>
            <w:r w:rsidR="00F95903">
              <w:rPr>
                <w:rFonts w:ascii="Angsana New" w:eastAsia="MS Mincho" w:hAnsi="Angsana New" w:cs="Angsana New" w:hint="cs"/>
                <w:color w:val="auto"/>
                <w:sz w:val="28"/>
                <w:szCs w:val="28"/>
                <w:cs/>
              </w:rPr>
              <w:t>กลุ่ม</w:t>
            </w:r>
            <w:r w:rsidR="001841D1">
              <w:rPr>
                <w:rFonts w:ascii="Angsana New" w:eastAsia="MS Mincho" w:hAnsi="Angsana New" w:cs="Angsana New" w:hint="cs"/>
                <w:color w:val="auto"/>
                <w:sz w:val="28"/>
                <w:szCs w:val="28"/>
                <w:cs/>
              </w:rPr>
              <w:t>กิจการ</w:t>
            </w:r>
            <w:r>
              <w:rPr>
                <w:rFonts w:ascii="Angsana New" w:eastAsia="MS Mincho" w:hAnsi="Angsana New" w:cs="Angsana New" w:hint="cs"/>
                <w:color w:val="auto"/>
                <w:sz w:val="28"/>
                <w:szCs w:val="28"/>
                <w:cs/>
              </w:rPr>
              <w:t>ได้เสร็จสิ้นการรวมธุรกิจ โดยการรับโอนกิจการทั้งหมด</w:t>
            </w:r>
            <w:r w:rsidR="00AD6A75" w:rsidRPr="001841D1">
              <w:rPr>
                <w:rFonts w:ascii="Angsana New" w:eastAsia="MS Mincho" w:hAnsi="Angsana New" w:cs="Angsana New" w:hint="cs"/>
                <w:color w:val="auto"/>
                <w:sz w:val="28"/>
                <w:szCs w:val="28"/>
                <w:cs/>
              </w:rPr>
              <w:t>ของบริษัท เอ.พี.ดับเบิ</w:t>
            </w:r>
            <w:r w:rsidR="00364EE3" w:rsidRPr="001841D1">
              <w:rPr>
                <w:rFonts w:ascii="Angsana New" w:eastAsia="MS Mincho" w:hAnsi="Angsana New" w:cs="Angsana New" w:hint="cs"/>
                <w:color w:val="auto"/>
                <w:sz w:val="28"/>
                <w:szCs w:val="28"/>
                <w:cs/>
              </w:rPr>
              <w:t>ลยู.อินเตอร์เนชั่นแนล จำกัด (</w:t>
            </w:r>
            <w:r w:rsidR="00364EE3" w:rsidRPr="001841D1">
              <w:rPr>
                <w:rFonts w:ascii="Angsana New" w:eastAsia="MS Mincho" w:hAnsi="Angsana New" w:cs="Angsana New"/>
                <w:color w:val="auto"/>
                <w:sz w:val="28"/>
                <w:szCs w:val="28"/>
              </w:rPr>
              <w:t>A</w:t>
            </w:r>
            <w:r w:rsidR="00AD6A75" w:rsidRPr="001841D1">
              <w:rPr>
                <w:rFonts w:ascii="Angsana New" w:eastAsia="MS Mincho" w:hAnsi="Angsana New" w:cs="Angsana New"/>
                <w:color w:val="auto"/>
                <w:sz w:val="28"/>
                <w:szCs w:val="28"/>
              </w:rPr>
              <w:t>P</w:t>
            </w:r>
            <w:r w:rsidR="00364EE3" w:rsidRPr="001841D1">
              <w:rPr>
                <w:rFonts w:ascii="Angsana New" w:eastAsia="MS Mincho" w:hAnsi="Angsana New" w:cs="Angsana New"/>
                <w:color w:val="auto"/>
                <w:sz w:val="28"/>
                <w:szCs w:val="28"/>
              </w:rPr>
              <w:t xml:space="preserve">W) </w:t>
            </w:r>
            <w:r w:rsidR="001841D1">
              <w:rPr>
                <w:rFonts w:ascii="Angsana New" w:eastAsia="MS Mincho" w:hAnsi="Angsana New" w:cs="Angsana New" w:hint="cs"/>
                <w:color w:val="auto"/>
                <w:sz w:val="28"/>
                <w:szCs w:val="28"/>
                <w:cs/>
              </w:rPr>
              <w:t>กลุ่มกิจการจ่ายชำระสิ่งตอบแทนทั้งหมดสำหรับการรับโอนกิจการด้วย</w:t>
            </w:r>
            <w:r>
              <w:rPr>
                <w:rFonts w:ascii="Angsana New" w:eastAsia="MS Mincho" w:hAnsi="Angsana New" w:cs="Angsana New"/>
                <w:color w:val="auto"/>
                <w:sz w:val="28"/>
                <w:szCs w:val="28"/>
                <w:cs/>
              </w:rPr>
              <w:br/>
            </w:r>
            <w:r w:rsidR="001841D1">
              <w:rPr>
                <w:rFonts w:ascii="Angsana New" w:eastAsia="MS Mincho" w:hAnsi="Angsana New" w:cs="Angsana New" w:hint="cs"/>
                <w:color w:val="auto"/>
                <w:sz w:val="28"/>
                <w:szCs w:val="28"/>
                <w:cs/>
              </w:rPr>
              <w:t>หุ้นสามัญเพิ่มทุนที่ออกใหม่ของบริษัท</w:t>
            </w:r>
            <w:r w:rsidR="003A1F79">
              <w:rPr>
                <w:rFonts w:ascii="Angsana New" w:eastAsia="MS Mincho" w:hAnsi="Angsana New" w:cs="Angsana New"/>
                <w:color w:val="auto"/>
                <w:sz w:val="28"/>
                <w:szCs w:val="28"/>
              </w:rPr>
              <w:t xml:space="preserve"> (UREKA)</w:t>
            </w:r>
            <w:r w:rsidR="001841D1">
              <w:rPr>
                <w:rFonts w:ascii="Angsana New" w:eastAsia="MS Mincho" w:hAnsi="Angsana New" w:cs="Angsana New" w:hint="cs"/>
                <w:color w:val="auto"/>
                <w:sz w:val="28"/>
                <w:szCs w:val="28"/>
                <w:cs/>
              </w:rPr>
              <w:t xml:space="preserve"> คิดเป็นมูลค่ารวมทั้งสิ้น </w:t>
            </w:r>
            <w:r w:rsidR="001841D1">
              <w:rPr>
                <w:rFonts w:ascii="Angsana New" w:eastAsia="MS Mincho" w:hAnsi="Angsana New" w:cs="Angsana New"/>
                <w:color w:val="auto"/>
                <w:sz w:val="28"/>
                <w:szCs w:val="28"/>
              </w:rPr>
              <w:t xml:space="preserve">382.50 </w:t>
            </w:r>
            <w:r w:rsidR="001841D1">
              <w:rPr>
                <w:rFonts w:ascii="Angsana New" w:eastAsia="MS Mincho" w:hAnsi="Angsana New" w:cs="Angsana New" w:hint="cs"/>
                <w:color w:val="auto"/>
                <w:sz w:val="28"/>
                <w:szCs w:val="28"/>
                <w:cs/>
              </w:rPr>
              <w:t>ล้านบาท ผู้บริหารของ</w:t>
            </w:r>
            <w:r w:rsidR="00F95903">
              <w:rPr>
                <w:rFonts w:ascii="Angsana New" w:eastAsia="MS Mincho" w:hAnsi="Angsana New" w:cs="Angsana New" w:hint="cs"/>
                <w:color w:val="auto"/>
                <w:sz w:val="28"/>
                <w:szCs w:val="28"/>
                <w:cs/>
              </w:rPr>
              <w:t>กลุ่ม</w:t>
            </w:r>
            <w:r w:rsidR="001841D1">
              <w:rPr>
                <w:rFonts w:ascii="Angsana New" w:eastAsia="MS Mincho" w:hAnsi="Angsana New" w:cs="Angsana New" w:hint="cs"/>
                <w:color w:val="auto"/>
                <w:sz w:val="28"/>
                <w:szCs w:val="28"/>
                <w:cs/>
              </w:rPr>
              <w:t>กิจการประเมินว่าการจ่ายซื้อเงินลงทุน</w:t>
            </w:r>
            <w:r w:rsidR="00013D51">
              <w:rPr>
                <w:rFonts w:ascii="Angsana New" w:eastAsia="MS Mincho" w:hAnsi="Angsana New" w:cs="Angsana New" w:hint="cs"/>
                <w:color w:val="auto"/>
                <w:sz w:val="28"/>
                <w:szCs w:val="28"/>
                <w:cs/>
              </w:rPr>
              <w:t xml:space="preserve">ในบริษัทดังกล่าว ถือว่าเป็นการรวมธุรกิจตามคำนิยามที่ระบุไว้ในมาตรฐานการรายงานทางการเงินฉบับที่ </w:t>
            </w:r>
            <w:r w:rsidR="00013D51">
              <w:rPr>
                <w:rFonts w:ascii="Angsana New" w:eastAsia="MS Mincho" w:hAnsi="Angsana New" w:cs="Angsana New"/>
                <w:color w:val="auto"/>
                <w:sz w:val="28"/>
                <w:szCs w:val="28"/>
              </w:rPr>
              <w:t xml:space="preserve">3 </w:t>
            </w:r>
            <w:r w:rsidR="00013D51">
              <w:rPr>
                <w:rFonts w:ascii="Angsana New" w:eastAsia="MS Mincho" w:hAnsi="Angsana New" w:cs="Angsana New" w:hint="cs"/>
                <w:color w:val="auto"/>
                <w:sz w:val="28"/>
                <w:szCs w:val="28"/>
                <w:cs/>
              </w:rPr>
              <w:t>(</w:t>
            </w:r>
            <w:r w:rsidR="00013D51">
              <w:rPr>
                <w:rFonts w:ascii="Angsana New" w:eastAsia="MS Mincho" w:hAnsi="Angsana New" w:cs="Angsana New"/>
                <w:color w:val="auto"/>
                <w:sz w:val="28"/>
                <w:szCs w:val="28"/>
              </w:rPr>
              <w:t xml:space="preserve">TFRS 3) </w:t>
            </w:r>
            <w:r w:rsidR="00013D51">
              <w:rPr>
                <w:rFonts w:ascii="Angsana New" w:eastAsia="MS Mincho" w:hAnsi="Angsana New" w:cs="Angsana New" w:hint="cs"/>
                <w:color w:val="auto"/>
                <w:sz w:val="28"/>
                <w:szCs w:val="28"/>
                <w:cs/>
              </w:rPr>
              <w:t>เรื่อง การรวมธุรกิจ</w:t>
            </w:r>
          </w:p>
          <w:p w14:paraId="33482C23" w14:textId="72E90C57" w:rsidR="00013D51" w:rsidRPr="008C5BE9" w:rsidRDefault="00013D51" w:rsidP="00013D51">
            <w:pPr>
              <w:pStyle w:val="Default"/>
              <w:spacing w:before="120"/>
              <w:jc w:val="thaiDistribute"/>
              <w:rPr>
                <w:rFonts w:ascii="Angsana New" w:eastAsia="MS Mincho" w:hAnsi="Angsana New" w:cs="Angsana New"/>
                <w:color w:val="auto"/>
                <w:spacing w:val="-2"/>
                <w:sz w:val="28"/>
                <w:szCs w:val="28"/>
              </w:rPr>
            </w:pPr>
            <w:r w:rsidRPr="008C5BE9">
              <w:rPr>
                <w:rFonts w:ascii="Angsana New" w:eastAsia="MS Mincho" w:hAnsi="Angsana New" w:cs="Angsana New" w:hint="cs"/>
                <w:color w:val="auto"/>
                <w:spacing w:val="-2"/>
                <w:sz w:val="28"/>
                <w:szCs w:val="28"/>
                <w:cs/>
              </w:rPr>
              <w:t xml:space="preserve">ผู้บริหารวัดมูลค่ายุติธรรมของสินทรัพย์ที่ระบุได้ที่ได้มามีมูลค่าเท่ากับ </w:t>
            </w:r>
            <w:r w:rsidR="00FE52E4" w:rsidRPr="008C5BE9">
              <w:rPr>
                <w:rFonts w:ascii="Angsana New" w:eastAsia="MS Mincho" w:hAnsi="Angsana New" w:cs="Angsana New"/>
                <w:color w:val="auto"/>
                <w:spacing w:val="-2"/>
                <w:sz w:val="28"/>
                <w:szCs w:val="28"/>
              </w:rPr>
              <w:t>18</w:t>
            </w:r>
            <w:r w:rsidR="00E17684">
              <w:rPr>
                <w:rFonts w:ascii="Angsana New" w:eastAsia="MS Mincho" w:hAnsi="Angsana New" w:cs="Angsana New" w:hint="cs"/>
                <w:color w:val="auto"/>
                <w:spacing w:val="-2"/>
                <w:sz w:val="28"/>
                <w:szCs w:val="28"/>
                <w:cs/>
              </w:rPr>
              <w:t>2</w:t>
            </w:r>
            <w:r w:rsidR="00FE52E4" w:rsidRPr="008C5BE9">
              <w:rPr>
                <w:rFonts w:ascii="Angsana New" w:eastAsia="MS Mincho" w:hAnsi="Angsana New" w:cs="Angsana New"/>
                <w:color w:val="auto"/>
                <w:spacing w:val="-2"/>
                <w:sz w:val="28"/>
                <w:szCs w:val="28"/>
              </w:rPr>
              <w:t>.9</w:t>
            </w:r>
            <w:r w:rsidR="00E17684">
              <w:rPr>
                <w:rFonts w:ascii="Angsana New" w:eastAsia="MS Mincho" w:hAnsi="Angsana New" w:cs="Angsana New" w:hint="cs"/>
                <w:color w:val="auto"/>
                <w:spacing w:val="-2"/>
                <w:sz w:val="28"/>
                <w:szCs w:val="28"/>
                <w:cs/>
              </w:rPr>
              <w:t>6</w:t>
            </w:r>
            <w:r w:rsidRPr="008C5BE9">
              <w:rPr>
                <w:rFonts w:ascii="Angsana New" w:eastAsia="MS Mincho" w:hAnsi="Angsana New" w:cs="Angsana New"/>
                <w:color w:val="auto"/>
                <w:spacing w:val="-2"/>
                <w:sz w:val="28"/>
                <w:szCs w:val="28"/>
              </w:rPr>
              <w:t xml:space="preserve"> </w:t>
            </w:r>
            <w:r w:rsidRPr="008C5BE9">
              <w:rPr>
                <w:rFonts w:ascii="Angsana New" w:eastAsia="MS Mincho" w:hAnsi="Angsana New" w:cs="Angsana New" w:hint="cs"/>
                <w:color w:val="auto"/>
                <w:spacing w:val="-2"/>
                <w:sz w:val="28"/>
                <w:szCs w:val="28"/>
                <w:cs/>
              </w:rPr>
              <w:t xml:space="preserve">ล้านบาท ซึ่งส่วนใหญ่ประกอบด้วย ที่ดิน อาคารและอุปกรณ์ จำนวน </w:t>
            </w:r>
            <w:r w:rsidR="00E17684">
              <w:rPr>
                <w:rFonts w:ascii="Angsana New" w:eastAsia="MS Mincho" w:hAnsi="Angsana New" w:cs="Angsana New"/>
                <w:color w:val="auto"/>
                <w:spacing w:val="-2"/>
                <w:sz w:val="28"/>
                <w:szCs w:val="28"/>
              </w:rPr>
              <w:t>100.51</w:t>
            </w:r>
            <w:r w:rsidRPr="008C5BE9">
              <w:rPr>
                <w:rFonts w:ascii="Angsana New" w:eastAsia="MS Mincho" w:hAnsi="Angsana New" w:cs="Angsana New"/>
                <w:color w:val="auto"/>
                <w:spacing w:val="-2"/>
                <w:sz w:val="28"/>
                <w:szCs w:val="28"/>
              </w:rPr>
              <w:t xml:space="preserve"> </w:t>
            </w:r>
            <w:r w:rsidRPr="008C5BE9">
              <w:rPr>
                <w:rFonts w:ascii="Angsana New" w:eastAsia="MS Mincho" w:hAnsi="Angsana New" w:cs="Angsana New" w:hint="cs"/>
                <w:color w:val="auto"/>
                <w:spacing w:val="-2"/>
                <w:sz w:val="28"/>
                <w:szCs w:val="28"/>
                <w:cs/>
              </w:rPr>
              <w:t xml:space="preserve">ล้านบาท และมูลค่ายุติธรรมของหนี้สินที่รับมามีมูลค่าเท่ากับ </w:t>
            </w:r>
            <w:r w:rsidR="00F62517" w:rsidRPr="008C5BE9">
              <w:rPr>
                <w:rFonts w:ascii="Angsana New" w:eastAsia="MS Mincho" w:hAnsi="Angsana New" w:cs="Angsana New"/>
                <w:color w:val="auto"/>
                <w:spacing w:val="-2"/>
                <w:sz w:val="28"/>
                <w:szCs w:val="28"/>
              </w:rPr>
              <w:t>70</w:t>
            </w:r>
            <w:r w:rsidR="00E17684">
              <w:rPr>
                <w:rFonts w:ascii="Angsana New" w:eastAsia="MS Mincho" w:hAnsi="Angsana New" w:cs="Angsana New"/>
                <w:color w:val="auto"/>
                <w:spacing w:val="-2"/>
                <w:sz w:val="28"/>
                <w:szCs w:val="28"/>
              </w:rPr>
              <w:t>.88</w:t>
            </w:r>
            <w:r w:rsidRPr="008C5BE9">
              <w:rPr>
                <w:rFonts w:ascii="Angsana New" w:eastAsia="MS Mincho" w:hAnsi="Angsana New" w:cs="Angsana New"/>
                <w:color w:val="auto"/>
                <w:spacing w:val="-2"/>
                <w:sz w:val="28"/>
                <w:szCs w:val="28"/>
              </w:rPr>
              <w:t xml:space="preserve"> </w:t>
            </w:r>
            <w:r w:rsidRPr="008C5BE9">
              <w:rPr>
                <w:rFonts w:ascii="Angsana New" w:eastAsia="MS Mincho" w:hAnsi="Angsana New" w:cs="Angsana New" w:hint="cs"/>
                <w:color w:val="auto"/>
                <w:spacing w:val="-2"/>
                <w:sz w:val="28"/>
                <w:szCs w:val="28"/>
                <w:cs/>
              </w:rPr>
              <w:t xml:space="preserve">ล้านบาท </w:t>
            </w:r>
            <w:r w:rsidR="00F95903" w:rsidRPr="008C5BE9">
              <w:rPr>
                <w:rFonts w:ascii="Angsana New" w:eastAsia="MS Mincho" w:hAnsi="Angsana New" w:cs="Angsana New" w:hint="cs"/>
                <w:color w:val="auto"/>
                <w:spacing w:val="-2"/>
                <w:sz w:val="28"/>
                <w:szCs w:val="28"/>
                <w:cs/>
              </w:rPr>
              <w:t>กลุ่มกิจการรับรู้ค่าความนิยมของบริษัท เอ.พี.ดับเบิลยู.อินเตอร์เนชั่นแนล จำกัด</w:t>
            </w:r>
            <w:r w:rsidRPr="008C5BE9">
              <w:rPr>
                <w:rFonts w:ascii="Angsana New" w:eastAsia="MS Mincho" w:hAnsi="Angsana New" w:cs="Angsana New"/>
                <w:color w:val="auto"/>
                <w:spacing w:val="-2"/>
                <w:sz w:val="28"/>
                <w:szCs w:val="28"/>
              </w:rPr>
              <w:t xml:space="preserve"> </w:t>
            </w:r>
            <w:r w:rsidRPr="008C5BE9">
              <w:rPr>
                <w:rFonts w:ascii="Angsana New" w:eastAsia="MS Mincho" w:hAnsi="Angsana New" w:cs="Angsana New" w:hint="cs"/>
                <w:color w:val="auto"/>
                <w:spacing w:val="-2"/>
                <w:sz w:val="28"/>
                <w:szCs w:val="28"/>
                <w:cs/>
              </w:rPr>
              <w:t xml:space="preserve">จำนวน </w:t>
            </w:r>
            <w:r w:rsidR="00F62517" w:rsidRPr="008C5BE9">
              <w:rPr>
                <w:rFonts w:ascii="Angsana New" w:eastAsia="MS Mincho" w:hAnsi="Angsana New" w:cs="Angsana New"/>
                <w:color w:val="auto"/>
                <w:spacing w:val="-2"/>
                <w:sz w:val="28"/>
                <w:szCs w:val="28"/>
              </w:rPr>
              <w:t>27</w:t>
            </w:r>
            <w:r w:rsidR="00E17684">
              <w:rPr>
                <w:rFonts w:ascii="Angsana New" w:eastAsia="MS Mincho" w:hAnsi="Angsana New" w:cs="Angsana New"/>
                <w:color w:val="auto"/>
                <w:spacing w:val="-2"/>
                <w:sz w:val="28"/>
                <w:szCs w:val="28"/>
              </w:rPr>
              <w:t>0</w:t>
            </w:r>
            <w:r w:rsidR="00F62517" w:rsidRPr="008C5BE9">
              <w:rPr>
                <w:rFonts w:ascii="Angsana New" w:eastAsia="MS Mincho" w:hAnsi="Angsana New" w:cs="Angsana New"/>
                <w:color w:val="auto"/>
                <w:spacing w:val="-2"/>
                <w:sz w:val="28"/>
                <w:szCs w:val="28"/>
              </w:rPr>
              <w:t>.4</w:t>
            </w:r>
            <w:r w:rsidR="00E17684">
              <w:rPr>
                <w:rFonts w:ascii="Angsana New" w:eastAsia="MS Mincho" w:hAnsi="Angsana New" w:cs="Angsana New"/>
                <w:color w:val="auto"/>
                <w:spacing w:val="-2"/>
                <w:sz w:val="28"/>
                <w:szCs w:val="28"/>
              </w:rPr>
              <w:t>1</w:t>
            </w:r>
            <w:r w:rsidRPr="008C5BE9">
              <w:rPr>
                <w:rFonts w:ascii="Angsana New" w:eastAsia="MS Mincho" w:hAnsi="Angsana New" w:cs="Angsana New"/>
                <w:color w:val="auto"/>
                <w:spacing w:val="-2"/>
                <w:sz w:val="28"/>
                <w:szCs w:val="28"/>
              </w:rPr>
              <w:t xml:space="preserve"> </w:t>
            </w:r>
            <w:r w:rsidRPr="008C5BE9">
              <w:rPr>
                <w:rFonts w:ascii="Angsana New" w:eastAsia="MS Mincho" w:hAnsi="Angsana New" w:cs="Angsana New" w:hint="cs"/>
                <w:color w:val="auto"/>
                <w:spacing w:val="-2"/>
                <w:sz w:val="28"/>
                <w:szCs w:val="28"/>
                <w:cs/>
              </w:rPr>
              <w:t xml:space="preserve">ล้านบาท การประเมินมูลค่ายุติธรรมของสินทรัพย์สุทธิใช้วิธีการปันส่วน มูลค่ายุติธรรมของสินทรัพย์สุทธิที่รับรู้เป็นไปตามมาตรฐานการรายงานทางการเงินฉบับที่ </w:t>
            </w:r>
            <w:r w:rsidRPr="008C5BE9">
              <w:rPr>
                <w:rFonts w:ascii="Angsana New" w:eastAsia="MS Mincho" w:hAnsi="Angsana New" w:cs="Angsana New"/>
                <w:color w:val="auto"/>
                <w:spacing w:val="-2"/>
                <w:sz w:val="28"/>
                <w:szCs w:val="28"/>
              </w:rPr>
              <w:t xml:space="preserve">3 </w:t>
            </w:r>
            <w:r w:rsidRPr="008C5BE9">
              <w:rPr>
                <w:rFonts w:ascii="Angsana New" w:eastAsia="MS Mincho" w:hAnsi="Angsana New" w:cs="Angsana New" w:hint="cs"/>
                <w:color w:val="auto"/>
                <w:spacing w:val="-2"/>
                <w:sz w:val="28"/>
                <w:szCs w:val="28"/>
                <w:cs/>
              </w:rPr>
              <w:t>เรื่อง การรวมธุรกิจ</w:t>
            </w:r>
          </w:p>
          <w:p w14:paraId="59198C55" w14:textId="4C3B0ABE" w:rsidR="00013D51" w:rsidRPr="00013D51" w:rsidRDefault="00013D51" w:rsidP="00013D51">
            <w:pPr>
              <w:pStyle w:val="Default"/>
              <w:spacing w:before="120"/>
              <w:jc w:val="thaiDistribute"/>
              <w:rPr>
                <w:rFonts w:ascii="Angsana New" w:eastAsia="MS Mincho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MS Mincho" w:hAnsi="Angsana New" w:cs="Angsana New" w:hint="cs"/>
                <w:color w:val="auto"/>
                <w:sz w:val="28"/>
                <w:szCs w:val="28"/>
                <w:cs/>
              </w:rPr>
              <w:t>ข้าพเจ้าให้ความสำคัญในเรื่องนี้ เนื่องจากค่าความนิยมมีสาระสำคัญต่องบการเงิน และมูลค่าของค่าความนิยมขึ้นอยู่กับมูลค่ายุติธรรมของสินทรัพย์สุทธิที่ได้มา ณ วันซื้อกิจการ นอกจากนี้วิธีการประเมินมูลค่าสินทรัพย์สุทธิเกี่ยวข้องกับการใช้ดุลยพินิจอย่างมีนัยสำคัญ ซึ่งข้อมูลและข้อสมมติฐานที่ใช้มีผลต่</w:t>
            </w:r>
            <w:r w:rsidR="003A1F79">
              <w:rPr>
                <w:rFonts w:ascii="Angsana New" w:eastAsia="MS Mincho" w:hAnsi="Angsana New" w:cs="Angsana New" w:hint="cs"/>
                <w:color w:val="auto"/>
                <w:sz w:val="28"/>
                <w:szCs w:val="28"/>
                <w:cs/>
              </w:rPr>
              <w:t>อ</w:t>
            </w:r>
            <w:r>
              <w:rPr>
                <w:rFonts w:ascii="Angsana New" w:eastAsia="MS Mincho" w:hAnsi="Angsana New" w:cs="Angsana New" w:hint="cs"/>
                <w:color w:val="auto"/>
                <w:sz w:val="28"/>
                <w:szCs w:val="28"/>
                <w:cs/>
              </w:rPr>
              <w:t>การประเมินมูลค่าค่าความนิยม</w:t>
            </w:r>
          </w:p>
          <w:p w14:paraId="3AF96C9E" w14:textId="698EF5BB" w:rsidR="001841D1" w:rsidRPr="001841D1" w:rsidRDefault="001841D1" w:rsidP="000937FC">
            <w:pPr>
              <w:pStyle w:val="Default"/>
              <w:jc w:val="thaiDistribute"/>
              <w:rPr>
                <w:rFonts w:ascii="Angsana New" w:eastAsia="MS Mincho" w:hAnsi="Angsana New" w:cs="Angsana New"/>
                <w:color w:val="auto"/>
                <w:sz w:val="28"/>
                <w:szCs w:val="28"/>
                <w:cs/>
              </w:rPr>
            </w:pPr>
          </w:p>
          <w:p w14:paraId="0EC43DAF" w14:textId="77777777" w:rsidR="001E12F8" w:rsidRPr="00364EE3" w:rsidRDefault="001E12F8" w:rsidP="000937FC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MS Mincho" w:hAnsi="Angsana New" w:cs="Angsana New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5048" w:type="dxa"/>
          </w:tcPr>
          <w:p w14:paraId="197F2749" w14:textId="77777777" w:rsidR="001E12F8" w:rsidRPr="00970ADD" w:rsidRDefault="001E12F8" w:rsidP="00013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70ADD">
              <w:rPr>
                <w:rFonts w:ascii="Angsana New" w:hAnsi="Angsana New" w:hint="cs"/>
                <w:sz w:val="28"/>
                <w:szCs w:val="28"/>
                <w:cs/>
              </w:rPr>
              <w:t>วิธีการตรวจสอบของข้าพเจ้านั้นรวมถึง</w:t>
            </w:r>
          </w:p>
          <w:p w14:paraId="7489D909" w14:textId="6AF9812F" w:rsidR="000937FC" w:rsidRPr="00970ADD" w:rsidRDefault="00930B31" w:rsidP="00056624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120"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 w:hint="cs"/>
                <w:sz w:val="28"/>
                <w:szCs w:val="28"/>
                <w:cs/>
              </w:rPr>
              <w:t>สอบถามผู้บริหาร และอ่านสัญญาโอนและรับโอนกิจการทั้งหมด เพื่อทำความเข้าใจถึงวัตถุประสงค์ ข้อกำหนดและเงื่อนไขที่สำคัญของรายการ ซึ่ง</w:t>
            </w:r>
            <w:r w:rsidR="00970ADD" w:rsidRPr="00970ADD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เป็นการรวมธุรกิจตามมาตรฐานการรายงานทางการเงินฉบับที่ </w:t>
            </w:r>
            <w:r w:rsidR="00970ADD" w:rsidRPr="00970ADD">
              <w:rPr>
                <w:rFonts w:ascii="Angsana New" w:eastAsia="MS Mincho" w:hAnsi="Angsana New"/>
                <w:sz w:val="28"/>
                <w:szCs w:val="28"/>
              </w:rPr>
              <w:t>3</w:t>
            </w:r>
          </w:p>
          <w:p w14:paraId="4559A26D" w14:textId="6D4AB62B" w:rsidR="000937FC" w:rsidRDefault="00970ADD" w:rsidP="00056624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120" w:line="240" w:lineRule="auto"/>
              <w:contextualSpacing w:val="0"/>
              <w:jc w:val="thaiDistribute"/>
              <w:rPr>
                <w:rFonts w:ascii="Angsana New" w:eastAsia="MS Mincho" w:hAnsi="Angsana New"/>
                <w:sz w:val="28"/>
                <w:szCs w:val="28"/>
              </w:rPr>
            </w:pPr>
            <w:r w:rsidRPr="00970ADD">
              <w:rPr>
                <w:rFonts w:ascii="Angsana New" w:eastAsia="MS Mincho" w:hAnsi="Angsana New" w:hint="cs"/>
                <w:sz w:val="28"/>
                <w:szCs w:val="28"/>
                <w:cs/>
              </w:rPr>
              <w:t>ประเมินความเหมาะสมของการระบุสินทรัพย์ที่ได้มาและหนี้สินที่รับมา ณ วันที่ซื้อธุรกิจ รวมถึงประเมินขั้นตอนการกำหนดมูลค่ายุติธรรมของสินทรัพย์สุทธิที่ได้รับที่จัดทำขึ้นโดยผู้บริหาร</w:t>
            </w:r>
          </w:p>
          <w:p w14:paraId="663B7659" w14:textId="720BDEE3" w:rsidR="00056624" w:rsidRPr="00970ADD" w:rsidRDefault="00056624" w:rsidP="00056624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120" w:line="240" w:lineRule="auto"/>
              <w:contextualSpacing w:val="0"/>
              <w:jc w:val="thaiDistribute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 w:hint="cs"/>
                <w:sz w:val="28"/>
                <w:szCs w:val="28"/>
                <w:cs/>
              </w:rPr>
              <w:t>ประเมินความรู้ ความสามารถ และความเป็นอิสระของ</w:t>
            </w:r>
            <w:r w:rsidR="007A6B0D">
              <w:rPr>
                <w:rFonts w:ascii="Angsana New" w:eastAsia="MS Mincho" w:hAnsi="Angsana New"/>
                <w:sz w:val="28"/>
                <w:szCs w:val="28"/>
              </w:rPr>
              <w:br/>
            </w:r>
            <w:r>
              <w:rPr>
                <w:rFonts w:ascii="Angsana New" w:eastAsia="MS Mincho" w:hAnsi="Angsana New" w:hint="cs"/>
                <w:sz w:val="28"/>
                <w:szCs w:val="28"/>
                <w:cs/>
              </w:rPr>
              <w:t>ผู้ประเมินราคาอิสระ</w:t>
            </w:r>
          </w:p>
          <w:p w14:paraId="1AB91820" w14:textId="63460768" w:rsidR="000937FC" w:rsidRDefault="000937FC" w:rsidP="00056624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120" w:line="240" w:lineRule="auto"/>
              <w:contextualSpacing w:val="0"/>
              <w:jc w:val="thaiDistribute"/>
              <w:rPr>
                <w:rFonts w:ascii="Angsana New" w:eastAsia="MS Mincho" w:hAnsi="Angsana New"/>
                <w:sz w:val="28"/>
                <w:szCs w:val="28"/>
              </w:rPr>
            </w:pPr>
            <w:r w:rsidRPr="00B03B81">
              <w:rPr>
                <w:rFonts w:ascii="Angsana New" w:eastAsia="MS Mincho" w:hAnsi="Angsana New" w:hint="cs"/>
                <w:sz w:val="28"/>
                <w:szCs w:val="28"/>
                <w:cs/>
              </w:rPr>
              <w:t>ทดสอบ</w:t>
            </w:r>
            <w:r w:rsidR="00970ADD" w:rsidRPr="00B03B81">
              <w:rPr>
                <w:rFonts w:ascii="Angsana New" w:eastAsia="MS Mincho" w:hAnsi="Angsana New" w:hint="cs"/>
                <w:sz w:val="28"/>
                <w:szCs w:val="28"/>
                <w:cs/>
              </w:rPr>
              <w:t>การคำนวณค่าความนิยมที่เกิดขึ้นจากการซื้อกิจการซึ่งได้มาจากผลแตกต่างระหว่างผลตอบแทนสุทธิทั้งหมดที่จ่ายและมูลค่ายุติธรรมของส</w:t>
            </w:r>
            <w:r w:rsidR="00B03B81" w:rsidRPr="00B03B81">
              <w:rPr>
                <w:rFonts w:ascii="Angsana New" w:eastAsia="MS Mincho" w:hAnsi="Angsana New" w:hint="cs"/>
                <w:sz w:val="28"/>
                <w:szCs w:val="28"/>
                <w:cs/>
              </w:rPr>
              <w:t>ินทรัพย์สุทธิที่ระบุได้ และข้าพเจ้าพบว่าการคำนวณของผู้บริหารเป็นไปตามมาตรฐาน</w:t>
            </w:r>
            <w:r w:rsidR="006F0A6A">
              <w:rPr>
                <w:rFonts w:ascii="Angsana New" w:eastAsia="MS Mincho" w:hAnsi="Angsana New" w:hint="cs"/>
                <w:sz w:val="28"/>
                <w:szCs w:val="28"/>
                <w:cs/>
              </w:rPr>
              <w:t>การรายงานทางการเงิน</w:t>
            </w:r>
            <w:r w:rsidR="00B03B81" w:rsidRPr="00B03B81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ฉบับที่ </w:t>
            </w:r>
            <w:r w:rsidR="00B03B81" w:rsidRPr="00B03B81">
              <w:rPr>
                <w:rFonts w:ascii="Angsana New" w:eastAsia="MS Mincho" w:hAnsi="Angsana New"/>
                <w:sz w:val="28"/>
                <w:szCs w:val="28"/>
              </w:rPr>
              <w:t xml:space="preserve">3 </w:t>
            </w:r>
            <w:r w:rsidR="00B03B81" w:rsidRPr="00B03B81">
              <w:rPr>
                <w:rFonts w:ascii="Angsana New" w:eastAsia="MS Mincho" w:hAnsi="Angsana New" w:hint="cs"/>
                <w:sz w:val="28"/>
                <w:szCs w:val="28"/>
                <w:cs/>
              </w:rPr>
              <w:t>เรื่อง การรวมธุรกิจ</w:t>
            </w:r>
          </w:p>
          <w:p w14:paraId="4297A474" w14:textId="562C0897" w:rsidR="00056624" w:rsidRDefault="00056624" w:rsidP="00056624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120" w:line="240" w:lineRule="auto"/>
              <w:contextualSpacing w:val="0"/>
              <w:jc w:val="thaiDistribute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 w:hint="cs"/>
                <w:sz w:val="28"/>
                <w:szCs w:val="28"/>
                <w:cs/>
              </w:rPr>
              <w:t>ประเมินความเหมาะสมของข้อสมมติและวิธีการวัดมูลค่าที่ใช้ในการประเมินมูลค่ายุติธรรมของสินทรัพย์ที่ได้มาและหนี้สินที่รับมา รวมถึงสิ่งตอบแทนที่โอนให้ ในรายงานการประเมินโดยผู้ประเมินราคาอิสระ และทดสอบการคำนวณ</w:t>
            </w:r>
          </w:p>
          <w:p w14:paraId="725260E5" w14:textId="759875D6" w:rsidR="00056624" w:rsidRPr="00B03B81" w:rsidRDefault="00056624" w:rsidP="00056624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120" w:line="240" w:lineRule="auto"/>
              <w:contextualSpacing w:val="0"/>
              <w:jc w:val="thaiDistribute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 w:hint="cs"/>
                <w:sz w:val="28"/>
                <w:szCs w:val="28"/>
                <w:cs/>
              </w:rPr>
              <w:t>ประเมินความเพียงพอในการเปิดเผยข้อมูลตามมาตรฐานการรายงานทางการเงิน</w:t>
            </w:r>
          </w:p>
          <w:p w14:paraId="3B58FC31" w14:textId="5EC3BFDF" w:rsidR="001E12F8" w:rsidRPr="00364EE3" w:rsidRDefault="001E12F8" w:rsidP="00B03B8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/>
              <w:jc w:val="thaiDistribute"/>
              <w:rPr>
                <w:rFonts w:ascii="Angsana New" w:eastAsia="MS Mincho" w:hAnsi="Angsana New"/>
                <w:sz w:val="28"/>
                <w:szCs w:val="28"/>
                <w:highlight w:val="yellow"/>
              </w:rPr>
            </w:pPr>
          </w:p>
        </w:tc>
      </w:tr>
    </w:tbl>
    <w:p w14:paraId="5A6A61DF" w14:textId="77777777" w:rsidR="00A86875" w:rsidRDefault="00A86875" w:rsidP="00A86875">
      <w:pPr>
        <w:autoSpaceDE w:val="0"/>
        <w:autoSpaceDN w:val="0"/>
        <w:adjustRightInd w:val="0"/>
        <w:spacing w:before="240" w:line="240" w:lineRule="auto"/>
        <w:jc w:val="right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30"/>
          <w:szCs w:val="30"/>
        </w:rPr>
        <w:br/>
      </w:r>
    </w:p>
    <w:p w14:paraId="6387E063" w14:textId="44F6FC45" w:rsidR="001E12F8" w:rsidRPr="00B03B81" w:rsidRDefault="00A86875" w:rsidP="00A86875">
      <w:pPr>
        <w:autoSpaceDE w:val="0"/>
        <w:autoSpaceDN w:val="0"/>
        <w:adjustRightInd w:val="0"/>
        <w:spacing w:before="240" w:line="240" w:lineRule="auto"/>
        <w:jc w:val="right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/>
      </w:r>
      <w:r w:rsidR="00540DFF">
        <w:rPr>
          <w:rFonts w:ascii="Angsana New" w:hAnsi="Angsana New"/>
          <w:sz w:val="28"/>
          <w:szCs w:val="28"/>
        </w:rPr>
        <w:t>****/3</w:t>
      </w:r>
    </w:p>
    <w:p w14:paraId="187B26A2" w14:textId="047FD117" w:rsidR="001E12F8" w:rsidRPr="00B03B81" w:rsidRDefault="00FF2087" w:rsidP="00FF2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  <w:tab w:val="left" w:pos="2490"/>
          <w:tab w:val="left" w:pos="4080"/>
          <w:tab w:val="center" w:pos="4819"/>
        </w:tabs>
        <w:autoSpaceDE w:val="0"/>
        <w:autoSpaceDN w:val="0"/>
        <w:adjustRightInd w:val="0"/>
        <w:spacing w:before="240"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30"/>
          <w:szCs w:val="30"/>
        </w:rPr>
        <w:lastRenderedPageBreak/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 w:rsidR="00540DFF">
        <w:rPr>
          <w:rFonts w:ascii="Angsana New" w:hAnsi="Angsana New"/>
          <w:sz w:val="28"/>
          <w:szCs w:val="28"/>
        </w:rPr>
        <w:t>- 3</w:t>
      </w:r>
      <w:r w:rsidR="001E12F8" w:rsidRPr="00B03B81">
        <w:rPr>
          <w:rFonts w:ascii="Angsana New" w:hAnsi="Angsana New"/>
          <w:sz w:val="28"/>
          <w:szCs w:val="28"/>
        </w:rPr>
        <w:t xml:space="preserve"> -</w:t>
      </w:r>
    </w:p>
    <w:p w14:paraId="3685106F" w14:textId="4E5BEB0E" w:rsidR="00540DFF" w:rsidRDefault="00540DFF" w:rsidP="00B03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240" w:line="240" w:lineRule="auto"/>
        <w:jc w:val="both"/>
        <w:rPr>
          <w:rFonts w:ascii="Angsana New" w:eastAsia="Calibri" w:hAnsi="Angsana New"/>
          <w:b/>
          <w:bCs/>
          <w:sz w:val="28"/>
          <w:szCs w:val="28"/>
        </w:rPr>
      </w:pPr>
      <w:r>
        <w:rPr>
          <w:rFonts w:ascii="Angsana New" w:eastAsia="Calibri" w:hAnsi="Angsana New" w:hint="cs"/>
          <w:b/>
          <w:bCs/>
          <w:sz w:val="28"/>
          <w:szCs w:val="28"/>
          <w:cs/>
        </w:rPr>
        <w:t>ข้อมูลและเหตุการณ์ที่เน้น</w:t>
      </w:r>
    </w:p>
    <w:p w14:paraId="01789B34" w14:textId="69EEEEE9" w:rsidR="003A1F79" w:rsidRPr="003A1F79" w:rsidRDefault="003A1F79" w:rsidP="003A1F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line="240" w:lineRule="auto"/>
        <w:jc w:val="both"/>
        <w:rPr>
          <w:rFonts w:ascii="Angsana New" w:eastAsia="Calibri" w:hAnsi="Angsana New"/>
          <w:sz w:val="28"/>
          <w:szCs w:val="28"/>
        </w:rPr>
      </w:pPr>
      <w:r w:rsidRPr="003A1F79">
        <w:rPr>
          <w:rFonts w:ascii="Angsana New" w:eastAsia="Calibri" w:hAnsi="Angsana New" w:hint="cs"/>
          <w:sz w:val="28"/>
          <w:szCs w:val="28"/>
          <w:cs/>
        </w:rPr>
        <w:t>ข้าพเจ้าขอให้ข้อสังเกต</w:t>
      </w:r>
      <w:r>
        <w:rPr>
          <w:rFonts w:ascii="Angsana New" w:eastAsia="Calibri" w:hAnsi="Angsana New" w:hint="cs"/>
          <w:sz w:val="28"/>
          <w:szCs w:val="28"/>
          <w:cs/>
        </w:rPr>
        <w:t>ตามหมายเหตุประกอบงบการเงิน</w:t>
      </w:r>
      <w:r w:rsidRPr="003A1F79">
        <w:rPr>
          <w:rFonts w:ascii="Angsana New" w:eastAsia="Calibri" w:hAnsi="Angsana New" w:hint="cs"/>
          <w:sz w:val="28"/>
          <w:szCs w:val="28"/>
          <w:cs/>
        </w:rPr>
        <w:t xml:space="preserve"> ดังนี้</w:t>
      </w:r>
    </w:p>
    <w:p w14:paraId="773C6BE4" w14:textId="4B7B9C33" w:rsidR="00F133CC" w:rsidRPr="00D901A2" w:rsidRDefault="00F133CC" w:rsidP="00A86875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after="120" w:line="240" w:lineRule="auto"/>
        <w:ind w:left="425" w:hanging="425"/>
        <w:contextualSpacing w:val="0"/>
        <w:jc w:val="thaiDistribute"/>
        <w:rPr>
          <w:rFonts w:ascii="Angsana New" w:eastAsia="Cordia New" w:hAnsi="Angsana New"/>
          <w:sz w:val="28"/>
          <w:szCs w:val="28"/>
        </w:rPr>
      </w:pPr>
      <w:r>
        <w:rPr>
          <w:rFonts w:ascii="Angsana New" w:eastAsia="Cordia New" w:hAnsi="Angsana New" w:hint="cs"/>
          <w:sz w:val="28"/>
          <w:szCs w:val="28"/>
          <w:cs/>
        </w:rPr>
        <w:t xml:space="preserve">ข้อ </w:t>
      </w:r>
      <w:r>
        <w:rPr>
          <w:rFonts w:ascii="Angsana New" w:eastAsia="Cordia New" w:hAnsi="Angsana New"/>
          <w:sz w:val="28"/>
          <w:szCs w:val="28"/>
        </w:rPr>
        <w:t>13</w:t>
      </w:r>
      <w:r>
        <w:rPr>
          <w:rFonts w:ascii="Angsana New" w:eastAsia="Cordia New" w:hAnsi="Angsana New" w:hint="cs"/>
          <w:sz w:val="28"/>
          <w:szCs w:val="28"/>
          <w:cs/>
        </w:rPr>
        <w:t xml:space="preserve"> ณ วันที่</w:t>
      </w:r>
      <w:r>
        <w:rPr>
          <w:rFonts w:ascii="Angsana New" w:eastAsia="Cordia New" w:hAnsi="Angsana New"/>
          <w:sz w:val="28"/>
          <w:szCs w:val="28"/>
        </w:rPr>
        <w:t xml:space="preserve"> 31 </w:t>
      </w:r>
      <w:r>
        <w:rPr>
          <w:rFonts w:ascii="Angsana New" w:eastAsia="Cordia New" w:hAnsi="Angsana New" w:hint="cs"/>
          <w:sz w:val="28"/>
          <w:szCs w:val="28"/>
          <w:cs/>
        </w:rPr>
        <w:t>ธันวาคม</w:t>
      </w:r>
      <w:r>
        <w:rPr>
          <w:rFonts w:ascii="Angsana New" w:eastAsia="Cordia New" w:hAnsi="Angsana New"/>
          <w:sz w:val="28"/>
          <w:szCs w:val="28"/>
        </w:rPr>
        <w:t xml:space="preserve"> 2564 </w:t>
      </w:r>
      <w:r w:rsidRPr="00D67CAE">
        <w:rPr>
          <w:rFonts w:ascii="Angsana New" w:hAnsi="Angsana New"/>
          <w:sz w:val="28"/>
          <w:szCs w:val="28"/>
          <w:cs/>
        </w:rPr>
        <w:t>บริษัทอยู่ระหว่างการพิจารณามูลค่ายุติธรรมของธุรกิจ</w:t>
      </w:r>
      <w:r>
        <w:rPr>
          <w:rFonts w:ascii="Angsana New" w:eastAsia="Cordia New" w:hAnsi="Angsana New" w:hint="cs"/>
          <w:sz w:val="28"/>
          <w:szCs w:val="28"/>
          <w:cs/>
        </w:rPr>
        <w:t xml:space="preserve"> โดย</w:t>
      </w:r>
      <w:r w:rsidRPr="00F133CC">
        <w:rPr>
          <w:rFonts w:ascii="Angsana New" w:eastAsia="Cordia New" w:hAnsi="Angsana New" w:hint="cs"/>
          <w:sz w:val="28"/>
          <w:szCs w:val="28"/>
          <w:cs/>
        </w:rPr>
        <w:t>มูลค่ายุติธรรมของสินทรัพย์ที่ระบุได้และหนี้สินที่รับมาเป็นมูลค่าประมาณการ</w:t>
      </w:r>
      <w:r w:rsidRPr="00F133CC">
        <w:rPr>
          <w:rFonts w:ascii="Angsana New" w:eastAsia="Cordia New" w:hAnsi="Angsana New"/>
          <w:sz w:val="28"/>
          <w:szCs w:val="28"/>
          <w:cs/>
        </w:rPr>
        <w:t xml:space="preserve"> </w:t>
      </w:r>
      <w:r w:rsidRPr="00F133CC">
        <w:rPr>
          <w:rFonts w:ascii="Angsana New" w:eastAsia="Cordia New" w:hAnsi="Angsana New" w:hint="cs"/>
          <w:sz w:val="28"/>
          <w:szCs w:val="28"/>
          <w:cs/>
        </w:rPr>
        <w:t>ณ</w:t>
      </w:r>
      <w:r w:rsidRPr="00F133CC">
        <w:rPr>
          <w:rFonts w:ascii="Angsana New" w:eastAsia="Cordia New" w:hAnsi="Angsana New"/>
          <w:sz w:val="28"/>
          <w:szCs w:val="28"/>
          <w:cs/>
        </w:rPr>
        <w:t xml:space="preserve"> </w:t>
      </w:r>
      <w:r w:rsidRPr="00F133CC">
        <w:rPr>
          <w:rFonts w:ascii="Angsana New" w:eastAsia="Cordia New" w:hAnsi="Angsana New" w:hint="cs"/>
          <w:sz w:val="28"/>
          <w:szCs w:val="28"/>
          <w:cs/>
        </w:rPr>
        <w:t>วันที่ซื้อธุรกิจ</w:t>
      </w:r>
      <w:r w:rsidRPr="00F133CC">
        <w:rPr>
          <w:rFonts w:ascii="Angsana New" w:eastAsia="Cordia New" w:hAnsi="Angsana New"/>
          <w:sz w:val="28"/>
          <w:szCs w:val="28"/>
          <w:cs/>
        </w:rPr>
        <w:t xml:space="preserve"> </w:t>
      </w:r>
      <w:r w:rsidRPr="00F133CC">
        <w:rPr>
          <w:rFonts w:ascii="Angsana New" w:eastAsia="Cordia New" w:hAnsi="Angsana New" w:hint="cs"/>
          <w:sz w:val="28"/>
          <w:szCs w:val="28"/>
          <w:cs/>
        </w:rPr>
        <w:t>อาจมีการปรับปรุง</w:t>
      </w:r>
      <w:r w:rsidRPr="00F133CC">
        <w:rPr>
          <w:rFonts w:ascii="Angsana New" w:eastAsia="Cordia New" w:hAnsi="Angsana New"/>
          <w:sz w:val="28"/>
          <w:szCs w:val="28"/>
          <w:cs/>
        </w:rPr>
        <w:t xml:space="preserve"> </w:t>
      </w:r>
      <w:r w:rsidRPr="00F133CC">
        <w:rPr>
          <w:rFonts w:ascii="Angsana New" w:eastAsia="Cordia New" w:hAnsi="Angsana New" w:hint="cs"/>
          <w:sz w:val="28"/>
          <w:szCs w:val="28"/>
          <w:cs/>
        </w:rPr>
        <w:t>และตามมาตรฐานการรายงานทางการเงิน</w:t>
      </w:r>
      <w:r w:rsidRPr="00F133CC">
        <w:rPr>
          <w:rFonts w:ascii="Angsana New" w:eastAsia="Cordia New" w:hAnsi="Angsana New"/>
          <w:sz w:val="28"/>
          <w:szCs w:val="28"/>
          <w:cs/>
        </w:rPr>
        <w:t xml:space="preserve"> </w:t>
      </w:r>
      <w:r w:rsidRPr="00F133CC">
        <w:rPr>
          <w:rFonts w:ascii="Angsana New" w:eastAsia="Cordia New" w:hAnsi="Angsana New" w:hint="cs"/>
          <w:sz w:val="28"/>
          <w:szCs w:val="28"/>
          <w:cs/>
        </w:rPr>
        <w:t>ฉบับที่</w:t>
      </w:r>
      <w:r w:rsidRPr="00F133CC">
        <w:rPr>
          <w:rFonts w:ascii="Angsana New" w:eastAsia="Cordia New" w:hAnsi="Angsana New"/>
          <w:sz w:val="28"/>
          <w:szCs w:val="28"/>
          <w:cs/>
        </w:rPr>
        <w:t xml:space="preserve"> </w:t>
      </w:r>
      <w:r>
        <w:rPr>
          <w:rFonts w:ascii="Angsana New" w:eastAsia="Cordia New" w:hAnsi="Angsana New"/>
          <w:sz w:val="28"/>
          <w:szCs w:val="28"/>
        </w:rPr>
        <w:t>3</w:t>
      </w:r>
      <w:r w:rsidRPr="00F133CC">
        <w:rPr>
          <w:rFonts w:ascii="Angsana New" w:eastAsia="Cordia New" w:hAnsi="Angsana New"/>
          <w:sz w:val="28"/>
          <w:szCs w:val="28"/>
          <w:cs/>
        </w:rPr>
        <w:t xml:space="preserve"> </w:t>
      </w:r>
      <w:r w:rsidRPr="00F133CC">
        <w:rPr>
          <w:rFonts w:ascii="Angsana New" w:eastAsia="Cordia New" w:hAnsi="Angsana New" w:hint="cs"/>
          <w:sz w:val="28"/>
          <w:szCs w:val="28"/>
          <w:cs/>
        </w:rPr>
        <w:t>ผู้บริหารต้องประมาณการมูลค่ายุติธรรมของธุรกิจที่ซื้อมา</w:t>
      </w:r>
      <w:r w:rsidRPr="00F133CC">
        <w:rPr>
          <w:rFonts w:ascii="Angsana New" w:eastAsia="Cordia New" w:hAnsi="Angsana New"/>
          <w:sz w:val="28"/>
          <w:szCs w:val="28"/>
          <w:cs/>
        </w:rPr>
        <w:t xml:space="preserve"> </w:t>
      </w:r>
      <w:r w:rsidRPr="00F133CC">
        <w:rPr>
          <w:rFonts w:ascii="Angsana New" w:eastAsia="Cordia New" w:hAnsi="Angsana New" w:hint="cs"/>
          <w:sz w:val="28"/>
          <w:szCs w:val="28"/>
          <w:cs/>
        </w:rPr>
        <w:t>ณ</w:t>
      </w:r>
      <w:r w:rsidRPr="00F133CC">
        <w:rPr>
          <w:rFonts w:ascii="Angsana New" w:eastAsia="Cordia New" w:hAnsi="Angsana New"/>
          <w:sz w:val="28"/>
          <w:szCs w:val="28"/>
          <w:cs/>
        </w:rPr>
        <w:t xml:space="preserve"> </w:t>
      </w:r>
      <w:r w:rsidRPr="00F133CC">
        <w:rPr>
          <w:rFonts w:ascii="Angsana New" w:eastAsia="Cordia New" w:hAnsi="Angsana New" w:hint="cs"/>
          <w:sz w:val="28"/>
          <w:szCs w:val="28"/>
          <w:cs/>
        </w:rPr>
        <w:t>วันที่ซื้อ</w:t>
      </w:r>
      <w:r w:rsidRPr="00F133CC">
        <w:rPr>
          <w:rFonts w:ascii="Angsana New" w:eastAsia="Cordia New" w:hAnsi="Angsana New"/>
          <w:sz w:val="28"/>
          <w:szCs w:val="28"/>
          <w:cs/>
        </w:rPr>
        <w:t xml:space="preserve"> </w:t>
      </w:r>
      <w:r w:rsidRPr="00F133CC">
        <w:rPr>
          <w:rFonts w:ascii="Angsana New" w:eastAsia="Cordia New" w:hAnsi="Angsana New" w:hint="cs"/>
          <w:sz w:val="28"/>
          <w:szCs w:val="28"/>
          <w:cs/>
        </w:rPr>
        <w:t>ในระหว่างช่วงระยะเวลาในการ</w:t>
      </w:r>
      <w:r w:rsidR="00CF0115">
        <w:rPr>
          <w:rFonts w:ascii="Angsana New" w:eastAsia="Cordia New" w:hAnsi="Angsana New"/>
          <w:sz w:val="28"/>
          <w:szCs w:val="28"/>
          <w:cs/>
        </w:rPr>
        <w:br/>
      </w:r>
      <w:r w:rsidRPr="00F133CC">
        <w:rPr>
          <w:rFonts w:ascii="Angsana New" w:eastAsia="Cordia New" w:hAnsi="Angsana New" w:hint="cs"/>
          <w:sz w:val="28"/>
          <w:szCs w:val="28"/>
          <w:cs/>
        </w:rPr>
        <w:t>วัดมูลค่าซึ่งต้องไม่เกินกว่าหนึ่งปีนับจากวันที่ซื้อ</w:t>
      </w:r>
      <w:r w:rsidRPr="00F133CC">
        <w:rPr>
          <w:rFonts w:ascii="Angsana New" w:eastAsia="Cordia New" w:hAnsi="Angsana New"/>
          <w:sz w:val="28"/>
          <w:szCs w:val="28"/>
          <w:cs/>
        </w:rPr>
        <w:t xml:space="preserve"> </w:t>
      </w:r>
      <w:r w:rsidRPr="00F133CC">
        <w:rPr>
          <w:rFonts w:ascii="Angsana New" w:eastAsia="Cordia New" w:hAnsi="Angsana New" w:hint="cs"/>
          <w:sz w:val="28"/>
          <w:szCs w:val="28"/>
          <w:cs/>
        </w:rPr>
        <w:t>ผู้ซื้อต้องปรับย้อนหลังประมาณการที่เคยรับรู้ไว้</w:t>
      </w:r>
      <w:r w:rsidRPr="00F133CC">
        <w:rPr>
          <w:rFonts w:ascii="Angsana New" w:eastAsia="Cordia New" w:hAnsi="Angsana New"/>
          <w:sz w:val="28"/>
          <w:szCs w:val="28"/>
          <w:cs/>
        </w:rPr>
        <w:t xml:space="preserve"> </w:t>
      </w:r>
      <w:r w:rsidRPr="00F133CC">
        <w:rPr>
          <w:rFonts w:ascii="Angsana New" w:eastAsia="Cordia New" w:hAnsi="Angsana New" w:hint="cs"/>
          <w:sz w:val="28"/>
          <w:szCs w:val="28"/>
          <w:cs/>
        </w:rPr>
        <w:t>ณ</w:t>
      </w:r>
      <w:r w:rsidRPr="00F133CC">
        <w:rPr>
          <w:rFonts w:ascii="Angsana New" w:eastAsia="Cordia New" w:hAnsi="Angsana New"/>
          <w:sz w:val="28"/>
          <w:szCs w:val="28"/>
          <w:cs/>
        </w:rPr>
        <w:t xml:space="preserve"> </w:t>
      </w:r>
      <w:r w:rsidRPr="00F133CC">
        <w:rPr>
          <w:rFonts w:ascii="Angsana New" w:eastAsia="Cordia New" w:hAnsi="Angsana New" w:hint="cs"/>
          <w:sz w:val="28"/>
          <w:szCs w:val="28"/>
          <w:cs/>
        </w:rPr>
        <w:t>วันที่ซื้อ</w:t>
      </w:r>
      <w:r w:rsidRPr="00F133CC">
        <w:rPr>
          <w:rFonts w:ascii="Angsana New" w:eastAsia="Cordia New" w:hAnsi="Angsana New"/>
          <w:sz w:val="28"/>
          <w:szCs w:val="28"/>
          <w:cs/>
        </w:rPr>
        <w:t xml:space="preserve"> </w:t>
      </w:r>
      <w:r w:rsidRPr="00F133CC">
        <w:rPr>
          <w:rFonts w:ascii="Angsana New" w:eastAsia="Cordia New" w:hAnsi="Angsana New" w:hint="cs"/>
          <w:sz w:val="28"/>
          <w:szCs w:val="28"/>
          <w:cs/>
        </w:rPr>
        <w:t>เพื่อสะท้อน</w:t>
      </w:r>
      <w:r w:rsidR="00CF0115">
        <w:rPr>
          <w:rFonts w:ascii="Angsana New" w:eastAsia="Cordia New" w:hAnsi="Angsana New"/>
          <w:sz w:val="28"/>
          <w:szCs w:val="28"/>
          <w:cs/>
        </w:rPr>
        <w:br/>
      </w:r>
      <w:r w:rsidRPr="00F133CC">
        <w:rPr>
          <w:rFonts w:ascii="Angsana New" w:eastAsia="Cordia New" w:hAnsi="Angsana New" w:hint="cs"/>
          <w:sz w:val="28"/>
          <w:szCs w:val="28"/>
          <w:cs/>
        </w:rPr>
        <w:t>ผลของข้อมูลเพิ่มเติมที่ได้รับเกี่ยวกับข้อเท็จจริงและสถานการณ์แวดล้อมที่มีอยู่</w:t>
      </w:r>
      <w:r w:rsidRPr="00F133CC">
        <w:rPr>
          <w:rFonts w:ascii="Angsana New" w:eastAsia="Cordia New" w:hAnsi="Angsana New"/>
          <w:sz w:val="28"/>
          <w:szCs w:val="28"/>
          <w:cs/>
        </w:rPr>
        <w:t xml:space="preserve"> </w:t>
      </w:r>
      <w:r w:rsidRPr="00F133CC">
        <w:rPr>
          <w:rFonts w:ascii="Angsana New" w:eastAsia="Cordia New" w:hAnsi="Angsana New" w:hint="cs"/>
          <w:sz w:val="28"/>
          <w:szCs w:val="28"/>
          <w:cs/>
        </w:rPr>
        <w:t>ณ</w:t>
      </w:r>
      <w:r w:rsidRPr="00F133CC">
        <w:rPr>
          <w:rFonts w:ascii="Angsana New" w:eastAsia="Cordia New" w:hAnsi="Angsana New"/>
          <w:sz w:val="28"/>
          <w:szCs w:val="28"/>
          <w:cs/>
        </w:rPr>
        <w:t xml:space="preserve"> </w:t>
      </w:r>
      <w:r w:rsidRPr="00F133CC">
        <w:rPr>
          <w:rFonts w:ascii="Angsana New" w:eastAsia="Cordia New" w:hAnsi="Angsana New" w:hint="cs"/>
          <w:sz w:val="28"/>
          <w:szCs w:val="28"/>
          <w:cs/>
        </w:rPr>
        <w:t>วันที่ซื้อ</w:t>
      </w:r>
      <w:r w:rsidRPr="00F133CC">
        <w:rPr>
          <w:rFonts w:ascii="Angsana New" w:eastAsia="Cordia New" w:hAnsi="Angsana New"/>
          <w:sz w:val="28"/>
          <w:szCs w:val="28"/>
          <w:cs/>
        </w:rPr>
        <w:t xml:space="preserve"> </w:t>
      </w:r>
      <w:r w:rsidRPr="00F133CC">
        <w:rPr>
          <w:rFonts w:ascii="Angsana New" w:eastAsia="Cordia New" w:hAnsi="Angsana New" w:hint="cs"/>
          <w:sz w:val="28"/>
          <w:szCs w:val="28"/>
          <w:cs/>
        </w:rPr>
        <w:t>ทั้งนี้การกำหนดมูลค่ายุติธรรมที่สุดของธุรกิจที่ซื้อมาในระหว่างปี</w:t>
      </w:r>
      <w:r w:rsidRPr="00F133CC">
        <w:rPr>
          <w:rFonts w:ascii="Angsana New" w:eastAsia="Cordia New" w:hAnsi="Angsana New"/>
          <w:sz w:val="28"/>
          <w:szCs w:val="28"/>
          <w:cs/>
        </w:rPr>
        <w:t xml:space="preserve"> </w:t>
      </w:r>
      <w:r>
        <w:rPr>
          <w:rFonts w:ascii="Angsana New" w:eastAsia="Cordia New" w:hAnsi="Angsana New"/>
          <w:sz w:val="28"/>
          <w:szCs w:val="28"/>
        </w:rPr>
        <w:t>2564</w:t>
      </w:r>
      <w:r w:rsidRPr="00F133CC">
        <w:rPr>
          <w:rFonts w:ascii="Angsana New" w:eastAsia="Cordia New" w:hAnsi="Angsana New"/>
          <w:sz w:val="28"/>
          <w:szCs w:val="28"/>
          <w:cs/>
        </w:rPr>
        <w:t xml:space="preserve"> </w:t>
      </w:r>
      <w:r w:rsidRPr="00F133CC">
        <w:rPr>
          <w:rFonts w:ascii="Angsana New" w:eastAsia="Cordia New" w:hAnsi="Angsana New" w:hint="cs"/>
          <w:sz w:val="28"/>
          <w:szCs w:val="28"/>
          <w:cs/>
        </w:rPr>
        <w:t>นั้นขึ้นอยู่กับการกำหนดราคาซื้อขั้นสุดท้าย</w:t>
      </w:r>
      <w:r w:rsidRPr="00F133CC">
        <w:rPr>
          <w:rFonts w:ascii="Angsana New" w:eastAsia="Cordia New" w:hAnsi="Angsana New"/>
          <w:sz w:val="28"/>
          <w:szCs w:val="28"/>
          <w:cs/>
        </w:rPr>
        <w:t xml:space="preserve"> </w:t>
      </w:r>
      <w:r w:rsidRPr="00F133CC">
        <w:rPr>
          <w:rFonts w:ascii="Angsana New" w:eastAsia="Cordia New" w:hAnsi="Angsana New" w:hint="cs"/>
          <w:sz w:val="28"/>
          <w:szCs w:val="28"/>
          <w:cs/>
        </w:rPr>
        <w:t>และผลของการปันส่วนราคาซื้อ</w:t>
      </w:r>
    </w:p>
    <w:p w14:paraId="42D75CA4" w14:textId="5A25CA38" w:rsidR="00F12B61" w:rsidRPr="00D901A2" w:rsidRDefault="00F12B61" w:rsidP="00A86875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after="120" w:line="240" w:lineRule="auto"/>
        <w:ind w:left="425" w:hanging="425"/>
        <w:contextualSpacing w:val="0"/>
        <w:jc w:val="thaiDistribute"/>
        <w:rPr>
          <w:rFonts w:asciiTheme="majorBidi" w:eastAsiaTheme="minorEastAsia" w:hAnsiTheme="majorBidi" w:cstheme="majorBidi"/>
          <w:sz w:val="28"/>
          <w:szCs w:val="28"/>
          <w:lang w:eastAsia="zh-CN"/>
        </w:rPr>
      </w:pPr>
      <w:r w:rsidRPr="00D901A2">
        <w:rPr>
          <w:rFonts w:asciiTheme="majorBidi" w:hAnsiTheme="majorBidi" w:cstheme="majorBidi"/>
          <w:sz w:val="28"/>
          <w:szCs w:val="28"/>
          <w:cs/>
        </w:rPr>
        <w:t xml:space="preserve">ข้อ </w:t>
      </w:r>
      <w:r w:rsidR="00D901A2" w:rsidRPr="00D901A2">
        <w:rPr>
          <w:rFonts w:asciiTheme="majorBidi" w:hAnsiTheme="majorBidi" w:cstheme="majorBidi"/>
          <w:sz w:val="28"/>
          <w:szCs w:val="28"/>
        </w:rPr>
        <w:t>39</w:t>
      </w:r>
      <w:r w:rsidRPr="00D901A2">
        <w:rPr>
          <w:rFonts w:asciiTheme="majorBidi" w:hAnsiTheme="majorBidi" w:cstheme="majorBidi"/>
          <w:sz w:val="28"/>
          <w:szCs w:val="28"/>
          <w:cs/>
        </w:rPr>
        <w:t xml:space="preserve"> เมื่อวันที่ </w:t>
      </w:r>
      <w:r w:rsidRPr="00D901A2">
        <w:rPr>
          <w:rFonts w:asciiTheme="majorBidi" w:hAnsiTheme="majorBidi" w:cstheme="majorBidi"/>
          <w:sz w:val="28"/>
          <w:szCs w:val="28"/>
        </w:rPr>
        <w:t xml:space="preserve">7 </w:t>
      </w:r>
      <w:r w:rsidRPr="00D901A2">
        <w:rPr>
          <w:rFonts w:ascii="Angsana New" w:eastAsia="Cordia New" w:hAnsi="Angsana New"/>
          <w:sz w:val="28"/>
          <w:szCs w:val="28"/>
          <w:cs/>
        </w:rPr>
        <w:t>พฤษภาคม</w:t>
      </w:r>
      <w:r w:rsidRPr="00D901A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901A2">
        <w:rPr>
          <w:rFonts w:asciiTheme="majorBidi" w:hAnsiTheme="majorBidi" w:cstheme="majorBidi"/>
          <w:sz w:val="28"/>
          <w:szCs w:val="28"/>
        </w:rPr>
        <w:t xml:space="preserve">2564 </w:t>
      </w:r>
      <w:r w:rsidRPr="00D901A2">
        <w:rPr>
          <w:rFonts w:asciiTheme="majorBidi" w:hAnsiTheme="majorBidi" w:cstheme="majorBidi"/>
          <w:sz w:val="28"/>
          <w:szCs w:val="28"/>
          <w:cs/>
        </w:rPr>
        <w:t xml:space="preserve">บริษัทย่อยได้รับแจ้งเป็นหนังสือจากการประปาส่วนภูมิภาค เพื่อเร่งรัดให้ส่งมอบน้ำประปาตามสัญญา และแจ้งเรียกค่าปรับพร้อมสงวนสิทธิ์บอกเลิกสัญญา ตามสัญญาการซื้อน้ำประปา </w:t>
      </w:r>
      <w:r w:rsidRPr="00D901A2">
        <w:rPr>
          <w:rFonts w:asciiTheme="majorBidi" w:eastAsiaTheme="minorEastAsia" w:hAnsiTheme="majorBidi" w:cstheme="majorBidi"/>
          <w:sz w:val="28"/>
          <w:szCs w:val="28"/>
          <w:lang w:eastAsia="zh-CN"/>
        </w:rPr>
        <w:t xml:space="preserve">2 </w:t>
      </w:r>
      <w:r w:rsidRPr="00D901A2">
        <w:rPr>
          <w:rFonts w:asciiTheme="majorBidi" w:eastAsiaTheme="minorEastAsia" w:hAnsiTheme="majorBidi" w:cstheme="majorBidi"/>
          <w:sz w:val="28"/>
          <w:szCs w:val="28"/>
          <w:cs/>
          <w:lang w:eastAsia="zh-CN"/>
        </w:rPr>
        <w:t>โครงการ ดังนี้</w:t>
      </w:r>
    </w:p>
    <w:p w14:paraId="5B09E4BB" w14:textId="27165CFD" w:rsidR="00F12B61" w:rsidRPr="00D901A2" w:rsidRDefault="00F12B61" w:rsidP="00B278E7">
      <w:pPr>
        <w:pStyle w:val="ListParagraph"/>
        <w:numPr>
          <w:ilvl w:val="1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line="240" w:lineRule="auto"/>
        <w:ind w:left="785"/>
        <w:contextualSpacing w:val="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D901A2">
        <w:rPr>
          <w:rFonts w:asciiTheme="majorBidi" w:eastAsiaTheme="minorEastAsia" w:hAnsiTheme="majorBidi" w:cstheme="majorBidi"/>
          <w:sz w:val="28"/>
          <w:szCs w:val="28"/>
          <w:cs/>
          <w:lang w:eastAsia="zh-CN"/>
        </w:rPr>
        <w:t>โครงการ</w:t>
      </w:r>
      <w:r w:rsidRPr="00D901A2">
        <w:rPr>
          <w:rFonts w:asciiTheme="majorBidi" w:eastAsiaTheme="minorEastAsia" w:hAnsiTheme="majorBidi" w:cstheme="majorBidi" w:hint="cs"/>
          <w:sz w:val="28"/>
          <w:szCs w:val="28"/>
          <w:cs/>
          <w:lang w:eastAsia="zh-CN"/>
        </w:rPr>
        <w:t>สถานีจ่ายน้ำ</w:t>
      </w:r>
      <w:r w:rsidRPr="00D901A2">
        <w:rPr>
          <w:rFonts w:asciiTheme="majorBidi" w:eastAsiaTheme="minorEastAsia" w:hAnsiTheme="majorBidi" w:cstheme="majorBidi"/>
          <w:sz w:val="28"/>
          <w:szCs w:val="28"/>
          <w:cs/>
          <w:lang w:eastAsia="zh-CN"/>
        </w:rPr>
        <w:t>หนองกะขะ ตาม</w:t>
      </w:r>
      <w:r w:rsidRPr="00D901A2">
        <w:rPr>
          <w:rFonts w:asciiTheme="majorBidi" w:hAnsiTheme="majorBidi" w:cstheme="majorBidi"/>
          <w:sz w:val="28"/>
          <w:szCs w:val="28"/>
          <w:cs/>
        </w:rPr>
        <w:t>เลขที่สัญญา ฝกม.</w:t>
      </w:r>
      <w:r w:rsidRPr="00D901A2">
        <w:rPr>
          <w:rFonts w:asciiTheme="majorBidi" w:hAnsiTheme="majorBidi" w:cstheme="majorBidi"/>
          <w:sz w:val="28"/>
          <w:szCs w:val="28"/>
        </w:rPr>
        <w:t xml:space="preserve">8/2563 </w:t>
      </w:r>
      <w:r w:rsidRPr="00D901A2">
        <w:rPr>
          <w:rFonts w:asciiTheme="majorBidi" w:hAnsiTheme="majorBidi" w:cstheme="majorBidi"/>
          <w:sz w:val="28"/>
          <w:szCs w:val="28"/>
          <w:cs/>
        </w:rPr>
        <w:t xml:space="preserve">ลงวันที่ </w:t>
      </w:r>
      <w:r w:rsidRPr="00D901A2">
        <w:rPr>
          <w:rFonts w:asciiTheme="majorBidi" w:hAnsiTheme="majorBidi" w:cstheme="majorBidi"/>
          <w:sz w:val="28"/>
          <w:szCs w:val="28"/>
        </w:rPr>
        <w:t xml:space="preserve">25 </w:t>
      </w:r>
      <w:r w:rsidRPr="00D901A2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Pr="00D901A2">
        <w:rPr>
          <w:rFonts w:asciiTheme="majorBidi" w:hAnsiTheme="majorBidi" w:cstheme="majorBidi"/>
          <w:sz w:val="28"/>
          <w:szCs w:val="28"/>
        </w:rPr>
        <w:t>2563</w:t>
      </w:r>
      <w:r w:rsidRPr="00D901A2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2598BC04" w14:textId="0B03DD69" w:rsidR="00F12B61" w:rsidRPr="00B278E7" w:rsidRDefault="00F12B61" w:rsidP="00B278E7">
      <w:pPr>
        <w:pStyle w:val="ListParagraph"/>
        <w:numPr>
          <w:ilvl w:val="1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line="240" w:lineRule="auto"/>
        <w:ind w:left="785"/>
        <w:contextualSpacing w:val="0"/>
        <w:jc w:val="thaiDistribute"/>
        <w:rPr>
          <w:rFonts w:asciiTheme="majorBidi" w:eastAsiaTheme="minorEastAsia" w:hAnsiTheme="majorBidi" w:cstheme="majorBidi"/>
          <w:sz w:val="28"/>
          <w:szCs w:val="28"/>
          <w:lang w:eastAsia="zh-CN"/>
        </w:rPr>
      </w:pPr>
      <w:r w:rsidRPr="00F12B61">
        <w:rPr>
          <w:rFonts w:asciiTheme="majorBidi" w:eastAsiaTheme="minorEastAsia" w:hAnsiTheme="majorBidi" w:cstheme="majorBidi"/>
          <w:sz w:val="28"/>
          <w:szCs w:val="28"/>
          <w:cs/>
          <w:lang w:eastAsia="zh-CN"/>
        </w:rPr>
        <w:t>โครงการ</w:t>
      </w:r>
      <w:r w:rsidRPr="00F12B61">
        <w:rPr>
          <w:rFonts w:asciiTheme="majorBidi" w:eastAsiaTheme="minorEastAsia" w:hAnsiTheme="majorBidi" w:cstheme="majorBidi" w:hint="cs"/>
          <w:sz w:val="28"/>
          <w:szCs w:val="28"/>
          <w:cs/>
          <w:lang w:eastAsia="zh-CN"/>
        </w:rPr>
        <w:t>สถานีจ่ายน้ำ</w:t>
      </w:r>
      <w:r w:rsidRPr="00F12B61">
        <w:rPr>
          <w:rFonts w:asciiTheme="majorBidi" w:eastAsiaTheme="minorEastAsia" w:hAnsiTheme="majorBidi" w:cstheme="majorBidi"/>
          <w:sz w:val="28"/>
          <w:szCs w:val="28"/>
          <w:cs/>
          <w:lang w:eastAsia="zh-CN"/>
        </w:rPr>
        <w:t>พานทอง ตามเลขที่สัญญา</w:t>
      </w:r>
      <w:r w:rsidRPr="00B278E7">
        <w:rPr>
          <w:rFonts w:asciiTheme="majorBidi" w:eastAsiaTheme="minorEastAsia" w:hAnsiTheme="majorBidi" w:cstheme="majorBidi"/>
          <w:sz w:val="28"/>
          <w:szCs w:val="28"/>
          <w:cs/>
          <w:lang w:eastAsia="zh-CN"/>
        </w:rPr>
        <w:t xml:space="preserve"> ฝกม.</w:t>
      </w:r>
      <w:r w:rsidRPr="00B278E7">
        <w:rPr>
          <w:rFonts w:asciiTheme="majorBidi" w:eastAsiaTheme="minorEastAsia" w:hAnsiTheme="majorBidi" w:cstheme="majorBidi"/>
          <w:sz w:val="28"/>
          <w:szCs w:val="28"/>
          <w:lang w:eastAsia="zh-CN"/>
        </w:rPr>
        <w:t xml:space="preserve">9/2563 </w:t>
      </w:r>
      <w:r w:rsidRPr="00B278E7">
        <w:rPr>
          <w:rFonts w:asciiTheme="majorBidi" w:eastAsiaTheme="minorEastAsia" w:hAnsiTheme="majorBidi" w:cstheme="majorBidi"/>
          <w:sz w:val="28"/>
          <w:szCs w:val="28"/>
          <w:cs/>
          <w:lang w:eastAsia="zh-CN"/>
        </w:rPr>
        <w:t xml:space="preserve">ลงวันที่ </w:t>
      </w:r>
      <w:r w:rsidRPr="00B278E7">
        <w:rPr>
          <w:rFonts w:asciiTheme="majorBidi" w:eastAsiaTheme="minorEastAsia" w:hAnsiTheme="majorBidi" w:cstheme="majorBidi"/>
          <w:sz w:val="28"/>
          <w:szCs w:val="28"/>
          <w:lang w:eastAsia="zh-CN"/>
        </w:rPr>
        <w:t xml:space="preserve">25 </w:t>
      </w:r>
      <w:r w:rsidRPr="00B278E7">
        <w:rPr>
          <w:rFonts w:asciiTheme="majorBidi" w:eastAsiaTheme="minorEastAsia" w:hAnsiTheme="majorBidi" w:cstheme="majorBidi"/>
          <w:sz w:val="28"/>
          <w:szCs w:val="28"/>
          <w:cs/>
          <w:lang w:eastAsia="zh-CN"/>
        </w:rPr>
        <w:t xml:space="preserve">มิถุนายน </w:t>
      </w:r>
      <w:r w:rsidRPr="00B278E7">
        <w:rPr>
          <w:rFonts w:asciiTheme="majorBidi" w:eastAsiaTheme="minorEastAsia" w:hAnsiTheme="majorBidi" w:cstheme="majorBidi"/>
          <w:sz w:val="28"/>
          <w:szCs w:val="28"/>
          <w:lang w:eastAsia="zh-CN"/>
        </w:rPr>
        <w:t xml:space="preserve">2563  </w:t>
      </w:r>
    </w:p>
    <w:p w14:paraId="6F71B660" w14:textId="77777777" w:rsidR="00F12B61" w:rsidRPr="00F12B61" w:rsidRDefault="00F12B61" w:rsidP="007038C7">
      <w:pPr>
        <w:tabs>
          <w:tab w:val="clear" w:pos="227"/>
          <w:tab w:val="clear" w:pos="454"/>
        </w:tabs>
        <w:autoSpaceDE w:val="0"/>
        <w:autoSpaceDN w:val="0"/>
        <w:adjustRightInd w:val="0"/>
        <w:spacing w:before="120" w:line="240" w:lineRule="auto"/>
        <w:ind w:left="426"/>
        <w:jc w:val="thaiDistribute"/>
        <w:rPr>
          <w:rFonts w:asciiTheme="majorBidi" w:eastAsiaTheme="minorEastAsia" w:hAnsiTheme="majorBidi" w:cstheme="majorBidi"/>
          <w:sz w:val="28"/>
          <w:szCs w:val="28"/>
          <w:lang w:eastAsia="zh-CN"/>
        </w:rPr>
      </w:pPr>
      <w:r w:rsidRPr="00F12B61">
        <w:rPr>
          <w:rFonts w:asciiTheme="majorBidi" w:hAnsiTheme="majorBidi" w:cstheme="majorBidi"/>
          <w:sz w:val="28"/>
          <w:szCs w:val="28"/>
          <w:cs/>
        </w:rPr>
        <w:t xml:space="preserve">ทั้งนี้ อัตราค่าปรับประมาณวันละ </w:t>
      </w:r>
      <w:r w:rsidRPr="00F12B61">
        <w:rPr>
          <w:rFonts w:asciiTheme="majorBidi" w:eastAsiaTheme="minorEastAsia" w:hAnsiTheme="majorBidi" w:cstheme="majorBidi"/>
          <w:sz w:val="28"/>
          <w:szCs w:val="28"/>
          <w:lang w:eastAsia="zh-CN"/>
        </w:rPr>
        <w:t xml:space="preserve">1.04 </w:t>
      </w:r>
      <w:r w:rsidRPr="00F12B61">
        <w:rPr>
          <w:rFonts w:asciiTheme="majorBidi" w:eastAsiaTheme="minorEastAsia" w:hAnsiTheme="majorBidi" w:cstheme="majorBidi"/>
          <w:sz w:val="28"/>
          <w:szCs w:val="28"/>
          <w:cs/>
          <w:lang w:eastAsia="zh-CN"/>
        </w:rPr>
        <w:t xml:space="preserve">ล้านบาท เป็นจำนวน </w:t>
      </w:r>
      <w:r w:rsidRPr="00F12B61">
        <w:rPr>
          <w:rFonts w:asciiTheme="majorBidi" w:eastAsiaTheme="minorEastAsia" w:hAnsiTheme="majorBidi" w:cstheme="majorBidi"/>
          <w:sz w:val="28"/>
          <w:szCs w:val="28"/>
          <w:lang w:eastAsia="zh-CN"/>
        </w:rPr>
        <w:t xml:space="preserve">172 </w:t>
      </w:r>
      <w:r w:rsidRPr="00F12B61">
        <w:rPr>
          <w:rFonts w:asciiTheme="majorBidi" w:eastAsiaTheme="minorEastAsia" w:hAnsiTheme="majorBidi" w:cstheme="majorBidi"/>
          <w:sz w:val="28"/>
          <w:szCs w:val="28"/>
          <w:cs/>
          <w:lang w:eastAsia="zh-CN"/>
        </w:rPr>
        <w:t>วัน คิดเป็นมูลค่า ค่าปรับ</w:t>
      </w:r>
      <w:r w:rsidRPr="00F12B61">
        <w:rPr>
          <w:rFonts w:asciiTheme="majorBidi" w:hAnsiTheme="majorBidi" w:cstheme="majorBidi"/>
          <w:sz w:val="28"/>
          <w:szCs w:val="28"/>
          <w:cs/>
        </w:rPr>
        <w:t>ทั้งสิ้นของโครงการ</w:t>
      </w:r>
      <w:r w:rsidRPr="00F12B61">
        <w:rPr>
          <w:rFonts w:asciiTheme="majorBidi" w:hAnsiTheme="majorBidi" w:cstheme="majorBidi" w:hint="cs"/>
          <w:sz w:val="28"/>
          <w:szCs w:val="28"/>
          <w:cs/>
        </w:rPr>
        <w:t>สถานีจ่ายน้ำ</w:t>
      </w:r>
      <w:r w:rsidRPr="00F12B61">
        <w:rPr>
          <w:rFonts w:asciiTheme="majorBidi" w:hAnsiTheme="majorBidi" w:cstheme="majorBidi"/>
          <w:sz w:val="28"/>
          <w:szCs w:val="28"/>
          <w:cs/>
        </w:rPr>
        <w:t xml:space="preserve">หนองกะขะ จำนวน </w:t>
      </w:r>
      <w:r w:rsidRPr="00F12B61">
        <w:rPr>
          <w:rFonts w:asciiTheme="majorBidi" w:eastAsiaTheme="minorEastAsia" w:hAnsiTheme="majorBidi" w:cstheme="majorBidi"/>
          <w:sz w:val="28"/>
          <w:szCs w:val="28"/>
          <w:lang w:eastAsia="zh-CN"/>
        </w:rPr>
        <w:t xml:space="preserve">179.3 </w:t>
      </w:r>
      <w:r w:rsidRPr="00F12B61">
        <w:rPr>
          <w:rFonts w:asciiTheme="majorBidi" w:eastAsiaTheme="minorEastAsia" w:hAnsiTheme="majorBidi" w:cstheme="majorBidi"/>
          <w:sz w:val="28"/>
          <w:szCs w:val="28"/>
          <w:cs/>
          <w:lang w:eastAsia="zh-CN"/>
        </w:rPr>
        <w:t>ล้าน</w:t>
      </w:r>
      <w:r w:rsidRPr="00F12B61">
        <w:rPr>
          <w:rFonts w:asciiTheme="majorBidi" w:hAnsiTheme="majorBidi" w:cstheme="majorBidi"/>
          <w:sz w:val="28"/>
          <w:szCs w:val="28"/>
          <w:cs/>
        </w:rPr>
        <w:t>บาท และโครงการ</w:t>
      </w:r>
      <w:r w:rsidRPr="00F12B61">
        <w:rPr>
          <w:rFonts w:asciiTheme="majorBidi" w:hAnsiTheme="majorBidi" w:cstheme="majorBidi" w:hint="cs"/>
          <w:sz w:val="28"/>
          <w:szCs w:val="28"/>
          <w:cs/>
        </w:rPr>
        <w:t>สถานีจ่ายน้ำ</w:t>
      </w:r>
      <w:r w:rsidRPr="00F12B61">
        <w:rPr>
          <w:rFonts w:asciiTheme="majorBidi" w:hAnsiTheme="majorBidi" w:cstheme="majorBidi"/>
          <w:sz w:val="28"/>
          <w:szCs w:val="28"/>
          <w:cs/>
        </w:rPr>
        <w:t xml:space="preserve">พานทอง จำนวน </w:t>
      </w:r>
      <w:r w:rsidRPr="00F12B61">
        <w:rPr>
          <w:rFonts w:asciiTheme="majorBidi" w:eastAsiaTheme="minorEastAsia" w:hAnsiTheme="majorBidi" w:cstheme="majorBidi"/>
          <w:sz w:val="28"/>
          <w:szCs w:val="28"/>
          <w:lang w:eastAsia="zh-CN"/>
        </w:rPr>
        <w:t>179.0</w:t>
      </w:r>
      <w:r w:rsidRPr="00F12B61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</w:p>
    <w:p w14:paraId="7875321B" w14:textId="02C246BB" w:rsidR="00F12B61" w:rsidRPr="00F12B61" w:rsidRDefault="00F12B61" w:rsidP="007038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line="240" w:lineRule="auto"/>
        <w:ind w:left="426"/>
        <w:jc w:val="thaiDistribute"/>
        <w:rPr>
          <w:rFonts w:ascii="Angsana New" w:eastAsia="Calibri" w:hAnsi="Angsana New"/>
          <w:b/>
          <w:bCs/>
          <w:sz w:val="28"/>
          <w:szCs w:val="28"/>
          <w:cs/>
        </w:rPr>
      </w:pPr>
      <w:r w:rsidRPr="00F12B61">
        <w:rPr>
          <w:rFonts w:asciiTheme="majorBidi" w:hAnsiTheme="majorBidi" w:cstheme="majorBidi"/>
          <w:sz w:val="28"/>
          <w:szCs w:val="28"/>
          <w:cs/>
        </w:rPr>
        <w:t>อย่างไรก็ตาม</w:t>
      </w:r>
      <w:r w:rsidRPr="00F12B61">
        <w:rPr>
          <w:rFonts w:asciiTheme="majorBidi" w:hAnsiTheme="majorBidi" w:cstheme="majorBidi" w:hint="cs"/>
          <w:sz w:val="28"/>
          <w:szCs w:val="28"/>
          <w:cs/>
        </w:rPr>
        <w:t xml:space="preserve"> เมื่อวันที่</w:t>
      </w:r>
      <w:r w:rsidRPr="00F12B61">
        <w:rPr>
          <w:rFonts w:asciiTheme="majorBidi" w:hAnsiTheme="majorBidi" w:cstheme="majorBidi"/>
          <w:sz w:val="28"/>
          <w:szCs w:val="28"/>
        </w:rPr>
        <w:t xml:space="preserve"> 23</w:t>
      </w:r>
      <w:r w:rsidRPr="00F12B61">
        <w:rPr>
          <w:rFonts w:asciiTheme="majorBidi" w:hAnsiTheme="majorBidi" w:cstheme="majorBidi" w:hint="cs"/>
          <w:sz w:val="28"/>
          <w:szCs w:val="28"/>
          <w:cs/>
        </w:rPr>
        <w:t xml:space="preserve"> มิถุนายน</w:t>
      </w:r>
      <w:r w:rsidRPr="00F12B61">
        <w:rPr>
          <w:rFonts w:asciiTheme="majorBidi" w:hAnsiTheme="majorBidi" w:cstheme="majorBidi"/>
          <w:sz w:val="28"/>
          <w:szCs w:val="28"/>
        </w:rPr>
        <w:t xml:space="preserve"> 2564</w:t>
      </w:r>
      <w:r w:rsidRPr="00F12B61">
        <w:rPr>
          <w:rFonts w:asciiTheme="majorBidi" w:hAnsiTheme="majorBidi" w:cstheme="majorBidi"/>
          <w:sz w:val="28"/>
          <w:szCs w:val="28"/>
          <w:cs/>
        </w:rPr>
        <w:t xml:space="preserve"> บริษัทย่อยได้ดำเนินการ</w:t>
      </w:r>
      <w:r w:rsidRPr="00F12B61">
        <w:rPr>
          <w:rFonts w:asciiTheme="majorBidi" w:hAnsiTheme="majorBidi" w:cstheme="majorBidi" w:hint="cs"/>
          <w:sz w:val="28"/>
          <w:szCs w:val="28"/>
          <w:cs/>
        </w:rPr>
        <w:t>จ่าย</w:t>
      </w:r>
      <w:r w:rsidRPr="00F12B61">
        <w:rPr>
          <w:rFonts w:asciiTheme="majorBidi" w:hAnsiTheme="majorBidi" w:cstheme="majorBidi"/>
          <w:sz w:val="28"/>
          <w:szCs w:val="28"/>
          <w:cs/>
        </w:rPr>
        <w:t>น้ำประปาให้กับการประปาส่วนภูมิภาค</w:t>
      </w:r>
      <w:r w:rsidRPr="00F12B61">
        <w:rPr>
          <w:rFonts w:asciiTheme="majorBidi" w:hAnsiTheme="majorBidi" w:cstheme="majorBidi" w:hint="cs"/>
          <w:sz w:val="28"/>
          <w:szCs w:val="28"/>
          <w:cs/>
        </w:rPr>
        <w:t>แล้ว</w:t>
      </w:r>
      <w:r w:rsidRPr="00F12B6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12B61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F12B61">
        <w:rPr>
          <w:rFonts w:asciiTheme="majorBidi" w:hAnsiTheme="majorBidi" w:cstheme="majorBidi"/>
          <w:sz w:val="28"/>
          <w:szCs w:val="28"/>
          <w:cs/>
        </w:rPr>
        <w:t xml:space="preserve">บริษัทย่อยได้จัดทำจดหมาย ลงวันที่ </w:t>
      </w:r>
      <w:r w:rsidRPr="00F12B61">
        <w:rPr>
          <w:rFonts w:asciiTheme="majorBidi" w:eastAsiaTheme="minorEastAsia" w:hAnsiTheme="majorBidi" w:cstheme="majorBidi"/>
          <w:sz w:val="28"/>
          <w:szCs w:val="28"/>
          <w:lang w:eastAsia="zh-CN"/>
        </w:rPr>
        <w:t xml:space="preserve">29 </w:t>
      </w:r>
      <w:r w:rsidRPr="00F12B61">
        <w:rPr>
          <w:rFonts w:asciiTheme="majorBidi" w:eastAsiaTheme="minorEastAsia" w:hAnsiTheme="majorBidi" w:cstheme="majorBidi" w:hint="cs"/>
          <w:sz w:val="28"/>
          <w:szCs w:val="28"/>
          <w:cs/>
          <w:lang w:eastAsia="zh-CN"/>
        </w:rPr>
        <w:t xml:space="preserve">มิถุนายน </w:t>
      </w:r>
      <w:r w:rsidRPr="00F12B61">
        <w:rPr>
          <w:rFonts w:asciiTheme="majorBidi" w:eastAsiaTheme="minorEastAsia" w:hAnsiTheme="majorBidi" w:cstheme="majorBidi"/>
          <w:sz w:val="28"/>
          <w:szCs w:val="28"/>
          <w:lang w:eastAsia="zh-CN"/>
        </w:rPr>
        <w:t xml:space="preserve">2564 </w:t>
      </w:r>
      <w:r w:rsidRPr="00F12B61">
        <w:rPr>
          <w:rFonts w:asciiTheme="majorBidi" w:hAnsiTheme="majorBidi" w:cstheme="majorBidi" w:hint="cs"/>
          <w:sz w:val="28"/>
          <w:szCs w:val="28"/>
          <w:cs/>
        </w:rPr>
        <w:t>เพื่อแจ้งเหตุผลสิ้นสุดและขออนุมัติขยายเวลาการส่งมอบน้ำประป</w:t>
      </w:r>
      <w:r>
        <w:rPr>
          <w:rFonts w:asciiTheme="majorBidi" w:hAnsiTheme="majorBidi" w:cstheme="majorBidi" w:hint="cs"/>
          <w:sz w:val="28"/>
          <w:szCs w:val="28"/>
          <w:cs/>
        </w:rPr>
        <w:t>า พร้อมทั้งขอให้งดหรือลดค่าปรับ</w:t>
      </w:r>
      <w:r w:rsidRPr="00F12B61">
        <w:rPr>
          <w:rFonts w:asciiTheme="majorBidi" w:eastAsiaTheme="minorEastAsia" w:hAnsiTheme="majorBidi" w:cstheme="majorBidi"/>
          <w:sz w:val="28"/>
          <w:szCs w:val="28"/>
          <w:cs/>
          <w:lang w:eastAsia="zh-CN"/>
        </w:rPr>
        <w:t>ซึ่งการประปาส่วนภูมิภาคกำลังตรวจสอบเอกสารและข้อเท็จจริงเพื่อขยายระยะเวลาและงดค่าปรับอยู่ หากผลการพิจารณาเป็นประการใด จะเร่งแจ้งให้ทราบต่อไป ทั้งนี้</w:t>
      </w:r>
      <w:r w:rsidR="001A73EF">
        <w:rPr>
          <w:rFonts w:asciiTheme="majorBidi" w:eastAsiaTheme="minorEastAsia" w:hAnsiTheme="majorBidi" w:cstheme="majorBidi" w:hint="cs"/>
          <w:sz w:val="28"/>
          <w:szCs w:val="28"/>
          <w:cs/>
          <w:lang w:eastAsia="zh-CN"/>
        </w:rPr>
        <w:t>ความเห็นของข้าพเจ้าไม่ได้เปลี่ยนแปลงไปเนื่องจากเรื่องนี้</w:t>
      </w:r>
    </w:p>
    <w:p w14:paraId="64AB50D5" w14:textId="77777777" w:rsidR="00B03B81" w:rsidRPr="00B03B81" w:rsidRDefault="00B03B81" w:rsidP="00B03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240" w:line="240" w:lineRule="auto"/>
        <w:jc w:val="both"/>
        <w:rPr>
          <w:rFonts w:ascii="Angsana New" w:eastAsia="Calibri" w:hAnsi="Angsana New"/>
          <w:b/>
          <w:bCs/>
          <w:sz w:val="28"/>
          <w:szCs w:val="28"/>
        </w:rPr>
      </w:pPr>
      <w:r w:rsidRPr="00B03B81">
        <w:rPr>
          <w:rFonts w:ascii="Angsana New" w:eastAsia="Calibri" w:hAnsi="Angsana New"/>
          <w:b/>
          <w:bCs/>
          <w:sz w:val="28"/>
          <w:szCs w:val="28"/>
          <w:cs/>
        </w:rPr>
        <w:t>ข้อมูลอื่น</w:t>
      </w:r>
    </w:p>
    <w:p w14:paraId="1B48DDB0" w14:textId="77777777" w:rsidR="00B03B81" w:rsidRPr="00B03B81" w:rsidRDefault="00B03B81" w:rsidP="00B03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line="240" w:lineRule="auto"/>
        <w:jc w:val="thaiDistribute"/>
        <w:rPr>
          <w:rFonts w:ascii="Angsana New" w:eastAsia="Calibri" w:hAnsi="Angsana New"/>
          <w:sz w:val="28"/>
          <w:szCs w:val="28"/>
        </w:rPr>
      </w:pPr>
      <w:r w:rsidRPr="00B03B81">
        <w:rPr>
          <w:rFonts w:ascii="Angsana New" w:eastAsia="Calibri" w:hAnsi="Angsana New"/>
          <w:sz w:val="28"/>
          <w:szCs w:val="28"/>
          <w:cs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14:paraId="556D6867" w14:textId="77777777" w:rsidR="00B03B81" w:rsidRPr="00B03B81" w:rsidRDefault="00B03B81" w:rsidP="00B03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line="240" w:lineRule="auto"/>
        <w:jc w:val="thaiDistribute"/>
        <w:rPr>
          <w:rFonts w:ascii="Angsana New" w:eastAsia="Calibri" w:hAnsi="Angsana New"/>
          <w:sz w:val="28"/>
          <w:szCs w:val="28"/>
        </w:rPr>
      </w:pPr>
      <w:r w:rsidRPr="00B03B81">
        <w:rPr>
          <w:rFonts w:ascii="Angsana New" w:eastAsia="Calibri" w:hAnsi="Angsana New"/>
          <w:sz w:val="28"/>
          <w:szCs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364159F8" w14:textId="77777777" w:rsidR="005E19CA" w:rsidRDefault="005E19CA" w:rsidP="005E19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line="240" w:lineRule="auto"/>
        <w:jc w:val="thaiDistribute"/>
        <w:rPr>
          <w:rFonts w:ascii="Angsana New" w:eastAsia="Calibri" w:hAnsi="Angsana New"/>
          <w:sz w:val="28"/>
          <w:szCs w:val="28"/>
        </w:rPr>
      </w:pPr>
      <w:r w:rsidRPr="00B03B81">
        <w:rPr>
          <w:rFonts w:ascii="Angsana New" w:eastAsia="Calibri" w:hAnsi="Angsana New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</w:t>
      </w:r>
      <w:r w:rsidRPr="00B03B81">
        <w:rPr>
          <w:rFonts w:ascii="Angsana New" w:eastAsia="Calibri" w:hAnsi="Angsana New" w:hint="cs"/>
          <w:sz w:val="28"/>
          <w:szCs w:val="28"/>
          <w:cs/>
        </w:rPr>
        <w:t>ปรากฏ</w:t>
      </w:r>
      <w:r w:rsidRPr="00B03B81">
        <w:rPr>
          <w:rFonts w:ascii="Angsana New" w:eastAsia="Calibri" w:hAnsi="Angsana New"/>
          <w:sz w:val="28"/>
          <w:szCs w:val="28"/>
          <w:cs/>
        </w:rPr>
        <w:t xml:space="preserve">ว่าข้อมูลอื่นมีการแสดงข้อมูลที่ขัดต่อข้อเท็จจริงอันเป็นสาระสำคัญหรือไม่ </w:t>
      </w:r>
    </w:p>
    <w:p w14:paraId="27759EA3" w14:textId="77777777" w:rsidR="005E19CA" w:rsidRPr="007616B3" w:rsidRDefault="005E19CA" w:rsidP="005E19CA">
      <w:pPr>
        <w:pStyle w:val="Default"/>
        <w:spacing w:before="120"/>
        <w:jc w:val="thaiDistribute"/>
        <w:rPr>
          <w:rFonts w:ascii="Angsana New" w:hAnsi="Angsana New" w:cs="Angsana New"/>
          <w:sz w:val="30"/>
          <w:szCs w:val="30"/>
          <w:cs/>
        </w:rPr>
      </w:pPr>
      <w:r w:rsidRPr="00B03B81">
        <w:rPr>
          <w:rFonts w:ascii="Angsana New" w:hAnsi="Angsana New" w:cs="Angsana New"/>
          <w:color w:val="auto"/>
          <w:sz w:val="28"/>
          <w:szCs w:val="28"/>
          <w:cs/>
          <w:lang w:val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1220717A" w14:textId="652C7870" w:rsidR="00F133CC" w:rsidRDefault="00F133CC" w:rsidP="00B03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line="240" w:lineRule="auto"/>
        <w:jc w:val="thaiDistribute"/>
        <w:rPr>
          <w:rFonts w:ascii="Angsana New" w:eastAsia="Calibri" w:hAnsi="Angsana New"/>
          <w:sz w:val="28"/>
          <w:szCs w:val="28"/>
        </w:rPr>
      </w:pPr>
    </w:p>
    <w:p w14:paraId="76153F78" w14:textId="749578A7" w:rsidR="00F133CC" w:rsidRDefault="00F133CC" w:rsidP="00B03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line="240" w:lineRule="auto"/>
        <w:jc w:val="thaiDistribute"/>
        <w:rPr>
          <w:rFonts w:ascii="Angsana New" w:eastAsia="Calibri" w:hAnsi="Angsana New"/>
          <w:sz w:val="28"/>
          <w:szCs w:val="28"/>
        </w:rPr>
      </w:pPr>
    </w:p>
    <w:p w14:paraId="455190CA" w14:textId="77777777" w:rsidR="00F133CC" w:rsidRPr="00B03B81" w:rsidRDefault="00F133CC" w:rsidP="00F133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line="240" w:lineRule="auto"/>
        <w:jc w:val="right"/>
        <w:rPr>
          <w:rFonts w:ascii="Angsana New" w:eastAsia="Calibri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****/4</w:t>
      </w:r>
    </w:p>
    <w:p w14:paraId="040CEE6C" w14:textId="77777777" w:rsidR="00F133CC" w:rsidRPr="00F12B61" w:rsidRDefault="00F133CC" w:rsidP="00F133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240" w:line="240" w:lineRule="auto"/>
        <w:jc w:val="center"/>
        <w:rPr>
          <w:rFonts w:ascii="Angsana New" w:eastAsia="Calibri" w:hAnsi="Angsana New"/>
          <w:sz w:val="28"/>
          <w:szCs w:val="28"/>
        </w:rPr>
      </w:pPr>
      <w:r w:rsidRPr="00F12B61">
        <w:rPr>
          <w:rFonts w:ascii="Angsana New" w:eastAsia="Calibri" w:hAnsi="Angsana New"/>
          <w:sz w:val="28"/>
          <w:szCs w:val="28"/>
        </w:rPr>
        <w:lastRenderedPageBreak/>
        <w:t>- 4 -</w:t>
      </w:r>
    </w:p>
    <w:p w14:paraId="554CCA58" w14:textId="77777777" w:rsidR="00B03B81" w:rsidRPr="00B03B81" w:rsidRDefault="00B03B81" w:rsidP="00B03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240" w:line="240" w:lineRule="auto"/>
        <w:jc w:val="both"/>
        <w:rPr>
          <w:rFonts w:ascii="Angsana New" w:eastAsia="Calibri" w:hAnsi="Angsana New"/>
          <w:sz w:val="28"/>
          <w:szCs w:val="28"/>
        </w:rPr>
      </w:pPr>
      <w:r w:rsidRPr="00B03B81">
        <w:rPr>
          <w:rFonts w:ascii="Angsana New" w:eastAsia="Calibri" w:hAnsi="Angsana New"/>
          <w:b/>
          <w:bCs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B03B81">
        <w:rPr>
          <w:rFonts w:ascii="Angsana New" w:eastAsia="Calibri" w:hAnsi="Angsana New" w:hint="cs"/>
          <w:b/>
          <w:bCs/>
          <w:sz w:val="28"/>
          <w:szCs w:val="28"/>
          <w:cs/>
        </w:rPr>
        <w:t>รวมและงบการเงินเฉพาะกิจการ</w:t>
      </w:r>
    </w:p>
    <w:p w14:paraId="7DFB81D6" w14:textId="77777777" w:rsidR="00B03B81" w:rsidRPr="00B03B81" w:rsidRDefault="00B03B81" w:rsidP="00B03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line="240" w:lineRule="auto"/>
        <w:jc w:val="thaiDistribute"/>
        <w:rPr>
          <w:rFonts w:ascii="Angsana New" w:eastAsia="Calibri" w:hAnsi="Angsana New"/>
          <w:sz w:val="28"/>
          <w:szCs w:val="28"/>
        </w:rPr>
      </w:pPr>
      <w:r w:rsidRPr="00B03B81">
        <w:rPr>
          <w:rFonts w:ascii="Angsana New" w:eastAsia="Calibri" w:hAnsi="Angsana New"/>
          <w:sz w:val="28"/>
          <w:szCs w:val="28"/>
          <w:cs/>
        </w:rPr>
        <w:t>ผู้บริหารมีหน้าที่รับผิดชอบในการจัดทำและนำเสนองบการเงิน</w:t>
      </w:r>
      <w:r w:rsidRPr="00B03B81">
        <w:rPr>
          <w:rFonts w:ascii="Angsana New" w:eastAsia="Calibri" w:hAnsi="Angsana New" w:hint="cs"/>
          <w:sz w:val="28"/>
          <w:szCs w:val="28"/>
          <w:cs/>
        </w:rPr>
        <w:t>รวม</w:t>
      </w:r>
      <w:r w:rsidRPr="00B03B81">
        <w:rPr>
          <w:rFonts w:ascii="Angsana New" w:eastAsia="Calibri" w:hAnsi="Angsana New"/>
          <w:sz w:val="28"/>
          <w:szCs w:val="28"/>
          <w:cs/>
        </w:rPr>
        <w:t>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B03B81">
        <w:rPr>
          <w:rFonts w:ascii="Angsana New" w:eastAsia="Calibri" w:hAnsi="Angsana New" w:hint="cs"/>
          <w:sz w:val="28"/>
          <w:szCs w:val="28"/>
          <w:cs/>
        </w:rPr>
        <w:t>รวมและงบการเงินเฉพาะกิจการ</w:t>
      </w:r>
      <w:r w:rsidRPr="00B03B81">
        <w:rPr>
          <w:rFonts w:ascii="Angsana New" w:eastAsia="Calibri" w:hAnsi="Angsana New"/>
          <w:sz w:val="28"/>
          <w:szCs w:val="28"/>
          <w:cs/>
        </w:rPr>
        <w:t>ที่</w:t>
      </w:r>
      <w:r w:rsidRPr="00B03B81">
        <w:rPr>
          <w:rFonts w:ascii="Angsana New" w:eastAsia="Calibri" w:hAnsi="Angsana New" w:hint="cs"/>
          <w:sz w:val="28"/>
          <w:szCs w:val="28"/>
          <w:cs/>
        </w:rPr>
        <w:t>ป</w:t>
      </w:r>
      <w:r w:rsidRPr="00B03B81">
        <w:rPr>
          <w:rFonts w:ascii="Angsana New" w:eastAsia="Calibri" w:hAnsi="Angsana New"/>
          <w:sz w:val="28"/>
          <w:szCs w:val="28"/>
          <w:cs/>
        </w:rPr>
        <w:t>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2F6F501" w14:textId="34B0DB50" w:rsidR="00665951" w:rsidRPr="00800EFC" w:rsidRDefault="00B03B81" w:rsidP="00B03B81">
      <w:pPr>
        <w:spacing w:before="120"/>
        <w:jc w:val="thaiDistribute"/>
        <w:rPr>
          <w:rFonts w:ascii="Angsana New" w:hAnsi="Angsana New"/>
          <w:sz w:val="30"/>
          <w:szCs w:val="30"/>
          <w:cs/>
        </w:rPr>
      </w:pPr>
      <w:r w:rsidRPr="00B03B81">
        <w:rPr>
          <w:rFonts w:ascii="Angsana New" w:eastAsia="Times New Roman" w:hAnsi="Angsana New"/>
          <w:sz w:val="28"/>
          <w:szCs w:val="28"/>
          <w:cs/>
          <w:lang w:val="th-TH"/>
        </w:rPr>
        <w:t>ในการจัดทำงบการเงิน</w:t>
      </w:r>
      <w:r w:rsidRPr="00B03B81">
        <w:rPr>
          <w:rFonts w:ascii="Angsana New" w:eastAsia="Times New Roman" w:hAnsi="Angsana New" w:hint="cs"/>
          <w:sz w:val="28"/>
          <w:szCs w:val="28"/>
          <w:cs/>
          <w:lang w:val="th-TH"/>
        </w:rPr>
        <w:t>รวมและงบการเงินเฉพาะกิจการ</w:t>
      </w:r>
      <w:r w:rsidRPr="00B03B81">
        <w:rPr>
          <w:rFonts w:ascii="Angsana New" w:eastAsia="Times New Roman" w:hAnsi="Angsana New"/>
          <w:sz w:val="28"/>
          <w:szCs w:val="28"/>
          <w:cs/>
          <w:lang w:val="th-TH"/>
        </w:rPr>
        <w:t xml:space="preserve"> ผู้บริหารรับผิดชอบในการประเมินความสามารถของ</w:t>
      </w:r>
      <w:r w:rsidRPr="00B03B81">
        <w:rPr>
          <w:rFonts w:ascii="Angsana New" w:eastAsia="Times New Roman" w:hAnsi="Angsana New" w:hint="cs"/>
          <w:sz w:val="28"/>
          <w:szCs w:val="28"/>
          <w:cs/>
          <w:lang w:val="th-TH"/>
        </w:rPr>
        <w:t>กลุ่ม</w:t>
      </w:r>
      <w:r w:rsidRPr="00B03B81">
        <w:rPr>
          <w:rFonts w:ascii="Angsana New" w:eastAsia="Times New Roman" w:hAnsi="Angsana New"/>
          <w:sz w:val="28"/>
          <w:szCs w:val="28"/>
          <w:cs/>
          <w:lang w:val="th-TH"/>
        </w:rPr>
        <w:t>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</w:t>
      </w:r>
      <w:r w:rsidRPr="00B03B81">
        <w:rPr>
          <w:rFonts w:ascii="Angsana New" w:eastAsia="Times New Roman" w:hAnsi="Angsana New" w:hint="cs"/>
          <w:sz w:val="28"/>
          <w:szCs w:val="28"/>
          <w:cs/>
          <w:lang w:val="th-TH"/>
        </w:rPr>
        <w:t>ำ</w:t>
      </w:r>
      <w:r w:rsidRPr="00B03B81">
        <w:rPr>
          <w:rFonts w:ascii="Angsana New" w:eastAsia="Times New Roman" w:hAnsi="Angsana New"/>
          <w:sz w:val="28"/>
          <w:szCs w:val="28"/>
          <w:cs/>
          <w:lang w:val="th-TH"/>
        </w:rPr>
        <w:t>หรับการดำเนินงานต่อเนื่อง</w:t>
      </w:r>
      <w:r w:rsidRPr="00B03B81">
        <w:rPr>
          <w:rFonts w:ascii="Angsana New" w:eastAsia="Times New Roman" w:hAnsi="Angsana New" w:hint="cs"/>
          <w:sz w:val="28"/>
          <w:szCs w:val="28"/>
          <w:cs/>
          <w:lang w:val="th-TH"/>
        </w:rPr>
        <w:t xml:space="preserve"> </w:t>
      </w:r>
      <w:r w:rsidRPr="00B03B81">
        <w:rPr>
          <w:rFonts w:ascii="Angsana New" w:eastAsia="Times New Roman" w:hAnsi="Angsana New"/>
          <w:sz w:val="28"/>
          <w:szCs w:val="28"/>
          <w:cs/>
          <w:lang w:val="th-TH"/>
        </w:rPr>
        <w:t>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23EE97EE" w14:textId="6FF14B17" w:rsidR="00637AB6" w:rsidRDefault="00B03B81" w:rsidP="00B03B81">
      <w:pPr>
        <w:autoSpaceDE w:val="0"/>
        <w:autoSpaceDN w:val="0"/>
        <w:adjustRightInd w:val="0"/>
        <w:spacing w:before="120" w:line="240" w:lineRule="auto"/>
        <w:rPr>
          <w:rFonts w:ascii="Angsana New" w:hAnsi="Angsana New"/>
          <w:sz w:val="30"/>
          <w:szCs w:val="30"/>
        </w:rPr>
      </w:pPr>
      <w:r w:rsidRPr="00B03B81">
        <w:rPr>
          <w:rFonts w:ascii="Angsana New" w:eastAsia="Times New Roman" w:hAnsi="Angsana New"/>
          <w:sz w:val="28"/>
          <w:szCs w:val="28"/>
          <w:cs/>
          <w:lang w:val="th-TH"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</w:t>
      </w:r>
      <w:r w:rsidRPr="00B03B81">
        <w:rPr>
          <w:rFonts w:ascii="Angsana New" w:eastAsia="Times New Roman" w:hAnsi="Angsana New" w:hint="cs"/>
          <w:sz w:val="28"/>
          <w:szCs w:val="28"/>
          <w:cs/>
          <w:lang w:val="th-TH"/>
        </w:rPr>
        <w:t>กลุ่ม</w:t>
      </w:r>
      <w:r w:rsidRPr="00B03B81">
        <w:rPr>
          <w:rFonts w:ascii="Angsana New" w:eastAsia="Times New Roman" w:hAnsi="Angsana New"/>
          <w:sz w:val="28"/>
          <w:szCs w:val="28"/>
          <w:cs/>
          <w:lang w:val="th-TH"/>
        </w:rPr>
        <w:t>บริษัท</w:t>
      </w:r>
    </w:p>
    <w:p w14:paraId="1BCCF5A8" w14:textId="77777777" w:rsidR="00B03B81" w:rsidRPr="00B03B81" w:rsidRDefault="00B03B81" w:rsidP="00B03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240" w:line="240" w:lineRule="auto"/>
        <w:jc w:val="both"/>
        <w:rPr>
          <w:rFonts w:ascii="Angsana New" w:eastAsia="Calibri" w:hAnsi="Angsana New"/>
          <w:sz w:val="28"/>
          <w:szCs w:val="28"/>
        </w:rPr>
      </w:pPr>
      <w:r w:rsidRPr="00B03B81">
        <w:rPr>
          <w:rFonts w:ascii="Angsana New" w:eastAsia="Calibri" w:hAnsi="Angsana New"/>
          <w:b/>
          <w:bCs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  <w:r w:rsidRPr="00B03B81">
        <w:rPr>
          <w:rFonts w:ascii="Angsana New" w:eastAsia="Calibri" w:hAnsi="Angsana New" w:hint="cs"/>
          <w:b/>
          <w:bCs/>
          <w:sz w:val="28"/>
          <w:szCs w:val="28"/>
          <w:cs/>
        </w:rPr>
        <w:t>รวมและงบการเงินเฉพาะกิจการ</w:t>
      </w:r>
    </w:p>
    <w:p w14:paraId="6209C886" w14:textId="20F8E016" w:rsidR="00637AB6" w:rsidRDefault="00B03B81" w:rsidP="00B03B81">
      <w:pPr>
        <w:autoSpaceDE w:val="0"/>
        <w:autoSpaceDN w:val="0"/>
        <w:adjustRightInd w:val="0"/>
        <w:spacing w:before="120" w:line="240" w:lineRule="auto"/>
        <w:jc w:val="thaiDistribute"/>
        <w:rPr>
          <w:rFonts w:ascii="Angsana New" w:hAnsi="Angsana New"/>
          <w:sz w:val="30"/>
          <w:szCs w:val="30"/>
        </w:rPr>
      </w:pPr>
      <w:r w:rsidRPr="00B03B81">
        <w:rPr>
          <w:rFonts w:ascii="Angsana New" w:eastAsia="Times New Roman" w:hAnsi="Angsana New"/>
          <w:sz w:val="28"/>
          <w:szCs w:val="28"/>
          <w:cs/>
          <w:lang w:val="th-TH"/>
        </w:rPr>
        <w:t>การตรวจสอบของข้าพเจ้ามีวัตถุประสงค์ เพื่อให้ได้ความเชื่อมั่นอย่างสมเหตุสมผลว่างบการเงิน</w:t>
      </w:r>
      <w:r w:rsidRPr="00B03B81">
        <w:rPr>
          <w:rFonts w:ascii="Angsana New" w:eastAsia="Times New Roman" w:hAnsi="Angsana New" w:hint="cs"/>
          <w:sz w:val="28"/>
          <w:szCs w:val="28"/>
          <w:cs/>
          <w:lang w:val="th-TH"/>
        </w:rPr>
        <w:t>รวมและงบการเงินเฉพาะกิจการ</w:t>
      </w:r>
      <w:r w:rsidRPr="00B03B81">
        <w:rPr>
          <w:rFonts w:ascii="Angsana New" w:eastAsia="Times New Roman" w:hAnsi="Angsana New"/>
          <w:sz w:val="28"/>
          <w:szCs w:val="28"/>
          <w:cs/>
          <w:lang w:val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ไม่ว่าจะเกิดจากการทุจริตหรือข้อผิดพลาดและเสนอรายงานของผู้สอบบัญชี</w:t>
      </w:r>
      <w:r w:rsidRPr="00B03B81">
        <w:rPr>
          <w:rFonts w:ascii="Angsana New" w:eastAsia="Times New Roman" w:hAnsi="Angsana New" w:hint="cs"/>
          <w:sz w:val="28"/>
          <w:szCs w:val="28"/>
          <w:cs/>
          <w:lang w:val="th-TH"/>
        </w:rPr>
        <w:t xml:space="preserve"> </w:t>
      </w:r>
      <w:r w:rsidRPr="00B03B81">
        <w:rPr>
          <w:rFonts w:ascii="Angsana New" w:eastAsia="Times New Roman" w:hAnsi="Angsana New"/>
          <w:sz w:val="28"/>
          <w:szCs w:val="28"/>
          <w:cs/>
          <w:lang w:val="th-TH"/>
        </w:rPr>
        <w:t>ซึ่งรวมความเห็นของข้าพเจ้าอยู่ด้วยความเชื่อมั่นอย่างสมเหตุสมผล</w:t>
      </w:r>
      <w:r w:rsidRPr="00B03B81">
        <w:rPr>
          <w:rFonts w:ascii="Angsana New" w:eastAsia="Times New Roman" w:hAnsi="Angsana New" w:hint="cs"/>
          <w:sz w:val="28"/>
          <w:szCs w:val="28"/>
          <w:cs/>
          <w:lang w:val="th-TH"/>
        </w:rPr>
        <w:t xml:space="preserve"> </w:t>
      </w:r>
      <w:r w:rsidRPr="00B03B81">
        <w:rPr>
          <w:rFonts w:ascii="Angsana New" w:eastAsia="Times New Roman" w:hAnsi="Angsana New"/>
          <w:sz w:val="28"/>
          <w:szCs w:val="28"/>
          <w:cs/>
          <w:lang w:val="th-TH"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 w:rsidRPr="00B03B81">
        <w:rPr>
          <w:rFonts w:ascii="Angsana New" w:eastAsia="Times New Roman" w:hAnsi="Angsana New" w:hint="cs"/>
          <w:sz w:val="28"/>
          <w:szCs w:val="28"/>
          <w:cs/>
          <w:lang w:val="th-TH"/>
        </w:rPr>
        <w:t xml:space="preserve"> </w:t>
      </w:r>
      <w:r w:rsidRPr="00B03B81">
        <w:rPr>
          <w:rFonts w:ascii="Angsana New" w:eastAsia="Times New Roman" w:hAnsi="Angsana New"/>
          <w:sz w:val="28"/>
          <w:szCs w:val="28"/>
          <w:cs/>
          <w:lang w:val="th-TH"/>
        </w:rPr>
        <w:t>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</w:t>
      </w:r>
      <w:r w:rsidRPr="00B03B81">
        <w:rPr>
          <w:rFonts w:ascii="Angsana New" w:eastAsia="Times New Roman" w:hAnsi="Angsana New" w:hint="cs"/>
          <w:sz w:val="28"/>
          <w:szCs w:val="28"/>
          <w:cs/>
          <w:lang w:val="th-TH"/>
        </w:rPr>
        <w:t>และงบการเงินเฉพาะกิจการ</w:t>
      </w:r>
      <w:r w:rsidRPr="00B03B81">
        <w:rPr>
          <w:rFonts w:ascii="Angsana New" w:eastAsia="Times New Roman" w:hAnsi="Angsana New"/>
          <w:sz w:val="28"/>
          <w:szCs w:val="28"/>
          <w:cs/>
          <w:lang w:val="th-TH"/>
        </w:rPr>
        <w:t>จากการใช้งบการเงินเหล่านี้</w:t>
      </w:r>
    </w:p>
    <w:p w14:paraId="3386AE47" w14:textId="77777777" w:rsidR="00B03B81" w:rsidRPr="00B03B81" w:rsidRDefault="00B03B81" w:rsidP="00B03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line="240" w:lineRule="auto"/>
        <w:jc w:val="thaiDistribute"/>
        <w:rPr>
          <w:rFonts w:ascii="Angsana New" w:eastAsia="Calibri" w:hAnsi="Angsana New"/>
          <w:sz w:val="28"/>
          <w:szCs w:val="28"/>
        </w:rPr>
      </w:pPr>
      <w:r w:rsidRPr="00B03B81">
        <w:rPr>
          <w:rFonts w:ascii="Angsana New" w:eastAsia="Calibri" w:hAnsi="Angsana New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B03B81">
        <w:rPr>
          <w:rFonts w:ascii="Angsana New" w:eastAsia="Calibri" w:hAnsi="Angsana New" w:hint="cs"/>
          <w:sz w:val="28"/>
          <w:szCs w:val="28"/>
          <w:cs/>
        </w:rPr>
        <w:t xml:space="preserve"> </w:t>
      </w:r>
      <w:r w:rsidRPr="00B03B81">
        <w:rPr>
          <w:rFonts w:ascii="Angsana New" w:eastAsia="Calibri" w:hAnsi="Angsana New"/>
          <w:sz w:val="28"/>
          <w:szCs w:val="28"/>
          <w:cs/>
        </w:rPr>
        <w:t>การปฏิบัติงานของข้าพเจ้ารวมถึง</w:t>
      </w:r>
    </w:p>
    <w:p w14:paraId="50D8ABD7" w14:textId="59E0D8E2" w:rsidR="00B03B81" w:rsidRDefault="00B03B81" w:rsidP="00F133CC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line="240" w:lineRule="auto"/>
        <w:ind w:left="432" w:hanging="432"/>
        <w:jc w:val="thaiDistribute"/>
        <w:rPr>
          <w:rFonts w:ascii="Angsana New" w:eastAsia="Calibri" w:hAnsi="Angsana New"/>
          <w:sz w:val="28"/>
          <w:szCs w:val="28"/>
        </w:rPr>
      </w:pPr>
      <w:r w:rsidRPr="00B03B81">
        <w:rPr>
          <w:rFonts w:ascii="Angsana New" w:eastAsia="Calibri" w:hAnsi="Angsana New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B03B81">
        <w:rPr>
          <w:rFonts w:ascii="Angsana New" w:eastAsia="Calibri" w:hAnsi="Angsana New" w:hint="cs"/>
          <w:sz w:val="28"/>
          <w:szCs w:val="28"/>
          <w:cs/>
        </w:rPr>
        <w:t>รวมและงบการเงินเฉพาะกิจการ</w:t>
      </w:r>
      <w:r w:rsidRPr="00B03B81">
        <w:rPr>
          <w:rFonts w:ascii="Angsana New" w:eastAsia="Calibri" w:hAnsi="Angsana New"/>
          <w:sz w:val="28"/>
          <w:szCs w:val="28"/>
          <w:cs/>
        </w:rPr>
        <w:t xml:space="preserve"> ไม่ว่าจะเกิดจากการทุจริตหรือข้อผิดพลาด</w:t>
      </w:r>
      <w:r w:rsidRPr="00B03B81">
        <w:rPr>
          <w:rFonts w:ascii="Angsana New" w:eastAsia="Calibri" w:hAnsi="Angsana New" w:hint="cs"/>
          <w:sz w:val="28"/>
          <w:szCs w:val="28"/>
          <w:cs/>
        </w:rPr>
        <w:t xml:space="preserve"> </w:t>
      </w:r>
      <w:r w:rsidRPr="00B03B81">
        <w:rPr>
          <w:rFonts w:ascii="Angsana New" w:eastAsia="Calibri" w:hAnsi="Angsana New"/>
          <w:sz w:val="28"/>
          <w:szCs w:val="28"/>
          <w:cs/>
        </w:rPr>
        <w:t>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B03B81">
        <w:rPr>
          <w:rFonts w:ascii="Angsana New" w:eastAsia="Calibri" w:hAnsi="Angsana New" w:hint="cs"/>
          <w:sz w:val="28"/>
          <w:szCs w:val="28"/>
          <w:cs/>
        </w:rPr>
        <w:t xml:space="preserve"> </w:t>
      </w:r>
      <w:r w:rsidRPr="00B03B81">
        <w:rPr>
          <w:rFonts w:ascii="Angsana New" w:eastAsia="Calibri" w:hAnsi="Angsana New"/>
          <w:sz w:val="28"/>
          <w:szCs w:val="28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Pr="00B03B81">
        <w:rPr>
          <w:rFonts w:ascii="Angsana New" w:eastAsia="Calibri" w:hAnsi="Angsana New" w:hint="cs"/>
          <w:sz w:val="28"/>
          <w:szCs w:val="28"/>
          <w:cs/>
        </w:rPr>
        <w:t xml:space="preserve"> </w:t>
      </w:r>
      <w:r w:rsidRPr="00B03B81">
        <w:rPr>
          <w:rFonts w:ascii="Angsana New" w:eastAsia="Calibri" w:hAnsi="Angsana New"/>
          <w:sz w:val="28"/>
          <w:szCs w:val="28"/>
          <w:cs/>
        </w:rPr>
        <w:t>การปลอมแปลงเอกสารหลักฐาน</w:t>
      </w:r>
      <w:r w:rsidRPr="00B03B81">
        <w:rPr>
          <w:rFonts w:ascii="Angsana New" w:eastAsia="Calibri" w:hAnsi="Angsana New" w:hint="cs"/>
          <w:sz w:val="28"/>
          <w:szCs w:val="28"/>
          <w:cs/>
        </w:rPr>
        <w:t xml:space="preserve"> </w:t>
      </w:r>
      <w:r w:rsidRPr="00B03B81">
        <w:rPr>
          <w:rFonts w:ascii="Angsana New" w:eastAsia="Calibri" w:hAnsi="Angsana New"/>
          <w:sz w:val="28"/>
          <w:szCs w:val="28"/>
          <w:cs/>
        </w:rPr>
        <w:t>การตั้งใจละเว้นการแสดงข้อมูล</w:t>
      </w:r>
      <w:r w:rsidRPr="00B03B81">
        <w:rPr>
          <w:rFonts w:ascii="Angsana New" w:eastAsia="Calibri" w:hAnsi="Angsana New" w:hint="cs"/>
          <w:sz w:val="28"/>
          <w:szCs w:val="28"/>
          <w:cs/>
        </w:rPr>
        <w:t xml:space="preserve"> </w:t>
      </w:r>
      <w:r w:rsidRPr="00B03B81">
        <w:rPr>
          <w:rFonts w:ascii="Angsana New" w:eastAsia="Calibri" w:hAnsi="Angsana New"/>
          <w:sz w:val="28"/>
          <w:szCs w:val="28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23452CFA" w14:textId="77777777" w:rsidR="00B03B81" w:rsidRPr="00B03B81" w:rsidRDefault="00B03B81" w:rsidP="00F133CC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line="240" w:lineRule="auto"/>
        <w:ind w:left="432" w:hanging="432"/>
        <w:jc w:val="thaiDistribute"/>
        <w:rPr>
          <w:rFonts w:ascii="Angsana New" w:eastAsia="Calibri" w:hAnsi="Angsana New"/>
          <w:sz w:val="28"/>
          <w:szCs w:val="28"/>
        </w:rPr>
      </w:pPr>
      <w:r w:rsidRPr="00B03B81">
        <w:rPr>
          <w:rFonts w:ascii="Angsana New" w:eastAsia="Calibri" w:hAnsi="Angsana New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0E6406F7" w14:textId="66539706" w:rsidR="00665951" w:rsidRDefault="00B03B81" w:rsidP="00F133CC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line="240" w:lineRule="auto"/>
        <w:ind w:left="432" w:hanging="432"/>
        <w:jc w:val="thaiDistribute"/>
        <w:rPr>
          <w:rFonts w:ascii="Angsana New" w:eastAsia="Times New Roman" w:hAnsi="Angsana New"/>
          <w:sz w:val="28"/>
          <w:szCs w:val="28"/>
          <w:lang w:val="th-TH"/>
        </w:rPr>
      </w:pPr>
      <w:r w:rsidRPr="00B03B81">
        <w:rPr>
          <w:rFonts w:ascii="Angsana New" w:eastAsia="Times New Roman" w:hAnsi="Angsana New"/>
          <w:sz w:val="28"/>
          <w:szCs w:val="28"/>
          <w:cs/>
          <w:lang w:val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7C50CC09" w14:textId="77777777" w:rsidR="005E19CA" w:rsidRDefault="005E19CA" w:rsidP="005E19C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right"/>
        <w:rPr>
          <w:rFonts w:ascii="Angsana New" w:hAnsi="Angsana New"/>
          <w:sz w:val="28"/>
          <w:szCs w:val="28"/>
        </w:rPr>
      </w:pPr>
    </w:p>
    <w:p w14:paraId="04EB280D" w14:textId="77777777" w:rsidR="005E19CA" w:rsidRDefault="005E19CA" w:rsidP="005E19C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right"/>
        <w:rPr>
          <w:rFonts w:ascii="Angsana New" w:hAnsi="Angsana New"/>
          <w:sz w:val="28"/>
          <w:szCs w:val="28"/>
        </w:rPr>
      </w:pPr>
    </w:p>
    <w:p w14:paraId="22989C66" w14:textId="77777777" w:rsidR="005E19CA" w:rsidRDefault="005E19CA" w:rsidP="005E19C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right"/>
        <w:rPr>
          <w:rFonts w:ascii="Angsana New" w:hAnsi="Angsana New"/>
          <w:sz w:val="28"/>
          <w:szCs w:val="28"/>
        </w:rPr>
      </w:pPr>
    </w:p>
    <w:p w14:paraId="55DD2DA1" w14:textId="77777777" w:rsidR="005E19CA" w:rsidRDefault="005E19CA" w:rsidP="005E19C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right"/>
        <w:rPr>
          <w:rFonts w:ascii="Angsana New" w:hAnsi="Angsana New"/>
          <w:sz w:val="28"/>
          <w:szCs w:val="28"/>
        </w:rPr>
      </w:pPr>
    </w:p>
    <w:p w14:paraId="503BBC02" w14:textId="53B4B052" w:rsidR="005E19CA" w:rsidRPr="005E19CA" w:rsidRDefault="005E19CA" w:rsidP="005E19C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right"/>
        <w:rPr>
          <w:rFonts w:ascii="Angsana New" w:hAnsi="Angsana New"/>
          <w:sz w:val="28"/>
          <w:szCs w:val="28"/>
        </w:rPr>
      </w:pPr>
      <w:r w:rsidRPr="005E19CA">
        <w:rPr>
          <w:rFonts w:ascii="Angsana New" w:hAnsi="Angsana New"/>
          <w:sz w:val="28"/>
          <w:szCs w:val="28"/>
        </w:rPr>
        <w:t>****/5</w:t>
      </w:r>
    </w:p>
    <w:p w14:paraId="2BF84FB4" w14:textId="70167FDC" w:rsidR="005E19CA" w:rsidRDefault="005E19CA" w:rsidP="005E19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120" w:line="240" w:lineRule="auto"/>
        <w:jc w:val="center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lastRenderedPageBreak/>
        <w:t>- 5 -</w:t>
      </w:r>
    </w:p>
    <w:p w14:paraId="49791255" w14:textId="77777777" w:rsidR="00B03B81" w:rsidRPr="00B03B81" w:rsidRDefault="00B03B81" w:rsidP="00F133CC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line="240" w:lineRule="auto"/>
        <w:ind w:left="425" w:hanging="425"/>
        <w:jc w:val="thaiDistribute"/>
        <w:rPr>
          <w:rFonts w:ascii="Angsana New" w:eastAsia="Calibri" w:hAnsi="Angsana New"/>
          <w:sz w:val="28"/>
          <w:szCs w:val="28"/>
        </w:rPr>
      </w:pPr>
      <w:r w:rsidRPr="00B03B81">
        <w:rPr>
          <w:rFonts w:ascii="Angsana New" w:eastAsia="Calibri" w:hAnsi="Angsana New"/>
          <w:sz w:val="28"/>
          <w:szCs w:val="28"/>
          <w:cs/>
        </w:rPr>
        <w:t>สรุปเกี่ยวกับความเหมาะสมของการใช้เกณฑ์การบัญชีส</w:t>
      </w:r>
      <w:r w:rsidRPr="00B03B81">
        <w:rPr>
          <w:rFonts w:ascii="Angsana New" w:eastAsia="Calibri" w:hAnsi="Angsana New" w:hint="cs"/>
          <w:sz w:val="28"/>
          <w:szCs w:val="28"/>
          <w:cs/>
        </w:rPr>
        <w:t>ำ</w:t>
      </w:r>
      <w:r w:rsidRPr="00B03B81">
        <w:rPr>
          <w:rFonts w:ascii="Angsana New" w:eastAsia="Calibri" w:hAnsi="Angsana New"/>
          <w:sz w:val="28"/>
          <w:szCs w:val="28"/>
          <w:cs/>
        </w:rPr>
        <w:t>หรับการดำเนินงานต่อเนื่องของผู้บริหารและจากหลักฐานการสอบบัญชีที่ได้รับ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</w:t>
      </w:r>
      <w:r w:rsidRPr="00B03B81">
        <w:rPr>
          <w:rFonts w:ascii="Angsana New" w:eastAsia="Calibri" w:hAnsi="Angsana New" w:hint="cs"/>
          <w:sz w:val="28"/>
          <w:szCs w:val="28"/>
          <w:cs/>
        </w:rPr>
        <w:t xml:space="preserve"> </w:t>
      </w:r>
      <w:r w:rsidRPr="00B03B81">
        <w:rPr>
          <w:rFonts w:ascii="Angsana New" w:eastAsia="Calibri" w:hAnsi="Angsana New"/>
          <w:sz w:val="28"/>
          <w:szCs w:val="28"/>
          <w:cs/>
        </w:rPr>
        <w:t>ถ้าข้าพเจ้าได้ข้อสรุปว่ามีความไม่แน่นอนที่มีสาระสำคัญ</w:t>
      </w:r>
      <w:r w:rsidRPr="00B03B81">
        <w:rPr>
          <w:rFonts w:ascii="Angsana New" w:eastAsia="Calibri" w:hAnsi="Angsana New" w:hint="cs"/>
          <w:sz w:val="28"/>
          <w:szCs w:val="28"/>
          <w:cs/>
        </w:rPr>
        <w:t xml:space="preserve"> </w:t>
      </w:r>
      <w:r w:rsidRPr="00B03B81">
        <w:rPr>
          <w:rFonts w:ascii="Angsana New" w:eastAsia="Calibri" w:hAnsi="Angsana New"/>
          <w:sz w:val="28"/>
          <w:szCs w:val="28"/>
          <w:cs/>
        </w:rPr>
        <w:t>ข้าพเจ้าต้องกล่าวไว้ในรายงานของผู้สอบบัญชีของข้าพเจ้า</w:t>
      </w:r>
      <w:r w:rsidRPr="00B03B81">
        <w:rPr>
          <w:rFonts w:ascii="Angsana New" w:eastAsia="Calibri" w:hAnsi="Angsana New" w:hint="cs"/>
          <w:sz w:val="28"/>
          <w:szCs w:val="28"/>
          <w:cs/>
        </w:rPr>
        <w:t>โดยให้ข้อสังเกต</w:t>
      </w:r>
      <w:r w:rsidRPr="00B03B81">
        <w:rPr>
          <w:rFonts w:ascii="Angsana New" w:eastAsia="Calibri" w:hAnsi="Angsana New"/>
          <w:sz w:val="28"/>
          <w:szCs w:val="28"/>
          <w:cs/>
        </w:rPr>
        <w:t>ถึงการเปิดเผย</w:t>
      </w:r>
      <w:r w:rsidRPr="00B03B81">
        <w:rPr>
          <w:rFonts w:ascii="Angsana New" w:eastAsia="Calibri" w:hAnsi="Angsana New" w:hint="cs"/>
          <w:sz w:val="28"/>
          <w:szCs w:val="28"/>
          <w:cs/>
        </w:rPr>
        <w:t>ข้อมูลที่เกี่ยวข้อง</w:t>
      </w:r>
      <w:r w:rsidRPr="00B03B81">
        <w:rPr>
          <w:rFonts w:ascii="Angsana New" w:eastAsia="Calibri" w:hAnsi="Angsana New"/>
          <w:sz w:val="28"/>
          <w:szCs w:val="28"/>
          <w:cs/>
        </w:rPr>
        <w:t>ในงบการเงินรวม</w:t>
      </w:r>
      <w:r w:rsidRPr="00B03B81">
        <w:rPr>
          <w:rFonts w:ascii="Angsana New" w:eastAsia="Calibri" w:hAnsi="Angsana New" w:hint="cs"/>
          <w:sz w:val="28"/>
          <w:szCs w:val="28"/>
          <w:cs/>
        </w:rPr>
        <w:t xml:space="preserve">และงบการเงินเฉพาะกิจการ </w:t>
      </w:r>
      <w:r w:rsidRPr="00B03B81">
        <w:rPr>
          <w:rFonts w:ascii="Angsana New" w:eastAsia="Calibri" w:hAnsi="Angsana New"/>
          <w:sz w:val="28"/>
          <w:szCs w:val="28"/>
          <w:cs/>
        </w:rPr>
        <w:t>หรือถ้าการเปิดเผย</w:t>
      </w:r>
      <w:r w:rsidRPr="00B03B81">
        <w:rPr>
          <w:rFonts w:ascii="Angsana New" w:eastAsia="Calibri" w:hAnsi="Angsana New" w:hint="cs"/>
          <w:sz w:val="28"/>
          <w:szCs w:val="28"/>
          <w:cs/>
        </w:rPr>
        <w:t>ข้อมูล</w:t>
      </w:r>
      <w:r w:rsidRPr="00B03B81">
        <w:rPr>
          <w:rFonts w:ascii="Angsana New" w:eastAsia="Calibri" w:hAnsi="Angsana New"/>
          <w:sz w:val="28"/>
          <w:szCs w:val="28"/>
          <w:cs/>
        </w:rPr>
        <w:t>ดังกล่าวไม่เพียงพอ</w:t>
      </w:r>
      <w:r w:rsidRPr="00B03B81">
        <w:rPr>
          <w:rFonts w:ascii="Angsana New" w:eastAsia="Calibri" w:hAnsi="Angsana New" w:hint="cs"/>
          <w:sz w:val="28"/>
          <w:szCs w:val="28"/>
          <w:cs/>
        </w:rPr>
        <w:t xml:space="preserve"> </w:t>
      </w:r>
      <w:r w:rsidRPr="00B03B81">
        <w:rPr>
          <w:rFonts w:ascii="Angsana New" w:eastAsia="Calibri" w:hAnsi="Angsana New"/>
          <w:sz w:val="28"/>
          <w:szCs w:val="28"/>
          <w:cs/>
        </w:rPr>
        <w:t>ความเห็นของข้าพเจ้าจะเปลี่ยนแปลงไป</w:t>
      </w:r>
      <w:r w:rsidRPr="00B03B81">
        <w:rPr>
          <w:rFonts w:ascii="Angsana New" w:eastAsia="Calibri" w:hAnsi="Angsana New" w:hint="cs"/>
          <w:sz w:val="28"/>
          <w:szCs w:val="28"/>
          <w:cs/>
        </w:rPr>
        <w:t xml:space="preserve"> </w:t>
      </w:r>
      <w:r w:rsidRPr="00B03B81">
        <w:rPr>
          <w:rFonts w:ascii="Angsana New" w:eastAsia="Calibri" w:hAnsi="Angsana New"/>
          <w:sz w:val="28"/>
          <w:szCs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B03B81">
        <w:rPr>
          <w:rFonts w:ascii="Angsana New" w:eastAsia="Calibri" w:hAnsi="Angsana New" w:hint="cs"/>
          <w:sz w:val="28"/>
          <w:szCs w:val="28"/>
          <w:cs/>
        </w:rPr>
        <w:t xml:space="preserve"> </w:t>
      </w:r>
      <w:r w:rsidRPr="00B03B81">
        <w:rPr>
          <w:rFonts w:ascii="Angsana New" w:eastAsia="Calibri" w:hAnsi="Angsana New"/>
          <w:sz w:val="28"/>
          <w:szCs w:val="28"/>
          <w:cs/>
        </w:rPr>
        <w:t>อย่างไรก็ตาม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44C12956" w14:textId="77777777" w:rsidR="00B03B81" w:rsidRPr="003B7587" w:rsidRDefault="00B03B81" w:rsidP="00F133CC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line="240" w:lineRule="auto"/>
        <w:ind w:left="432" w:hanging="432"/>
        <w:jc w:val="thaiDistribute"/>
        <w:rPr>
          <w:rFonts w:ascii="Angsana New" w:eastAsia="Calibri" w:hAnsi="Angsana New"/>
          <w:sz w:val="28"/>
          <w:szCs w:val="28"/>
        </w:rPr>
      </w:pPr>
      <w:r w:rsidRPr="003B7587">
        <w:rPr>
          <w:rFonts w:ascii="Angsana New" w:eastAsia="Calibri" w:hAnsi="Angsana New"/>
          <w:sz w:val="28"/>
          <w:szCs w:val="28"/>
          <w:cs/>
        </w:rPr>
        <w:t>ประเมินการนำเสนอ</w:t>
      </w:r>
      <w:r w:rsidRPr="003B7587">
        <w:rPr>
          <w:rFonts w:ascii="Angsana New" w:eastAsia="Calibri" w:hAnsi="Angsana New" w:hint="cs"/>
          <w:sz w:val="28"/>
          <w:szCs w:val="28"/>
          <w:cs/>
        </w:rPr>
        <w:t xml:space="preserve"> </w:t>
      </w:r>
      <w:r w:rsidRPr="003B7587">
        <w:rPr>
          <w:rFonts w:ascii="Angsana New" w:eastAsia="Calibri" w:hAnsi="Angsana New"/>
          <w:sz w:val="28"/>
          <w:szCs w:val="28"/>
          <w:cs/>
        </w:rPr>
        <w:t>โครงสร้างและเนื้อหาของงบการเงิน</w:t>
      </w:r>
      <w:r w:rsidRPr="003B7587">
        <w:rPr>
          <w:rFonts w:ascii="Angsana New" w:eastAsia="Calibri" w:hAnsi="Angsana New" w:hint="cs"/>
          <w:sz w:val="28"/>
          <w:szCs w:val="28"/>
          <w:cs/>
        </w:rPr>
        <w:t>รวมและงบการเงินเฉพาะกิจการ</w:t>
      </w:r>
      <w:r w:rsidRPr="003B7587">
        <w:rPr>
          <w:rFonts w:ascii="Angsana New" w:eastAsia="Calibri" w:hAnsi="Angsana New"/>
          <w:sz w:val="28"/>
          <w:szCs w:val="28"/>
          <w:cs/>
        </w:rPr>
        <w:t>โดยรวม รวมถึงการเปิดเผย</w:t>
      </w:r>
      <w:r w:rsidRPr="003B7587">
        <w:rPr>
          <w:rFonts w:ascii="Angsana New" w:eastAsia="Calibri" w:hAnsi="Angsana New" w:hint="cs"/>
          <w:sz w:val="28"/>
          <w:szCs w:val="28"/>
          <w:cs/>
        </w:rPr>
        <w:t>ข้อมูล</w:t>
      </w:r>
      <w:r w:rsidRPr="003B7587">
        <w:rPr>
          <w:rFonts w:ascii="Angsana New" w:eastAsia="Calibri" w:hAnsi="Angsana New"/>
          <w:sz w:val="28"/>
          <w:szCs w:val="28"/>
          <w:cs/>
        </w:rPr>
        <w:t>ว่างบการเงินรวม</w:t>
      </w:r>
      <w:r w:rsidRPr="003B7587">
        <w:rPr>
          <w:rFonts w:ascii="Angsana New" w:eastAsia="Calibri" w:hAnsi="Angsana New" w:hint="cs"/>
          <w:sz w:val="28"/>
          <w:szCs w:val="28"/>
          <w:cs/>
        </w:rPr>
        <w:t>และงบการเงินเฉพาะกิจการ</w:t>
      </w:r>
      <w:r w:rsidRPr="003B7587">
        <w:rPr>
          <w:rFonts w:ascii="Angsana New" w:eastAsia="Calibri" w:hAnsi="Angsana New"/>
          <w:sz w:val="28"/>
          <w:szCs w:val="28"/>
          <w:cs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Pr="003B7587">
        <w:rPr>
          <w:rFonts w:ascii="Angsana New" w:eastAsia="Calibri" w:hAnsi="Angsana New" w:hint="cs"/>
          <w:sz w:val="28"/>
          <w:szCs w:val="28"/>
          <w:cs/>
        </w:rPr>
        <w:t>หรือไม่</w:t>
      </w:r>
    </w:p>
    <w:p w14:paraId="2637A2DC" w14:textId="77777777" w:rsidR="00B03B81" w:rsidRPr="00B03B81" w:rsidRDefault="00665951" w:rsidP="00F133CC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line="240" w:lineRule="auto"/>
        <w:ind w:left="432" w:hanging="432"/>
        <w:jc w:val="thaiDistribute"/>
        <w:rPr>
          <w:rFonts w:ascii="Angsana New" w:eastAsia="Calibri" w:hAnsi="Angsana New"/>
          <w:sz w:val="28"/>
          <w:szCs w:val="28"/>
        </w:rPr>
      </w:pPr>
      <w:r w:rsidRPr="00B03B81">
        <w:rPr>
          <w:rFonts w:ascii="Angsana New" w:eastAsia="Calibri" w:hAnsi="Angsana New"/>
          <w:sz w:val="28"/>
          <w:szCs w:val="28"/>
          <w:cs/>
        </w:rPr>
        <w:t xml:space="preserve"> </w:t>
      </w:r>
      <w:r w:rsidR="00B03B81" w:rsidRPr="00B03B81">
        <w:rPr>
          <w:rFonts w:ascii="Angsana New" w:eastAsia="Calibri" w:hAnsi="Angsana New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</w:t>
      </w:r>
      <w:r w:rsidR="00B03B81" w:rsidRPr="00B03B81">
        <w:rPr>
          <w:rFonts w:ascii="Angsana New" w:eastAsia="Calibri" w:hAnsi="Angsana New" w:hint="cs"/>
          <w:sz w:val="28"/>
          <w:szCs w:val="28"/>
          <w:cs/>
        </w:rPr>
        <w:t>รวมและงบการเงินเฉพาะกิจการ</w:t>
      </w:r>
      <w:r w:rsidR="00B03B81" w:rsidRPr="00B03B81">
        <w:rPr>
          <w:rFonts w:ascii="Angsana New" w:eastAsia="Calibri" w:hAnsi="Angsana New"/>
          <w:sz w:val="28"/>
          <w:szCs w:val="28"/>
          <w:cs/>
        </w:rPr>
        <w:t xml:space="preserve"> ข้าพเจ้ารับผิดชอบต่อการกำหนดแนวทาง</w:t>
      </w:r>
      <w:r w:rsidR="00B03B81" w:rsidRPr="00B03B81">
        <w:rPr>
          <w:rFonts w:ascii="Angsana New" w:eastAsia="Calibri" w:hAnsi="Angsana New" w:hint="cs"/>
          <w:sz w:val="28"/>
          <w:szCs w:val="28"/>
          <w:cs/>
        </w:rPr>
        <w:t xml:space="preserve"> </w:t>
      </w:r>
      <w:r w:rsidR="00B03B81" w:rsidRPr="00B03B81">
        <w:rPr>
          <w:rFonts w:ascii="Angsana New" w:eastAsia="Calibri" w:hAnsi="Angsana New"/>
          <w:sz w:val="28"/>
          <w:szCs w:val="28"/>
          <w:cs/>
        </w:rPr>
        <w:t>การควบคุมดูแลและการปฏิบัติงานตรวจสอบกลุ่มบริษัท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79E0DC3F" w14:textId="48E2B40D" w:rsidR="00665951" w:rsidRPr="00BE49DA" w:rsidRDefault="00B03B81" w:rsidP="00BE49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8"/>
          <w:tab w:val="left" w:pos="5194"/>
        </w:tabs>
        <w:spacing w:before="120"/>
        <w:jc w:val="both"/>
        <w:rPr>
          <w:rFonts w:ascii="Angsana New" w:eastAsia="Calibri" w:hAnsi="Angsana New"/>
          <w:sz w:val="30"/>
          <w:szCs w:val="30"/>
        </w:rPr>
      </w:pPr>
      <w:r w:rsidRPr="00B03B81">
        <w:rPr>
          <w:rFonts w:ascii="Angsana New" w:eastAsia="Times New Roman" w:hAnsi="Angsana New"/>
          <w:sz w:val="28"/>
          <w:szCs w:val="28"/>
          <w:cs/>
          <w:lang w:val="th-TH"/>
        </w:rPr>
        <w:t>ข้าพเจ้าได้สื่อสารกับผู้มีหน้าที่ในการกำกับดูแล</w:t>
      </w:r>
      <w:r w:rsidRPr="00B03B81">
        <w:rPr>
          <w:rFonts w:ascii="Angsana New" w:eastAsia="Times New Roman" w:hAnsi="Angsana New" w:hint="cs"/>
          <w:sz w:val="28"/>
          <w:szCs w:val="28"/>
          <w:cs/>
          <w:lang w:val="th-TH"/>
        </w:rPr>
        <w:t>ในเรื่อง</w:t>
      </w:r>
      <w:r w:rsidRPr="00BE49DA">
        <w:rPr>
          <w:rFonts w:ascii="Angsana New" w:eastAsia="Times New Roman" w:hAnsi="Angsana New" w:hint="cs"/>
          <w:spacing w:val="-10"/>
          <w:sz w:val="28"/>
          <w:szCs w:val="28"/>
          <w:cs/>
          <w:lang w:val="th-TH"/>
        </w:rPr>
        <w:t>ต่างๆ</w:t>
      </w:r>
      <w:r w:rsidR="00BE49DA">
        <w:rPr>
          <w:rFonts w:ascii="Angsana New" w:eastAsia="Times New Roman" w:hAnsi="Angsana New"/>
          <w:spacing w:val="-10"/>
          <w:sz w:val="28"/>
          <w:szCs w:val="28"/>
          <w:cs/>
          <w:lang w:val="th-TH"/>
        </w:rPr>
        <w:tab/>
      </w:r>
      <w:r w:rsidRPr="00BE49DA">
        <w:rPr>
          <w:rFonts w:ascii="Angsana New" w:eastAsia="Times New Roman" w:hAnsi="Angsana New" w:hint="cs"/>
          <w:spacing w:val="-10"/>
          <w:sz w:val="28"/>
          <w:szCs w:val="28"/>
          <w:cs/>
          <w:lang w:val="th-TH"/>
        </w:rPr>
        <w:t>ที่สำคัญ</w:t>
      </w:r>
      <w:r w:rsidR="00BE49DA">
        <w:rPr>
          <w:rFonts w:ascii="Angsana New" w:eastAsia="Times New Roman" w:hAnsi="Angsana New"/>
          <w:spacing w:val="-10"/>
          <w:sz w:val="28"/>
          <w:szCs w:val="28"/>
          <w:cs/>
          <w:lang w:val="th-TH"/>
        </w:rPr>
        <w:tab/>
      </w:r>
      <w:r w:rsidRPr="00BE49DA">
        <w:rPr>
          <w:rFonts w:ascii="Angsana New" w:eastAsia="Times New Roman" w:hAnsi="Angsana New" w:hint="cs"/>
          <w:spacing w:val="-10"/>
          <w:sz w:val="28"/>
          <w:szCs w:val="28"/>
          <w:cs/>
          <w:lang w:val="th-TH"/>
        </w:rPr>
        <w:t>ซึ่ง</w:t>
      </w:r>
      <w:r w:rsidRPr="00B03B81">
        <w:rPr>
          <w:rFonts w:ascii="Angsana New" w:eastAsia="Times New Roman" w:hAnsi="Angsana New" w:hint="cs"/>
          <w:sz w:val="28"/>
          <w:szCs w:val="28"/>
          <w:cs/>
          <w:lang w:val="th-TH"/>
        </w:rPr>
        <w:t>รวมถึง</w:t>
      </w:r>
      <w:r w:rsidRPr="00B03B81">
        <w:rPr>
          <w:rFonts w:ascii="Angsana New" w:eastAsia="Times New Roman" w:hAnsi="Angsana New"/>
          <w:sz w:val="28"/>
          <w:szCs w:val="28"/>
          <w:cs/>
          <w:lang w:val="th-TH"/>
        </w:rPr>
        <w:t>ขอบเขตและช่วงเวลาของการตรวจสอบตามที่ได้วางแผนไว้</w:t>
      </w:r>
      <w:r w:rsidRPr="00B03B81">
        <w:rPr>
          <w:rFonts w:ascii="Angsana New" w:eastAsia="Times New Roman" w:hAnsi="Angsana New" w:hint="cs"/>
          <w:sz w:val="28"/>
          <w:szCs w:val="28"/>
          <w:cs/>
          <w:lang w:val="th-TH"/>
        </w:rPr>
        <w:t xml:space="preserve"> </w:t>
      </w:r>
      <w:r w:rsidRPr="00B03B81">
        <w:rPr>
          <w:rFonts w:ascii="Angsana New" w:eastAsia="Times New Roman" w:hAnsi="Angsana New"/>
          <w:sz w:val="28"/>
          <w:szCs w:val="28"/>
          <w:cs/>
          <w:lang w:val="th-TH"/>
        </w:rPr>
        <w:t>ประเด็นที่มีนัยสำคัญที่พบจากการตรวจสอบ</w:t>
      </w:r>
      <w:r w:rsidRPr="00B03B81">
        <w:rPr>
          <w:rFonts w:ascii="Angsana New" w:eastAsia="Times New Roman" w:hAnsi="Angsana New" w:hint="cs"/>
          <w:sz w:val="28"/>
          <w:szCs w:val="28"/>
          <w:cs/>
          <w:lang w:val="th-TH"/>
        </w:rPr>
        <w:t xml:space="preserve"> </w:t>
      </w:r>
      <w:r w:rsidRPr="00B03B81">
        <w:rPr>
          <w:rFonts w:ascii="Angsana New" w:eastAsia="Times New Roman" w:hAnsi="Angsana New"/>
          <w:sz w:val="28"/>
          <w:szCs w:val="28"/>
          <w:cs/>
          <w:lang w:val="th-TH"/>
        </w:rPr>
        <w:t>รวมถึงข้อบกพร่องที่มีนัยสำคัญในระบบการควบคุมภายใน</w:t>
      </w:r>
      <w:r w:rsidRPr="00B03B81">
        <w:rPr>
          <w:rFonts w:ascii="Angsana New" w:eastAsia="Times New Roman" w:hAnsi="Angsana New" w:hint="cs"/>
          <w:sz w:val="28"/>
          <w:szCs w:val="28"/>
          <w:cs/>
          <w:lang w:val="th-TH"/>
        </w:rPr>
        <w:t xml:space="preserve"> หาก</w:t>
      </w:r>
      <w:r w:rsidRPr="00B03B81">
        <w:rPr>
          <w:rFonts w:ascii="Angsana New" w:eastAsia="Times New Roman" w:hAnsi="Angsana New"/>
          <w:sz w:val="28"/>
          <w:szCs w:val="28"/>
          <w:cs/>
          <w:lang w:val="th-TH"/>
        </w:rPr>
        <w:t>ข้าพเจ้าได้พบในระหว่างการตรวจสอบของข้าพเจ้า</w:t>
      </w:r>
    </w:p>
    <w:p w14:paraId="5ED67642" w14:textId="77777777" w:rsidR="003B7587" w:rsidRPr="003B7587" w:rsidRDefault="00B03B81" w:rsidP="003B7587">
      <w:pPr>
        <w:spacing w:before="120"/>
        <w:jc w:val="thaiDistribute"/>
        <w:rPr>
          <w:rFonts w:ascii="Angsana New" w:eastAsia="Times New Roman" w:hAnsi="Angsana New"/>
          <w:spacing w:val="-6"/>
          <w:sz w:val="28"/>
          <w:szCs w:val="28"/>
          <w:lang w:val="th-TH"/>
        </w:rPr>
      </w:pPr>
      <w:r w:rsidRPr="003B7587">
        <w:rPr>
          <w:rFonts w:ascii="Angsana New" w:eastAsia="Times New Roman" w:hAnsi="Angsana New"/>
          <w:spacing w:val="-6"/>
          <w:sz w:val="28"/>
          <w:szCs w:val="28"/>
          <w:cs/>
          <w:lang w:val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516DF0FF" w14:textId="0BBB4E68" w:rsidR="00F133CC" w:rsidRPr="00094C12" w:rsidRDefault="00F133CC" w:rsidP="00F133CC">
      <w:pPr>
        <w:spacing w:before="120"/>
        <w:jc w:val="thaiDistribute"/>
        <w:rPr>
          <w:rFonts w:ascii="Angsana New" w:hAnsi="Angsana New"/>
          <w:sz w:val="30"/>
          <w:szCs w:val="30"/>
        </w:rPr>
      </w:pPr>
      <w:r w:rsidRPr="0043439B">
        <w:rPr>
          <w:rFonts w:ascii="Angsana New" w:eastAsia="Times New Roman" w:hAnsi="Angsana New"/>
          <w:sz w:val="28"/>
          <w:szCs w:val="28"/>
          <w:cs/>
          <w:lang w:val="th-TH"/>
        </w:rPr>
        <w:t>จากเรื่องที่สื่อสารกับผู้มีหน้าที่ในการกำกับดูแลข้าพเจ้าได้พิจารณาเรื่องต่างๆ</w:t>
      </w:r>
      <w:r w:rsidRPr="0043439B">
        <w:rPr>
          <w:rFonts w:ascii="Angsana New" w:eastAsia="Times New Roman" w:hAnsi="Angsana New" w:hint="cs"/>
          <w:sz w:val="28"/>
          <w:szCs w:val="28"/>
          <w:cs/>
          <w:lang w:val="th-TH"/>
        </w:rPr>
        <w:t xml:space="preserve"> </w:t>
      </w:r>
      <w:r w:rsidRPr="0043439B">
        <w:rPr>
          <w:rFonts w:ascii="Angsana New" w:eastAsia="Times New Roman" w:hAnsi="Angsana New"/>
          <w:sz w:val="28"/>
          <w:szCs w:val="28"/>
          <w:cs/>
          <w:lang w:val="th-TH"/>
        </w:rPr>
        <w:t>ที่มีนัยสำคัญที่สุดในการตรวจสอบงบการเงินรวม</w:t>
      </w:r>
      <w:r w:rsidRPr="0043439B">
        <w:rPr>
          <w:rFonts w:ascii="Angsana New" w:eastAsia="Times New Roman" w:hAnsi="Angsana New" w:hint="cs"/>
          <w:sz w:val="28"/>
          <w:szCs w:val="28"/>
          <w:cs/>
          <w:lang w:val="th-TH"/>
        </w:rPr>
        <w:t>และงบการเงินเฉพาะกิจการ</w:t>
      </w:r>
      <w:r w:rsidRPr="0043439B">
        <w:rPr>
          <w:rFonts w:ascii="Angsana New" w:eastAsia="Times New Roman" w:hAnsi="Angsana New"/>
          <w:sz w:val="28"/>
          <w:szCs w:val="28"/>
          <w:cs/>
          <w:lang w:val="th-TH"/>
        </w:rPr>
        <w:t>ในงวดปัจจุบันและกำหนดเป็นเรื่องสำคัญในการตรวจสอบ</w:t>
      </w:r>
      <w:r w:rsidRPr="0043439B">
        <w:rPr>
          <w:rFonts w:ascii="Angsana New" w:eastAsia="Times New Roman" w:hAnsi="Angsana New" w:hint="cs"/>
          <w:sz w:val="28"/>
          <w:szCs w:val="28"/>
          <w:cs/>
          <w:lang w:val="th-TH"/>
        </w:rPr>
        <w:t xml:space="preserve"> </w:t>
      </w:r>
      <w:r w:rsidRPr="0043439B">
        <w:rPr>
          <w:rFonts w:ascii="Angsana New" w:eastAsia="Times New Roman" w:hAnsi="Angsana New"/>
          <w:sz w:val="28"/>
          <w:szCs w:val="28"/>
          <w:cs/>
          <w:lang w:val="th-TH"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43439B">
        <w:rPr>
          <w:rFonts w:ascii="Angsana New" w:eastAsia="Times New Roman" w:hAnsi="Angsana New" w:hint="cs"/>
          <w:sz w:val="28"/>
          <w:szCs w:val="28"/>
          <w:cs/>
          <w:lang w:val="th-TH"/>
        </w:rPr>
        <w:t xml:space="preserve"> </w:t>
      </w:r>
      <w:r w:rsidRPr="0043439B">
        <w:rPr>
          <w:rFonts w:ascii="Angsana New" w:eastAsia="Times New Roman" w:hAnsi="Angsana New"/>
          <w:sz w:val="28"/>
          <w:szCs w:val="28"/>
          <w:cs/>
          <w:lang w:val="th-TH"/>
        </w:rPr>
        <w:t>หรือในสถานการณ์ที่ยากที่จะเกิดขึ้น</w:t>
      </w:r>
      <w:r w:rsidRPr="0043439B">
        <w:rPr>
          <w:rFonts w:ascii="Angsana New" w:eastAsia="Times New Roman" w:hAnsi="Angsana New" w:hint="cs"/>
          <w:sz w:val="28"/>
          <w:szCs w:val="28"/>
          <w:cs/>
          <w:lang w:val="th-TH"/>
        </w:rPr>
        <w:t xml:space="preserve"> </w:t>
      </w:r>
      <w:r w:rsidRPr="0043439B">
        <w:rPr>
          <w:rFonts w:ascii="Angsana New" w:eastAsia="Times New Roman" w:hAnsi="Angsana New"/>
          <w:sz w:val="28"/>
          <w:szCs w:val="28"/>
          <w:cs/>
          <w:lang w:val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  <w:r w:rsidRPr="00094C12">
        <w:rPr>
          <w:rFonts w:ascii="Angsana New" w:hAnsi="Angsana New"/>
          <w:sz w:val="30"/>
          <w:szCs w:val="30"/>
          <w:cs/>
        </w:rPr>
        <w:t xml:space="preserve"> </w:t>
      </w:r>
    </w:p>
    <w:p w14:paraId="01C3450D" w14:textId="77777777" w:rsidR="00F133CC" w:rsidRPr="0043439B" w:rsidRDefault="00F133CC" w:rsidP="00F133CC">
      <w:pPr>
        <w:autoSpaceDE w:val="0"/>
        <w:autoSpaceDN w:val="0"/>
        <w:adjustRightInd w:val="0"/>
        <w:spacing w:before="120" w:line="240" w:lineRule="auto"/>
        <w:jc w:val="thaiDistribute"/>
        <w:rPr>
          <w:rFonts w:ascii="Angsana New" w:hAnsi="Angsana New"/>
          <w:spacing w:val="-2"/>
          <w:sz w:val="28"/>
          <w:szCs w:val="28"/>
        </w:rPr>
      </w:pPr>
      <w:r w:rsidRPr="0043439B">
        <w:rPr>
          <w:rFonts w:ascii="Angsana New" w:hAnsi="Angsana New" w:hint="cs"/>
          <w:spacing w:val="-2"/>
          <w:sz w:val="28"/>
          <w:szCs w:val="28"/>
          <w:cs/>
        </w:rPr>
        <w:t>ผู้สอบบัญชีที่รับผิดชอบงานสอบบัญชีและการนำเสนอรายงานฉบับนี้คือนางสุมนา</w:t>
      </w:r>
      <w:r w:rsidRPr="0043439B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43439B">
        <w:rPr>
          <w:rFonts w:ascii="Angsana New" w:hAnsi="Angsana New" w:hint="cs"/>
          <w:spacing w:val="-2"/>
          <w:sz w:val="28"/>
          <w:szCs w:val="28"/>
          <w:cs/>
        </w:rPr>
        <w:t>เสนีวงศ์</w:t>
      </w:r>
      <w:r w:rsidRPr="0043439B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43439B">
        <w:rPr>
          <w:rFonts w:ascii="Angsana New" w:hAnsi="Angsana New" w:hint="cs"/>
          <w:spacing w:val="-2"/>
          <w:sz w:val="28"/>
          <w:szCs w:val="28"/>
          <w:cs/>
        </w:rPr>
        <w:t>ณ</w:t>
      </w:r>
      <w:r w:rsidRPr="0043439B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43439B">
        <w:rPr>
          <w:rFonts w:ascii="Angsana New" w:hAnsi="Angsana New" w:hint="cs"/>
          <w:spacing w:val="-2"/>
          <w:sz w:val="28"/>
          <w:szCs w:val="28"/>
          <w:cs/>
        </w:rPr>
        <w:t>อยุธยา</w:t>
      </w:r>
    </w:p>
    <w:p w14:paraId="33627361" w14:textId="610CB534" w:rsidR="00F133CC" w:rsidRPr="003B7587" w:rsidRDefault="00F133CC" w:rsidP="00AC0F65">
      <w:pPr>
        <w:spacing w:before="120"/>
        <w:jc w:val="thaiDistribute"/>
        <w:rPr>
          <w:rFonts w:ascii="Angsana New" w:eastAsia="Times New Roman" w:hAnsi="Angsana New"/>
          <w:sz w:val="20"/>
          <w:szCs w:val="20"/>
        </w:rPr>
      </w:pPr>
    </w:p>
    <w:p w14:paraId="3F908473" w14:textId="77777777" w:rsidR="003B7587" w:rsidRPr="003B7587" w:rsidRDefault="003B7587" w:rsidP="00AC0F65">
      <w:pPr>
        <w:spacing w:before="120"/>
        <w:jc w:val="thaiDistribute"/>
        <w:rPr>
          <w:rFonts w:ascii="Angsana New" w:eastAsia="Times New Roman" w:hAnsi="Angsana New"/>
          <w:sz w:val="20"/>
          <w:szCs w:val="20"/>
        </w:rPr>
      </w:pPr>
    </w:p>
    <w:p w14:paraId="4FB636DB" w14:textId="77777777" w:rsidR="00F133CC" w:rsidRPr="003B7587" w:rsidRDefault="00F133CC" w:rsidP="00AC0F65">
      <w:pPr>
        <w:spacing w:before="120"/>
        <w:jc w:val="thaiDistribute"/>
        <w:rPr>
          <w:rFonts w:ascii="Angsana New" w:eastAsia="Times New Roman" w:hAnsi="Angsana New"/>
          <w:sz w:val="20"/>
          <w:szCs w:val="20"/>
        </w:rPr>
      </w:pPr>
    </w:p>
    <w:p w14:paraId="75F91306" w14:textId="77777777" w:rsidR="00F133CC" w:rsidRPr="0043439B" w:rsidRDefault="00F133CC" w:rsidP="00F133CC">
      <w:pPr>
        <w:pStyle w:val="T"/>
        <w:ind w:left="0" w:right="29"/>
        <w:jc w:val="thaiDistribute"/>
        <w:rPr>
          <w:rFonts w:ascii="Angsana New" w:hAnsi="Angsana New" w:cs="Angsana New"/>
          <w:sz w:val="28"/>
          <w:szCs w:val="28"/>
          <w:cs/>
        </w:rPr>
      </w:pPr>
      <w:r w:rsidRPr="0043439B">
        <w:rPr>
          <w:rFonts w:ascii="Angsana New" w:hAnsi="Angsana New" w:cs="Angsana New"/>
          <w:sz w:val="28"/>
          <w:szCs w:val="28"/>
          <w:cs/>
        </w:rPr>
        <w:t>(</w:t>
      </w:r>
      <w:r w:rsidRPr="0043439B">
        <w:rPr>
          <w:rFonts w:ascii="Angsana New" w:hAnsi="Angsana New" w:cs="Angsana New" w:hint="cs"/>
          <w:sz w:val="28"/>
          <w:szCs w:val="28"/>
          <w:cs/>
        </w:rPr>
        <w:t>นางสุมนา เสนีวงศ์ ณ อยุธยา</w:t>
      </w:r>
      <w:r w:rsidRPr="0043439B">
        <w:rPr>
          <w:rFonts w:ascii="Angsana New" w:hAnsi="Angsana New" w:cs="Angsana New"/>
          <w:sz w:val="28"/>
          <w:szCs w:val="28"/>
          <w:cs/>
        </w:rPr>
        <w:t>)</w:t>
      </w:r>
    </w:p>
    <w:p w14:paraId="6F5BC8CF" w14:textId="77777777" w:rsidR="00F133CC" w:rsidRPr="0043439B" w:rsidRDefault="00F133CC" w:rsidP="00F133CC">
      <w:pPr>
        <w:pStyle w:val="T"/>
        <w:ind w:left="0" w:right="29"/>
        <w:jc w:val="thaiDistribute"/>
        <w:rPr>
          <w:rFonts w:ascii="Angsana New" w:hAnsi="Angsana New" w:cs="Angsana New"/>
          <w:sz w:val="28"/>
          <w:szCs w:val="28"/>
          <w:cs/>
        </w:rPr>
      </w:pPr>
      <w:r w:rsidRPr="0043439B">
        <w:rPr>
          <w:rFonts w:ascii="Angsana New" w:hAnsi="Angsana New" w:cs="Angsana New"/>
          <w:sz w:val="28"/>
          <w:szCs w:val="28"/>
          <w:cs/>
        </w:rPr>
        <w:t>ผู้สอบบัญชีรับอนุญาต</w:t>
      </w:r>
    </w:p>
    <w:p w14:paraId="2F33A250" w14:textId="77777777" w:rsidR="00F133CC" w:rsidRPr="0043439B" w:rsidRDefault="00F133CC" w:rsidP="00F133CC">
      <w:pPr>
        <w:pStyle w:val="T"/>
        <w:ind w:left="0" w:right="29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43439B">
        <w:rPr>
          <w:rFonts w:ascii="Angsana New" w:hAnsi="Angsana New" w:cs="Angsana New"/>
          <w:sz w:val="28"/>
          <w:szCs w:val="28"/>
          <w:cs/>
        </w:rPr>
        <w:t xml:space="preserve">เลขทะเบียน </w:t>
      </w:r>
      <w:r w:rsidRPr="0043439B">
        <w:rPr>
          <w:rFonts w:ascii="Angsana New" w:hAnsi="Angsana New" w:cs="Angsana New"/>
          <w:sz w:val="28"/>
          <w:szCs w:val="28"/>
          <w:lang w:val="en-US"/>
        </w:rPr>
        <w:t>5897</w:t>
      </w:r>
    </w:p>
    <w:p w14:paraId="39C3B8C5" w14:textId="77777777" w:rsidR="00BE49DA" w:rsidRPr="00BE49DA" w:rsidRDefault="00BE49DA" w:rsidP="00F133CC">
      <w:pPr>
        <w:pStyle w:val="T0"/>
        <w:ind w:left="0" w:right="43"/>
        <w:jc w:val="thaiDistribute"/>
        <w:rPr>
          <w:rFonts w:ascii="Angsana New" w:hAnsi="Angsana New" w:cs="Angsana New"/>
          <w:sz w:val="18"/>
          <w:szCs w:val="18"/>
        </w:rPr>
      </w:pPr>
    </w:p>
    <w:p w14:paraId="2E9365CD" w14:textId="55C676AD" w:rsidR="00F133CC" w:rsidRPr="0043439B" w:rsidRDefault="00F133CC" w:rsidP="00F133CC">
      <w:pPr>
        <w:pStyle w:val="T0"/>
        <w:ind w:left="0" w:right="43"/>
        <w:jc w:val="thaiDistribute"/>
        <w:rPr>
          <w:rFonts w:ascii="Angsana New" w:hAnsi="Angsana New" w:cs="Angsana New"/>
          <w:sz w:val="28"/>
          <w:szCs w:val="28"/>
          <w:cs/>
        </w:rPr>
      </w:pPr>
      <w:r w:rsidRPr="0043439B">
        <w:rPr>
          <w:rFonts w:ascii="Angsana New" w:hAnsi="Angsana New" w:cs="Angsana New"/>
          <w:sz w:val="28"/>
          <w:szCs w:val="28"/>
          <w:cs/>
        </w:rPr>
        <w:t>บริษัท กรินทร์ ออดิท จำกัด</w:t>
      </w:r>
    </w:p>
    <w:p w14:paraId="67B522A4" w14:textId="77777777" w:rsidR="00F133CC" w:rsidRPr="0043439B" w:rsidRDefault="00F133CC" w:rsidP="00F133CC">
      <w:pPr>
        <w:pStyle w:val="T0"/>
        <w:ind w:left="0" w:right="43"/>
        <w:jc w:val="thaiDistribute"/>
        <w:rPr>
          <w:rFonts w:ascii="Angsana New" w:hAnsi="Angsana New" w:cs="Angsana New"/>
          <w:sz w:val="28"/>
          <w:szCs w:val="28"/>
          <w:cs/>
        </w:rPr>
      </w:pPr>
      <w:r w:rsidRPr="0043439B">
        <w:rPr>
          <w:rFonts w:ascii="Angsana New" w:hAnsi="Angsana New" w:cs="Angsana New"/>
          <w:sz w:val="28"/>
          <w:szCs w:val="28"/>
          <w:cs/>
        </w:rPr>
        <w:t>กรุงเทพมหานคร</w:t>
      </w:r>
    </w:p>
    <w:p w14:paraId="2AFEDE1F" w14:textId="77777777" w:rsidR="00F133CC" w:rsidRPr="0043439B" w:rsidRDefault="00F133CC" w:rsidP="00F133CC">
      <w:pPr>
        <w:pStyle w:val="T0"/>
        <w:ind w:left="0" w:right="43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43439B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Pr="0043439B">
        <w:rPr>
          <w:rFonts w:ascii="Angsana New" w:hAnsi="Angsana New" w:cs="Angsana New"/>
          <w:sz w:val="28"/>
          <w:szCs w:val="28"/>
          <w:lang w:val="en-US"/>
        </w:rPr>
        <w:t xml:space="preserve">28 </w:t>
      </w:r>
      <w:r w:rsidRPr="0043439B">
        <w:rPr>
          <w:rFonts w:ascii="Angsana New" w:hAnsi="Angsana New" w:cs="Angsana New" w:hint="cs"/>
          <w:sz w:val="28"/>
          <w:szCs w:val="28"/>
          <w:cs/>
          <w:lang w:val="en-US"/>
        </w:rPr>
        <w:t>กุมภาพันธ์</w:t>
      </w:r>
      <w:r w:rsidRPr="0043439B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43439B">
        <w:rPr>
          <w:rFonts w:ascii="Angsana New" w:hAnsi="Angsana New" w:cs="Angsana New"/>
          <w:sz w:val="28"/>
          <w:szCs w:val="28"/>
          <w:lang w:val="en-US"/>
        </w:rPr>
        <w:t>2565</w:t>
      </w:r>
    </w:p>
    <w:sectPr w:rsidR="00F133CC" w:rsidRPr="0043439B" w:rsidSect="00A86875">
      <w:headerReference w:type="default" r:id="rId12"/>
      <w:footerReference w:type="default" r:id="rId13"/>
      <w:pgSz w:w="11907" w:h="16840"/>
      <w:pgMar w:top="692" w:right="851" w:bottom="578" w:left="1418" w:header="72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31EDC" w14:textId="77777777" w:rsidR="00220D29" w:rsidRDefault="00220D29" w:rsidP="004956B4">
      <w:r>
        <w:separator/>
      </w:r>
    </w:p>
  </w:endnote>
  <w:endnote w:type="continuationSeparator" w:id="0">
    <w:p w14:paraId="6DD22B76" w14:textId="77777777" w:rsidR="00220D29" w:rsidRDefault="00220D29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MS Gothic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669BA" w14:textId="380E7A03" w:rsidR="00FA7934" w:rsidRDefault="00FA7934" w:rsidP="00F325D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A417C8">
      <w:rPr>
        <w:rStyle w:val="PageNumber"/>
        <w:noProof/>
      </w:rPr>
      <w:t>35</w:t>
    </w:r>
    <w:r>
      <w:rPr>
        <w:rStyle w:val="PageNumber"/>
        <w:cs/>
      </w:rPr>
      <w:fldChar w:fldCharType="end"/>
    </w:r>
  </w:p>
  <w:p w14:paraId="2722FA82" w14:textId="77777777" w:rsidR="00FA7934" w:rsidRDefault="00FA7934" w:rsidP="006F59B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A8F0E" w14:textId="5BEA4FAB" w:rsidR="00FA7934" w:rsidRPr="006F59B5" w:rsidRDefault="00FA7934" w:rsidP="00AC7F8B">
    <w:pPr>
      <w:pStyle w:val="Footer"/>
      <w:framePr w:wrap="around" w:vAnchor="text" w:hAnchor="page" w:x="5881" w:y="-1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6F59B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6F59B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A417C8">
      <w:rPr>
        <w:rStyle w:val="PageNumber"/>
        <w:rFonts w:ascii="Angsana New" w:hAnsi="Angsana New"/>
        <w:noProof/>
        <w:sz w:val="30"/>
        <w:szCs w:val="30"/>
      </w:rPr>
      <w:t>2</w: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57EEB78" w14:textId="77777777" w:rsidR="00FA7934" w:rsidRPr="007661AC" w:rsidRDefault="00FA7934" w:rsidP="00CE3BA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897D1" w14:textId="77777777" w:rsidR="00FA7934" w:rsidRPr="007661AC" w:rsidRDefault="00FA7934" w:rsidP="007B2C1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27790" w14:textId="77777777" w:rsidR="00FA7934" w:rsidRPr="00F325DB" w:rsidRDefault="00FA7934" w:rsidP="00C22CF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1D2B8" w14:textId="77777777" w:rsidR="00220D29" w:rsidRDefault="00220D29" w:rsidP="004956B4">
      <w:r>
        <w:separator/>
      </w:r>
    </w:p>
  </w:footnote>
  <w:footnote w:type="continuationSeparator" w:id="0">
    <w:p w14:paraId="112395FF" w14:textId="77777777" w:rsidR="00220D29" w:rsidRDefault="00220D29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4A8DE" w14:textId="2B51B03D" w:rsidR="00FA7934" w:rsidRDefault="00FA7934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67AF103B" w14:textId="7BFFF83A" w:rsidR="00FA7934" w:rsidRDefault="00FA7934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420EA17E" w14:textId="73F4141A" w:rsidR="00FA7934" w:rsidRPr="006F59B5" w:rsidRDefault="00FA7934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8C3AA" w14:textId="77E2EA40" w:rsidR="00FA7934" w:rsidRDefault="00FA7934" w:rsidP="00011968">
    <w:pPr>
      <w:pStyle w:val="acctmainheading"/>
      <w:spacing w:after="0" w:line="240" w:lineRule="atLeast"/>
      <w:ind w:left="450" w:hanging="450"/>
      <w:rPr>
        <w:rFonts w:ascii="Angsana New" w:hAnsi="Angsana New"/>
        <w:bCs/>
        <w:sz w:val="32"/>
        <w:szCs w:val="32"/>
        <w:lang w:bidi="th-TH"/>
      </w:rPr>
    </w:pPr>
  </w:p>
  <w:p w14:paraId="6B172C51" w14:textId="1BD3BE28" w:rsidR="005D43F7" w:rsidRDefault="005D43F7" w:rsidP="00011968">
    <w:pPr>
      <w:pStyle w:val="acctmainheading"/>
      <w:spacing w:after="0" w:line="240" w:lineRule="atLeast"/>
      <w:ind w:left="450" w:hanging="450"/>
      <w:rPr>
        <w:rFonts w:ascii="Angsana New" w:hAnsi="Angsana New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B2B2FAC"/>
    <w:multiLevelType w:val="singleLevel"/>
    <w:tmpl w:val="6228ED6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E426D0"/>
    <w:multiLevelType w:val="hybridMultilevel"/>
    <w:tmpl w:val="F1B439D8"/>
    <w:lvl w:ilvl="0" w:tplc="8FAC5E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0F4846"/>
    <w:multiLevelType w:val="multilevel"/>
    <w:tmpl w:val="01905BA6"/>
    <w:lvl w:ilvl="0">
      <w:start w:val="1"/>
      <w:numFmt w:val="decimal"/>
      <w:lvlText w:val="%1."/>
      <w:lvlJc w:val="left"/>
      <w:pPr>
        <w:ind w:left="720" w:hanging="360"/>
      </w:pPr>
      <w:rPr>
        <w:rFonts w:eastAsia="Arial Unicode MS" w:hint="default"/>
        <w:b w:val="0"/>
        <w:bCs/>
        <w:i w:val="0"/>
        <w:iCs/>
        <w:u w:val="none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eastAsiaTheme="minorEastAsia"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eastAsiaTheme="minorEastAsia"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eastAsiaTheme="minorEastAsia" w:hint="default"/>
      </w:rPr>
    </w:lvl>
    <w:lvl w:ilvl="4">
      <w:start w:val="1"/>
      <w:numFmt w:val="decimal"/>
      <w:isLgl/>
      <w:lvlText w:val="%1.%2.%3.%4.%5."/>
      <w:lvlJc w:val="left"/>
      <w:pPr>
        <w:ind w:left="1344" w:hanging="720"/>
      </w:pPr>
      <w:rPr>
        <w:rFonts w:eastAsiaTheme="minorEastAsia"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eastAsiaTheme="minorEastAsia" w:hint="default"/>
      </w:rPr>
    </w:lvl>
    <w:lvl w:ilvl="6">
      <w:start w:val="1"/>
      <w:numFmt w:val="decimal"/>
      <w:isLgl/>
      <w:lvlText w:val="%1.%2.%3.%4.%5.%6.%7."/>
      <w:lvlJc w:val="left"/>
      <w:pPr>
        <w:ind w:left="1836" w:hanging="1080"/>
      </w:pPr>
      <w:rPr>
        <w:rFonts w:eastAsiaTheme="minorEastAsia"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eastAsiaTheme="minorEastAsia" w:hint="default"/>
      </w:rPr>
    </w:lvl>
    <w:lvl w:ilvl="8">
      <w:start w:val="1"/>
      <w:numFmt w:val="decimal"/>
      <w:isLgl/>
      <w:lvlText w:val="%1.%2.%3.%4.%5.%6.%7.%8.%9."/>
      <w:lvlJc w:val="left"/>
      <w:pPr>
        <w:ind w:left="2328" w:hanging="1440"/>
      </w:pPr>
      <w:rPr>
        <w:rFonts w:eastAsiaTheme="minorEastAsia"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CFD2EBC"/>
    <w:multiLevelType w:val="hybridMultilevel"/>
    <w:tmpl w:val="4F981114"/>
    <w:lvl w:ilvl="0" w:tplc="CD06F630">
      <w:start w:val="1"/>
      <w:numFmt w:val="thaiLetters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21906FB"/>
    <w:multiLevelType w:val="multilevel"/>
    <w:tmpl w:val="666A534E"/>
    <w:lvl w:ilvl="0">
      <w:start w:val="1"/>
      <w:numFmt w:val="decimal"/>
      <w:lvlText w:val="2.%1."/>
      <w:lvlJc w:val="left"/>
      <w:pPr>
        <w:ind w:left="1146" w:hanging="36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decimal"/>
      <w:lvlText w:val="3.%2."/>
      <w:lvlJc w:val="left"/>
      <w:pPr>
        <w:ind w:left="186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439201F8"/>
    <w:multiLevelType w:val="hybridMultilevel"/>
    <w:tmpl w:val="407C2518"/>
    <w:lvl w:ilvl="0" w:tplc="4CF489C8">
      <w:start w:val="2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A0006B"/>
    <w:multiLevelType w:val="multilevel"/>
    <w:tmpl w:val="569C176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color w:val="auto"/>
        <w:sz w:val="22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5" w15:restartNumberingAfterBreak="0">
    <w:nsid w:val="49F62C7E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26" w15:restartNumberingAfterBreak="0">
    <w:nsid w:val="4E3A58D8"/>
    <w:multiLevelType w:val="hybridMultilevel"/>
    <w:tmpl w:val="98E28092"/>
    <w:lvl w:ilvl="0" w:tplc="A4A836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709254CC"/>
    <w:multiLevelType w:val="singleLevel"/>
    <w:tmpl w:val="F550B3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76C65C30"/>
    <w:multiLevelType w:val="hybridMultilevel"/>
    <w:tmpl w:val="20304DDE"/>
    <w:lvl w:ilvl="0" w:tplc="6FD80A2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CE0B45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BEEAB3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ADAD826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EC889D9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3B8A7CE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86C00D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F40D95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D78F87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7B901DED"/>
    <w:multiLevelType w:val="multilevel"/>
    <w:tmpl w:val="A6022AA4"/>
    <w:lvl w:ilvl="0">
      <w:start w:val="1"/>
      <w:numFmt w:val="decimal"/>
      <w:lvlText w:val="2.%1."/>
      <w:lvlJc w:val="left"/>
      <w:pPr>
        <w:ind w:left="1146" w:hanging="36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decimal"/>
      <w:lvlText w:val="2.%2."/>
      <w:lvlJc w:val="left"/>
      <w:pPr>
        <w:ind w:left="186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0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6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6"/>
  </w:num>
  <w:num w:numId="13">
    <w:abstractNumId w:val="28"/>
  </w:num>
  <w:num w:numId="14">
    <w:abstractNumId w:val="18"/>
  </w:num>
  <w:num w:numId="15">
    <w:abstractNumId w:val="20"/>
  </w:num>
  <w:num w:numId="16">
    <w:abstractNumId w:val="30"/>
  </w:num>
  <w:num w:numId="17">
    <w:abstractNumId w:val="31"/>
  </w:num>
  <w:num w:numId="18">
    <w:abstractNumId w:val="24"/>
  </w:num>
  <w:num w:numId="19">
    <w:abstractNumId w:val="21"/>
  </w:num>
  <w:num w:numId="20">
    <w:abstractNumId w:val="23"/>
  </w:num>
  <w:num w:numId="21">
    <w:abstractNumId w:val="27"/>
  </w:num>
  <w:num w:numId="22">
    <w:abstractNumId w:val="17"/>
  </w:num>
  <w:num w:numId="23">
    <w:abstractNumId w:val="10"/>
  </w:num>
  <w:num w:numId="24">
    <w:abstractNumId w:val="29"/>
  </w:num>
  <w:num w:numId="25">
    <w:abstractNumId w:val="11"/>
  </w:num>
  <w:num w:numId="26">
    <w:abstractNumId w:val="12"/>
  </w:num>
  <w:num w:numId="27">
    <w:abstractNumId w:val="25"/>
  </w:num>
  <w:num w:numId="28">
    <w:abstractNumId w:val="14"/>
  </w:num>
  <w:num w:numId="29">
    <w:abstractNumId w:val="13"/>
  </w:num>
  <w:num w:numId="30">
    <w:abstractNumId w:val="15"/>
  </w:num>
  <w:num w:numId="31">
    <w:abstractNumId w:val="26"/>
  </w:num>
  <w:num w:numId="32">
    <w:abstractNumId w:val="32"/>
  </w:num>
  <w:num w:numId="33">
    <w:abstractNumId w:val="2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27299"/>
    <w:rsid w:val="0000086D"/>
    <w:rsid w:val="00000A01"/>
    <w:rsid w:val="000010E6"/>
    <w:rsid w:val="0000113D"/>
    <w:rsid w:val="00001791"/>
    <w:rsid w:val="000019C7"/>
    <w:rsid w:val="00001F7B"/>
    <w:rsid w:val="00002044"/>
    <w:rsid w:val="00002354"/>
    <w:rsid w:val="00002C83"/>
    <w:rsid w:val="000038B0"/>
    <w:rsid w:val="00003A23"/>
    <w:rsid w:val="00004904"/>
    <w:rsid w:val="00005A4B"/>
    <w:rsid w:val="00005CC9"/>
    <w:rsid w:val="0000613F"/>
    <w:rsid w:val="00006B0D"/>
    <w:rsid w:val="000077BF"/>
    <w:rsid w:val="00010C47"/>
    <w:rsid w:val="000111F3"/>
    <w:rsid w:val="00011773"/>
    <w:rsid w:val="00011968"/>
    <w:rsid w:val="00012083"/>
    <w:rsid w:val="00013D51"/>
    <w:rsid w:val="00013F72"/>
    <w:rsid w:val="000149CF"/>
    <w:rsid w:val="00014B29"/>
    <w:rsid w:val="00015137"/>
    <w:rsid w:val="0001566D"/>
    <w:rsid w:val="00015C53"/>
    <w:rsid w:val="000168A1"/>
    <w:rsid w:val="00016FFA"/>
    <w:rsid w:val="00017704"/>
    <w:rsid w:val="00017E07"/>
    <w:rsid w:val="0002034E"/>
    <w:rsid w:val="00020BC1"/>
    <w:rsid w:val="00020BDB"/>
    <w:rsid w:val="00020D81"/>
    <w:rsid w:val="000215B7"/>
    <w:rsid w:val="00021B08"/>
    <w:rsid w:val="000225E6"/>
    <w:rsid w:val="00023E11"/>
    <w:rsid w:val="000247FD"/>
    <w:rsid w:val="00024E7C"/>
    <w:rsid w:val="00026855"/>
    <w:rsid w:val="000271F2"/>
    <w:rsid w:val="00027306"/>
    <w:rsid w:val="000278F4"/>
    <w:rsid w:val="000304CF"/>
    <w:rsid w:val="000311AA"/>
    <w:rsid w:val="00031E43"/>
    <w:rsid w:val="00032305"/>
    <w:rsid w:val="000325A4"/>
    <w:rsid w:val="000327A5"/>
    <w:rsid w:val="00033524"/>
    <w:rsid w:val="000339B8"/>
    <w:rsid w:val="00033A67"/>
    <w:rsid w:val="00034EDD"/>
    <w:rsid w:val="00035048"/>
    <w:rsid w:val="00035712"/>
    <w:rsid w:val="00035AA5"/>
    <w:rsid w:val="00036982"/>
    <w:rsid w:val="00036AB6"/>
    <w:rsid w:val="000372CE"/>
    <w:rsid w:val="0003733B"/>
    <w:rsid w:val="00037B03"/>
    <w:rsid w:val="00037B04"/>
    <w:rsid w:val="00037BC0"/>
    <w:rsid w:val="00040A54"/>
    <w:rsid w:val="00042008"/>
    <w:rsid w:val="00042709"/>
    <w:rsid w:val="000429D0"/>
    <w:rsid w:val="000431A1"/>
    <w:rsid w:val="00044158"/>
    <w:rsid w:val="000443D1"/>
    <w:rsid w:val="0004473F"/>
    <w:rsid w:val="00044ADA"/>
    <w:rsid w:val="000451CF"/>
    <w:rsid w:val="000453CD"/>
    <w:rsid w:val="000455F1"/>
    <w:rsid w:val="000469FA"/>
    <w:rsid w:val="00046BD1"/>
    <w:rsid w:val="00046C99"/>
    <w:rsid w:val="00047325"/>
    <w:rsid w:val="00050F21"/>
    <w:rsid w:val="000521AD"/>
    <w:rsid w:val="000525BE"/>
    <w:rsid w:val="000535EC"/>
    <w:rsid w:val="00053640"/>
    <w:rsid w:val="00053D17"/>
    <w:rsid w:val="00054871"/>
    <w:rsid w:val="00054F1D"/>
    <w:rsid w:val="000553A5"/>
    <w:rsid w:val="00055960"/>
    <w:rsid w:val="00055D63"/>
    <w:rsid w:val="00056444"/>
    <w:rsid w:val="00056624"/>
    <w:rsid w:val="000566B0"/>
    <w:rsid w:val="000568EF"/>
    <w:rsid w:val="0005709B"/>
    <w:rsid w:val="000574DA"/>
    <w:rsid w:val="00057637"/>
    <w:rsid w:val="0005781E"/>
    <w:rsid w:val="00057FA4"/>
    <w:rsid w:val="00060B69"/>
    <w:rsid w:val="0006210C"/>
    <w:rsid w:val="000622A5"/>
    <w:rsid w:val="000622B0"/>
    <w:rsid w:val="000623CF"/>
    <w:rsid w:val="00062A6C"/>
    <w:rsid w:val="00063D4A"/>
    <w:rsid w:val="00063D9F"/>
    <w:rsid w:val="00063FFE"/>
    <w:rsid w:val="0006402D"/>
    <w:rsid w:val="000646A7"/>
    <w:rsid w:val="00064C8F"/>
    <w:rsid w:val="0006545A"/>
    <w:rsid w:val="000654CE"/>
    <w:rsid w:val="000656E1"/>
    <w:rsid w:val="0006593E"/>
    <w:rsid w:val="00065A19"/>
    <w:rsid w:val="00065C80"/>
    <w:rsid w:val="000662D8"/>
    <w:rsid w:val="00066845"/>
    <w:rsid w:val="0006692E"/>
    <w:rsid w:val="00066E1A"/>
    <w:rsid w:val="000671D5"/>
    <w:rsid w:val="00067901"/>
    <w:rsid w:val="00067940"/>
    <w:rsid w:val="00067D00"/>
    <w:rsid w:val="00067D22"/>
    <w:rsid w:val="00067EF7"/>
    <w:rsid w:val="00071735"/>
    <w:rsid w:val="00071954"/>
    <w:rsid w:val="00073068"/>
    <w:rsid w:val="000730CF"/>
    <w:rsid w:val="0007324F"/>
    <w:rsid w:val="00074408"/>
    <w:rsid w:val="000744FA"/>
    <w:rsid w:val="00074EE4"/>
    <w:rsid w:val="0007509B"/>
    <w:rsid w:val="000751B4"/>
    <w:rsid w:val="000752AB"/>
    <w:rsid w:val="000754D3"/>
    <w:rsid w:val="000754E5"/>
    <w:rsid w:val="00075A6C"/>
    <w:rsid w:val="0007610E"/>
    <w:rsid w:val="00077105"/>
    <w:rsid w:val="0007719F"/>
    <w:rsid w:val="00077D68"/>
    <w:rsid w:val="00077DC0"/>
    <w:rsid w:val="000800A1"/>
    <w:rsid w:val="000801DC"/>
    <w:rsid w:val="000802BA"/>
    <w:rsid w:val="000802CE"/>
    <w:rsid w:val="00080D78"/>
    <w:rsid w:val="0008109B"/>
    <w:rsid w:val="00081A9A"/>
    <w:rsid w:val="00081F92"/>
    <w:rsid w:val="00082E3A"/>
    <w:rsid w:val="00082F02"/>
    <w:rsid w:val="00082F24"/>
    <w:rsid w:val="00083217"/>
    <w:rsid w:val="00083536"/>
    <w:rsid w:val="0008356D"/>
    <w:rsid w:val="000836CF"/>
    <w:rsid w:val="00083766"/>
    <w:rsid w:val="00083BF7"/>
    <w:rsid w:val="00084123"/>
    <w:rsid w:val="0008510D"/>
    <w:rsid w:val="0008616E"/>
    <w:rsid w:val="00086543"/>
    <w:rsid w:val="00087325"/>
    <w:rsid w:val="00087347"/>
    <w:rsid w:val="00087C9A"/>
    <w:rsid w:val="00087D54"/>
    <w:rsid w:val="00087FBB"/>
    <w:rsid w:val="00090486"/>
    <w:rsid w:val="00090D18"/>
    <w:rsid w:val="00090F48"/>
    <w:rsid w:val="00090F49"/>
    <w:rsid w:val="00090FD3"/>
    <w:rsid w:val="000910D7"/>
    <w:rsid w:val="00091896"/>
    <w:rsid w:val="00091968"/>
    <w:rsid w:val="00091D71"/>
    <w:rsid w:val="0009311C"/>
    <w:rsid w:val="0009332C"/>
    <w:rsid w:val="000934D7"/>
    <w:rsid w:val="000937FC"/>
    <w:rsid w:val="000939DC"/>
    <w:rsid w:val="00093F2A"/>
    <w:rsid w:val="000950A0"/>
    <w:rsid w:val="0009553B"/>
    <w:rsid w:val="00095F85"/>
    <w:rsid w:val="00096541"/>
    <w:rsid w:val="0009715D"/>
    <w:rsid w:val="00097199"/>
    <w:rsid w:val="00097346"/>
    <w:rsid w:val="0009756E"/>
    <w:rsid w:val="0009795C"/>
    <w:rsid w:val="000A02AD"/>
    <w:rsid w:val="000A0721"/>
    <w:rsid w:val="000A1ECA"/>
    <w:rsid w:val="000A30D7"/>
    <w:rsid w:val="000A3E39"/>
    <w:rsid w:val="000A4B9D"/>
    <w:rsid w:val="000A4F05"/>
    <w:rsid w:val="000A4F2B"/>
    <w:rsid w:val="000A50BC"/>
    <w:rsid w:val="000A5EC4"/>
    <w:rsid w:val="000A617F"/>
    <w:rsid w:val="000A6675"/>
    <w:rsid w:val="000A6C35"/>
    <w:rsid w:val="000A755E"/>
    <w:rsid w:val="000A77F3"/>
    <w:rsid w:val="000B09FA"/>
    <w:rsid w:val="000B0E74"/>
    <w:rsid w:val="000B140E"/>
    <w:rsid w:val="000B1454"/>
    <w:rsid w:val="000B1B44"/>
    <w:rsid w:val="000B2267"/>
    <w:rsid w:val="000B23DC"/>
    <w:rsid w:val="000B3747"/>
    <w:rsid w:val="000B37D0"/>
    <w:rsid w:val="000B3C71"/>
    <w:rsid w:val="000B4AF4"/>
    <w:rsid w:val="000B511D"/>
    <w:rsid w:val="000B53F5"/>
    <w:rsid w:val="000B5BFB"/>
    <w:rsid w:val="000B63C1"/>
    <w:rsid w:val="000B67A4"/>
    <w:rsid w:val="000B7082"/>
    <w:rsid w:val="000B7195"/>
    <w:rsid w:val="000B7292"/>
    <w:rsid w:val="000B776E"/>
    <w:rsid w:val="000B78AD"/>
    <w:rsid w:val="000B7A60"/>
    <w:rsid w:val="000B7DCF"/>
    <w:rsid w:val="000B7E8E"/>
    <w:rsid w:val="000C05A9"/>
    <w:rsid w:val="000C0946"/>
    <w:rsid w:val="000C2E69"/>
    <w:rsid w:val="000C3C39"/>
    <w:rsid w:val="000C4A61"/>
    <w:rsid w:val="000C5099"/>
    <w:rsid w:val="000C5546"/>
    <w:rsid w:val="000C6211"/>
    <w:rsid w:val="000C6305"/>
    <w:rsid w:val="000C656A"/>
    <w:rsid w:val="000C6D34"/>
    <w:rsid w:val="000C6EEE"/>
    <w:rsid w:val="000C723A"/>
    <w:rsid w:val="000C7DE9"/>
    <w:rsid w:val="000D0373"/>
    <w:rsid w:val="000D11F6"/>
    <w:rsid w:val="000D194B"/>
    <w:rsid w:val="000D1AB9"/>
    <w:rsid w:val="000D3721"/>
    <w:rsid w:val="000D3FF9"/>
    <w:rsid w:val="000D41FB"/>
    <w:rsid w:val="000D4A40"/>
    <w:rsid w:val="000D524F"/>
    <w:rsid w:val="000D630D"/>
    <w:rsid w:val="000D6CF9"/>
    <w:rsid w:val="000D72B9"/>
    <w:rsid w:val="000D74EF"/>
    <w:rsid w:val="000D77C5"/>
    <w:rsid w:val="000D79DC"/>
    <w:rsid w:val="000E01AC"/>
    <w:rsid w:val="000E06A0"/>
    <w:rsid w:val="000E12FB"/>
    <w:rsid w:val="000E1365"/>
    <w:rsid w:val="000E1581"/>
    <w:rsid w:val="000E3073"/>
    <w:rsid w:val="000E33FE"/>
    <w:rsid w:val="000E3B96"/>
    <w:rsid w:val="000E3DD4"/>
    <w:rsid w:val="000E4674"/>
    <w:rsid w:val="000E558A"/>
    <w:rsid w:val="000E5DD5"/>
    <w:rsid w:val="000E5F34"/>
    <w:rsid w:val="000E5FE9"/>
    <w:rsid w:val="000E65C6"/>
    <w:rsid w:val="000E6A68"/>
    <w:rsid w:val="000E6CBF"/>
    <w:rsid w:val="000E6CEA"/>
    <w:rsid w:val="000E74E0"/>
    <w:rsid w:val="000E7A5E"/>
    <w:rsid w:val="000E7A6B"/>
    <w:rsid w:val="000E7E13"/>
    <w:rsid w:val="000F0079"/>
    <w:rsid w:val="000F0248"/>
    <w:rsid w:val="000F0A1F"/>
    <w:rsid w:val="000F1371"/>
    <w:rsid w:val="000F1D70"/>
    <w:rsid w:val="000F2533"/>
    <w:rsid w:val="000F2706"/>
    <w:rsid w:val="000F2B8B"/>
    <w:rsid w:val="000F2FF3"/>
    <w:rsid w:val="000F3711"/>
    <w:rsid w:val="000F5578"/>
    <w:rsid w:val="000F7429"/>
    <w:rsid w:val="000F7944"/>
    <w:rsid w:val="000F7B70"/>
    <w:rsid w:val="001004B6"/>
    <w:rsid w:val="001010A7"/>
    <w:rsid w:val="00101867"/>
    <w:rsid w:val="00101E87"/>
    <w:rsid w:val="00101F85"/>
    <w:rsid w:val="00101FDA"/>
    <w:rsid w:val="001022E0"/>
    <w:rsid w:val="00102467"/>
    <w:rsid w:val="001032E9"/>
    <w:rsid w:val="00103DA0"/>
    <w:rsid w:val="00105CB6"/>
    <w:rsid w:val="00105D78"/>
    <w:rsid w:val="00106179"/>
    <w:rsid w:val="0010634C"/>
    <w:rsid w:val="00106368"/>
    <w:rsid w:val="001068E2"/>
    <w:rsid w:val="001068F0"/>
    <w:rsid w:val="00106B65"/>
    <w:rsid w:val="00106C05"/>
    <w:rsid w:val="001077C4"/>
    <w:rsid w:val="00110174"/>
    <w:rsid w:val="0011061A"/>
    <w:rsid w:val="00110823"/>
    <w:rsid w:val="00110896"/>
    <w:rsid w:val="0011134B"/>
    <w:rsid w:val="00111AB8"/>
    <w:rsid w:val="00112B10"/>
    <w:rsid w:val="00112FDA"/>
    <w:rsid w:val="00113267"/>
    <w:rsid w:val="00113510"/>
    <w:rsid w:val="00113822"/>
    <w:rsid w:val="00113C6D"/>
    <w:rsid w:val="00114521"/>
    <w:rsid w:val="00114E94"/>
    <w:rsid w:val="001150B6"/>
    <w:rsid w:val="0011540A"/>
    <w:rsid w:val="00115976"/>
    <w:rsid w:val="001159DE"/>
    <w:rsid w:val="00115EBD"/>
    <w:rsid w:val="00115F14"/>
    <w:rsid w:val="00116701"/>
    <w:rsid w:val="00116D9C"/>
    <w:rsid w:val="00117D5E"/>
    <w:rsid w:val="001201D0"/>
    <w:rsid w:val="00120302"/>
    <w:rsid w:val="00120E5D"/>
    <w:rsid w:val="00120F9C"/>
    <w:rsid w:val="0012132F"/>
    <w:rsid w:val="001222EB"/>
    <w:rsid w:val="00122744"/>
    <w:rsid w:val="001230EE"/>
    <w:rsid w:val="00123655"/>
    <w:rsid w:val="00123F87"/>
    <w:rsid w:val="001245DB"/>
    <w:rsid w:val="00124623"/>
    <w:rsid w:val="00124652"/>
    <w:rsid w:val="001246E7"/>
    <w:rsid w:val="0012612B"/>
    <w:rsid w:val="001263EC"/>
    <w:rsid w:val="00126412"/>
    <w:rsid w:val="00126C10"/>
    <w:rsid w:val="00127299"/>
    <w:rsid w:val="00130A03"/>
    <w:rsid w:val="00130FA8"/>
    <w:rsid w:val="00132190"/>
    <w:rsid w:val="0013278C"/>
    <w:rsid w:val="00132943"/>
    <w:rsid w:val="00132B6B"/>
    <w:rsid w:val="00132C12"/>
    <w:rsid w:val="00132E1B"/>
    <w:rsid w:val="00133199"/>
    <w:rsid w:val="001346BF"/>
    <w:rsid w:val="001346CF"/>
    <w:rsid w:val="00135584"/>
    <w:rsid w:val="00135614"/>
    <w:rsid w:val="001358D7"/>
    <w:rsid w:val="00140203"/>
    <w:rsid w:val="00140421"/>
    <w:rsid w:val="001408B6"/>
    <w:rsid w:val="00140EE5"/>
    <w:rsid w:val="00140FB7"/>
    <w:rsid w:val="00142273"/>
    <w:rsid w:val="001424D4"/>
    <w:rsid w:val="00142BC3"/>
    <w:rsid w:val="00142F54"/>
    <w:rsid w:val="00143090"/>
    <w:rsid w:val="00143700"/>
    <w:rsid w:val="001437FB"/>
    <w:rsid w:val="00143DCA"/>
    <w:rsid w:val="00143E08"/>
    <w:rsid w:val="001444E1"/>
    <w:rsid w:val="0014472F"/>
    <w:rsid w:val="00144B76"/>
    <w:rsid w:val="00144D5F"/>
    <w:rsid w:val="0014519C"/>
    <w:rsid w:val="001452CC"/>
    <w:rsid w:val="001463AC"/>
    <w:rsid w:val="00146DEB"/>
    <w:rsid w:val="00146ED9"/>
    <w:rsid w:val="00147105"/>
    <w:rsid w:val="001472BD"/>
    <w:rsid w:val="00147750"/>
    <w:rsid w:val="0014785D"/>
    <w:rsid w:val="0014791D"/>
    <w:rsid w:val="00147B90"/>
    <w:rsid w:val="001504CF"/>
    <w:rsid w:val="00150A2B"/>
    <w:rsid w:val="00150B96"/>
    <w:rsid w:val="00150EE9"/>
    <w:rsid w:val="00152187"/>
    <w:rsid w:val="001522AF"/>
    <w:rsid w:val="00152B69"/>
    <w:rsid w:val="00152FBA"/>
    <w:rsid w:val="0015353D"/>
    <w:rsid w:val="001535D7"/>
    <w:rsid w:val="00154059"/>
    <w:rsid w:val="00154177"/>
    <w:rsid w:val="001542BE"/>
    <w:rsid w:val="00154643"/>
    <w:rsid w:val="00154F82"/>
    <w:rsid w:val="00155EBB"/>
    <w:rsid w:val="00156223"/>
    <w:rsid w:val="00156368"/>
    <w:rsid w:val="001566FD"/>
    <w:rsid w:val="001571A4"/>
    <w:rsid w:val="001577E1"/>
    <w:rsid w:val="00160077"/>
    <w:rsid w:val="0016043C"/>
    <w:rsid w:val="00160A29"/>
    <w:rsid w:val="00160A6E"/>
    <w:rsid w:val="00160FCF"/>
    <w:rsid w:val="0016107E"/>
    <w:rsid w:val="001620C9"/>
    <w:rsid w:val="0016229E"/>
    <w:rsid w:val="001622F4"/>
    <w:rsid w:val="001629D3"/>
    <w:rsid w:val="001643BD"/>
    <w:rsid w:val="001644A7"/>
    <w:rsid w:val="0016467C"/>
    <w:rsid w:val="00164B64"/>
    <w:rsid w:val="001651BA"/>
    <w:rsid w:val="001655EA"/>
    <w:rsid w:val="00165AFF"/>
    <w:rsid w:val="0016656D"/>
    <w:rsid w:val="00166661"/>
    <w:rsid w:val="0016668C"/>
    <w:rsid w:val="0016711F"/>
    <w:rsid w:val="001704A1"/>
    <w:rsid w:val="0017121D"/>
    <w:rsid w:val="00171C8F"/>
    <w:rsid w:val="00171D05"/>
    <w:rsid w:val="00171F32"/>
    <w:rsid w:val="001721ED"/>
    <w:rsid w:val="00172A69"/>
    <w:rsid w:val="00172B9D"/>
    <w:rsid w:val="001736A4"/>
    <w:rsid w:val="0017454A"/>
    <w:rsid w:val="00175910"/>
    <w:rsid w:val="00175CE4"/>
    <w:rsid w:val="00175D44"/>
    <w:rsid w:val="001762F1"/>
    <w:rsid w:val="00176FF8"/>
    <w:rsid w:val="00177190"/>
    <w:rsid w:val="0017735C"/>
    <w:rsid w:val="001773B7"/>
    <w:rsid w:val="0017757A"/>
    <w:rsid w:val="00177D48"/>
    <w:rsid w:val="00177D64"/>
    <w:rsid w:val="00180679"/>
    <w:rsid w:val="001808C6"/>
    <w:rsid w:val="00180F0B"/>
    <w:rsid w:val="0018100E"/>
    <w:rsid w:val="0018128D"/>
    <w:rsid w:val="0018159A"/>
    <w:rsid w:val="00181C8A"/>
    <w:rsid w:val="001824A8"/>
    <w:rsid w:val="0018254B"/>
    <w:rsid w:val="001829C5"/>
    <w:rsid w:val="00182B84"/>
    <w:rsid w:val="001831D8"/>
    <w:rsid w:val="001833FE"/>
    <w:rsid w:val="00183A6B"/>
    <w:rsid w:val="001841D1"/>
    <w:rsid w:val="0018484D"/>
    <w:rsid w:val="00184878"/>
    <w:rsid w:val="00184FD1"/>
    <w:rsid w:val="0018530E"/>
    <w:rsid w:val="001853F3"/>
    <w:rsid w:val="00186352"/>
    <w:rsid w:val="001868F4"/>
    <w:rsid w:val="00187060"/>
    <w:rsid w:val="00187CE3"/>
    <w:rsid w:val="0019058A"/>
    <w:rsid w:val="001909B0"/>
    <w:rsid w:val="00191B63"/>
    <w:rsid w:val="00192018"/>
    <w:rsid w:val="00192B62"/>
    <w:rsid w:val="00192B65"/>
    <w:rsid w:val="001930B4"/>
    <w:rsid w:val="00193298"/>
    <w:rsid w:val="0019475A"/>
    <w:rsid w:val="00194BD3"/>
    <w:rsid w:val="00194CD7"/>
    <w:rsid w:val="00195517"/>
    <w:rsid w:val="001955C5"/>
    <w:rsid w:val="00195AFA"/>
    <w:rsid w:val="00196070"/>
    <w:rsid w:val="001965F4"/>
    <w:rsid w:val="00196A5F"/>
    <w:rsid w:val="00197EC9"/>
    <w:rsid w:val="001A02B5"/>
    <w:rsid w:val="001A0692"/>
    <w:rsid w:val="001A0B9A"/>
    <w:rsid w:val="001A0BDA"/>
    <w:rsid w:val="001A1A67"/>
    <w:rsid w:val="001A1C0F"/>
    <w:rsid w:val="001A2201"/>
    <w:rsid w:val="001A22D8"/>
    <w:rsid w:val="001A33DE"/>
    <w:rsid w:val="001A6298"/>
    <w:rsid w:val="001A698F"/>
    <w:rsid w:val="001A72D8"/>
    <w:rsid w:val="001A73ED"/>
    <w:rsid w:val="001A73EF"/>
    <w:rsid w:val="001A7AA4"/>
    <w:rsid w:val="001B0F3C"/>
    <w:rsid w:val="001B1BF9"/>
    <w:rsid w:val="001B1C98"/>
    <w:rsid w:val="001B20F7"/>
    <w:rsid w:val="001B25EA"/>
    <w:rsid w:val="001B27FB"/>
    <w:rsid w:val="001B2F02"/>
    <w:rsid w:val="001B370B"/>
    <w:rsid w:val="001B3C5C"/>
    <w:rsid w:val="001B40FB"/>
    <w:rsid w:val="001B4B06"/>
    <w:rsid w:val="001B4E79"/>
    <w:rsid w:val="001B51CE"/>
    <w:rsid w:val="001B55C1"/>
    <w:rsid w:val="001B5B5C"/>
    <w:rsid w:val="001B6335"/>
    <w:rsid w:val="001B66AD"/>
    <w:rsid w:val="001B7BF5"/>
    <w:rsid w:val="001B7C5F"/>
    <w:rsid w:val="001C0137"/>
    <w:rsid w:val="001C04D8"/>
    <w:rsid w:val="001C05F9"/>
    <w:rsid w:val="001C060D"/>
    <w:rsid w:val="001C13BB"/>
    <w:rsid w:val="001C16DA"/>
    <w:rsid w:val="001C1816"/>
    <w:rsid w:val="001C322D"/>
    <w:rsid w:val="001C3BC7"/>
    <w:rsid w:val="001C4208"/>
    <w:rsid w:val="001C4480"/>
    <w:rsid w:val="001C4B12"/>
    <w:rsid w:val="001C5F69"/>
    <w:rsid w:val="001C66BB"/>
    <w:rsid w:val="001C6804"/>
    <w:rsid w:val="001C6934"/>
    <w:rsid w:val="001C6B9B"/>
    <w:rsid w:val="001C7355"/>
    <w:rsid w:val="001D0709"/>
    <w:rsid w:val="001D0777"/>
    <w:rsid w:val="001D0CCA"/>
    <w:rsid w:val="001D1535"/>
    <w:rsid w:val="001D1763"/>
    <w:rsid w:val="001D1F50"/>
    <w:rsid w:val="001D2140"/>
    <w:rsid w:val="001D21CF"/>
    <w:rsid w:val="001D2250"/>
    <w:rsid w:val="001D30E6"/>
    <w:rsid w:val="001D3A57"/>
    <w:rsid w:val="001D3AC7"/>
    <w:rsid w:val="001D43BA"/>
    <w:rsid w:val="001D52B2"/>
    <w:rsid w:val="001D5714"/>
    <w:rsid w:val="001D59CD"/>
    <w:rsid w:val="001D6A6E"/>
    <w:rsid w:val="001D7310"/>
    <w:rsid w:val="001D738F"/>
    <w:rsid w:val="001D7475"/>
    <w:rsid w:val="001D74E4"/>
    <w:rsid w:val="001D7728"/>
    <w:rsid w:val="001D7A64"/>
    <w:rsid w:val="001E03CB"/>
    <w:rsid w:val="001E0449"/>
    <w:rsid w:val="001E1037"/>
    <w:rsid w:val="001E12F8"/>
    <w:rsid w:val="001E13AA"/>
    <w:rsid w:val="001E1C75"/>
    <w:rsid w:val="001E2104"/>
    <w:rsid w:val="001E23E9"/>
    <w:rsid w:val="001E3861"/>
    <w:rsid w:val="001E3981"/>
    <w:rsid w:val="001E479C"/>
    <w:rsid w:val="001E4CE6"/>
    <w:rsid w:val="001E5423"/>
    <w:rsid w:val="001E5C47"/>
    <w:rsid w:val="001E789C"/>
    <w:rsid w:val="001E7BA6"/>
    <w:rsid w:val="001F10A5"/>
    <w:rsid w:val="001F120F"/>
    <w:rsid w:val="001F1AA0"/>
    <w:rsid w:val="001F1DD0"/>
    <w:rsid w:val="001F1F1C"/>
    <w:rsid w:val="001F1F28"/>
    <w:rsid w:val="001F2E75"/>
    <w:rsid w:val="001F31C6"/>
    <w:rsid w:val="001F33FD"/>
    <w:rsid w:val="001F39D6"/>
    <w:rsid w:val="001F3AA8"/>
    <w:rsid w:val="001F3E81"/>
    <w:rsid w:val="001F4204"/>
    <w:rsid w:val="001F437C"/>
    <w:rsid w:val="001F4547"/>
    <w:rsid w:val="001F47A9"/>
    <w:rsid w:val="001F5B86"/>
    <w:rsid w:val="001F5C62"/>
    <w:rsid w:val="001F5C69"/>
    <w:rsid w:val="001F60A6"/>
    <w:rsid w:val="001F635E"/>
    <w:rsid w:val="001F64F0"/>
    <w:rsid w:val="001F74F5"/>
    <w:rsid w:val="001F7563"/>
    <w:rsid w:val="001F7797"/>
    <w:rsid w:val="001F78EC"/>
    <w:rsid w:val="001F7F13"/>
    <w:rsid w:val="002006A9"/>
    <w:rsid w:val="00200E49"/>
    <w:rsid w:val="0020178D"/>
    <w:rsid w:val="00201BC4"/>
    <w:rsid w:val="002021D9"/>
    <w:rsid w:val="00203546"/>
    <w:rsid w:val="0020395D"/>
    <w:rsid w:val="00204039"/>
    <w:rsid w:val="00204382"/>
    <w:rsid w:val="00204B6D"/>
    <w:rsid w:val="00204D9D"/>
    <w:rsid w:val="002056C8"/>
    <w:rsid w:val="002059EC"/>
    <w:rsid w:val="00206115"/>
    <w:rsid w:val="00206CED"/>
    <w:rsid w:val="00207566"/>
    <w:rsid w:val="002075BC"/>
    <w:rsid w:val="002075FA"/>
    <w:rsid w:val="00207EC7"/>
    <w:rsid w:val="00210225"/>
    <w:rsid w:val="0021056F"/>
    <w:rsid w:val="00211029"/>
    <w:rsid w:val="002111B7"/>
    <w:rsid w:val="00211542"/>
    <w:rsid w:val="0021161B"/>
    <w:rsid w:val="002116E9"/>
    <w:rsid w:val="00211701"/>
    <w:rsid w:val="00211981"/>
    <w:rsid w:val="00212F70"/>
    <w:rsid w:val="002146F2"/>
    <w:rsid w:val="0021476E"/>
    <w:rsid w:val="002148F1"/>
    <w:rsid w:val="00214F5D"/>
    <w:rsid w:val="00215C32"/>
    <w:rsid w:val="00215DF9"/>
    <w:rsid w:val="00215F90"/>
    <w:rsid w:val="002160B3"/>
    <w:rsid w:val="00216312"/>
    <w:rsid w:val="0021696C"/>
    <w:rsid w:val="00217801"/>
    <w:rsid w:val="00217B1D"/>
    <w:rsid w:val="002203F0"/>
    <w:rsid w:val="00220D29"/>
    <w:rsid w:val="0022177F"/>
    <w:rsid w:val="00221929"/>
    <w:rsid w:val="00222A46"/>
    <w:rsid w:val="0022337C"/>
    <w:rsid w:val="0022357B"/>
    <w:rsid w:val="00223B22"/>
    <w:rsid w:val="00224285"/>
    <w:rsid w:val="00224549"/>
    <w:rsid w:val="002248D1"/>
    <w:rsid w:val="00224D98"/>
    <w:rsid w:val="00225069"/>
    <w:rsid w:val="00225622"/>
    <w:rsid w:val="00226549"/>
    <w:rsid w:val="002269A0"/>
    <w:rsid w:val="00226ADC"/>
    <w:rsid w:val="00226B46"/>
    <w:rsid w:val="00227777"/>
    <w:rsid w:val="00231242"/>
    <w:rsid w:val="00231B5C"/>
    <w:rsid w:val="00233859"/>
    <w:rsid w:val="00233E6C"/>
    <w:rsid w:val="00234DA3"/>
    <w:rsid w:val="0023502F"/>
    <w:rsid w:val="0023547D"/>
    <w:rsid w:val="00235971"/>
    <w:rsid w:val="00235D0A"/>
    <w:rsid w:val="00235F8F"/>
    <w:rsid w:val="00235FB9"/>
    <w:rsid w:val="002363E3"/>
    <w:rsid w:val="00236495"/>
    <w:rsid w:val="00236D3C"/>
    <w:rsid w:val="00237C2A"/>
    <w:rsid w:val="00240217"/>
    <w:rsid w:val="002410C8"/>
    <w:rsid w:val="00241682"/>
    <w:rsid w:val="002417F3"/>
    <w:rsid w:val="00241939"/>
    <w:rsid w:val="0024233B"/>
    <w:rsid w:val="00242796"/>
    <w:rsid w:val="0024368B"/>
    <w:rsid w:val="00243BA3"/>
    <w:rsid w:val="00243EBF"/>
    <w:rsid w:val="002444D0"/>
    <w:rsid w:val="002450FF"/>
    <w:rsid w:val="00245332"/>
    <w:rsid w:val="002464F6"/>
    <w:rsid w:val="0024659F"/>
    <w:rsid w:val="00246993"/>
    <w:rsid w:val="00247F40"/>
    <w:rsid w:val="00250DA3"/>
    <w:rsid w:val="00251ACD"/>
    <w:rsid w:val="00251DBA"/>
    <w:rsid w:val="00251EC5"/>
    <w:rsid w:val="0025269E"/>
    <w:rsid w:val="00252A3C"/>
    <w:rsid w:val="0025337C"/>
    <w:rsid w:val="00253BED"/>
    <w:rsid w:val="0025437C"/>
    <w:rsid w:val="00254558"/>
    <w:rsid w:val="002546A9"/>
    <w:rsid w:val="00254898"/>
    <w:rsid w:val="00254EC3"/>
    <w:rsid w:val="00255FEF"/>
    <w:rsid w:val="00256E75"/>
    <w:rsid w:val="00256EE6"/>
    <w:rsid w:val="002571ED"/>
    <w:rsid w:val="002573C7"/>
    <w:rsid w:val="00257AB0"/>
    <w:rsid w:val="00257CBD"/>
    <w:rsid w:val="00257E2F"/>
    <w:rsid w:val="00257E56"/>
    <w:rsid w:val="00260E6C"/>
    <w:rsid w:val="00261226"/>
    <w:rsid w:val="00261F1B"/>
    <w:rsid w:val="002620D1"/>
    <w:rsid w:val="0026231B"/>
    <w:rsid w:val="00262721"/>
    <w:rsid w:val="00264766"/>
    <w:rsid w:val="00264DCD"/>
    <w:rsid w:val="00265A63"/>
    <w:rsid w:val="00266862"/>
    <w:rsid w:val="00266E41"/>
    <w:rsid w:val="00270241"/>
    <w:rsid w:val="00270319"/>
    <w:rsid w:val="002705A4"/>
    <w:rsid w:val="002705F0"/>
    <w:rsid w:val="00270D01"/>
    <w:rsid w:val="0027140F"/>
    <w:rsid w:val="00271D38"/>
    <w:rsid w:val="00272CF4"/>
    <w:rsid w:val="002730B8"/>
    <w:rsid w:val="00273137"/>
    <w:rsid w:val="002740B2"/>
    <w:rsid w:val="00274465"/>
    <w:rsid w:val="0027463D"/>
    <w:rsid w:val="00275011"/>
    <w:rsid w:val="0027593E"/>
    <w:rsid w:val="00275F1E"/>
    <w:rsid w:val="00275F65"/>
    <w:rsid w:val="0027651D"/>
    <w:rsid w:val="002766EB"/>
    <w:rsid w:val="00277104"/>
    <w:rsid w:val="00277230"/>
    <w:rsid w:val="0028098B"/>
    <w:rsid w:val="00281D41"/>
    <w:rsid w:val="00281D90"/>
    <w:rsid w:val="002823F0"/>
    <w:rsid w:val="00283571"/>
    <w:rsid w:val="002837DD"/>
    <w:rsid w:val="00283B75"/>
    <w:rsid w:val="002846B4"/>
    <w:rsid w:val="00284AE0"/>
    <w:rsid w:val="0028649C"/>
    <w:rsid w:val="00287955"/>
    <w:rsid w:val="00290853"/>
    <w:rsid w:val="00291288"/>
    <w:rsid w:val="0029147A"/>
    <w:rsid w:val="00292301"/>
    <w:rsid w:val="002925C4"/>
    <w:rsid w:val="00293278"/>
    <w:rsid w:val="00293D6A"/>
    <w:rsid w:val="00294730"/>
    <w:rsid w:val="00294828"/>
    <w:rsid w:val="00294AC8"/>
    <w:rsid w:val="00294BB1"/>
    <w:rsid w:val="00294DAC"/>
    <w:rsid w:val="0029594E"/>
    <w:rsid w:val="00295ECA"/>
    <w:rsid w:val="00296453"/>
    <w:rsid w:val="00296515"/>
    <w:rsid w:val="002966F8"/>
    <w:rsid w:val="00296C58"/>
    <w:rsid w:val="002973E4"/>
    <w:rsid w:val="002976EE"/>
    <w:rsid w:val="002A0254"/>
    <w:rsid w:val="002A0C53"/>
    <w:rsid w:val="002A110E"/>
    <w:rsid w:val="002A1781"/>
    <w:rsid w:val="002A1BAD"/>
    <w:rsid w:val="002A1BE2"/>
    <w:rsid w:val="002A1D54"/>
    <w:rsid w:val="002A298E"/>
    <w:rsid w:val="002A29C4"/>
    <w:rsid w:val="002A30F9"/>
    <w:rsid w:val="002A318C"/>
    <w:rsid w:val="002A3B73"/>
    <w:rsid w:val="002A3EB6"/>
    <w:rsid w:val="002A50D9"/>
    <w:rsid w:val="002A522E"/>
    <w:rsid w:val="002A5457"/>
    <w:rsid w:val="002A5D68"/>
    <w:rsid w:val="002A6B97"/>
    <w:rsid w:val="002A71DC"/>
    <w:rsid w:val="002B03CE"/>
    <w:rsid w:val="002B09AD"/>
    <w:rsid w:val="002B0FA3"/>
    <w:rsid w:val="002B1624"/>
    <w:rsid w:val="002B235E"/>
    <w:rsid w:val="002B241B"/>
    <w:rsid w:val="002B2C0D"/>
    <w:rsid w:val="002B3A39"/>
    <w:rsid w:val="002B452B"/>
    <w:rsid w:val="002B469A"/>
    <w:rsid w:val="002B4E10"/>
    <w:rsid w:val="002B5385"/>
    <w:rsid w:val="002B5525"/>
    <w:rsid w:val="002B5796"/>
    <w:rsid w:val="002B5D81"/>
    <w:rsid w:val="002B6426"/>
    <w:rsid w:val="002B6ACD"/>
    <w:rsid w:val="002B6CE6"/>
    <w:rsid w:val="002B6F3F"/>
    <w:rsid w:val="002B75D4"/>
    <w:rsid w:val="002B7AF0"/>
    <w:rsid w:val="002C0327"/>
    <w:rsid w:val="002C099F"/>
    <w:rsid w:val="002C0B44"/>
    <w:rsid w:val="002C130E"/>
    <w:rsid w:val="002C13BE"/>
    <w:rsid w:val="002C1569"/>
    <w:rsid w:val="002C1750"/>
    <w:rsid w:val="002C1FD7"/>
    <w:rsid w:val="002C23E7"/>
    <w:rsid w:val="002C40ED"/>
    <w:rsid w:val="002C4DB9"/>
    <w:rsid w:val="002C5D2A"/>
    <w:rsid w:val="002C73DE"/>
    <w:rsid w:val="002C7401"/>
    <w:rsid w:val="002C7B94"/>
    <w:rsid w:val="002C7DC2"/>
    <w:rsid w:val="002D0568"/>
    <w:rsid w:val="002D09E2"/>
    <w:rsid w:val="002D0E8C"/>
    <w:rsid w:val="002D106A"/>
    <w:rsid w:val="002D15ED"/>
    <w:rsid w:val="002D17DC"/>
    <w:rsid w:val="002D1927"/>
    <w:rsid w:val="002D1C5C"/>
    <w:rsid w:val="002D2456"/>
    <w:rsid w:val="002D25A4"/>
    <w:rsid w:val="002D34E3"/>
    <w:rsid w:val="002D5A5A"/>
    <w:rsid w:val="002D5B9B"/>
    <w:rsid w:val="002D605D"/>
    <w:rsid w:val="002D642B"/>
    <w:rsid w:val="002D6E69"/>
    <w:rsid w:val="002D7047"/>
    <w:rsid w:val="002D7287"/>
    <w:rsid w:val="002D73E4"/>
    <w:rsid w:val="002D742F"/>
    <w:rsid w:val="002D7DAC"/>
    <w:rsid w:val="002E0069"/>
    <w:rsid w:val="002E0A32"/>
    <w:rsid w:val="002E10D2"/>
    <w:rsid w:val="002E17D3"/>
    <w:rsid w:val="002E1925"/>
    <w:rsid w:val="002E1BB9"/>
    <w:rsid w:val="002E2301"/>
    <w:rsid w:val="002E235E"/>
    <w:rsid w:val="002E2783"/>
    <w:rsid w:val="002E30E6"/>
    <w:rsid w:val="002E31AB"/>
    <w:rsid w:val="002E3694"/>
    <w:rsid w:val="002E3DE6"/>
    <w:rsid w:val="002E3E12"/>
    <w:rsid w:val="002E42EA"/>
    <w:rsid w:val="002E5382"/>
    <w:rsid w:val="002E5501"/>
    <w:rsid w:val="002E5864"/>
    <w:rsid w:val="002E595B"/>
    <w:rsid w:val="002E663B"/>
    <w:rsid w:val="002E74C1"/>
    <w:rsid w:val="002E75DE"/>
    <w:rsid w:val="002E765B"/>
    <w:rsid w:val="002E7F91"/>
    <w:rsid w:val="002F01DB"/>
    <w:rsid w:val="002F130D"/>
    <w:rsid w:val="002F13BD"/>
    <w:rsid w:val="002F1643"/>
    <w:rsid w:val="002F1CD1"/>
    <w:rsid w:val="002F2177"/>
    <w:rsid w:val="002F24D8"/>
    <w:rsid w:val="002F27B3"/>
    <w:rsid w:val="002F2A7C"/>
    <w:rsid w:val="002F327A"/>
    <w:rsid w:val="002F4D6A"/>
    <w:rsid w:val="002F53B8"/>
    <w:rsid w:val="002F564F"/>
    <w:rsid w:val="002F7562"/>
    <w:rsid w:val="002F79B7"/>
    <w:rsid w:val="002F7F74"/>
    <w:rsid w:val="00300121"/>
    <w:rsid w:val="00300D09"/>
    <w:rsid w:val="0030153B"/>
    <w:rsid w:val="003019B9"/>
    <w:rsid w:val="00302038"/>
    <w:rsid w:val="0030208F"/>
    <w:rsid w:val="00302241"/>
    <w:rsid w:val="003035D3"/>
    <w:rsid w:val="00303874"/>
    <w:rsid w:val="003038F1"/>
    <w:rsid w:val="00303C8E"/>
    <w:rsid w:val="00303E3A"/>
    <w:rsid w:val="00304315"/>
    <w:rsid w:val="003048A7"/>
    <w:rsid w:val="00304951"/>
    <w:rsid w:val="00304B5C"/>
    <w:rsid w:val="00305033"/>
    <w:rsid w:val="003057D6"/>
    <w:rsid w:val="00305961"/>
    <w:rsid w:val="003059B4"/>
    <w:rsid w:val="00305A09"/>
    <w:rsid w:val="0030687C"/>
    <w:rsid w:val="00306CFA"/>
    <w:rsid w:val="00306F28"/>
    <w:rsid w:val="0030708B"/>
    <w:rsid w:val="00307988"/>
    <w:rsid w:val="00310212"/>
    <w:rsid w:val="00310820"/>
    <w:rsid w:val="00310C90"/>
    <w:rsid w:val="0031135A"/>
    <w:rsid w:val="00312415"/>
    <w:rsid w:val="00312FE0"/>
    <w:rsid w:val="00313ACA"/>
    <w:rsid w:val="00314A0E"/>
    <w:rsid w:val="00315001"/>
    <w:rsid w:val="003159A4"/>
    <w:rsid w:val="00315CA1"/>
    <w:rsid w:val="00315E32"/>
    <w:rsid w:val="003160F7"/>
    <w:rsid w:val="00316365"/>
    <w:rsid w:val="00316584"/>
    <w:rsid w:val="00316902"/>
    <w:rsid w:val="00316943"/>
    <w:rsid w:val="00317477"/>
    <w:rsid w:val="00317668"/>
    <w:rsid w:val="00317FF4"/>
    <w:rsid w:val="00320286"/>
    <w:rsid w:val="00320A98"/>
    <w:rsid w:val="00320AF8"/>
    <w:rsid w:val="00321FF8"/>
    <w:rsid w:val="003225B7"/>
    <w:rsid w:val="00322FB9"/>
    <w:rsid w:val="003233D7"/>
    <w:rsid w:val="00323863"/>
    <w:rsid w:val="00323B9E"/>
    <w:rsid w:val="00323BC4"/>
    <w:rsid w:val="00323E01"/>
    <w:rsid w:val="00323FB5"/>
    <w:rsid w:val="003247BF"/>
    <w:rsid w:val="003249E9"/>
    <w:rsid w:val="00324A9E"/>
    <w:rsid w:val="00325C42"/>
    <w:rsid w:val="003265C5"/>
    <w:rsid w:val="0032671A"/>
    <w:rsid w:val="0032679C"/>
    <w:rsid w:val="003271F2"/>
    <w:rsid w:val="003272D3"/>
    <w:rsid w:val="003272E4"/>
    <w:rsid w:val="00327491"/>
    <w:rsid w:val="003276CE"/>
    <w:rsid w:val="0032771F"/>
    <w:rsid w:val="00327826"/>
    <w:rsid w:val="00327B17"/>
    <w:rsid w:val="00327B3C"/>
    <w:rsid w:val="00327F1E"/>
    <w:rsid w:val="00330BE8"/>
    <w:rsid w:val="00330C39"/>
    <w:rsid w:val="00330E4C"/>
    <w:rsid w:val="00332921"/>
    <w:rsid w:val="00332941"/>
    <w:rsid w:val="00332B32"/>
    <w:rsid w:val="0033301C"/>
    <w:rsid w:val="00333109"/>
    <w:rsid w:val="00334F6E"/>
    <w:rsid w:val="003358BC"/>
    <w:rsid w:val="00335BC9"/>
    <w:rsid w:val="00336519"/>
    <w:rsid w:val="003374F4"/>
    <w:rsid w:val="00337817"/>
    <w:rsid w:val="00337971"/>
    <w:rsid w:val="0034062E"/>
    <w:rsid w:val="00340747"/>
    <w:rsid w:val="00340AF7"/>
    <w:rsid w:val="0034139F"/>
    <w:rsid w:val="003427D9"/>
    <w:rsid w:val="00342DF0"/>
    <w:rsid w:val="00343C0B"/>
    <w:rsid w:val="00343FED"/>
    <w:rsid w:val="00344244"/>
    <w:rsid w:val="0034431D"/>
    <w:rsid w:val="00344735"/>
    <w:rsid w:val="003464F4"/>
    <w:rsid w:val="00346806"/>
    <w:rsid w:val="003471B5"/>
    <w:rsid w:val="00347AAE"/>
    <w:rsid w:val="00347FB9"/>
    <w:rsid w:val="003508CE"/>
    <w:rsid w:val="00350C76"/>
    <w:rsid w:val="003510B0"/>
    <w:rsid w:val="00351A83"/>
    <w:rsid w:val="00351E74"/>
    <w:rsid w:val="00351FFB"/>
    <w:rsid w:val="0035290A"/>
    <w:rsid w:val="0035321C"/>
    <w:rsid w:val="003535A1"/>
    <w:rsid w:val="0035368C"/>
    <w:rsid w:val="003539F8"/>
    <w:rsid w:val="00353B6E"/>
    <w:rsid w:val="00353B7F"/>
    <w:rsid w:val="00353B88"/>
    <w:rsid w:val="00353CEF"/>
    <w:rsid w:val="00353DEE"/>
    <w:rsid w:val="00354175"/>
    <w:rsid w:val="003546D8"/>
    <w:rsid w:val="003546E6"/>
    <w:rsid w:val="003548F7"/>
    <w:rsid w:val="003559EB"/>
    <w:rsid w:val="00355A0A"/>
    <w:rsid w:val="0035613F"/>
    <w:rsid w:val="00356A46"/>
    <w:rsid w:val="0035711C"/>
    <w:rsid w:val="00357905"/>
    <w:rsid w:val="00357C07"/>
    <w:rsid w:val="00361189"/>
    <w:rsid w:val="003615AC"/>
    <w:rsid w:val="003616C0"/>
    <w:rsid w:val="00361A50"/>
    <w:rsid w:val="00361E82"/>
    <w:rsid w:val="00362102"/>
    <w:rsid w:val="0036280C"/>
    <w:rsid w:val="00363C34"/>
    <w:rsid w:val="0036421D"/>
    <w:rsid w:val="00364ED8"/>
    <w:rsid w:val="00364EE3"/>
    <w:rsid w:val="003650EC"/>
    <w:rsid w:val="00365F6B"/>
    <w:rsid w:val="003668A8"/>
    <w:rsid w:val="00366A5D"/>
    <w:rsid w:val="00366D30"/>
    <w:rsid w:val="003677B1"/>
    <w:rsid w:val="00367B81"/>
    <w:rsid w:val="00370517"/>
    <w:rsid w:val="00371619"/>
    <w:rsid w:val="00371785"/>
    <w:rsid w:val="003726AA"/>
    <w:rsid w:val="00372925"/>
    <w:rsid w:val="00372942"/>
    <w:rsid w:val="003729D1"/>
    <w:rsid w:val="00373820"/>
    <w:rsid w:val="00373899"/>
    <w:rsid w:val="0037484A"/>
    <w:rsid w:val="00374A94"/>
    <w:rsid w:val="003767A4"/>
    <w:rsid w:val="00377316"/>
    <w:rsid w:val="0037739F"/>
    <w:rsid w:val="00377C58"/>
    <w:rsid w:val="0038030A"/>
    <w:rsid w:val="00380F1D"/>
    <w:rsid w:val="0038101F"/>
    <w:rsid w:val="003811ED"/>
    <w:rsid w:val="003812B3"/>
    <w:rsid w:val="00381548"/>
    <w:rsid w:val="0038157C"/>
    <w:rsid w:val="0038174E"/>
    <w:rsid w:val="00381EE5"/>
    <w:rsid w:val="003821BA"/>
    <w:rsid w:val="00382987"/>
    <w:rsid w:val="00383C18"/>
    <w:rsid w:val="00384C7A"/>
    <w:rsid w:val="003854A9"/>
    <w:rsid w:val="00386090"/>
    <w:rsid w:val="00386967"/>
    <w:rsid w:val="0038706D"/>
    <w:rsid w:val="003873D0"/>
    <w:rsid w:val="00387E9E"/>
    <w:rsid w:val="0039184C"/>
    <w:rsid w:val="00391D76"/>
    <w:rsid w:val="00391FA3"/>
    <w:rsid w:val="003926EC"/>
    <w:rsid w:val="00392923"/>
    <w:rsid w:val="003929E2"/>
    <w:rsid w:val="00392E67"/>
    <w:rsid w:val="0039323E"/>
    <w:rsid w:val="003934FD"/>
    <w:rsid w:val="003935E3"/>
    <w:rsid w:val="00393831"/>
    <w:rsid w:val="0039395E"/>
    <w:rsid w:val="003946C3"/>
    <w:rsid w:val="003949B7"/>
    <w:rsid w:val="00394BBB"/>
    <w:rsid w:val="00395628"/>
    <w:rsid w:val="0039596D"/>
    <w:rsid w:val="00396940"/>
    <w:rsid w:val="003971E0"/>
    <w:rsid w:val="003972E1"/>
    <w:rsid w:val="00397462"/>
    <w:rsid w:val="003974D1"/>
    <w:rsid w:val="003976B3"/>
    <w:rsid w:val="00397F91"/>
    <w:rsid w:val="003A0956"/>
    <w:rsid w:val="003A0C36"/>
    <w:rsid w:val="003A1677"/>
    <w:rsid w:val="003A1AD5"/>
    <w:rsid w:val="003A1F79"/>
    <w:rsid w:val="003A21DF"/>
    <w:rsid w:val="003A2572"/>
    <w:rsid w:val="003A2935"/>
    <w:rsid w:val="003A2FD1"/>
    <w:rsid w:val="003A36F8"/>
    <w:rsid w:val="003A442E"/>
    <w:rsid w:val="003A5643"/>
    <w:rsid w:val="003A6A8B"/>
    <w:rsid w:val="003A7034"/>
    <w:rsid w:val="003A72F6"/>
    <w:rsid w:val="003B05A5"/>
    <w:rsid w:val="003B1BE4"/>
    <w:rsid w:val="003B1ECF"/>
    <w:rsid w:val="003B2064"/>
    <w:rsid w:val="003B22FF"/>
    <w:rsid w:val="003B2C57"/>
    <w:rsid w:val="003B2F10"/>
    <w:rsid w:val="003B30E7"/>
    <w:rsid w:val="003B3956"/>
    <w:rsid w:val="003B40A4"/>
    <w:rsid w:val="003B4E8C"/>
    <w:rsid w:val="003B6A84"/>
    <w:rsid w:val="003B6CC1"/>
    <w:rsid w:val="003B7587"/>
    <w:rsid w:val="003B7B1A"/>
    <w:rsid w:val="003C12FF"/>
    <w:rsid w:val="003C1337"/>
    <w:rsid w:val="003C1878"/>
    <w:rsid w:val="003C2455"/>
    <w:rsid w:val="003C2741"/>
    <w:rsid w:val="003C2D59"/>
    <w:rsid w:val="003C3DCC"/>
    <w:rsid w:val="003C4CD3"/>
    <w:rsid w:val="003C4F02"/>
    <w:rsid w:val="003C50B0"/>
    <w:rsid w:val="003C68DF"/>
    <w:rsid w:val="003C79AF"/>
    <w:rsid w:val="003C7D3A"/>
    <w:rsid w:val="003D05D1"/>
    <w:rsid w:val="003D0B34"/>
    <w:rsid w:val="003D26B3"/>
    <w:rsid w:val="003D2F07"/>
    <w:rsid w:val="003D321C"/>
    <w:rsid w:val="003D34A5"/>
    <w:rsid w:val="003D3701"/>
    <w:rsid w:val="003D4318"/>
    <w:rsid w:val="003D4F43"/>
    <w:rsid w:val="003D7D4A"/>
    <w:rsid w:val="003E0A46"/>
    <w:rsid w:val="003E0B8C"/>
    <w:rsid w:val="003E15EF"/>
    <w:rsid w:val="003E1AB8"/>
    <w:rsid w:val="003E1FF8"/>
    <w:rsid w:val="003E2473"/>
    <w:rsid w:val="003E2C63"/>
    <w:rsid w:val="003E2D08"/>
    <w:rsid w:val="003E30C7"/>
    <w:rsid w:val="003E30EB"/>
    <w:rsid w:val="003E33F1"/>
    <w:rsid w:val="003E3657"/>
    <w:rsid w:val="003E3AF0"/>
    <w:rsid w:val="003E3BB0"/>
    <w:rsid w:val="003E3CD9"/>
    <w:rsid w:val="003E4195"/>
    <w:rsid w:val="003E489F"/>
    <w:rsid w:val="003E48BC"/>
    <w:rsid w:val="003E68F0"/>
    <w:rsid w:val="003E6BE0"/>
    <w:rsid w:val="003E7738"/>
    <w:rsid w:val="003E78F4"/>
    <w:rsid w:val="003E7A35"/>
    <w:rsid w:val="003E7A91"/>
    <w:rsid w:val="003F02DA"/>
    <w:rsid w:val="003F0334"/>
    <w:rsid w:val="003F058F"/>
    <w:rsid w:val="003F06EA"/>
    <w:rsid w:val="003F0B68"/>
    <w:rsid w:val="003F0E91"/>
    <w:rsid w:val="003F0E9B"/>
    <w:rsid w:val="003F1968"/>
    <w:rsid w:val="003F1AD0"/>
    <w:rsid w:val="003F1CAE"/>
    <w:rsid w:val="003F2139"/>
    <w:rsid w:val="003F248D"/>
    <w:rsid w:val="003F25DE"/>
    <w:rsid w:val="003F265D"/>
    <w:rsid w:val="003F288C"/>
    <w:rsid w:val="003F2A68"/>
    <w:rsid w:val="003F302A"/>
    <w:rsid w:val="003F3144"/>
    <w:rsid w:val="003F40CF"/>
    <w:rsid w:val="003F47F4"/>
    <w:rsid w:val="003F5777"/>
    <w:rsid w:val="003F5802"/>
    <w:rsid w:val="003F628E"/>
    <w:rsid w:val="003F62D6"/>
    <w:rsid w:val="003F6A22"/>
    <w:rsid w:val="003F729D"/>
    <w:rsid w:val="003F7D59"/>
    <w:rsid w:val="004004D8"/>
    <w:rsid w:val="004006AD"/>
    <w:rsid w:val="00401741"/>
    <w:rsid w:val="00401830"/>
    <w:rsid w:val="00401DEC"/>
    <w:rsid w:val="00401EE8"/>
    <w:rsid w:val="004023B1"/>
    <w:rsid w:val="00402678"/>
    <w:rsid w:val="00402820"/>
    <w:rsid w:val="00402B92"/>
    <w:rsid w:val="00402D6A"/>
    <w:rsid w:val="0040353F"/>
    <w:rsid w:val="0040414A"/>
    <w:rsid w:val="00404FA3"/>
    <w:rsid w:val="00404FD3"/>
    <w:rsid w:val="0040687C"/>
    <w:rsid w:val="004068F3"/>
    <w:rsid w:val="00407448"/>
    <w:rsid w:val="0040771E"/>
    <w:rsid w:val="0041241B"/>
    <w:rsid w:val="00412A8A"/>
    <w:rsid w:val="004130C9"/>
    <w:rsid w:val="00413250"/>
    <w:rsid w:val="00413A4E"/>
    <w:rsid w:val="00413BF4"/>
    <w:rsid w:val="0041413D"/>
    <w:rsid w:val="004142CD"/>
    <w:rsid w:val="00414946"/>
    <w:rsid w:val="004149F4"/>
    <w:rsid w:val="00414D75"/>
    <w:rsid w:val="0041523E"/>
    <w:rsid w:val="00415258"/>
    <w:rsid w:val="00415B9E"/>
    <w:rsid w:val="00416072"/>
    <w:rsid w:val="004163FA"/>
    <w:rsid w:val="0041664B"/>
    <w:rsid w:val="00416828"/>
    <w:rsid w:val="00417575"/>
    <w:rsid w:val="004179E7"/>
    <w:rsid w:val="00417B5D"/>
    <w:rsid w:val="00417D2F"/>
    <w:rsid w:val="00420162"/>
    <w:rsid w:val="0042078F"/>
    <w:rsid w:val="00421469"/>
    <w:rsid w:val="004217D4"/>
    <w:rsid w:val="00421D3A"/>
    <w:rsid w:val="004221DB"/>
    <w:rsid w:val="0042251F"/>
    <w:rsid w:val="004227EB"/>
    <w:rsid w:val="00422D1F"/>
    <w:rsid w:val="004231A3"/>
    <w:rsid w:val="0042340F"/>
    <w:rsid w:val="0042343D"/>
    <w:rsid w:val="00424352"/>
    <w:rsid w:val="0042495F"/>
    <w:rsid w:val="00425829"/>
    <w:rsid w:val="0042582E"/>
    <w:rsid w:val="00426CA1"/>
    <w:rsid w:val="00426DF3"/>
    <w:rsid w:val="00426E76"/>
    <w:rsid w:val="00427D5F"/>
    <w:rsid w:val="00427FD2"/>
    <w:rsid w:val="004309D4"/>
    <w:rsid w:val="00431509"/>
    <w:rsid w:val="00431921"/>
    <w:rsid w:val="00431B4F"/>
    <w:rsid w:val="004321AC"/>
    <w:rsid w:val="004321E3"/>
    <w:rsid w:val="004322DE"/>
    <w:rsid w:val="004329AF"/>
    <w:rsid w:val="0043301A"/>
    <w:rsid w:val="00433467"/>
    <w:rsid w:val="004335E7"/>
    <w:rsid w:val="00433834"/>
    <w:rsid w:val="0043386D"/>
    <w:rsid w:val="00433E51"/>
    <w:rsid w:val="0043439B"/>
    <w:rsid w:val="004347A1"/>
    <w:rsid w:val="00434F72"/>
    <w:rsid w:val="00435064"/>
    <w:rsid w:val="00435082"/>
    <w:rsid w:val="00435BB2"/>
    <w:rsid w:val="00435E42"/>
    <w:rsid w:val="00436007"/>
    <w:rsid w:val="004376C6"/>
    <w:rsid w:val="00437B65"/>
    <w:rsid w:val="00437FEE"/>
    <w:rsid w:val="00440162"/>
    <w:rsid w:val="004407BC"/>
    <w:rsid w:val="004407D8"/>
    <w:rsid w:val="0044081C"/>
    <w:rsid w:val="00440E18"/>
    <w:rsid w:val="00440E75"/>
    <w:rsid w:val="004410D7"/>
    <w:rsid w:val="00441674"/>
    <w:rsid w:val="00443CDB"/>
    <w:rsid w:val="00444037"/>
    <w:rsid w:val="0044405F"/>
    <w:rsid w:val="00444068"/>
    <w:rsid w:val="0044466B"/>
    <w:rsid w:val="0044509F"/>
    <w:rsid w:val="0044558E"/>
    <w:rsid w:val="00445B70"/>
    <w:rsid w:val="004464C7"/>
    <w:rsid w:val="004464D4"/>
    <w:rsid w:val="00446619"/>
    <w:rsid w:val="00446FAC"/>
    <w:rsid w:val="00447524"/>
    <w:rsid w:val="004504B5"/>
    <w:rsid w:val="00450871"/>
    <w:rsid w:val="00450BDF"/>
    <w:rsid w:val="00451314"/>
    <w:rsid w:val="0045154E"/>
    <w:rsid w:val="00451990"/>
    <w:rsid w:val="004519DF"/>
    <w:rsid w:val="00451B1E"/>
    <w:rsid w:val="00451CB2"/>
    <w:rsid w:val="00452039"/>
    <w:rsid w:val="00452B1B"/>
    <w:rsid w:val="00453166"/>
    <w:rsid w:val="00453F36"/>
    <w:rsid w:val="0045536C"/>
    <w:rsid w:val="00455D42"/>
    <w:rsid w:val="00455D68"/>
    <w:rsid w:val="00456109"/>
    <w:rsid w:val="0045649A"/>
    <w:rsid w:val="004573B2"/>
    <w:rsid w:val="004575B6"/>
    <w:rsid w:val="004575C8"/>
    <w:rsid w:val="00457A17"/>
    <w:rsid w:val="0046138B"/>
    <w:rsid w:val="0046160E"/>
    <w:rsid w:val="00461D42"/>
    <w:rsid w:val="00462282"/>
    <w:rsid w:val="00462377"/>
    <w:rsid w:val="00462A6A"/>
    <w:rsid w:val="00464200"/>
    <w:rsid w:val="004642F9"/>
    <w:rsid w:val="00464595"/>
    <w:rsid w:val="0046598C"/>
    <w:rsid w:val="00465C0E"/>
    <w:rsid w:val="00466A5B"/>
    <w:rsid w:val="00470275"/>
    <w:rsid w:val="004705D9"/>
    <w:rsid w:val="004707D8"/>
    <w:rsid w:val="004715C8"/>
    <w:rsid w:val="004720B3"/>
    <w:rsid w:val="00472D05"/>
    <w:rsid w:val="00472D5B"/>
    <w:rsid w:val="004736A8"/>
    <w:rsid w:val="00473941"/>
    <w:rsid w:val="00474A14"/>
    <w:rsid w:val="00474B36"/>
    <w:rsid w:val="00474E0F"/>
    <w:rsid w:val="0047591F"/>
    <w:rsid w:val="00475D67"/>
    <w:rsid w:val="00475F16"/>
    <w:rsid w:val="00476C56"/>
    <w:rsid w:val="00480121"/>
    <w:rsid w:val="00480E51"/>
    <w:rsid w:val="00480E53"/>
    <w:rsid w:val="004812D0"/>
    <w:rsid w:val="00481795"/>
    <w:rsid w:val="00482666"/>
    <w:rsid w:val="00482D28"/>
    <w:rsid w:val="00483E55"/>
    <w:rsid w:val="00483F91"/>
    <w:rsid w:val="004844A5"/>
    <w:rsid w:val="00484BF4"/>
    <w:rsid w:val="004852C9"/>
    <w:rsid w:val="00485463"/>
    <w:rsid w:val="004855F7"/>
    <w:rsid w:val="004860A3"/>
    <w:rsid w:val="004864AE"/>
    <w:rsid w:val="00486CCD"/>
    <w:rsid w:val="004906F0"/>
    <w:rsid w:val="00491450"/>
    <w:rsid w:val="00491DCB"/>
    <w:rsid w:val="0049216E"/>
    <w:rsid w:val="00492BF1"/>
    <w:rsid w:val="004954DD"/>
    <w:rsid w:val="0049561F"/>
    <w:rsid w:val="004956B4"/>
    <w:rsid w:val="00495BAC"/>
    <w:rsid w:val="00495C46"/>
    <w:rsid w:val="00495FD6"/>
    <w:rsid w:val="0049660D"/>
    <w:rsid w:val="00496C76"/>
    <w:rsid w:val="004A00BB"/>
    <w:rsid w:val="004A07AE"/>
    <w:rsid w:val="004A0C37"/>
    <w:rsid w:val="004A0FCF"/>
    <w:rsid w:val="004A180F"/>
    <w:rsid w:val="004A1D70"/>
    <w:rsid w:val="004A24BA"/>
    <w:rsid w:val="004A2D8E"/>
    <w:rsid w:val="004A2E59"/>
    <w:rsid w:val="004A3504"/>
    <w:rsid w:val="004A38F1"/>
    <w:rsid w:val="004A3A02"/>
    <w:rsid w:val="004A3B8B"/>
    <w:rsid w:val="004A3CA4"/>
    <w:rsid w:val="004A3DE1"/>
    <w:rsid w:val="004A41ED"/>
    <w:rsid w:val="004A42AF"/>
    <w:rsid w:val="004A42FE"/>
    <w:rsid w:val="004A4701"/>
    <w:rsid w:val="004A50CE"/>
    <w:rsid w:val="004A5F71"/>
    <w:rsid w:val="004A6A7D"/>
    <w:rsid w:val="004A6D64"/>
    <w:rsid w:val="004A7028"/>
    <w:rsid w:val="004A75BA"/>
    <w:rsid w:val="004B05DA"/>
    <w:rsid w:val="004B193A"/>
    <w:rsid w:val="004B26B0"/>
    <w:rsid w:val="004B2D6D"/>
    <w:rsid w:val="004B2F1A"/>
    <w:rsid w:val="004B2F48"/>
    <w:rsid w:val="004B37C7"/>
    <w:rsid w:val="004B3881"/>
    <w:rsid w:val="004B393E"/>
    <w:rsid w:val="004B439F"/>
    <w:rsid w:val="004B46F2"/>
    <w:rsid w:val="004B49B4"/>
    <w:rsid w:val="004B573B"/>
    <w:rsid w:val="004B591B"/>
    <w:rsid w:val="004B5D61"/>
    <w:rsid w:val="004B6299"/>
    <w:rsid w:val="004B645E"/>
    <w:rsid w:val="004B74FA"/>
    <w:rsid w:val="004B7F3A"/>
    <w:rsid w:val="004C0866"/>
    <w:rsid w:val="004C0F0E"/>
    <w:rsid w:val="004C13B5"/>
    <w:rsid w:val="004C1497"/>
    <w:rsid w:val="004C2EB7"/>
    <w:rsid w:val="004C3497"/>
    <w:rsid w:val="004C37CD"/>
    <w:rsid w:val="004C3A5F"/>
    <w:rsid w:val="004C3EE2"/>
    <w:rsid w:val="004C4325"/>
    <w:rsid w:val="004C47E6"/>
    <w:rsid w:val="004C5087"/>
    <w:rsid w:val="004C5B2E"/>
    <w:rsid w:val="004C6229"/>
    <w:rsid w:val="004C638D"/>
    <w:rsid w:val="004C63E1"/>
    <w:rsid w:val="004C6758"/>
    <w:rsid w:val="004C7424"/>
    <w:rsid w:val="004D0277"/>
    <w:rsid w:val="004D0335"/>
    <w:rsid w:val="004D0A3E"/>
    <w:rsid w:val="004D0E6F"/>
    <w:rsid w:val="004D15EB"/>
    <w:rsid w:val="004D198C"/>
    <w:rsid w:val="004D231E"/>
    <w:rsid w:val="004D2626"/>
    <w:rsid w:val="004D271E"/>
    <w:rsid w:val="004D31E0"/>
    <w:rsid w:val="004D31ED"/>
    <w:rsid w:val="004D32B6"/>
    <w:rsid w:val="004D357B"/>
    <w:rsid w:val="004D3A84"/>
    <w:rsid w:val="004D3B30"/>
    <w:rsid w:val="004D3C14"/>
    <w:rsid w:val="004D3DD6"/>
    <w:rsid w:val="004D45D8"/>
    <w:rsid w:val="004D4C42"/>
    <w:rsid w:val="004D5169"/>
    <w:rsid w:val="004D609F"/>
    <w:rsid w:val="004D6D6A"/>
    <w:rsid w:val="004D6F95"/>
    <w:rsid w:val="004D707F"/>
    <w:rsid w:val="004D7524"/>
    <w:rsid w:val="004D79ED"/>
    <w:rsid w:val="004E01EA"/>
    <w:rsid w:val="004E03DC"/>
    <w:rsid w:val="004E0596"/>
    <w:rsid w:val="004E0736"/>
    <w:rsid w:val="004E0A7D"/>
    <w:rsid w:val="004E0B38"/>
    <w:rsid w:val="004E109C"/>
    <w:rsid w:val="004E16B7"/>
    <w:rsid w:val="004E1E8C"/>
    <w:rsid w:val="004E1EE7"/>
    <w:rsid w:val="004E1F7C"/>
    <w:rsid w:val="004E234E"/>
    <w:rsid w:val="004E27FA"/>
    <w:rsid w:val="004E2BD6"/>
    <w:rsid w:val="004E2E5C"/>
    <w:rsid w:val="004E3569"/>
    <w:rsid w:val="004E35FA"/>
    <w:rsid w:val="004E3D6A"/>
    <w:rsid w:val="004E4254"/>
    <w:rsid w:val="004E453B"/>
    <w:rsid w:val="004E4AE8"/>
    <w:rsid w:val="004E5950"/>
    <w:rsid w:val="004E6754"/>
    <w:rsid w:val="004E6BDA"/>
    <w:rsid w:val="004E714D"/>
    <w:rsid w:val="004E7231"/>
    <w:rsid w:val="004E74F6"/>
    <w:rsid w:val="004E7CE4"/>
    <w:rsid w:val="004F063D"/>
    <w:rsid w:val="004F0685"/>
    <w:rsid w:val="004F13A1"/>
    <w:rsid w:val="004F26F9"/>
    <w:rsid w:val="004F2B33"/>
    <w:rsid w:val="004F307C"/>
    <w:rsid w:val="004F333F"/>
    <w:rsid w:val="004F3662"/>
    <w:rsid w:val="004F3A98"/>
    <w:rsid w:val="004F3C74"/>
    <w:rsid w:val="004F4530"/>
    <w:rsid w:val="004F4656"/>
    <w:rsid w:val="004F494B"/>
    <w:rsid w:val="004F4FFF"/>
    <w:rsid w:val="004F65FD"/>
    <w:rsid w:val="004F6704"/>
    <w:rsid w:val="004F675A"/>
    <w:rsid w:val="004F6996"/>
    <w:rsid w:val="004F6EF1"/>
    <w:rsid w:val="004F78A9"/>
    <w:rsid w:val="0050005D"/>
    <w:rsid w:val="00500119"/>
    <w:rsid w:val="00500B1E"/>
    <w:rsid w:val="00501B06"/>
    <w:rsid w:val="00501BFE"/>
    <w:rsid w:val="00501DBD"/>
    <w:rsid w:val="00502EEC"/>
    <w:rsid w:val="0050313D"/>
    <w:rsid w:val="005033F8"/>
    <w:rsid w:val="00503C4D"/>
    <w:rsid w:val="00503C97"/>
    <w:rsid w:val="00504B67"/>
    <w:rsid w:val="00504C06"/>
    <w:rsid w:val="00504D4A"/>
    <w:rsid w:val="00505CC6"/>
    <w:rsid w:val="00506596"/>
    <w:rsid w:val="0050775B"/>
    <w:rsid w:val="005111CF"/>
    <w:rsid w:val="005116F8"/>
    <w:rsid w:val="00511FE7"/>
    <w:rsid w:val="0051290F"/>
    <w:rsid w:val="005129E6"/>
    <w:rsid w:val="00512F91"/>
    <w:rsid w:val="00513CCE"/>
    <w:rsid w:val="00513EE9"/>
    <w:rsid w:val="00514776"/>
    <w:rsid w:val="00514A88"/>
    <w:rsid w:val="00514FAB"/>
    <w:rsid w:val="0051525D"/>
    <w:rsid w:val="00515493"/>
    <w:rsid w:val="005159FB"/>
    <w:rsid w:val="00516273"/>
    <w:rsid w:val="00517A35"/>
    <w:rsid w:val="005201ED"/>
    <w:rsid w:val="005203E3"/>
    <w:rsid w:val="00520466"/>
    <w:rsid w:val="00520A41"/>
    <w:rsid w:val="00520FC4"/>
    <w:rsid w:val="005217B6"/>
    <w:rsid w:val="00521BA6"/>
    <w:rsid w:val="00521F41"/>
    <w:rsid w:val="00522FA9"/>
    <w:rsid w:val="0052359A"/>
    <w:rsid w:val="00523FA6"/>
    <w:rsid w:val="005257B8"/>
    <w:rsid w:val="00525A6D"/>
    <w:rsid w:val="00527215"/>
    <w:rsid w:val="005302DC"/>
    <w:rsid w:val="00530343"/>
    <w:rsid w:val="00531237"/>
    <w:rsid w:val="005315B6"/>
    <w:rsid w:val="0053262F"/>
    <w:rsid w:val="005329C5"/>
    <w:rsid w:val="00532C9B"/>
    <w:rsid w:val="005332A0"/>
    <w:rsid w:val="0053343C"/>
    <w:rsid w:val="00533A13"/>
    <w:rsid w:val="00533B64"/>
    <w:rsid w:val="00534839"/>
    <w:rsid w:val="00534AE3"/>
    <w:rsid w:val="005358D2"/>
    <w:rsid w:val="00535933"/>
    <w:rsid w:val="005360CE"/>
    <w:rsid w:val="0053640B"/>
    <w:rsid w:val="00536A0E"/>
    <w:rsid w:val="005371DA"/>
    <w:rsid w:val="0053735E"/>
    <w:rsid w:val="005373B5"/>
    <w:rsid w:val="00537F5F"/>
    <w:rsid w:val="00540DFF"/>
    <w:rsid w:val="005411A8"/>
    <w:rsid w:val="00541675"/>
    <w:rsid w:val="00541CFF"/>
    <w:rsid w:val="00541F5E"/>
    <w:rsid w:val="005420BA"/>
    <w:rsid w:val="005422EE"/>
    <w:rsid w:val="00542807"/>
    <w:rsid w:val="005428C4"/>
    <w:rsid w:val="0054290F"/>
    <w:rsid w:val="00542FF6"/>
    <w:rsid w:val="00543053"/>
    <w:rsid w:val="00544196"/>
    <w:rsid w:val="005441B6"/>
    <w:rsid w:val="0054457E"/>
    <w:rsid w:val="005455AA"/>
    <w:rsid w:val="00545951"/>
    <w:rsid w:val="005465B2"/>
    <w:rsid w:val="005468F4"/>
    <w:rsid w:val="00546F31"/>
    <w:rsid w:val="0054700C"/>
    <w:rsid w:val="005470D5"/>
    <w:rsid w:val="005476D2"/>
    <w:rsid w:val="00547C2C"/>
    <w:rsid w:val="00550571"/>
    <w:rsid w:val="005509C8"/>
    <w:rsid w:val="0055125C"/>
    <w:rsid w:val="0055196C"/>
    <w:rsid w:val="00552C2A"/>
    <w:rsid w:val="00552C37"/>
    <w:rsid w:val="00552E98"/>
    <w:rsid w:val="00553622"/>
    <w:rsid w:val="00553A03"/>
    <w:rsid w:val="00553D54"/>
    <w:rsid w:val="00555060"/>
    <w:rsid w:val="00555309"/>
    <w:rsid w:val="005558B8"/>
    <w:rsid w:val="00555AB3"/>
    <w:rsid w:val="00555AD2"/>
    <w:rsid w:val="00556CAC"/>
    <w:rsid w:val="00557400"/>
    <w:rsid w:val="00557E8E"/>
    <w:rsid w:val="00560865"/>
    <w:rsid w:val="00560CC6"/>
    <w:rsid w:val="00560F20"/>
    <w:rsid w:val="005622C7"/>
    <w:rsid w:val="0056305F"/>
    <w:rsid w:val="0056392D"/>
    <w:rsid w:val="00563CC8"/>
    <w:rsid w:val="00563DB8"/>
    <w:rsid w:val="00563E8B"/>
    <w:rsid w:val="005644D6"/>
    <w:rsid w:val="00564F46"/>
    <w:rsid w:val="00565453"/>
    <w:rsid w:val="005655FA"/>
    <w:rsid w:val="005656A8"/>
    <w:rsid w:val="00565739"/>
    <w:rsid w:val="00565E99"/>
    <w:rsid w:val="00566169"/>
    <w:rsid w:val="005668C8"/>
    <w:rsid w:val="00566D39"/>
    <w:rsid w:val="00566E7E"/>
    <w:rsid w:val="0057005A"/>
    <w:rsid w:val="00570146"/>
    <w:rsid w:val="00570743"/>
    <w:rsid w:val="0057095A"/>
    <w:rsid w:val="00571B87"/>
    <w:rsid w:val="00571E51"/>
    <w:rsid w:val="00572259"/>
    <w:rsid w:val="0057242B"/>
    <w:rsid w:val="00572594"/>
    <w:rsid w:val="0057283F"/>
    <w:rsid w:val="00572A6A"/>
    <w:rsid w:val="00572FB9"/>
    <w:rsid w:val="00573D1C"/>
    <w:rsid w:val="0057435F"/>
    <w:rsid w:val="005743FD"/>
    <w:rsid w:val="00574557"/>
    <w:rsid w:val="005750FF"/>
    <w:rsid w:val="005753BC"/>
    <w:rsid w:val="00575B17"/>
    <w:rsid w:val="00575E17"/>
    <w:rsid w:val="00577056"/>
    <w:rsid w:val="00577AF8"/>
    <w:rsid w:val="00577C9B"/>
    <w:rsid w:val="00577EC8"/>
    <w:rsid w:val="0058000D"/>
    <w:rsid w:val="00580505"/>
    <w:rsid w:val="00580F65"/>
    <w:rsid w:val="00581AFE"/>
    <w:rsid w:val="00581CE6"/>
    <w:rsid w:val="00581EAE"/>
    <w:rsid w:val="00581F8C"/>
    <w:rsid w:val="00582290"/>
    <w:rsid w:val="005825BC"/>
    <w:rsid w:val="00583E21"/>
    <w:rsid w:val="005850E5"/>
    <w:rsid w:val="005866BB"/>
    <w:rsid w:val="00586D3D"/>
    <w:rsid w:val="00587426"/>
    <w:rsid w:val="00591122"/>
    <w:rsid w:val="00591359"/>
    <w:rsid w:val="00591379"/>
    <w:rsid w:val="0059137C"/>
    <w:rsid w:val="005915D9"/>
    <w:rsid w:val="005925D9"/>
    <w:rsid w:val="00592B60"/>
    <w:rsid w:val="00592BAC"/>
    <w:rsid w:val="005934CB"/>
    <w:rsid w:val="00593D53"/>
    <w:rsid w:val="0059489F"/>
    <w:rsid w:val="005961BE"/>
    <w:rsid w:val="00597B6B"/>
    <w:rsid w:val="005A0CE1"/>
    <w:rsid w:val="005A0E21"/>
    <w:rsid w:val="005A122A"/>
    <w:rsid w:val="005A1504"/>
    <w:rsid w:val="005A15B4"/>
    <w:rsid w:val="005A1A67"/>
    <w:rsid w:val="005A1EDE"/>
    <w:rsid w:val="005A24D3"/>
    <w:rsid w:val="005A2A78"/>
    <w:rsid w:val="005A2D99"/>
    <w:rsid w:val="005A3235"/>
    <w:rsid w:val="005A33AE"/>
    <w:rsid w:val="005A37CC"/>
    <w:rsid w:val="005A3963"/>
    <w:rsid w:val="005A3C14"/>
    <w:rsid w:val="005A3EDF"/>
    <w:rsid w:val="005A410C"/>
    <w:rsid w:val="005A4491"/>
    <w:rsid w:val="005A4B7B"/>
    <w:rsid w:val="005A4BC2"/>
    <w:rsid w:val="005A5211"/>
    <w:rsid w:val="005A56E6"/>
    <w:rsid w:val="005A66C4"/>
    <w:rsid w:val="005A6CD5"/>
    <w:rsid w:val="005A7317"/>
    <w:rsid w:val="005A73CF"/>
    <w:rsid w:val="005B00C7"/>
    <w:rsid w:val="005B1610"/>
    <w:rsid w:val="005B17E1"/>
    <w:rsid w:val="005B25E6"/>
    <w:rsid w:val="005B2745"/>
    <w:rsid w:val="005B2B45"/>
    <w:rsid w:val="005B2B5E"/>
    <w:rsid w:val="005B347E"/>
    <w:rsid w:val="005B3759"/>
    <w:rsid w:val="005B43C0"/>
    <w:rsid w:val="005B4674"/>
    <w:rsid w:val="005B4A88"/>
    <w:rsid w:val="005B54F7"/>
    <w:rsid w:val="005B5A21"/>
    <w:rsid w:val="005B5AFD"/>
    <w:rsid w:val="005B6855"/>
    <w:rsid w:val="005B6A7C"/>
    <w:rsid w:val="005B741B"/>
    <w:rsid w:val="005B7842"/>
    <w:rsid w:val="005C0711"/>
    <w:rsid w:val="005C126A"/>
    <w:rsid w:val="005C198E"/>
    <w:rsid w:val="005C215A"/>
    <w:rsid w:val="005C21AE"/>
    <w:rsid w:val="005C31B6"/>
    <w:rsid w:val="005C3401"/>
    <w:rsid w:val="005C425E"/>
    <w:rsid w:val="005C471F"/>
    <w:rsid w:val="005C4B7A"/>
    <w:rsid w:val="005C4BE3"/>
    <w:rsid w:val="005C4EAC"/>
    <w:rsid w:val="005C58AF"/>
    <w:rsid w:val="005C5BF2"/>
    <w:rsid w:val="005C6216"/>
    <w:rsid w:val="005C6D4C"/>
    <w:rsid w:val="005C6DC3"/>
    <w:rsid w:val="005C6E5E"/>
    <w:rsid w:val="005C77E8"/>
    <w:rsid w:val="005C7C04"/>
    <w:rsid w:val="005C7C23"/>
    <w:rsid w:val="005C7D14"/>
    <w:rsid w:val="005C7D60"/>
    <w:rsid w:val="005C7D67"/>
    <w:rsid w:val="005C7F66"/>
    <w:rsid w:val="005D0111"/>
    <w:rsid w:val="005D091B"/>
    <w:rsid w:val="005D0DDD"/>
    <w:rsid w:val="005D0E39"/>
    <w:rsid w:val="005D2A4D"/>
    <w:rsid w:val="005D3307"/>
    <w:rsid w:val="005D3689"/>
    <w:rsid w:val="005D3A0B"/>
    <w:rsid w:val="005D43F7"/>
    <w:rsid w:val="005D47A6"/>
    <w:rsid w:val="005D4E6F"/>
    <w:rsid w:val="005D51D5"/>
    <w:rsid w:val="005D5760"/>
    <w:rsid w:val="005D60E8"/>
    <w:rsid w:val="005D64A4"/>
    <w:rsid w:val="005D6503"/>
    <w:rsid w:val="005D7862"/>
    <w:rsid w:val="005D7899"/>
    <w:rsid w:val="005D78D5"/>
    <w:rsid w:val="005D7D18"/>
    <w:rsid w:val="005E091C"/>
    <w:rsid w:val="005E105A"/>
    <w:rsid w:val="005E11AB"/>
    <w:rsid w:val="005E15A6"/>
    <w:rsid w:val="005E19CA"/>
    <w:rsid w:val="005E2F87"/>
    <w:rsid w:val="005E384A"/>
    <w:rsid w:val="005E3A30"/>
    <w:rsid w:val="005E4ADB"/>
    <w:rsid w:val="005E5172"/>
    <w:rsid w:val="005E5268"/>
    <w:rsid w:val="005E55EB"/>
    <w:rsid w:val="005E5975"/>
    <w:rsid w:val="005E62A8"/>
    <w:rsid w:val="005E741B"/>
    <w:rsid w:val="005E747A"/>
    <w:rsid w:val="005E7ADE"/>
    <w:rsid w:val="005E7BE2"/>
    <w:rsid w:val="005E7C1D"/>
    <w:rsid w:val="005F025E"/>
    <w:rsid w:val="005F0EBD"/>
    <w:rsid w:val="005F197A"/>
    <w:rsid w:val="005F1B9F"/>
    <w:rsid w:val="005F1BA9"/>
    <w:rsid w:val="005F2203"/>
    <w:rsid w:val="005F23FB"/>
    <w:rsid w:val="005F2AE5"/>
    <w:rsid w:val="005F3A59"/>
    <w:rsid w:val="005F3AFE"/>
    <w:rsid w:val="005F3E2C"/>
    <w:rsid w:val="005F4809"/>
    <w:rsid w:val="005F494C"/>
    <w:rsid w:val="005F4CCE"/>
    <w:rsid w:val="005F5427"/>
    <w:rsid w:val="005F5CFE"/>
    <w:rsid w:val="005F6554"/>
    <w:rsid w:val="005F766E"/>
    <w:rsid w:val="00600225"/>
    <w:rsid w:val="00600920"/>
    <w:rsid w:val="00600CB5"/>
    <w:rsid w:val="00600E67"/>
    <w:rsid w:val="00600FF2"/>
    <w:rsid w:val="00602204"/>
    <w:rsid w:val="006030D0"/>
    <w:rsid w:val="00603630"/>
    <w:rsid w:val="0060385B"/>
    <w:rsid w:val="00603A08"/>
    <w:rsid w:val="00604197"/>
    <w:rsid w:val="006047E1"/>
    <w:rsid w:val="00604CD6"/>
    <w:rsid w:val="006059CE"/>
    <w:rsid w:val="006059ED"/>
    <w:rsid w:val="00605CBE"/>
    <w:rsid w:val="00605ED2"/>
    <w:rsid w:val="00606039"/>
    <w:rsid w:val="0060630E"/>
    <w:rsid w:val="00606513"/>
    <w:rsid w:val="006065C9"/>
    <w:rsid w:val="00606C3F"/>
    <w:rsid w:val="00610171"/>
    <w:rsid w:val="00610B8B"/>
    <w:rsid w:val="00611CCE"/>
    <w:rsid w:val="00612235"/>
    <w:rsid w:val="00612C57"/>
    <w:rsid w:val="0061319C"/>
    <w:rsid w:val="00613F39"/>
    <w:rsid w:val="006143B6"/>
    <w:rsid w:val="0061444D"/>
    <w:rsid w:val="00614A37"/>
    <w:rsid w:val="00614B70"/>
    <w:rsid w:val="00614F92"/>
    <w:rsid w:val="0061546B"/>
    <w:rsid w:val="00615E6F"/>
    <w:rsid w:val="00616027"/>
    <w:rsid w:val="006162EF"/>
    <w:rsid w:val="006164D6"/>
    <w:rsid w:val="00616B75"/>
    <w:rsid w:val="006171B8"/>
    <w:rsid w:val="00617249"/>
    <w:rsid w:val="006172DE"/>
    <w:rsid w:val="00620195"/>
    <w:rsid w:val="006208F5"/>
    <w:rsid w:val="0062099C"/>
    <w:rsid w:val="0062106B"/>
    <w:rsid w:val="00621361"/>
    <w:rsid w:val="00622B82"/>
    <w:rsid w:val="00623A3B"/>
    <w:rsid w:val="00624AD0"/>
    <w:rsid w:val="00624EA0"/>
    <w:rsid w:val="0062570D"/>
    <w:rsid w:val="006257D9"/>
    <w:rsid w:val="00625B1B"/>
    <w:rsid w:val="006262F2"/>
    <w:rsid w:val="00626B01"/>
    <w:rsid w:val="00626E3B"/>
    <w:rsid w:val="006278F1"/>
    <w:rsid w:val="00627C4B"/>
    <w:rsid w:val="00627CFB"/>
    <w:rsid w:val="006300E7"/>
    <w:rsid w:val="00630B64"/>
    <w:rsid w:val="00630E82"/>
    <w:rsid w:val="00631EEA"/>
    <w:rsid w:val="0063292E"/>
    <w:rsid w:val="006342DB"/>
    <w:rsid w:val="006343CF"/>
    <w:rsid w:val="00634FEF"/>
    <w:rsid w:val="00635183"/>
    <w:rsid w:val="0063532F"/>
    <w:rsid w:val="0063552E"/>
    <w:rsid w:val="006355E4"/>
    <w:rsid w:val="00635ACB"/>
    <w:rsid w:val="006372F1"/>
    <w:rsid w:val="00637AB6"/>
    <w:rsid w:val="00640938"/>
    <w:rsid w:val="00640BFD"/>
    <w:rsid w:val="00641D33"/>
    <w:rsid w:val="00642154"/>
    <w:rsid w:val="00642DBB"/>
    <w:rsid w:val="00643127"/>
    <w:rsid w:val="00643C63"/>
    <w:rsid w:val="00643D2A"/>
    <w:rsid w:val="00643F46"/>
    <w:rsid w:val="00645787"/>
    <w:rsid w:val="00646967"/>
    <w:rsid w:val="00651729"/>
    <w:rsid w:val="00651978"/>
    <w:rsid w:val="0065232E"/>
    <w:rsid w:val="006534F5"/>
    <w:rsid w:val="00653580"/>
    <w:rsid w:val="006542A1"/>
    <w:rsid w:val="006546EB"/>
    <w:rsid w:val="00654A0E"/>
    <w:rsid w:val="00654FC5"/>
    <w:rsid w:val="0065577D"/>
    <w:rsid w:val="00655CE8"/>
    <w:rsid w:val="0065636C"/>
    <w:rsid w:val="00656507"/>
    <w:rsid w:val="0065667A"/>
    <w:rsid w:val="00656754"/>
    <w:rsid w:val="006574FD"/>
    <w:rsid w:val="00657982"/>
    <w:rsid w:val="00657A34"/>
    <w:rsid w:val="00661133"/>
    <w:rsid w:val="00661179"/>
    <w:rsid w:val="0066154A"/>
    <w:rsid w:val="00662DC1"/>
    <w:rsid w:val="006631D6"/>
    <w:rsid w:val="00663DA0"/>
    <w:rsid w:val="00664070"/>
    <w:rsid w:val="00664348"/>
    <w:rsid w:val="00664733"/>
    <w:rsid w:val="00664999"/>
    <w:rsid w:val="006650F2"/>
    <w:rsid w:val="00665503"/>
    <w:rsid w:val="00665951"/>
    <w:rsid w:val="0066645E"/>
    <w:rsid w:val="006666CE"/>
    <w:rsid w:val="00666D6B"/>
    <w:rsid w:val="00667827"/>
    <w:rsid w:val="006704E3"/>
    <w:rsid w:val="00670A1D"/>
    <w:rsid w:val="00671066"/>
    <w:rsid w:val="006716B8"/>
    <w:rsid w:val="00672561"/>
    <w:rsid w:val="00672C06"/>
    <w:rsid w:val="00674687"/>
    <w:rsid w:val="00675231"/>
    <w:rsid w:val="0067576B"/>
    <w:rsid w:val="00675BEC"/>
    <w:rsid w:val="00676812"/>
    <w:rsid w:val="00676A1F"/>
    <w:rsid w:val="00676A67"/>
    <w:rsid w:val="00681583"/>
    <w:rsid w:val="00681A91"/>
    <w:rsid w:val="0068203D"/>
    <w:rsid w:val="0068207F"/>
    <w:rsid w:val="00682647"/>
    <w:rsid w:val="006826F1"/>
    <w:rsid w:val="00682E5F"/>
    <w:rsid w:val="00683CBF"/>
    <w:rsid w:val="00683F9C"/>
    <w:rsid w:val="0068409B"/>
    <w:rsid w:val="00684150"/>
    <w:rsid w:val="00685444"/>
    <w:rsid w:val="00691E30"/>
    <w:rsid w:val="006921F6"/>
    <w:rsid w:val="006923F4"/>
    <w:rsid w:val="006926DC"/>
    <w:rsid w:val="00692A1C"/>
    <w:rsid w:val="00692EEF"/>
    <w:rsid w:val="00692F11"/>
    <w:rsid w:val="00692FD3"/>
    <w:rsid w:val="006933B8"/>
    <w:rsid w:val="0069361E"/>
    <w:rsid w:val="00693906"/>
    <w:rsid w:val="00694981"/>
    <w:rsid w:val="00695335"/>
    <w:rsid w:val="00695585"/>
    <w:rsid w:val="00695CDF"/>
    <w:rsid w:val="00695CE2"/>
    <w:rsid w:val="00695EE1"/>
    <w:rsid w:val="0069655B"/>
    <w:rsid w:val="00696918"/>
    <w:rsid w:val="00696A5B"/>
    <w:rsid w:val="00696C03"/>
    <w:rsid w:val="00696DFD"/>
    <w:rsid w:val="00696FCF"/>
    <w:rsid w:val="006A08E2"/>
    <w:rsid w:val="006A1391"/>
    <w:rsid w:val="006A1BB8"/>
    <w:rsid w:val="006A1E48"/>
    <w:rsid w:val="006A1E53"/>
    <w:rsid w:val="006A2498"/>
    <w:rsid w:val="006A2715"/>
    <w:rsid w:val="006A28CC"/>
    <w:rsid w:val="006A386F"/>
    <w:rsid w:val="006A3FA7"/>
    <w:rsid w:val="006A4AD6"/>
    <w:rsid w:val="006A507E"/>
    <w:rsid w:val="006A54AF"/>
    <w:rsid w:val="006A5E98"/>
    <w:rsid w:val="006A681F"/>
    <w:rsid w:val="006A7ADF"/>
    <w:rsid w:val="006A7E91"/>
    <w:rsid w:val="006A7EC4"/>
    <w:rsid w:val="006B0991"/>
    <w:rsid w:val="006B0E6E"/>
    <w:rsid w:val="006B0E92"/>
    <w:rsid w:val="006B19AB"/>
    <w:rsid w:val="006B2043"/>
    <w:rsid w:val="006B21B2"/>
    <w:rsid w:val="006B2B83"/>
    <w:rsid w:val="006B2BD6"/>
    <w:rsid w:val="006B2D1C"/>
    <w:rsid w:val="006B34C0"/>
    <w:rsid w:val="006B4D02"/>
    <w:rsid w:val="006B5332"/>
    <w:rsid w:val="006B56B4"/>
    <w:rsid w:val="006B5970"/>
    <w:rsid w:val="006B7616"/>
    <w:rsid w:val="006B76C8"/>
    <w:rsid w:val="006C04D0"/>
    <w:rsid w:val="006C074A"/>
    <w:rsid w:val="006C1A2C"/>
    <w:rsid w:val="006C1F7B"/>
    <w:rsid w:val="006C24D9"/>
    <w:rsid w:val="006C2506"/>
    <w:rsid w:val="006C3247"/>
    <w:rsid w:val="006C52BB"/>
    <w:rsid w:val="006C69D2"/>
    <w:rsid w:val="006C7141"/>
    <w:rsid w:val="006D03AB"/>
    <w:rsid w:val="006D0821"/>
    <w:rsid w:val="006D0D18"/>
    <w:rsid w:val="006D0E84"/>
    <w:rsid w:val="006D10CE"/>
    <w:rsid w:val="006D15EA"/>
    <w:rsid w:val="006D194A"/>
    <w:rsid w:val="006D1BA6"/>
    <w:rsid w:val="006D269E"/>
    <w:rsid w:val="006D2C2A"/>
    <w:rsid w:val="006D342C"/>
    <w:rsid w:val="006D3CF7"/>
    <w:rsid w:val="006D4070"/>
    <w:rsid w:val="006D4E50"/>
    <w:rsid w:val="006D5DA7"/>
    <w:rsid w:val="006D5DE7"/>
    <w:rsid w:val="006D66C0"/>
    <w:rsid w:val="006D7262"/>
    <w:rsid w:val="006D74BD"/>
    <w:rsid w:val="006D751C"/>
    <w:rsid w:val="006D782B"/>
    <w:rsid w:val="006E02BC"/>
    <w:rsid w:val="006E06F4"/>
    <w:rsid w:val="006E0D75"/>
    <w:rsid w:val="006E105C"/>
    <w:rsid w:val="006E1309"/>
    <w:rsid w:val="006E17B5"/>
    <w:rsid w:val="006E25E6"/>
    <w:rsid w:val="006E3560"/>
    <w:rsid w:val="006E3908"/>
    <w:rsid w:val="006E41D5"/>
    <w:rsid w:val="006E4730"/>
    <w:rsid w:val="006E4B71"/>
    <w:rsid w:val="006E5255"/>
    <w:rsid w:val="006E5648"/>
    <w:rsid w:val="006E6143"/>
    <w:rsid w:val="006E6A0A"/>
    <w:rsid w:val="006E6F8A"/>
    <w:rsid w:val="006E7010"/>
    <w:rsid w:val="006E79BB"/>
    <w:rsid w:val="006E7D43"/>
    <w:rsid w:val="006E7F03"/>
    <w:rsid w:val="006F05FC"/>
    <w:rsid w:val="006F0A6A"/>
    <w:rsid w:val="006F17DD"/>
    <w:rsid w:val="006F2AB0"/>
    <w:rsid w:val="006F2BA2"/>
    <w:rsid w:val="006F39FF"/>
    <w:rsid w:val="006F4C5C"/>
    <w:rsid w:val="006F53AB"/>
    <w:rsid w:val="006F59B5"/>
    <w:rsid w:val="006F5B86"/>
    <w:rsid w:val="006F62FA"/>
    <w:rsid w:val="006F6415"/>
    <w:rsid w:val="006F67B6"/>
    <w:rsid w:val="006F6885"/>
    <w:rsid w:val="006F7064"/>
    <w:rsid w:val="006F7B62"/>
    <w:rsid w:val="0070052B"/>
    <w:rsid w:val="00700A9F"/>
    <w:rsid w:val="007010A2"/>
    <w:rsid w:val="007013E5"/>
    <w:rsid w:val="00701A92"/>
    <w:rsid w:val="007024E1"/>
    <w:rsid w:val="00702949"/>
    <w:rsid w:val="00702D1A"/>
    <w:rsid w:val="0070328B"/>
    <w:rsid w:val="007034FD"/>
    <w:rsid w:val="007038C7"/>
    <w:rsid w:val="00703BA9"/>
    <w:rsid w:val="007044D0"/>
    <w:rsid w:val="00705C11"/>
    <w:rsid w:val="00706658"/>
    <w:rsid w:val="007078A4"/>
    <w:rsid w:val="00707AA6"/>
    <w:rsid w:val="00707E64"/>
    <w:rsid w:val="0071081A"/>
    <w:rsid w:val="00710EAC"/>
    <w:rsid w:val="00711830"/>
    <w:rsid w:val="00711A5C"/>
    <w:rsid w:val="00711AE1"/>
    <w:rsid w:val="007138D5"/>
    <w:rsid w:val="007142C7"/>
    <w:rsid w:val="0071474D"/>
    <w:rsid w:val="00715124"/>
    <w:rsid w:val="007157A4"/>
    <w:rsid w:val="007157B9"/>
    <w:rsid w:val="007167D7"/>
    <w:rsid w:val="0071738F"/>
    <w:rsid w:val="007208A7"/>
    <w:rsid w:val="00720EAF"/>
    <w:rsid w:val="00722B71"/>
    <w:rsid w:val="0072333A"/>
    <w:rsid w:val="00724E68"/>
    <w:rsid w:val="0072513E"/>
    <w:rsid w:val="00725638"/>
    <w:rsid w:val="00725D84"/>
    <w:rsid w:val="00726512"/>
    <w:rsid w:val="00726B2E"/>
    <w:rsid w:val="00726F7E"/>
    <w:rsid w:val="007272D3"/>
    <w:rsid w:val="0072766A"/>
    <w:rsid w:val="00727836"/>
    <w:rsid w:val="00727E80"/>
    <w:rsid w:val="00730833"/>
    <w:rsid w:val="0073115A"/>
    <w:rsid w:val="00731649"/>
    <w:rsid w:val="007319CE"/>
    <w:rsid w:val="00731D02"/>
    <w:rsid w:val="00732A2E"/>
    <w:rsid w:val="00732B35"/>
    <w:rsid w:val="007342E3"/>
    <w:rsid w:val="00734481"/>
    <w:rsid w:val="00734E3E"/>
    <w:rsid w:val="00734EF7"/>
    <w:rsid w:val="0073541E"/>
    <w:rsid w:val="00735875"/>
    <w:rsid w:val="007359AD"/>
    <w:rsid w:val="00735B4B"/>
    <w:rsid w:val="00735C24"/>
    <w:rsid w:val="00735DBA"/>
    <w:rsid w:val="0073621C"/>
    <w:rsid w:val="0073636A"/>
    <w:rsid w:val="0073652D"/>
    <w:rsid w:val="007367F0"/>
    <w:rsid w:val="0073682B"/>
    <w:rsid w:val="007379AF"/>
    <w:rsid w:val="00740AE5"/>
    <w:rsid w:val="00740C76"/>
    <w:rsid w:val="007413A1"/>
    <w:rsid w:val="007413E0"/>
    <w:rsid w:val="00741FAE"/>
    <w:rsid w:val="007421DF"/>
    <w:rsid w:val="007426E0"/>
    <w:rsid w:val="00742979"/>
    <w:rsid w:val="0074305A"/>
    <w:rsid w:val="0074361B"/>
    <w:rsid w:val="007439F7"/>
    <w:rsid w:val="00743B09"/>
    <w:rsid w:val="00743BCE"/>
    <w:rsid w:val="00743E7F"/>
    <w:rsid w:val="007442CA"/>
    <w:rsid w:val="00744459"/>
    <w:rsid w:val="007444CC"/>
    <w:rsid w:val="00744BD9"/>
    <w:rsid w:val="00744F7C"/>
    <w:rsid w:val="007458DC"/>
    <w:rsid w:val="007459DA"/>
    <w:rsid w:val="00745D39"/>
    <w:rsid w:val="00746BB8"/>
    <w:rsid w:val="00746D4F"/>
    <w:rsid w:val="007475E8"/>
    <w:rsid w:val="0074790F"/>
    <w:rsid w:val="00747957"/>
    <w:rsid w:val="00750F5A"/>
    <w:rsid w:val="00751E53"/>
    <w:rsid w:val="007523C4"/>
    <w:rsid w:val="0075316F"/>
    <w:rsid w:val="00753173"/>
    <w:rsid w:val="00753B5E"/>
    <w:rsid w:val="00753E47"/>
    <w:rsid w:val="007540DD"/>
    <w:rsid w:val="007540F4"/>
    <w:rsid w:val="00754AA6"/>
    <w:rsid w:val="00755678"/>
    <w:rsid w:val="00756173"/>
    <w:rsid w:val="00756CFF"/>
    <w:rsid w:val="00756DFC"/>
    <w:rsid w:val="0075709F"/>
    <w:rsid w:val="0075716B"/>
    <w:rsid w:val="00757285"/>
    <w:rsid w:val="00757696"/>
    <w:rsid w:val="007576CA"/>
    <w:rsid w:val="00757F16"/>
    <w:rsid w:val="00757FCE"/>
    <w:rsid w:val="007609A3"/>
    <w:rsid w:val="00760AD6"/>
    <w:rsid w:val="0076121D"/>
    <w:rsid w:val="007624FE"/>
    <w:rsid w:val="00762AC9"/>
    <w:rsid w:val="00762F4C"/>
    <w:rsid w:val="0076376E"/>
    <w:rsid w:val="00763935"/>
    <w:rsid w:val="00764A21"/>
    <w:rsid w:val="00764CC1"/>
    <w:rsid w:val="00764F71"/>
    <w:rsid w:val="00764FDE"/>
    <w:rsid w:val="007653D7"/>
    <w:rsid w:val="00765834"/>
    <w:rsid w:val="00765DD0"/>
    <w:rsid w:val="007661AC"/>
    <w:rsid w:val="00766227"/>
    <w:rsid w:val="00766766"/>
    <w:rsid w:val="00766B24"/>
    <w:rsid w:val="00766B81"/>
    <w:rsid w:val="0076775D"/>
    <w:rsid w:val="00767E05"/>
    <w:rsid w:val="0077014A"/>
    <w:rsid w:val="00770181"/>
    <w:rsid w:val="00770482"/>
    <w:rsid w:val="00771501"/>
    <w:rsid w:val="00771C47"/>
    <w:rsid w:val="007726DC"/>
    <w:rsid w:val="007742BA"/>
    <w:rsid w:val="007744C4"/>
    <w:rsid w:val="007746F5"/>
    <w:rsid w:val="007749D6"/>
    <w:rsid w:val="00775BA3"/>
    <w:rsid w:val="00775D8D"/>
    <w:rsid w:val="00776170"/>
    <w:rsid w:val="00776499"/>
    <w:rsid w:val="0077666F"/>
    <w:rsid w:val="007805A9"/>
    <w:rsid w:val="007809F6"/>
    <w:rsid w:val="00781BC6"/>
    <w:rsid w:val="007824F6"/>
    <w:rsid w:val="00782D40"/>
    <w:rsid w:val="0078373D"/>
    <w:rsid w:val="00783D06"/>
    <w:rsid w:val="00784055"/>
    <w:rsid w:val="00784994"/>
    <w:rsid w:val="00785484"/>
    <w:rsid w:val="0078565C"/>
    <w:rsid w:val="007861FD"/>
    <w:rsid w:val="007870E6"/>
    <w:rsid w:val="007901D9"/>
    <w:rsid w:val="00790606"/>
    <w:rsid w:val="007907AC"/>
    <w:rsid w:val="00790B5F"/>
    <w:rsid w:val="00790DBF"/>
    <w:rsid w:val="00790E42"/>
    <w:rsid w:val="0079107F"/>
    <w:rsid w:val="007915C9"/>
    <w:rsid w:val="00791B11"/>
    <w:rsid w:val="007922E5"/>
    <w:rsid w:val="00792866"/>
    <w:rsid w:val="00792B97"/>
    <w:rsid w:val="00793B1D"/>
    <w:rsid w:val="00793DCD"/>
    <w:rsid w:val="00793ECA"/>
    <w:rsid w:val="0079415A"/>
    <w:rsid w:val="007941B5"/>
    <w:rsid w:val="007942DC"/>
    <w:rsid w:val="00795088"/>
    <w:rsid w:val="007957B6"/>
    <w:rsid w:val="00795894"/>
    <w:rsid w:val="007964BE"/>
    <w:rsid w:val="007966E8"/>
    <w:rsid w:val="007969A2"/>
    <w:rsid w:val="00796D5E"/>
    <w:rsid w:val="00796F2D"/>
    <w:rsid w:val="007971DB"/>
    <w:rsid w:val="00797AD6"/>
    <w:rsid w:val="007A1160"/>
    <w:rsid w:val="007A1CF8"/>
    <w:rsid w:val="007A2043"/>
    <w:rsid w:val="007A2345"/>
    <w:rsid w:val="007A2437"/>
    <w:rsid w:val="007A2837"/>
    <w:rsid w:val="007A43EC"/>
    <w:rsid w:val="007A490D"/>
    <w:rsid w:val="007A4A66"/>
    <w:rsid w:val="007A4B77"/>
    <w:rsid w:val="007A4CD2"/>
    <w:rsid w:val="007A514B"/>
    <w:rsid w:val="007A5C7D"/>
    <w:rsid w:val="007A5DD2"/>
    <w:rsid w:val="007A63B1"/>
    <w:rsid w:val="007A6526"/>
    <w:rsid w:val="007A6A9B"/>
    <w:rsid w:val="007A6B0D"/>
    <w:rsid w:val="007A7879"/>
    <w:rsid w:val="007A7CA8"/>
    <w:rsid w:val="007A7E74"/>
    <w:rsid w:val="007A7E78"/>
    <w:rsid w:val="007B01B6"/>
    <w:rsid w:val="007B070D"/>
    <w:rsid w:val="007B09EE"/>
    <w:rsid w:val="007B1693"/>
    <w:rsid w:val="007B1B64"/>
    <w:rsid w:val="007B1F97"/>
    <w:rsid w:val="007B2204"/>
    <w:rsid w:val="007B2ADC"/>
    <w:rsid w:val="007B2C1E"/>
    <w:rsid w:val="007B2EE2"/>
    <w:rsid w:val="007B306A"/>
    <w:rsid w:val="007B32F9"/>
    <w:rsid w:val="007B35F1"/>
    <w:rsid w:val="007B370D"/>
    <w:rsid w:val="007B45F5"/>
    <w:rsid w:val="007B59E5"/>
    <w:rsid w:val="007B6258"/>
    <w:rsid w:val="007B6271"/>
    <w:rsid w:val="007B6348"/>
    <w:rsid w:val="007B658E"/>
    <w:rsid w:val="007B6F13"/>
    <w:rsid w:val="007B7435"/>
    <w:rsid w:val="007B7B30"/>
    <w:rsid w:val="007B7ECE"/>
    <w:rsid w:val="007C089C"/>
    <w:rsid w:val="007C0CD7"/>
    <w:rsid w:val="007C0E74"/>
    <w:rsid w:val="007C0E84"/>
    <w:rsid w:val="007C191E"/>
    <w:rsid w:val="007C1A6E"/>
    <w:rsid w:val="007C1C67"/>
    <w:rsid w:val="007C2844"/>
    <w:rsid w:val="007C2935"/>
    <w:rsid w:val="007C29B3"/>
    <w:rsid w:val="007C2B0B"/>
    <w:rsid w:val="007C40F3"/>
    <w:rsid w:val="007C4818"/>
    <w:rsid w:val="007C4C62"/>
    <w:rsid w:val="007C4F51"/>
    <w:rsid w:val="007C4FDE"/>
    <w:rsid w:val="007C536A"/>
    <w:rsid w:val="007C548E"/>
    <w:rsid w:val="007C6DBF"/>
    <w:rsid w:val="007C78C1"/>
    <w:rsid w:val="007C78CB"/>
    <w:rsid w:val="007D00F0"/>
    <w:rsid w:val="007D05A7"/>
    <w:rsid w:val="007D0D63"/>
    <w:rsid w:val="007D21D8"/>
    <w:rsid w:val="007D2BCD"/>
    <w:rsid w:val="007D2D67"/>
    <w:rsid w:val="007D2E26"/>
    <w:rsid w:val="007D406E"/>
    <w:rsid w:val="007D4351"/>
    <w:rsid w:val="007D4FA6"/>
    <w:rsid w:val="007D5164"/>
    <w:rsid w:val="007D5584"/>
    <w:rsid w:val="007D7988"/>
    <w:rsid w:val="007D798B"/>
    <w:rsid w:val="007E0331"/>
    <w:rsid w:val="007E099A"/>
    <w:rsid w:val="007E0A94"/>
    <w:rsid w:val="007E0AA0"/>
    <w:rsid w:val="007E3177"/>
    <w:rsid w:val="007E3303"/>
    <w:rsid w:val="007E408C"/>
    <w:rsid w:val="007E41DF"/>
    <w:rsid w:val="007E4BB6"/>
    <w:rsid w:val="007E5226"/>
    <w:rsid w:val="007E5667"/>
    <w:rsid w:val="007E5714"/>
    <w:rsid w:val="007E5EC4"/>
    <w:rsid w:val="007E61C0"/>
    <w:rsid w:val="007F08DB"/>
    <w:rsid w:val="007F0D0C"/>
    <w:rsid w:val="007F1D16"/>
    <w:rsid w:val="007F32F7"/>
    <w:rsid w:val="007F336E"/>
    <w:rsid w:val="007F3615"/>
    <w:rsid w:val="007F3E0F"/>
    <w:rsid w:val="007F4428"/>
    <w:rsid w:val="007F445C"/>
    <w:rsid w:val="007F4C5E"/>
    <w:rsid w:val="007F5056"/>
    <w:rsid w:val="007F53BF"/>
    <w:rsid w:val="007F5CC1"/>
    <w:rsid w:val="007F63D7"/>
    <w:rsid w:val="007F63EC"/>
    <w:rsid w:val="007F6D5B"/>
    <w:rsid w:val="007F6E06"/>
    <w:rsid w:val="007F717E"/>
    <w:rsid w:val="007F7411"/>
    <w:rsid w:val="007F76E2"/>
    <w:rsid w:val="007F78E7"/>
    <w:rsid w:val="00800405"/>
    <w:rsid w:val="00800584"/>
    <w:rsid w:val="00801078"/>
    <w:rsid w:val="00801093"/>
    <w:rsid w:val="00801CA9"/>
    <w:rsid w:val="008025F4"/>
    <w:rsid w:val="00803F3C"/>
    <w:rsid w:val="00804CFE"/>
    <w:rsid w:val="00804E17"/>
    <w:rsid w:val="0080522B"/>
    <w:rsid w:val="008056F9"/>
    <w:rsid w:val="00805774"/>
    <w:rsid w:val="00806908"/>
    <w:rsid w:val="00806D30"/>
    <w:rsid w:val="008073CC"/>
    <w:rsid w:val="00810839"/>
    <w:rsid w:val="00810850"/>
    <w:rsid w:val="00810A38"/>
    <w:rsid w:val="00811084"/>
    <w:rsid w:val="00811098"/>
    <w:rsid w:val="008110AB"/>
    <w:rsid w:val="00811B08"/>
    <w:rsid w:val="00811B44"/>
    <w:rsid w:val="0081320F"/>
    <w:rsid w:val="0081321E"/>
    <w:rsid w:val="0081383D"/>
    <w:rsid w:val="00813E26"/>
    <w:rsid w:val="00813FA3"/>
    <w:rsid w:val="00814408"/>
    <w:rsid w:val="00814881"/>
    <w:rsid w:val="008149D5"/>
    <w:rsid w:val="00814BC5"/>
    <w:rsid w:val="00815874"/>
    <w:rsid w:val="00815DFE"/>
    <w:rsid w:val="00815E59"/>
    <w:rsid w:val="00816200"/>
    <w:rsid w:val="008168B8"/>
    <w:rsid w:val="00816A2F"/>
    <w:rsid w:val="00820004"/>
    <w:rsid w:val="008208E3"/>
    <w:rsid w:val="00820E29"/>
    <w:rsid w:val="008212F0"/>
    <w:rsid w:val="00821C60"/>
    <w:rsid w:val="00822410"/>
    <w:rsid w:val="00822570"/>
    <w:rsid w:val="0082269E"/>
    <w:rsid w:val="00822971"/>
    <w:rsid w:val="00822A99"/>
    <w:rsid w:val="008235D2"/>
    <w:rsid w:val="00824351"/>
    <w:rsid w:val="00824822"/>
    <w:rsid w:val="008255DF"/>
    <w:rsid w:val="00825CD2"/>
    <w:rsid w:val="0082698E"/>
    <w:rsid w:val="00826E40"/>
    <w:rsid w:val="00826ED3"/>
    <w:rsid w:val="008279DF"/>
    <w:rsid w:val="008300A4"/>
    <w:rsid w:val="008301A0"/>
    <w:rsid w:val="00830AD9"/>
    <w:rsid w:val="008315E6"/>
    <w:rsid w:val="00831C93"/>
    <w:rsid w:val="00831DC6"/>
    <w:rsid w:val="0083251E"/>
    <w:rsid w:val="008326C9"/>
    <w:rsid w:val="008331B2"/>
    <w:rsid w:val="00833F6B"/>
    <w:rsid w:val="00834205"/>
    <w:rsid w:val="0083461B"/>
    <w:rsid w:val="00834F5F"/>
    <w:rsid w:val="00834FE8"/>
    <w:rsid w:val="0083509C"/>
    <w:rsid w:val="00835994"/>
    <w:rsid w:val="00835ACB"/>
    <w:rsid w:val="00835ED7"/>
    <w:rsid w:val="008361EB"/>
    <w:rsid w:val="008363AE"/>
    <w:rsid w:val="00836AAD"/>
    <w:rsid w:val="00837205"/>
    <w:rsid w:val="008372FE"/>
    <w:rsid w:val="008379D0"/>
    <w:rsid w:val="00837B00"/>
    <w:rsid w:val="00837E95"/>
    <w:rsid w:val="008401BF"/>
    <w:rsid w:val="008413B4"/>
    <w:rsid w:val="0084202B"/>
    <w:rsid w:val="0084229D"/>
    <w:rsid w:val="008423A4"/>
    <w:rsid w:val="00842B07"/>
    <w:rsid w:val="00843365"/>
    <w:rsid w:val="00843724"/>
    <w:rsid w:val="008438A7"/>
    <w:rsid w:val="0084390D"/>
    <w:rsid w:val="008439FE"/>
    <w:rsid w:val="00843B69"/>
    <w:rsid w:val="00843BA2"/>
    <w:rsid w:val="00844452"/>
    <w:rsid w:val="0084483B"/>
    <w:rsid w:val="00845112"/>
    <w:rsid w:val="00846655"/>
    <w:rsid w:val="00846CE2"/>
    <w:rsid w:val="008470CA"/>
    <w:rsid w:val="008471AF"/>
    <w:rsid w:val="008473F2"/>
    <w:rsid w:val="008474B9"/>
    <w:rsid w:val="00847BA3"/>
    <w:rsid w:val="00850E12"/>
    <w:rsid w:val="00851645"/>
    <w:rsid w:val="008527EA"/>
    <w:rsid w:val="0085284B"/>
    <w:rsid w:val="0085289B"/>
    <w:rsid w:val="00852E96"/>
    <w:rsid w:val="008530A4"/>
    <w:rsid w:val="0085317F"/>
    <w:rsid w:val="00853196"/>
    <w:rsid w:val="00853505"/>
    <w:rsid w:val="00854543"/>
    <w:rsid w:val="0085460D"/>
    <w:rsid w:val="0085512B"/>
    <w:rsid w:val="00855198"/>
    <w:rsid w:val="00855878"/>
    <w:rsid w:val="008559AE"/>
    <w:rsid w:val="00855C11"/>
    <w:rsid w:val="00855E6B"/>
    <w:rsid w:val="00856BD9"/>
    <w:rsid w:val="00857259"/>
    <w:rsid w:val="00857BA5"/>
    <w:rsid w:val="008601D5"/>
    <w:rsid w:val="00860498"/>
    <w:rsid w:val="00860A58"/>
    <w:rsid w:val="008612AD"/>
    <w:rsid w:val="00861553"/>
    <w:rsid w:val="00861DD4"/>
    <w:rsid w:val="0086269F"/>
    <w:rsid w:val="00862840"/>
    <w:rsid w:val="00862DB7"/>
    <w:rsid w:val="00862E23"/>
    <w:rsid w:val="00862F08"/>
    <w:rsid w:val="00862FDB"/>
    <w:rsid w:val="008637D4"/>
    <w:rsid w:val="0086388D"/>
    <w:rsid w:val="00863A6B"/>
    <w:rsid w:val="00863FFA"/>
    <w:rsid w:val="00864130"/>
    <w:rsid w:val="00864EB7"/>
    <w:rsid w:val="00865DF8"/>
    <w:rsid w:val="008664EA"/>
    <w:rsid w:val="00866EE0"/>
    <w:rsid w:val="00870470"/>
    <w:rsid w:val="0087116F"/>
    <w:rsid w:val="008712D9"/>
    <w:rsid w:val="008719B6"/>
    <w:rsid w:val="00871D58"/>
    <w:rsid w:val="00871ED7"/>
    <w:rsid w:val="00872305"/>
    <w:rsid w:val="008734C4"/>
    <w:rsid w:val="008747DB"/>
    <w:rsid w:val="00874B29"/>
    <w:rsid w:val="00874B42"/>
    <w:rsid w:val="00874D20"/>
    <w:rsid w:val="00875090"/>
    <w:rsid w:val="008750A5"/>
    <w:rsid w:val="00875229"/>
    <w:rsid w:val="008754BD"/>
    <w:rsid w:val="0087601B"/>
    <w:rsid w:val="0087657D"/>
    <w:rsid w:val="008773A4"/>
    <w:rsid w:val="008808B9"/>
    <w:rsid w:val="0088160A"/>
    <w:rsid w:val="00881A59"/>
    <w:rsid w:val="00881A73"/>
    <w:rsid w:val="00881B77"/>
    <w:rsid w:val="008821C3"/>
    <w:rsid w:val="0088228D"/>
    <w:rsid w:val="008825AF"/>
    <w:rsid w:val="00882EE9"/>
    <w:rsid w:val="00882FE1"/>
    <w:rsid w:val="00883703"/>
    <w:rsid w:val="00884EEB"/>
    <w:rsid w:val="00885348"/>
    <w:rsid w:val="00885514"/>
    <w:rsid w:val="00885991"/>
    <w:rsid w:val="008859FF"/>
    <w:rsid w:val="00885D24"/>
    <w:rsid w:val="008867FC"/>
    <w:rsid w:val="00886941"/>
    <w:rsid w:val="00886F68"/>
    <w:rsid w:val="00887446"/>
    <w:rsid w:val="0088762C"/>
    <w:rsid w:val="00887AFD"/>
    <w:rsid w:val="00887EDA"/>
    <w:rsid w:val="0089013A"/>
    <w:rsid w:val="0089129A"/>
    <w:rsid w:val="00891B4E"/>
    <w:rsid w:val="0089207B"/>
    <w:rsid w:val="0089233C"/>
    <w:rsid w:val="00892437"/>
    <w:rsid w:val="00892954"/>
    <w:rsid w:val="00893134"/>
    <w:rsid w:val="0089408D"/>
    <w:rsid w:val="008945B3"/>
    <w:rsid w:val="00894D63"/>
    <w:rsid w:val="0089549B"/>
    <w:rsid w:val="008959E0"/>
    <w:rsid w:val="00895A22"/>
    <w:rsid w:val="00895DBA"/>
    <w:rsid w:val="00895EBA"/>
    <w:rsid w:val="00895F72"/>
    <w:rsid w:val="008962A1"/>
    <w:rsid w:val="00896379"/>
    <w:rsid w:val="00896385"/>
    <w:rsid w:val="00896AF3"/>
    <w:rsid w:val="00896AF6"/>
    <w:rsid w:val="00896DD1"/>
    <w:rsid w:val="00896FD5"/>
    <w:rsid w:val="008970B2"/>
    <w:rsid w:val="008979C6"/>
    <w:rsid w:val="008A06C6"/>
    <w:rsid w:val="008A0EB6"/>
    <w:rsid w:val="008A1339"/>
    <w:rsid w:val="008A1C56"/>
    <w:rsid w:val="008A2765"/>
    <w:rsid w:val="008A2ABD"/>
    <w:rsid w:val="008A405F"/>
    <w:rsid w:val="008A4252"/>
    <w:rsid w:val="008A44E4"/>
    <w:rsid w:val="008A466C"/>
    <w:rsid w:val="008A47D9"/>
    <w:rsid w:val="008A5465"/>
    <w:rsid w:val="008A5650"/>
    <w:rsid w:val="008A5B77"/>
    <w:rsid w:val="008A667A"/>
    <w:rsid w:val="008A6C10"/>
    <w:rsid w:val="008A70CB"/>
    <w:rsid w:val="008A78F1"/>
    <w:rsid w:val="008B00C5"/>
    <w:rsid w:val="008B0560"/>
    <w:rsid w:val="008B0D5C"/>
    <w:rsid w:val="008B0DF7"/>
    <w:rsid w:val="008B1B0A"/>
    <w:rsid w:val="008B1F2E"/>
    <w:rsid w:val="008B240E"/>
    <w:rsid w:val="008B2FEB"/>
    <w:rsid w:val="008B37CF"/>
    <w:rsid w:val="008B43FE"/>
    <w:rsid w:val="008B4400"/>
    <w:rsid w:val="008B4606"/>
    <w:rsid w:val="008B4832"/>
    <w:rsid w:val="008B4D22"/>
    <w:rsid w:val="008B59AC"/>
    <w:rsid w:val="008B6121"/>
    <w:rsid w:val="008B6E98"/>
    <w:rsid w:val="008B721E"/>
    <w:rsid w:val="008B7552"/>
    <w:rsid w:val="008B7A9F"/>
    <w:rsid w:val="008C0417"/>
    <w:rsid w:val="008C05FE"/>
    <w:rsid w:val="008C1040"/>
    <w:rsid w:val="008C289C"/>
    <w:rsid w:val="008C30F3"/>
    <w:rsid w:val="008C460B"/>
    <w:rsid w:val="008C4C9C"/>
    <w:rsid w:val="008C4DF8"/>
    <w:rsid w:val="008C50C2"/>
    <w:rsid w:val="008C54C8"/>
    <w:rsid w:val="008C54C9"/>
    <w:rsid w:val="008C554F"/>
    <w:rsid w:val="008C5BE9"/>
    <w:rsid w:val="008C69C0"/>
    <w:rsid w:val="008C700D"/>
    <w:rsid w:val="008C77DC"/>
    <w:rsid w:val="008D01DA"/>
    <w:rsid w:val="008D0F78"/>
    <w:rsid w:val="008D15AD"/>
    <w:rsid w:val="008D15C1"/>
    <w:rsid w:val="008D1A96"/>
    <w:rsid w:val="008D1E28"/>
    <w:rsid w:val="008D26D7"/>
    <w:rsid w:val="008D278F"/>
    <w:rsid w:val="008D285F"/>
    <w:rsid w:val="008D30E2"/>
    <w:rsid w:val="008D3692"/>
    <w:rsid w:val="008D3FA8"/>
    <w:rsid w:val="008D41FE"/>
    <w:rsid w:val="008D4277"/>
    <w:rsid w:val="008D4450"/>
    <w:rsid w:val="008D45BD"/>
    <w:rsid w:val="008D4695"/>
    <w:rsid w:val="008D47B6"/>
    <w:rsid w:val="008D5A4F"/>
    <w:rsid w:val="008D5BDF"/>
    <w:rsid w:val="008D632D"/>
    <w:rsid w:val="008E0234"/>
    <w:rsid w:val="008E0671"/>
    <w:rsid w:val="008E20B1"/>
    <w:rsid w:val="008E2951"/>
    <w:rsid w:val="008E31A6"/>
    <w:rsid w:val="008E3932"/>
    <w:rsid w:val="008E393B"/>
    <w:rsid w:val="008E4BF3"/>
    <w:rsid w:val="008E5151"/>
    <w:rsid w:val="008E5D66"/>
    <w:rsid w:val="008E5F42"/>
    <w:rsid w:val="008E5FE9"/>
    <w:rsid w:val="008E6B62"/>
    <w:rsid w:val="008E7659"/>
    <w:rsid w:val="008E7666"/>
    <w:rsid w:val="008E7BF7"/>
    <w:rsid w:val="008F0C82"/>
    <w:rsid w:val="008F1506"/>
    <w:rsid w:val="008F1C33"/>
    <w:rsid w:val="008F204B"/>
    <w:rsid w:val="008F274D"/>
    <w:rsid w:val="008F2AD1"/>
    <w:rsid w:val="008F3335"/>
    <w:rsid w:val="008F3E83"/>
    <w:rsid w:val="008F56C2"/>
    <w:rsid w:val="008F5E14"/>
    <w:rsid w:val="008F616A"/>
    <w:rsid w:val="008F6A6C"/>
    <w:rsid w:val="008F731A"/>
    <w:rsid w:val="008F749E"/>
    <w:rsid w:val="008F760F"/>
    <w:rsid w:val="008F7D0C"/>
    <w:rsid w:val="008F7EC9"/>
    <w:rsid w:val="0090029D"/>
    <w:rsid w:val="00900F44"/>
    <w:rsid w:val="00901BD4"/>
    <w:rsid w:val="00902038"/>
    <w:rsid w:val="009023E2"/>
    <w:rsid w:val="0090269C"/>
    <w:rsid w:val="009027F4"/>
    <w:rsid w:val="00902B39"/>
    <w:rsid w:val="00902BA1"/>
    <w:rsid w:val="009030FD"/>
    <w:rsid w:val="009035DA"/>
    <w:rsid w:val="00903836"/>
    <w:rsid w:val="00903FD4"/>
    <w:rsid w:val="00904050"/>
    <w:rsid w:val="0090452D"/>
    <w:rsid w:val="00904C05"/>
    <w:rsid w:val="00904F66"/>
    <w:rsid w:val="00905357"/>
    <w:rsid w:val="00905EE3"/>
    <w:rsid w:val="00905FC6"/>
    <w:rsid w:val="00907AB2"/>
    <w:rsid w:val="00910410"/>
    <w:rsid w:val="00910496"/>
    <w:rsid w:val="00911950"/>
    <w:rsid w:val="00912343"/>
    <w:rsid w:val="00912CC7"/>
    <w:rsid w:val="0091331C"/>
    <w:rsid w:val="00913E33"/>
    <w:rsid w:val="0091422B"/>
    <w:rsid w:val="00914BAA"/>
    <w:rsid w:val="00914E88"/>
    <w:rsid w:val="00915295"/>
    <w:rsid w:val="0091548D"/>
    <w:rsid w:val="00915770"/>
    <w:rsid w:val="009157CC"/>
    <w:rsid w:val="00916D7E"/>
    <w:rsid w:val="00916DAE"/>
    <w:rsid w:val="00917380"/>
    <w:rsid w:val="0091741D"/>
    <w:rsid w:val="00917FDD"/>
    <w:rsid w:val="00921277"/>
    <w:rsid w:val="00922F2C"/>
    <w:rsid w:val="00923452"/>
    <w:rsid w:val="009236F3"/>
    <w:rsid w:val="0092395B"/>
    <w:rsid w:val="0092416F"/>
    <w:rsid w:val="0092491C"/>
    <w:rsid w:val="00925347"/>
    <w:rsid w:val="0092570A"/>
    <w:rsid w:val="00925FB3"/>
    <w:rsid w:val="00926B13"/>
    <w:rsid w:val="00927E87"/>
    <w:rsid w:val="009301CB"/>
    <w:rsid w:val="00930B31"/>
    <w:rsid w:val="00931106"/>
    <w:rsid w:val="009312EE"/>
    <w:rsid w:val="00931438"/>
    <w:rsid w:val="00931C5E"/>
    <w:rsid w:val="00932513"/>
    <w:rsid w:val="009326BB"/>
    <w:rsid w:val="009328D9"/>
    <w:rsid w:val="009329C3"/>
    <w:rsid w:val="00932EFD"/>
    <w:rsid w:val="00932FEE"/>
    <w:rsid w:val="00933962"/>
    <w:rsid w:val="00933C3A"/>
    <w:rsid w:val="00933D6A"/>
    <w:rsid w:val="00934BD8"/>
    <w:rsid w:val="0093519D"/>
    <w:rsid w:val="00935627"/>
    <w:rsid w:val="00935CBF"/>
    <w:rsid w:val="00935D54"/>
    <w:rsid w:val="009367BA"/>
    <w:rsid w:val="00936825"/>
    <w:rsid w:val="009368B0"/>
    <w:rsid w:val="009372F0"/>
    <w:rsid w:val="0093745A"/>
    <w:rsid w:val="009375E0"/>
    <w:rsid w:val="00937777"/>
    <w:rsid w:val="00937AF5"/>
    <w:rsid w:val="00937E35"/>
    <w:rsid w:val="00940142"/>
    <w:rsid w:val="009401AB"/>
    <w:rsid w:val="00941828"/>
    <w:rsid w:val="009418C3"/>
    <w:rsid w:val="00941A60"/>
    <w:rsid w:val="00941A67"/>
    <w:rsid w:val="009427DB"/>
    <w:rsid w:val="00942BB5"/>
    <w:rsid w:val="00942DC2"/>
    <w:rsid w:val="00942F4F"/>
    <w:rsid w:val="0094306B"/>
    <w:rsid w:val="0094309F"/>
    <w:rsid w:val="00944275"/>
    <w:rsid w:val="009446A4"/>
    <w:rsid w:val="009447CF"/>
    <w:rsid w:val="00945118"/>
    <w:rsid w:val="00945725"/>
    <w:rsid w:val="00945E34"/>
    <w:rsid w:val="009462E7"/>
    <w:rsid w:val="00946307"/>
    <w:rsid w:val="00947E57"/>
    <w:rsid w:val="0095053F"/>
    <w:rsid w:val="00950D34"/>
    <w:rsid w:val="009518B7"/>
    <w:rsid w:val="00951DE1"/>
    <w:rsid w:val="009521CA"/>
    <w:rsid w:val="00952933"/>
    <w:rsid w:val="00952B9F"/>
    <w:rsid w:val="00952F78"/>
    <w:rsid w:val="009538DB"/>
    <w:rsid w:val="0095424F"/>
    <w:rsid w:val="00954921"/>
    <w:rsid w:val="00954AB5"/>
    <w:rsid w:val="00954D0D"/>
    <w:rsid w:val="00955783"/>
    <w:rsid w:val="009560B1"/>
    <w:rsid w:val="00956163"/>
    <w:rsid w:val="00956543"/>
    <w:rsid w:val="00956EF1"/>
    <w:rsid w:val="00957B5E"/>
    <w:rsid w:val="009604CF"/>
    <w:rsid w:val="00961351"/>
    <w:rsid w:val="00961D52"/>
    <w:rsid w:val="00962114"/>
    <w:rsid w:val="00962DC7"/>
    <w:rsid w:val="00962EC2"/>
    <w:rsid w:val="00962F91"/>
    <w:rsid w:val="0096304D"/>
    <w:rsid w:val="00963286"/>
    <w:rsid w:val="0096393B"/>
    <w:rsid w:val="00964DED"/>
    <w:rsid w:val="00964EBC"/>
    <w:rsid w:val="00965761"/>
    <w:rsid w:val="0096664F"/>
    <w:rsid w:val="009666B7"/>
    <w:rsid w:val="00966787"/>
    <w:rsid w:val="00966C28"/>
    <w:rsid w:val="0096703D"/>
    <w:rsid w:val="009676BF"/>
    <w:rsid w:val="0096778D"/>
    <w:rsid w:val="00967DF3"/>
    <w:rsid w:val="00970014"/>
    <w:rsid w:val="00970ADD"/>
    <w:rsid w:val="009711DC"/>
    <w:rsid w:val="00971381"/>
    <w:rsid w:val="0097144B"/>
    <w:rsid w:val="00972052"/>
    <w:rsid w:val="009721D3"/>
    <w:rsid w:val="0097316C"/>
    <w:rsid w:val="00974149"/>
    <w:rsid w:val="00974FC5"/>
    <w:rsid w:val="009751A6"/>
    <w:rsid w:val="009754B5"/>
    <w:rsid w:val="0097600B"/>
    <w:rsid w:val="0097657D"/>
    <w:rsid w:val="009765BD"/>
    <w:rsid w:val="00976DFE"/>
    <w:rsid w:val="009772A2"/>
    <w:rsid w:val="0097736B"/>
    <w:rsid w:val="0097774D"/>
    <w:rsid w:val="009778BF"/>
    <w:rsid w:val="00977909"/>
    <w:rsid w:val="00977ADE"/>
    <w:rsid w:val="00980A28"/>
    <w:rsid w:val="00981483"/>
    <w:rsid w:val="00982193"/>
    <w:rsid w:val="0098260C"/>
    <w:rsid w:val="0098286E"/>
    <w:rsid w:val="00985B11"/>
    <w:rsid w:val="00986161"/>
    <w:rsid w:val="00986667"/>
    <w:rsid w:val="009866E5"/>
    <w:rsid w:val="00986812"/>
    <w:rsid w:val="009868FF"/>
    <w:rsid w:val="00987DC3"/>
    <w:rsid w:val="00990889"/>
    <w:rsid w:val="00990E8B"/>
    <w:rsid w:val="0099244F"/>
    <w:rsid w:val="009944B4"/>
    <w:rsid w:val="00994A30"/>
    <w:rsid w:val="009954B2"/>
    <w:rsid w:val="00996727"/>
    <w:rsid w:val="009969B2"/>
    <w:rsid w:val="009973F0"/>
    <w:rsid w:val="009975B0"/>
    <w:rsid w:val="009A0014"/>
    <w:rsid w:val="009A1785"/>
    <w:rsid w:val="009A1D9C"/>
    <w:rsid w:val="009A1ED0"/>
    <w:rsid w:val="009A24ED"/>
    <w:rsid w:val="009A2FA6"/>
    <w:rsid w:val="009A31B5"/>
    <w:rsid w:val="009A3444"/>
    <w:rsid w:val="009A3EB9"/>
    <w:rsid w:val="009A3F2A"/>
    <w:rsid w:val="009A4264"/>
    <w:rsid w:val="009A4A7D"/>
    <w:rsid w:val="009A4E46"/>
    <w:rsid w:val="009A5CC1"/>
    <w:rsid w:val="009A5CDA"/>
    <w:rsid w:val="009A5D24"/>
    <w:rsid w:val="009A6916"/>
    <w:rsid w:val="009A6B4F"/>
    <w:rsid w:val="009A7564"/>
    <w:rsid w:val="009A7BDE"/>
    <w:rsid w:val="009B0063"/>
    <w:rsid w:val="009B07D4"/>
    <w:rsid w:val="009B07F6"/>
    <w:rsid w:val="009B0AF0"/>
    <w:rsid w:val="009B0EF9"/>
    <w:rsid w:val="009B106E"/>
    <w:rsid w:val="009B1640"/>
    <w:rsid w:val="009B1BA5"/>
    <w:rsid w:val="009B269B"/>
    <w:rsid w:val="009B30EA"/>
    <w:rsid w:val="009B4354"/>
    <w:rsid w:val="009B471B"/>
    <w:rsid w:val="009B4995"/>
    <w:rsid w:val="009B4E93"/>
    <w:rsid w:val="009B50A3"/>
    <w:rsid w:val="009B5120"/>
    <w:rsid w:val="009B52AC"/>
    <w:rsid w:val="009B5D85"/>
    <w:rsid w:val="009B5DE0"/>
    <w:rsid w:val="009B6842"/>
    <w:rsid w:val="009B6BFE"/>
    <w:rsid w:val="009B6CD3"/>
    <w:rsid w:val="009B6FB6"/>
    <w:rsid w:val="009B7183"/>
    <w:rsid w:val="009B7472"/>
    <w:rsid w:val="009B74C2"/>
    <w:rsid w:val="009B76F6"/>
    <w:rsid w:val="009B7DEE"/>
    <w:rsid w:val="009B7FDB"/>
    <w:rsid w:val="009C0BAB"/>
    <w:rsid w:val="009C0EFA"/>
    <w:rsid w:val="009C124D"/>
    <w:rsid w:val="009C1B92"/>
    <w:rsid w:val="009C1C34"/>
    <w:rsid w:val="009C226E"/>
    <w:rsid w:val="009C2413"/>
    <w:rsid w:val="009C2FE8"/>
    <w:rsid w:val="009C34AB"/>
    <w:rsid w:val="009C3E8F"/>
    <w:rsid w:val="009C4021"/>
    <w:rsid w:val="009C46FB"/>
    <w:rsid w:val="009C6116"/>
    <w:rsid w:val="009C6F9C"/>
    <w:rsid w:val="009C6FF5"/>
    <w:rsid w:val="009C707E"/>
    <w:rsid w:val="009C71D5"/>
    <w:rsid w:val="009C7A2F"/>
    <w:rsid w:val="009C7D21"/>
    <w:rsid w:val="009D0092"/>
    <w:rsid w:val="009D0225"/>
    <w:rsid w:val="009D08AB"/>
    <w:rsid w:val="009D0C9A"/>
    <w:rsid w:val="009D1056"/>
    <w:rsid w:val="009D11EB"/>
    <w:rsid w:val="009D1F22"/>
    <w:rsid w:val="009D2151"/>
    <w:rsid w:val="009D23FF"/>
    <w:rsid w:val="009D28F8"/>
    <w:rsid w:val="009D3FDB"/>
    <w:rsid w:val="009D4295"/>
    <w:rsid w:val="009D4C41"/>
    <w:rsid w:val="009D5242"/>
    <w:rsid w:val="009D5D58"/>
    <w:rsid w:val="009D6B6D"/>
    <w:rsid w:val="009D7293"/>
    <w:rsid w:val="009D7855"/>
    <w:rsid w:val="009D795E"/>
    <w:rsid w:val="009E1170"/>
    <w:rsid w:val="009E1374"/>
    <w:rsid w:val="009E14BA"/>
    <w:rsid w:val="009E15DC"/>
    <w:rsid w:val="009E2E3C"/>
    <w:rsid w:val="009E2EBE"/>
    <w:rsid w:val="009E3EDD"/>
    <w:rsid w:val="009E4E0C"/>
    <w:rsid w:val="009E539C"/>
    <w:rsid w:val="009E542D"/>
    <w:rsid w:val="009E5A2E"/>
    <w:rsid w:val="009E644F"/>
    <w:rsid w:val="009E68B5"/>
    <w:rsid w:val="009E7382"/>
    <w:rsid w:val="009F079A"/>
    <w:rsid w:val="009F0B9A"/>
    <w:rsid w:val="009F0DCF"/>
    <w:rsid w:val="009F23C7"/>
    <w:rsid w:val="009F242A"/>
    <w:rsid w:val="009F290E"/>
    <w:rsid w:val="009F32F5"/>
    <w:rsid w:val="009F36E7"/>
    <w:rsid w:val="009F3E33"/>
    <w:rsid w:val="009F4A26"/>
    <w:rsid w:val="009F4C99"/>
    <w:rsid w:val="009F5739"/>
    <w:rsid w:val="009F5B93"/>
    <w:rsid w:val="009F6220"/>
    <w:rsid w:val="009F6736"/>
    <w:rsid w:val="009F67F8"/>
    <w:rsid w:val="009F6BC5"/>
    <w:rsid w:val="00A001C7"/>
    <w:rsid w:val="00A003F2"/>
    <w:rsid w:val="00A00FC7"/>
    <w:rsid w:val="00A015A1"/>
    <w:rsid w:val="00A01670"/>
    <w:rsid w:val="00A01FDF"/>
    <w:rsid w:val="00A021CB"/>
    <w:rsid w:val="00A0228B"/>
    <w:rsid w:val="00A022DC"/>
    <w:rsid w:val="00A02A92"/>
    <w:rsid w:val="00A03123"/>
    <w:rsid w:val="00A033F4"/>
    <w:rsid w:val="00A03B63"/>
    <w:rsid w:val="00A03BB3"/>
    <w:rsid w:val="00A04BC4"/>
    <w:rsid w:val="00A05221"/>
    <w:rsid w:val="00A05764"/>
    <w:rsid w:val="00A07307"/>
    <w:rsid w:val="00A07A54"/>
    <w:rsid w:val="00A07CF1"/>
    <w:rsid w:val="00A100A3"/>
    <w:rsid w:val="00A100BF"/>
    <w:rsid w:val="00A100C6"/>
    <w:rsid w:val="00A109BE"/>
    <w:rsid w:val="00A1117C"/>
    <w:rsid w:val="00A119D7"/>
    <w:rsid w:val="00A12728"/>
    <w:rsid w:val="00A12AB4"/>
    <w:rsid w:val="00A12B08"/>
    <w:rsid w:val="00A13391"/>
    <w:rsid w:val="00A13853"/>
    <w:rsid w:val="00A14916"/>
    <w:rsid w:val="00A15011"/>
    <w:rsid w:val="00A16060"/>
    <w:rsid w:val="00A1619C"/>
    <w:rsid w:val="00A17041"/>
    <w:rsid w:val="00A1726A"/>
    <w:rsid w:val="00A173A5"/>
    <w:rsid w:val="00A17506"/>
    <w:rsid w:val="00A17C99"/>
    <w:rsid w:val="00A20689"/>
    <w:rsid w:val="00A206E5"/>
    <w:rsid w:val="00A20799"/>
    <w:rsid w:val="00A211B8"/>
    <w:rsid w:val="00A21A87"/>
    <w:rsid w:val="00A21ECD"/>
    <w:rsid w:val="00A2258B"/>
    <w:rsid w:val="00A22929"/>
    <w:rsid w:val="00A22AEE"/>
    <w:rsid w:val="00A22D61"/>
    <w:rsid w:val="00A23D09"/>
    <w:rsid w:val="00A23F67"/>
    <w:rsid w:val="00A23FA8"/>
    <w:rsid w:val="00A24394"/>
    <w:rsid w:val="00A2445C"/>
    <w:rsid w:val="00A24B86"/>
    <w:rsid w:val="00A265AA"/>
    <w:rsid w:val="00A2662A"/>
    <w:rsid w:val="00A2731F"/>
    <w:rsid w:val="00A30D77"/>
    <w:rsid w:val="00A32C15"/>
    <w:rsid w:val="00A32F10"/>
    <w:rsid w:val="00A33382"/>
    <w:rsid w:val="00A338DE"/>
    <w:rsid w:val="00A33B53"/>
    <w:rsid w:val="00A33D92"/>
    <w:rsid w:val="00A34538"/>
    <w:rsid w:val="00A35279"/>
    <w:rsid w:val="00A35958"/>
    <w:rsid w:val="00A35CCE"/>
    <w:rsid w:val="00A35D04"/>
    <w:rsid w:val="00A35D3D"/>
    <w:rsid w:val="00A36636"/>
    <w:rsid w:val="00A406E2"/>
    <w:rsid w:val="00A4071E"/>
    <w:rsid w:val="00A40A42"/>
    <w:rsid w:val="00A40B35"/>
    <w:rsid w:val="00A40E38"/>
    <w:rsid w:val="00A417C8"/>
    <w:rsid w:val="00A41985"/>
    <w:rsid w:val="00A421B0"/>
    <w:rsid w:val="00A43743"/>
    <w:rsid w:val="00A43B2D"/>
    <w:rsid w:val="00A43CC9"/>
    <w:rsid w:val="00A44B86"/>
    <w:rsid w:val="00A44FC7"/>
    <w:rsid w:val="00A45518"/>
    <w:rsid w:val="00A4597D"/>
    <w:rsid w:val="00A460DE"/>
    <w:rsid w:val="00A464EE"/>
    <w:rsid w:val="00A470E6"/>
    <w:rsid w:val="00A472F6"/>
    <w:rsid w:val="00A479FD"/>
    <w:rsid w:val="00A5033E"/>
    <w:rsid w:val="00A5043F"/>
    <w:rsid w:val="00A50639"/>
    <w:rsid w:val="00A51201"/>
    <w:rsid w:val="00A516F1"/>
    <w:rsid w:val="00A525C2"/>
    <w:rsid w:val="00A527C2"/>
    <w:rsid w:val="00A5322A"/>
    <w:rsid w:val="00A53698"/>
    <w:rsid w:val="00A53728"/>
    <w:rsid w:val="00A5379A"/>
    <w:rsid w:val="00A53DF8"/>
    <w:rsid w:val="00A5443C"/>
    <w:rsid w:val="00A545D4"/>
    <w:rsid w:val="00A54CCE"/>
    <w:rsid w:val="00A550F2"/>
    <w:rsid w:val="00A5551F"/>
    <w:rsid w:val="00A55800"/>
    <w:rsid w:val="00A5606C"/>
    <w:rsid w:val="00A570AA"/>
    <w:rsid w:val="00A57336"/>
    <w:rsid w:val="00A5748A"/>
    <w:rsid w:val="00A5772E"/>
    <w:rsid w:val="00A577A5"/>
    <w:rsid w:val="00A57BB1"/>
    <w:rsid w:val="00A57F40"/>
    <w:rsid w:val="00A603F2"/>
    <w:rsid w:val="00A606DB"/>
    <w:rsid w:val="00A60D39"/>
    <w:rsid w:val="00A61B89"/>
    <w:rsid w:val="00A61B95"/>
    <w:rsid w:val="00A61E56"/>
    <w:rsid w:val="00A624D5"/>
    <w:rsid w:val="00A626DC"/>
    <w:rsid w:val="00A62A33"/>
    <w:rsid w:val="00A6326F"/>
    <w:rsid w:val="00A64AC2"/>
    <w:rsid w:val="00A6564D"/>
    <w:rsid w:val="00A65A05"/>
    <w:rsid w:val="00A65AA0"/>
    <w:rsid w:val="00A65B88"/>
    <w:rsid w:val="00A65CEA"/>
    <w:rsid w:val="00A660C5"/>
    <w:rsid w:val="00A6688A"/>
    <w:rsid w:val="00A66FB4"/>
    <w:rsid w:val="00A71302"/>
    <w:rsid w:val="00A715C0"/>
    <w:rsid w:val="00A718C5"/>
    <w:rsid w:val="00A71C43"/>
    <w:rsid w:val="00A72590"/>
    <w:rsid w:val="00A72F54"/>
    <w:rsid w:val="00A7334D"/>
    <w:rsid w:val="00A73372"/>
    <w:rsid w:val="00A73676"/>
    <w:rsid w:val="00A74320"/>
    <w:rsid w:val="00A7461F"/>
    <w:rsid w:val="00A746EC"/>
    <w:rsid w:val="00A74BEA"/>
    <w:rsid w:val="00A75410"/>
    <w:rsid w:val="00A77C02"/>
    <w:rsid w:val="00A8041F"/>
    <w:rsid w:val="00A8155B"/>
    <w:rsid w:val="00A82902"/>
    <w:rsid w:val="00A82A74"/>
    <w:rsid w:val="00A83920"/>
    <w:rsid w:val="00A84069"/>
    <w:rsid w:val="00A84411"/>
    <w:rsid w:val="00A84478"/>
    <w:rsid w:val="00A8456C"/>
    <w:rsid w:val="00A84742"/>
    <w:rsid w:val="00A848F3"/>
    <w:rsid w:val="00A84A95"/>
    <w:rsid w:val="00A860C1"/>
    <w:rsid w:val="00A86526"/>
    <w:rsid w:val="00A86685"/>
    <w:rsid w:val="00A86875"/>
    <w:rsid w:val="00A87712"/>
    <w:rsid w:val="00A87E85"/>
    <w:rsid w:val="00A87EED"/>
    <w:rsid w:val="00A87FB2"/>
    <w:rsid w:val="00A900BE"/>
    <w:rsid w:val="00A90145"/>
    <w:rsid w:val="00A9020D"/>
    <w:rsid w:val="00A9120D"/>
    <w:rsid w:val="00A91664"/>
    <w:rsid w:val="00A916C6"/>
    <w:rsid w:val="00A919B5"/>
    <w:rsid w:val="00A930C6"/>
    <w:rsid w:val="00A933A5"/>
    <w:rsid w:val="00A94A61"/>
    <w:rsid w:val="00A95AE8"/>
    <w:rsid w:val="00A961D4"/>
    <w:rsid w:val="00A96293"/>
    <w:rsid w:val="00A96B80"/>
    <w:rsid w:val="00A970BC"/>
    <w:rsid w:val="00A970F6"/>
    <w:rsid w:val="00A97166"/>
    <w:rsid w:val="00A971F1"/>
    <w:rsid w:val="00AA0334"/>
    <w:rsid w:val="00AA0897"/>
    <w:rsid w:val="00AA1E53"/>
    <w:rsid w:val="00AA2799"/>
    <w:rsid w:val="00AA2F96"/>
    <w:rsid w:val="00AA3933"/>
    <w:rsid w:val="00AA3C5C"/>
    <w:rsid w:val="00AA638B"/>
    <w:rsid w:val="00AA667C"/>
    <w:rsid w:val="00AA6AF3"/>
    <w:rsid w:val="00AA7118"/>
    <w:rsid w:val="00AB0BBE"/>
    <w:rsid w:val="00AB0CFE"/>
    <w:rsid w:val="00AB1CC2"/>
    <w:rsid w:val="00AB2188"/>
    <w:rsid w:val="00AB263A"/>
    <w:rsid w:val="00AB2903"/>
    <w:rsid w:val="00AB3142"/>
    <w:rsid w:val="00AB32BA"/>
    <w:rsid w:val="00AB3949"/>
    <w:rsid w:val="00AB3C8B"/>
    <w:rsid w:val="00AB4DBB"/>
    <w:rsid w:val="00AB55DB"/>
    <w:rsid w:val="00AB5A57"/>
    <w:rsid w:val="00AB5C4F"/>
    <w:rsid w:val="00AB62DC"/>
    <w:rsid w:val="00AB6CAE"/>
    <w:rsid w:val="00AB713D"/>
    <w:rsid w:val="00AB774B"/>
    <w:rsid w:val="00AB78A6"/>
    <w:rsid w:val="00AB7C87"/>
    <w:rsid w:val="00AC0F65"/>
    <w:rsid w:val="00AC253F"/>
    <w:rsid w:val="00AC296C"/>
    <w:rsid w:val="00AC326C"/>
    <w:rsid w:val="00AC422D"/>
    <w:rsid w:val="00AC4ED8"/>
    <w:rsid w:val="00AC5233"/>
    <w:rsid w:val="00AC537F"/>
    <w:rsid w:val="00AC55CC"/>
    <w:rsid w:val="00AC55FD"/>
    <w:rsid w:val="00AC5A7F"/>
    <w:rsid w:val="00AC5D6A"/>
    <w:rsid w:val="00AC5FD1"/>
    <w:rsid w:val="00AC6BF7"/>
    <w:rsid w:val="00AC6E81"/>
    <w:rsid w:val="00AC79D5"/>
    <w:rsid w:val="00AC7B8E"/>
    <w:rsid w:val="00AC7CB0"/>
    <w:rsid w:val="00AC7F8B"/>
    <w:rsid w:val="00AD0A29"/>
    <w:rsid w:val="00AD188C"/>
    <w:rsid w:val="00AD1B75"/>
    <w:rsid w:val="00AD1CC8"/>
    <w:rsid w:val="00AD1D41"/>
    <w:rsid w:val="00AD1F65"/>
    <w:rsid w:val="00AD2961"/>
    <w:rsid w:val="00AD2EA4"/>
    <w:rsid w:val="00AD3EA9"/>
    <w:rsid w:val="00AD410A"/>
    <w:rsid w:val="00AD417A"/>
    <w:rsid w:val="00AD44C8"/>
    <w:rsid w:val="00AD54F4"/>
    <w:rsid w:val="00AD5652"/>
    <w:rsid w:val="00AD6438"/>
    <w:rsid w:val="00AD6A75"/>
    <w:rsid w:val="00AD74CC"/>
    <w:rsid w:val="00AE0493"/>
    <w:rsid w:val="00AE0AB9"/>
    <w:rsid w:val="00AE1803"/>
    <w:rsid w:val="00AE199A"/>
    <w:rsid w:val="00AE29CF"/>
    <w:rsid w:val="00AE3BB6"/>
    <w:rsid w:val="00AE3C37"/>
    <w:rsid w:val="00AE3F8B"/>
    <w:rsid w:val="00AE4453"/>
    <w:rsid w:val="00AE488B"/>
    <w:rsid w:val="00AE52EF"/>
    <w:rsid w:val="00AE60FD"/>
    <w:rsid w:val="00AE671D"/>
    <w:rsid w:val="00AE6D29"/>
    <w:rsid w:val="00AE7F54"/>
    <w:rsid w:val="00AE7FC2"/>
    <w:rsid w:val="00AF022B"/>
    <w:rsid w:val="00AF06BC"/>
    <w:rsid w:val="00AF0818"/>
    <w:rsid w:val="00AF1301"/>
    <w:rsid w:val="00AF153B"/>
    <w:rsid w:val="00AF1807"/>
    <w:rsid w:val="00AF1ABC"/>
    <w:rsid w:val="00AF2243"/>
    <w:rsid w:val="00AF234A"/>
    <w:rsid w:val="00AF2957"/>
    <w:rsid w:val="00AF2BC7"/>
    <w:rsid w:val="00AF2D41"/>
    <w:rsid w:val="00AF2F2C"/>
    <w:rsid w:val="00AF3020"/>
    <w:rsid w:val="00AF3055"/>
    <w:rsid w:val="00AF32CA"/>
    <w:rsid w:val="00AF3505"/>
    <w:rsid w:val="00AF3B1B"/>
    <w:rsid w:val="00AF3F4C"/>
    <w:rsid w:val="00AF4117"/>
    <w:rsid w:val="00AF41B8"/>
    <w:rsid w:val="00AF539E"/>
    <w:rsid w:val="00AF5821"/>
    <w:rsid w:val="00AF6661"/>
    <w:rsid w:val="00AF692E"/>
    <w:rsid w:val="00AF795C"/>
    <w:rsid w:val="00AF79B7"/>
    <w:rsid w:val="00AF7AB8"/>
    <w:rsid w:val="00AF7DCD"/>
    <w:rsid w:val="00B008BF"/>
    <w:rsid w:val="00B00C6B"/>
    <w:rsid w:val="00B01E9C"/>
    <w:rsid w:val="00B023A1"/>
    <w:rsid w:val="00B02525"/>
    <w:rsid w:val="00B02DA0"/>
    <w:rsid w:val="00B03387"/>
    <w:rsid w:val="00B03B81"/>
    <w:rsid w:val="00B03C82"/>
    <w:rsid w:val="00B0410D"/>
    <w:rsid w:val="00B041D3"/>
    <w:rsid w:val="00B0421B"/>
    <w:rsid w:val="00B04ADB"/>
    <w:rsid w:val="00B04AEE"/>
    <w:rsid w:val="00B051FF"/>
    <w:rsid w:val="00B05E1E"/>
    <w:rsid w:val="00B05FE8"/>
    <w:rsid w:val="00B0636E"/>
    <w:rsid w:val="00B06463"/>
    <w:rsid w:val="00B06B94"/>
    <w:rsid w:val="00B06DDE"/>
    <w:rsid w:val="00B06F85"/>
    <w:rsid w:val="00B072DD"/>
    <w:rsid w:val="00B1044F"/>
    <w:rsid w:val="00B1121C"/>
    <w:rsid w:val="00B1176A"/>
    <w:rsid w:val="00B11BBF"/>
    <w:rsid w:val="00B11E79"/>
    <w:rsid w:val="00B12EC2"/>
    <w:rsid w:val="00B13D6F"/>
    <w:rsid w:val="00B14630"/>
    <w:rsid w:val="00B14B66"/>
    <w:rsid w:val="00B14E31"/>
    <w:rsid w:val="00B14FF1"/>
    <w:rsid w:val="00B1514F"/>
    <w:rsid w:val="00B153C9"/>
    <w:rsid w:val="00B15426"/>
    <w:rsid w:val="00B158BF"/>
    <w:rsid w:val="00B15E55"/>
    <w:rsid w:val="00B16003"/>
    <w:rsid w:val="00B160FA"/>
    <w:rsid w:val="00B1618F"/>
    <w:rsid w:val="00B162CD"/>
    <w:rsid w:val="00B16EDB"/>
    <w:rsid w:val="00B17CE4"/>
    <w:rsid w:val="00B17FDF"/>
    <w:rsid w:val="00B20518"/>
    <w:rsid w:val="00B205B2"/>
    <w:rsid w:val="00B20EBC"/>
    <w:rsid w:val="00B2140A"/>
    <w:rsid w:val="00B21B4E"/>
    <w:rsid w:val="00B21DEF"/>
    <w:rsid w:val="00B21E37"/>
    <w:rsid w:val="00B21F7D"/>
    <w:rsid w:val="00B22FF0"/>
    <w:rsid w:val="00B2363F"/>
    <w:rsid w:val="00B23677"/>
    <w:rsid w:val="00B23B15"/>
    <w:rsid w:val="00B24395"/>
    <w:rsid w:val="00B24AA2"/>
    <w:rsid w:val="00B26AC2"/>
    <w:rsid w:val="00B26E61"/>
    <w:rsid w:val="00B26E9E"/>
    <w:rsid w:val="00B275BA"/>
    <w:rsid w:val="00B27636"/>
    <w:rsid w:val="00B278E7"/>
    <w:rsid w:val="00B30684"/>
    <w:rsid w:val="00B30CA9"/>
    <w:rsid w:val="00B30EEB"/>
    <w:rsid w:val="00B3158B"/>
    <w:rsid w:val="00B321BD"/>
    <w:rsid w:val="00B32594"/>
    <w:rsid w:val="00B32617"/>
    <w:rsid w:val="00B327ED"/>
    <w:rsid w:val="00B3348F"/>
    <w:rsid w:val="00B33BA2"/>
    <w:rsid w:val="00B33C4A"/>
    <w:rsid w:val="00B33DD3"/>
    <w:rsid w:val="00B347EE"/>
    <w:rsid w:val="00B34B24"/>
    <w:rsid w:val="00B34E26"/>
    <w:rsid w:val="00B34F21"/>
    <w:rsid w:val="00B35A56"/>
    <w:rsid w:val="00B37A94"/>
    <w:rsid w:val="00B37C1B"/>
    <w:rsid w:val="00B37FB2"/>
    <w:rsid w:val="00B400C4"/>
    <w:rsid w:val="00B40ECF"/>
    <w:rsid w:val="00B40F33"/>
    <w:rsid w:val="00B41603"/>
    <w:rsid w:val="00B4198D"/>
    <w:rsid w:val="00B41F58"/>
    <w:rsid w:val="00B44FB5"/>
    <w:rsid w:val="00B45512"/>
    <w:rsid w:val="00B4565F"/>
    <w:rsid w:val="00B45710"/>
    <w:rsid w:val="00B45FC5"/>
    <w:rsid w:val="00B4632A"/>
    <w:rsid w:val="00B476A7"/>
    <w:rsid w:val="00B47EB2"/>
    <w:rsid w:val="00B502EC"/>
    <w:rsid w:val="00B5059F"/>
    <w:rsid w:val="00B50F62"/>
    <w:rsid w:val="00B51344"/>
    <w:rsid w:val="00B51B51"/>
    <w:rsid w:val="00B524A3"/>
    <w:rsid w:val="00B52545"/>
    <w:rsid w:val="00B52F67"/>
    <w:rsid w:val="00B542DA"/>
    <w:rsid w:val="00B54749"/>
    <w:rsid w:val="00B54AF4"/>
    <w:rsid w:val="00B54EFD"/>
    <w:rsid w:val="00B559DD"/>
    <w:rsid w:val="00B55D33"/>
    <w:rsid w:val="00B56299"/>
    <w:rsid w:val="00B56517"/>
    <w:rsid w:val="00B60866"/>
    <w:rsid w:val="00B60934"/>
    <w:rsid w:val="00B60BA5"/>
    <w:rsid w:val="00B63A3C"/>
    <w:rsid w:val="00B64103"/>
    <w:rsid w:val="00B642E3"/>
    <w:rsid w:val="00B64AD1"/>
    <w:rsid w:val="00B65426"/>
    <w:rsid w:val="00B6546B"/>
    <w:rsid w:val="00B661B9"/>
    <w:rsid w:val="00B66629"/>
    <w:rsid w:val="00B66927"/>
    <w:rsid w:val="00B6702C"/>
    <w:rsid w:val="00B710B7"/>
    <w:rsid w:val="00B717DA"/>
    <w:rsid w:val="00B71F50"/>
    <w:rsid w:val="00B72A24"/>
    <w:rsid w:val="00B72B28"/>
    <w:rsid w:val="00B72D16"/>
    <w:rsid w:val="00B73291"/>
    <w:rsid w:val="00B73DE2"/>
    <w:rsid w:val="00B7402B"/>
    <w:rsid w:val="00B74AE7"/>
    <w:rsid w:val="00B74C46"/>
    <w:rsid w:val="00B750B2"/>
    <w:rsid w:val="00B77566"/>
    <w:rsid w:val="00B77B95"/>
    <w:rsid w:val="00B77FD4"/>
    <w:rsid w:val="00B80672"/>
    <w:rsid w:val="00B80814"/>
    <w:rsid w:val="00B81370"/>
    <w:rsid w:val="00B81708"/>
    <w:rsid w:val="00B817A8"/>
    <w:rsid w:val="00B81D22"/>
    <w:rsid w:val="00B81DA3"/>
    <w:rsid w:val="00B8221D"/>
    <w:rsid w:val="00B82FF6"/>
    <w:rsid w:val="00B830D0"/>
    <w:rsid w:val="00B84390"/>
    <w:rsid w:val="00B84569"/>
    <w:rsid w:val="00B85D43"/>
    <w:rsid w:val="00B86AB5"/>
    <w:rsid w:val="00B87BF9"/>
    <w:rsid w:val="00B900AA"/>
    <w:rsid w:val="00B90403"/>
    <w:rsid w:val="00B90600"/>
    <w:rsid w:val="00B909A5"/>
    <w:rsid w:val="00B913EF"/>
    <w:rsid w:val="00B91C3A"/>
    <w:rsid w:val="00B91C46"/>
    <w:rsid w:val="00B93342"/>
    <w:rsid w:val="00B93363"/>
    <w:rsid w:val="00B9354C"/>
    <w:rsid w:val="00B942EB"/>
    <w:rsid w:val="00B94590"/>
    <w:rsid w:val="00B94722"/>
    <w:rsid w:val="00B94D41"/>
    <w:rsid w:val="00B94F26"/>
    <w:rsid w:val="00B94F91"/>
    <w:rsid w:val="00B95376"/>
    <w:rsid w:val="00B95A2F"/>
    <w:rsid w:val="00B9652C"/>
    <w:rsid w:val="00B967B6"/>
    <w:rsid w:val="00B96915"/>
    <w:rsid w:val="00B96D4A"/>
    <w:rsid w:val="00B96D63"/>
    <w:rsid w:val="00B9792A"/>
    <w:rsid w:val="00BA045B"/>
    <w:rsid w:val="00BA0900"/>
    <w:rsid w:val="00BA0AA8"/>
    <w:rsid w:val="00BA1E23"/>
    <w:rsid w:val="00BA28F1"/>
    <w:rsid w:val="00BA2BC3"/>
    <w:rsid w:val="00BA2BEC"/>
    <w:rsid w:val="00BA3514"/>
    <w:rsid w:val="00BA3633"/>
    <w:rsid w:val="00BA4724"/>
    <w:rsid w:val="00BA4864"/>
    <w:rsid w:val="00BA495A"/>
    <w:rsid w:val="00BA4AEC"/>
    <w:rsid w:val="00BA5084"/>
    <w:rsid w:val="00BA57EF"/>
    <w:rsid w:val="00BA5A82"/>
    <w:rsid w:val="00BA636F"/>
    <w:rsid w:val="00BA6471"/>
    <w:rsid w:val="00BA7708"/>
    <w:rsid w:val="00BA7813"/>
    <w:rsid w:val="00BB037B"/>
    <w:rsid w:val="00BB1A63"/>
    <w:rsid w:val="00BB3FB7"/>
    <w:rsid w:val="00BB3FD0"/>
    <w:rsid w:val="00BB4278"/>
    <w:rsid w:val="00BB46E7"/>
    <w:rsid w:val="00BB4992"/>
    <w:rsid w:val="00BB49BD"/>
    <w:rsid w:val="00BB4C4A"/>
    <w:rsid w:val="00BB5151"/>
    <w:rsid w:val="00BB5197"/>
    <w:rsid w:val="00BB5F69"/>
    <w:rsid w:val="00BB652B"/>
    <w:rsid w:val="00BB6A42"/>
    <w:rsid w:val="00BB6F74"/>
    <w:rsid w:val="00BB6FF8"/>
    <w:rsid w:val="00BB7564"/>
    <w:rsid w:val="00BB790E"/>
    <w:rsid w:val="00BB7B97"/>
    <w:rsid w:val="00BB7FE4"/>
    <w:rsid w:val="00BB7FF8"/>
    <w:rsid w:val="00BC08A8"/>
    <w:rsid w:val="00BC16C3"/>
    <w:rsid w:val="00BC1D5A"/>
    <w:rsid w:val="00BC1DC6"/>
    <w:rsid w:val="00BC1EF7"/>
    <w:rsid w:val="00BC2806"/>
    <w:rsid w:val="00BC319E"/>
    <w:rsid w:val="00BC3C55"/>
    <w:rsid w:val="00BC445F"/>
    <w:rsid w:val="00BC5010"/>
    <w:rsid w:val="00BC52DA"/>
    <w:rsid w:val="00BC5A3E"/>
    <w:rsid w:val="00BC5BA6"/>
    <w:rsid w:val="00BC698C"/>
    <w:rsid w:val="00BC7BEE"/>
    <w:rsid w:val="00BD02CE"/>
    <w:rsid w:val="00BD06E8"/>
    <w:rsid w:val="00BD075C"/>
    <w:rsid w:val="00BD0BBA"/>
    <w:rsid w:val="00BD1551"/>
    <w:rsid w:val="00BD1EE9"/>
    <w:rsid w:val="00BD34BC"/>
    <w:rsid w:val="00BD3549"/>
    <w:rsid w:val="00BD4A05"/>
    <w:rsid w:val="00BD4B88"/>
    <w:rsid w:val="00BD4D54"/>
    <w:rsid w:val="00BD503E"/>
    <w:rsid w:val="00BD5224"/>
    <w:rsid w:val="00BD5872"/>
    <w:rsid w:val="00BD5985"/>
    <w:rsid w:val="00BD6AB9"/>
    <w:rsid w:val="00BD6D1A"/>
    <w:rsid w:val="00BD71C7"/>
    <w:rsid w:val="00BD7A5C"/>
    <w:rsid w:val="00BD7CF3"/>
    <w:rsid w:val="00BE01EC"/>
    <w:rsid w:val="00BE0EDB"/>
    <w:rsid w:val="00BE139C"/>
    <w:rsid w:val="00BE1573"/>
    <w:rsid w:val="00BE1BFF"/>
    <w:rsid w:val="00BE1E1A"/>
    <w:rsid w:val="00BE1E6B"/>
    <w:rsid w:val="00BE26C5"/>
    <w:rsid w:val="00BE2907"/>
    <w:rsid w:val="00BE291E"/>
    <w:rsid w:val="00BE2D1D"/>
    <w:rsid w:val="00BE30EA"/>
    <w:rsid w:val="00BE3BD7"/>
    <w:rsid w:val="00BE49DA"/>
    <w:rsid w:val="00BE5243"/>
    <w:rsid w:val="00BE5615"/>
    <w:rsid w:val="00BE561A"/>
    <w:rsid w:val="00BE5B2F"/>
    <w:rsid w:val="00BE5D88"/>
    <w:rsid w:val="00BE6355"/>
    <w:rsid w:val="00BE6474"/>
    <w:rsid w:val="00BE6828"/>
    <w:rsid w:val="00BE6A39"/>
    <w:rsid w:val="00BE6BDA"/>
    <w:rsid w:val="00BE6DC7"/>
    <w:rsid w:val="00BE712D"/>
    <w:rsid w:val="00BF00C3"/>
    <w:rsid w:val="00BF03C2"/>
    <w:rsid w:val="00BF04F9"/>
    <w:rsid w:val="00BF0518"/>
    <w:rsid w:val="00BF098B"/>
    <w:rsid w:val="00BF0BAA"/>
    <w:rsid w:val="00BF1418"/>
    <w:rsid w:val="00BF1BA8"/>
    <w:rsid w:val="00BF208E"/>
    <w:rsid w:val="00BF2202"/>
    <w:rsid w:val="00BF2814"/>
    <w:rsid w:val="00BF2DC7"/>
    <w:rsid w:val="00BF2F24"/>
    <w:rsid w:val="00BF3092"/>
    <w:rsid w:val="00BF372B"/>
    <w:rsid w:val="00BF397C"/>
    <w:rsid w:val="00BF44CC"/>
    <w:rsid w:val="00BF4C91"/>
    <w:rsid w:val="00BF4D57"/>
    <w:rsid w:val="00BF4F5E"/>
    <w:rsid w:val="00BF51AB"/>
    <w:rsid w:val="00BF6028"/>
    <w:rsid w:val="00BF662F"/>
    <w:rsid w:val="00BF66B6"/>
    <w:rsid w:val="00BF692A"/>
    <w:rsid w:val="00BF6D05"/>
    <w:rsid w:val="00BF72BE"/>
    <w:rsid w:val="00BF7649"/>
    <w:rsid w:val="00BF7746"/>
    <w:rsid w:val="00BF79D4"/>
    <w:rsid w:val="00C0078A"/>
    <w:rsid w:val="00C01865"/>
    <w:rsid w:val="00C02559"/>
    <w:rsid w:val="00C029E7"/>
    <w:rsid w:val="00C02D0A"/>
    <w:rsid w:val="00C03215"/>
    <w:rsid w:val="00C036B7"/>
    <w:rsid w:val="00C0397F"/>
    <w:rsid w:val="00C03B61"/>
    <w:rsid w:val="00C03C43"/>
    <w:rsid w:val="00C04187"/>
    <w:rsid w:val="00C044BA"/>
    <w:rsid w:val="00C048C1"/>
    <w:rsid w:val="00C049E3"/>
    <w:rsid w:val="00C04C94"/>
    <w:rsid w:val="00C04DEE"/>
    <w:rsid w:val="00C0589C"/>
    <w:rsid w:val="00C05D58"/>
    <w:rsid w:val="00C05F8B"/>
    <w:rsid w:val="00C06219"/>
    <w:rsid w:val="00C0690B"/>
    <w:rsid w:val="00C079F9"/>
    <w:rsid w:val="00C07AB5"/>
    <w:rsid w:val="00C07FEE"/>
    <w:rsid w:val="00C104B7"/>
    <w:rsid w:val="00C11948"/>
    <w:rsid w:val="00C11A38"/>
    <w:rsid w:val="00C11CA0"/>
    <w:rsid w:val="00C11F73"/>
    <w:rsid w:val="00C13488"/>
    <w:rsid w:val="00C136BC"/>
    <w:rsid w:val="00C1380F"/>
    <w:rsid w:val="00C14D41"/>
    <w:rsid w:val="00C1646C"/>
    <w:rsid w:val="00C16A3E"/>
    <w:rsid w:val="00C16E53"/>
    <w:rsid w:val="00C175BF"/>
    <w:rsid w:val="00C1770B"/>
    <w:rsid w:val="00C20021"/>
    <w:rsid w:val="00C201B6"/>
    <w:rsid w:val="00C202C7"/>
    <w:rsid w:val="00C206E0"/>
    <w:rsid w:val="00C20D19"/>
    <w:rsid w:val="00C210A7"/>
    <w:rsid w:val="00C2141B"/>
    <w:rsid w:val="00C215B5"/>
    <w:rsid w:val="00C21A2C"/>
    <w:rsid w:val="00C21EE4"/>
    <w:rsid w:val="00C22162"/>
    <w:rsid w:val="00C221E1"/>
    <w:rsid w:val="00C22AE7"/>
    <w:rsid w:val="00C22CFD"/>
    <w:rsid w:val="00C22D4C"/>
    <w:rsid w:val="00C23540"/>
    <w:rsid w:val="00C23606"/>
    <w:rsid w:val="00C236D6"/>
    <w:rsid w:val="00C23A44"/>
    <w:rsid w:val="00C24109"/>
    <w:rsid w:val="00C24291"/>
    <w:rsid w:val="00C2460D"/>
    <w:rsid w:val="00C2477C"/>
    <w:rsid w:val="00C24AA1"/>
    <w:rsid w:val="00C25601"/>
    <w:rsid w:val="00C27225"/>
    <w:rsid w:val="00C276A9"/>
    <w:rsid w:val="00C27E78"/>
    <w:rsid w:val="00C30A1E"/>
    <w:rsid w:val="00C30CF6"/>
    <w:rsid w:val="00C31633"/>
    <w:rsid w:val="00C32BB3"/>
    <w:rsid w:val="00C333D3"/>
    <w:rsid w:val="00C334E0"/>
    <w:rsid w:val="00C33C22"/>
    <w:rsid w:val="00C34008"/>
    <w:rsid w:val="00C34414"/>
    <w:rsid w:val="00C34B39"/>
    <w:rsid w:val="00C34F11"/>
    <w:rsid w:val="00C35DEF"/>
    <w:rsid w:val="00C36537"/>
    <w:rsid w:val="00C409B8"/>
    <w:rsid w:val="00C40B4F"/>
    <w:rsid w:val="00C412AF"/>
    <w:rsid w:val="00C41369"/>
    <w:rsid w:val="00C41533"/>
    <w:rsid w:val="00C42785"/>
    <w:rsid w:val="00C4278C"/>
    <w:rsid w:val="00C429D0"/>
    <w:rsid w:val="00C42B4F"/>
    <w:rsid w:val="00C42FD5"/>
    <w:rsid w:val="00C430A7"/>
    <w:rsid w:val="00C43CB8"/>
    <w:rsid w:val="00C440CD"/>
    <w:rsid w:val="00C441CE"/>
    <w:rsid w:val="00C444E4"/>
    <w:rsid w:val="00C44600"/>
    <w:rsid w:val="00C44A60"/>
    <w:rsid w:val="00C44B37"/>
    <w:rsid w:val="00C45046"/>
    <w:rsid w:val="00C45B48"/>
    <w:rsid w:val="00C468A2"/>
    <w:rsid w:val="00C46CEF"/>
    <w:rsid w:val="00C4724D"/>
    <w:rsid w:val="00C47298"/>
    <w:rsid w:val="00C47670"/>
    <w:rsid w:val="00C478B1"/>
    <w:rsid w:val="00C47A7C"/>
    <w:rsid w:val="00C47FFA"/>
    <w:rsid w:val="00C50354"/>
    <w:rsid w:val="00C513EE"/>
    <w:rsid w:val="00C514EA"/>
    <w:rsid w:val="00C51A34"/>
    <w:rsid w:val="00C52317"/>
    <w:rsid w:val="00C52402"/>
    <w:rsid w:val="00C52C9B"/>
    <w:rsid w:val="00C53074"/>
    <w:rsid w:val="00C53594"/>
    <w:rsid w:val="00C5419C"/>
    <w:rsid w:val="00C5435D"/>
    <w:rsid w:val="00C544B3"/>
    <w:rsid w:val="00C54995"/>
    <w:rsid w:val="00C54A6E"/>
    <w:rsid w:val="00C55863"/>
    <w:rsid w:val="00C55D51"/>
    <w:rsid w:val="00C577C9"/>
    <w:rsid w:val="00C57E1E"/>
    <w:rsid w:val="00C57F3E"/>
    <w:rsid w:val="00C60197"/>
    <w:rsid w:val="00C61500"/>
    <w:rsid w:val="00C619C9"/>
    <w:rsid w:val="00C61ABF"/>
    <w:rsid w:val="00C61B84"/>
    <w:rsid w:val="00C61D55"/>
    <w:rsid w:val="00C61DA4"/>
    <w:rsid w:val="00C61EFF"/>
    <w:rsid w:val="00C61F81"/>
    <w:rsid w:val="00C62639"/>
    <w:rsid w:val="00C62646"/>
    <w:rsid w:val="00C62A3E"/>
    <w:rsid w:val="00C63B85"/>
    <w:rsid w:val="00C63E08"/>
    <w:rsid w:val="00C64900"/>
    <w:rsid w:val="00C64B92"/>
    <w:rsid w:val="00C64EC1"/>
    <w:rsid w:val="00C66F23"/>
    <w:rsid w:val="00C671BE"/>
    <w:rsid w:val="00C701CB"/>
    <w:rsid w:val="00C7048C"/>
    <w:rsid w:val="00C70BF3"/>
    <w:rsid w:val="00C70DA6"/>
    <w:rsid w:val="00C70FED"/>
    <w:rsid w:val="00C71282"/>
    <w:rsid w:val="00C714F2"/>
    <w:rsid w:val="00C71DD9"/>
    <w:rsid w:val="00C7245A"/>
    <w:rsid w:val="00C72F1A"/>
    <w:rsid w:val="00C73CF7"/>
    <w:rsid w:val="00C73EC6"/>
    <w:rsid w:val="00C74BC7"/>
    <w:rsid w:val="00C7500F"/>
    <w:rsid w:val="00C76CEF"/>
    <w:rsid w:val="00C77385"/>
    <w:rsid w:val="00C77705"/>
    <w:rsid w:val="00C802F3"/>
    <w:rsid w:val="00C81A87"/>
    <w:rsid w:val="00C81E32"/>
    <w:rsid w:val="00C81FD9"/>
    <w:rsid w:val="00C821BA"/>
    <w:rsid w:val="00C82265"/>
    <w:rsid w:val="00C8272B"/>
    <w:rsid w:val="00C829B6"/>
    <w:rsid w:val="00C82B4D"/>
    <w:rsid w:val="00C82FA3"/>
    <w:rsid w:val="00C8301D"/>
    <w:rsid w:val="00C83CE8"/>
    <w:rsid w:val="00C83DDC"/>
    <w:rsid w:val="00C83FDD"/>
    <w:rsid w:val="00C84A81"/>
    <w:rsid w:val="00C85B18"/>
    <w:rsid w:val="00C85B44"/>
    <w:rsid w:val="00C8606C"/>
    <w:rsid w:val="00C86B29"/>
    <w:rsid w:val="00C87447"/>
    <w:rsid w:val="00C878FA"/>
    <w:rsid w:val="00C91B5F"/>
    <w:rsid w:val="00C91D65"/>
    <w:rsid w:val="00C91EDF"/>
    <w:rsid w:val="00C92087"/>
    <w:rsid w:val="00C92FFD"/>
    <w:rsid w:val="00C9362B"/>
    <w:rsid w:val="00C93E23"/>
    <w:rsid w:val="00C93FE0"/>
    <w:rsid w:val="00C945A4"/>
    <w:rsid w:val="00C94645"/>
    <w:rsid w:val="00C947C4"/>
    <w:rsid w:val="00C94CF6"/>
    <w:rsid w:val="00C94F6C"/>
    <w:rsid w:val="00C95F6F"/>
    <w:rsid w:val="00C96045"/>
    <w:rsid w:val="00C9656F"/>
    <w:rsid w:val="00C9690B"/>
    <w:rsid w:val="00C970FC"/>
    <w:rsid w:val="00C9795D"/>
    <w:rsid w:val="00C97EC6"/>
    <w:rsid w:val="00CA020D"/>
    <w:rsid w:val="00CA044F"/>
    <w:rsid w:val="00CA05C7"/>
    <w:rsid w:val="00CA0730"/>
    <w:rsid w:val="00CA07E8"/>
    <w:rsid w:val="00CA0CE9"/>
    <w:rsid w:val="00CA1484"/>
    <w:rsid w:val="00CA1569"/>
    <w:rsid w:val="00CA2E9D"/>
    <w:rsid w:val="00CA3102"/>
    <w:rsid w:val="00CA3578"/>
    <w:rsid w:val="00CA384E"/>
    <w:rsid w:val="00CA3963"/>
    <w:rsid w:val="00CA3C4A"/>
    <w:rsid w:val="00CA42F6"/>
    <w:rsid w:val="00CA4411"/>
    <w:rsid w:val="00CA4ED3"/>
    <w:rsid w:val="00CA5070"/>
    <w:rsid w:val="00CA5125"/>
    <w:rsid w:val="00CA6338"/>
    <w:rsid w:val="00CA6A73"/>
    <w:rsid w:val="00CA6C1E"/>
    <w:rsid w:val="00CA6F3B"/>
    <w:rsid w:val="00CA792E"/>
    <w:rsid w:val="00CA7F5B"/>
    <w:rsid w:val="00CB0A51"/>
    <w:rsid w:val="00CB0E8F"/>
    <w:rsid w:val="00CB1283"/>
    <w:rsid w:val="00CB1F55"/>
    <w:rsid w:val="00CB227E"/>
    <w:rsid w:val="00CB33AD"/>
    <w:rsid w:val="00CB3C29"/>
    <w:rsid w:val="00CB3DF5"/>
    <w:rsid w:val="00CB40B1"/>
    <w:rsid w:val="00CB4BFC"/>
    <w:rsid w:val="00CB5040"/>
    <w:rsid w:val="00CB5158"/>
    <w:rsid w:val="00CB51A6"/>
    <w:rsid w:val="00CB54F7"/>
    <w:rsid w:val="00CB656B"/>
    <w:rsid w:val="00CB6BC4"/>
    <w:rsid w:val="00CB7692"/>
    <w:rsid w:val="00CB77F3"/>
    <w:rsid w:val="00CC0431"/>
    <w:rsid w:val="00CC082A"/>
    <w:rsid w:val="00CC09AE"/>
    <w:rsid w:val="00CC11AE"/>
    <w:rsid w:val="00CC1F9C"/>
    <w:rsid w:val="00CC2176"/>
    <w:rsid w:val="00CC28EF"/>
    <w:rsid w:val="00CC2A4D"/>
    <w:rsid w:val="00CC3270"/>
    <w:rsid w:val="00CC3C72"/>
    <w:rsid w:val="00CC480A"/>
    <w:rsid w:val="00CC4CF3"/>
    <w:rsid w:val="00CC4DE6"/>
    <w:rsid w:val="00CC5370"/>
    <w:rsid w:val="00CC6065"/>
    <w:rsid w:val="00CC60EA"/>
    <w:rsid w:val="00CC6170"/>
    <w:rsid w:val="00CC62C8"/>
    <w:rsid w:val="00CC7640"/>
    <w:rsid w:val="00CC7968"/>
    <w:rsid w:val="00CC7970"/>
    <w:rsid w:val="00CC7DB5"/>
    <w:rsid w:val="00CD0071"/>
    <w:rsid w:val="00CD04A7"/>
    <w:rsid w:val="00CD05E5"/>
    <w:rsid w:val="00CD0B5C"/>
    <w:rsid w:val="00CD0F31"/>
    <w:rsid w:val="00CD101B"/>
    <w:rsid w:val="00CD11E5"/>
    <w:rsid w:val="00CD20AE"/>
    <w:rsid w:val="00CD2317"/>
    <w:rsid w:val="00CD2819"/>
    <w:rsid w:val="00CD2FF2"/>
    <w:rsid w:val="00CD3495"/>
    <w:rsid w:val="00CD36A5"/>
    <w:rsid w:val="00CD3F4E"/>
    <w:rsid w:val="00CD4407"/>
    <w:rsid w:val="00CD461D"/>
    <w:rsid w:val="00CD4958"/>
    <w:rsid w:val="00CD4DC2"/>
    <w:rsid w:val="00CD5340"/>
    <w:rsid w:val="00CD59B1"/>
    <w:rsid w:val="00CD5E01"/>
    <w:rsid w:val="00CD75F7"/>
    <w:rsid w:val="00CE0504"/>
    <w:rsid w:val="00CE182E"/>
    <w:rsid w:val="00CE1A2E"/>
    <w:rsid w:val="00CE1C48"/>
    <w:rsid w:val="00CE2589"/>
    <w:rsid w:val="00CE2AE7"/>
    <w:rsid w:val="00CE2CF3"/>
    <w:rsid w:val="00CE3289"/>
    <w:rsid w:val="00CE32B9"/>
    <w:rsid w:val="00CE3BAE"/>
    <w:rsid w:val="00CE4590"/>
    <w:rsid w:val="00CE464D"/>
    <w:rsid w:val="00CE4944"/>
    <w:rsid w:val="00CE4AF0"/>
    <w:rsid w:val="00CE4BD0"/>
    <w:rsid w:val="00CE5029"/>
    <w:rsid w:val="00CE5767"/>
    <w:rsid w:val="00CE5AC6"/>
    <w:rsid w:val="00CE5D07"/>
    <w:rsid w:val="00CF0115"/>
    <w:rsid w:val="00CF0D33"/>
    <w:rsid w:val="00CF0EEB"/>
    <w:rsid w:val="00CF106B"/>
    <w:rsid w:val="00CF15CA"/>
    <w:rsid w:val="00CF15DD"/>
    <w:rsid w:val="00CF17E6"/>
    <w:rsid w:val="00CF25C1"/>
    <w:rsid w:val="00CF2863"/>
    <w:rsid w:val="00CF2AFD"/>
    <w:rsid w:val="00CF2D85"/>
    <w:rsid w:val="00CF332C"/>
    <w:rsid w:val="00CF3381"/>
    <w:rsid w:val="00CF35AF"/>
    <w:rsid w:val="00CF3643"/>
    <w:rsid w:val="00CF39F2"/>
    <w:rsid w:val="00CF3DE3"/>
    <w:rsid w:val="00CF597C"/>
    <w:rsid w:val="00CF5997"/>
    <w:rsid w:val="00D0022E"/>
    <w:rsid w:val="00D006A2"/>
    <w:rsid w:val="00D01338"/>
    <w:rsid w:val="00D01442"/>
    <w:rsid w:val="00D01F06"/>
    <w:rsid w:val="00D027B6"/>
    <w:rsid w:val="00D02DF5"/>
    <w:rsid w:val="00D03D11"/>
    <w:rsid w:val="00D04BA3"/>
    <w:rsid w:val="00D05A8D"/>
    <w:rsid w:val="00D0625C"/>
    <w:rsid w:val="00D06B21"/>
    <w:rsid w:val="00D06E07"/>
    <w:rsid w:val="00D07172"/>
    <w:rsid w:val="00D071E6"/>
    <w:rsid w:val="00D0726A"/>
    <w:rsid w:val="00D0774A"/>
    <w:rsid w:val="00D07D7F"/>
    <w:rsid w:val="00D11482"/>
    <w:rsid w:val="00D1225A"/>
    <w:rsid w:val="00D12AD6"/>
    <w:rsid w:val="00D12BE9"/>
    <w:rsid w:val="00D13135"/>
    <w:rsid w:val="00D142C4"/>
    <w:rsid w:val="00D1435C"/>
    <w:rsid w:val="00D14EED"/>
    <w:rsid w:val="00D15053"/>
    <w:rsid w:val="00D156A6"/>
    <w:rsid w:val="00D1572D"/>
    <w:rsid w:val="00D17035"/>
    <w:rsid w:val="00D175F4"/>
    <w:rsid w:val="00D200A9"/>
    <w:rsid w:val="00D201B6"/>
    <w:rsid w:val="00D203D4"/>
    <w:rsid w:val="00D206E5"/>
    <w:rsid w:val="00D20731"/>
    <w:rsid w:val="00D21D6D"/>
    <w:rsid w:val="00D21DDE"/>
    <w:rsid w:val="00D22BC4"/>
    <w:rsid w:val="00D22F9B"/>
    <w:rsid w:val="00D23BC0"/>
    <w:rsid w:val="00D23DAE"/>
    <w:rsid w:val="00D23DF3"/>
    <w:rsid w:val="00D24B9E"/>
    <w:rsid w:val="00D24FF8"/>
    <w:rsid w:val="00D25904"/>
    <w:rsid w:val="00D25966"/>
    <w:rsid w:val="00D25F27"/>
    <w:rsid w:val="00D266BA"/>
    <w:rsid w:val="00D26C54"/>
    <w:rsid w:val="00D26C9D"/>
    <w:rsid w:val="00D27269"/>
    <w:rsid w:val="00D27761"/>
    <w:rsid w:val="00D306E5"/>
    <w:rsid w:val="00D3235C"/>
    <w:rsid w:val="00D32AAA"/>
    <w:rsid w:val="00D34053"/>
    <w:rsid w:val="00D34CE8"/>
    <w:rsid w:val="00D3545D"/>
    <w:rsid w:val="00D36550"/>
    <w:rsid w:val="00D370EE"/>
    <w:rsid w:val="00D371A4"/>
    <w:rsid w:val="00D400F3"/>
    <w:rsid w:val="00D41197"/>
    <w:rsid w:val="00D414E1"/>
    <w:rsid w:val="00D41865"/>
    <w:rsid w:val="00D41ACF"/>
    <w:rsid w:val="00D41C03"/>
    <w:rsid w:val="00D422AD"/>
    <w:rsid w:val="00D435DE"/>
    <w:rsid w:val="00D43787"/>
    <w:rsid w:val="00D43C65"/>
    <w:rsid w:val="00D44524"/>
    <w:rsid w:val="00D447FD"/>
    <w:rsid w:val="00D454B0"/>
    <w:rsid w:val="00D45AFC"/>
    <w:rsid w:val="00D46735"/>
    <w:rsid w:val="00D46F3B"/>
    <w:rsid w:val="00D4768D"/>
    <w:rsid w:val="00D51865"/>
    <w:rsid w:val="00D52606"/>
    <w:rsid w:val="00D52A6D"/>
    <w:rsid w:val="00D52DB8"/>
    <w:rsid w:val="00D53514"/>
    <w:rsid w:val="00D53ACC"/>
    <w:rsid w:val="00D54077"/>
    <w:rsid w:val="00D541F1"/>
    <w:rsid w:val="00D545C3"/>
    <w:rsid w:val="00D54C53"/>
    <w:rsid w:val="00D5534A"/>
    <w:rsid w:val="00D55DE5"/>
    <w:rsid w:val="00D5616F"/>
    <w:rsid w:val="00D56966"/>
    <w:rsid w:val="00D56A17"/>
    <w:rsid w:val="00D56E06"/>
    <w:rsid w:val="00D60E27"/>
    <w:rsid w:val="00D6270E"/>
    <w:rsid w:val="00D63C7A"/>
    <w:rsid w:val="00D6413A"/>
    <w:rsid w:val="00D641AC"/>
    <w:rsid w:val="00D64A20"/>
    <w:rsid w:val="00D64D9A"/>
    <w:rsid w:val="00D656FE"/>
    <w:rsid w:val="00D65DF1"/>
    <w:rsid w:val="00D66300"/>
    <w:rsid w:val="00D66DEB"/>
    <w:rsid w:val="00D66E7F"/>
    <w:rsid w:val="00D67414"/>
    <w:rsid w:val="00D674DA"/>
    <w:rsid w:val="00D67857"/>
    <w:rsid w:val="00D67C39"/>
    <w:rsid w:val="00D701B8"/>
    <w:rsid w:val="00D7051F"/>
    <w:rsid w:val="00D7094F"/>
    <w:rsid w:val="00D70D07"/>
    <w:rsid w:val="00D716F3"/>
    <w:rsid w:val="00D719EC"/>
    <w:rsid w:val="00D72CBA"/>
    <w:rsid w:val="00D73186"/>
    <w:rsid w:val="00D73599"/>
    <w:rsid w:val="00D7401A"/>
    <w:rsid w:val="00D74399"/>
    <w:rsid w:val="00D74AD8"/>
    <w:rsid w:val="00D74D55"/>
    <w:rsid w:val="00D74E15"/>
    <w:rsid w:val="00D760D3"/>
    <w:rsid w:val="00D76302"/>
    <w:rsid w:val="00D76567"/>
    <w:rsid w:val="00D76906"/>
    <w:rsid w:val="00D778B7"/>
    <w:rsid w:val="00D77C35"/>
    <w:rsid w:val="00D77D0C"/>
    <w:rsid w:val="00D80A44"/>
    <w:rsid w:val="00D813EC"/>
    <w:rsid w:val="00D814AF"/>
    <w:rsid w:val="00D82EDD"/>
    <w:rsid w:val="00D83030"/>
    <w:rsid w:val="00D8320A"/>
    <w:rsid w:val="00D83BD7"/>
    <w:rsid w:val="00D83D4F"/>
    <w:rsid w:val="00D83FF5"/>
    <w:rsid w:val="00D84769"/>
    <w:rsid w:val="00D84B38"/>
    <w:rsid w:val="00D84E94"/>
    <w:rsid w:val="00D857F6"/>
    <w:rsid w:val="00D858C7"/>
    <w:rsid w:val="00D859C7"/>
    <w:rsid w:val="00D85B4C"/>
    <w:rsid w:val="00D86639"/>
    <w:rsid w:val="00D86A84"/>
    <w:rsid w:val="00D878D8"/>
    <w:rsid w:val="00D90055"/>
    <w:rsid w:val="00D901A2"/>
    <w:rsid w:val="00D90B45"/>
    <w:rsid w:val="00D90CA9"/>
    <w:rsid w:val="00D90E97"/>
    <w:rsid w:val="00D91668"/>
    <w:rsid w:val="00D917F2"/>
    <w:rsid w:val="00D91DAF"/>
    <w:rsid w:val="00D92CAC"/>
    <w:rsid w:val="00D92DCC"/>
    <w:rsid w:val="00D933FB"/>
    <w:rsid w:val="00D939CD"/>
    <w:rsid w:val="00D9415D"/>
    <w:rsid w:val="00D94AC7"/>
    <w:rsid w:val="00D950CC"/>
    <w:rsid w:val="00D9574F"/>
    <w:rsid w:val="00D95C94"/>
    <w:rsid w:val="00D96CEC"/>
    <w:rsid w:val="00D97E1B"/>
    <w:rsid w:val="00DA14FB"/>
    <w:rsid w:val="00DA1E87"/>
    <w:rsid w:val="00DA1FBD"/>
    <w:rsid w:val="00DA1FD5"/>
    <w:rsid w:val="00DA334D"/>
    <w:rsid w:val="00DA349C"/>
    <w:rsid w:val="00DA36A7"/>
    <w:rsid w:val="00DA3A4C"/>
    <w:rsid w:val="00DA509B"/>
    <w:rsid w:val="00DA6536"/>
    <w:rsid w:val="00DA6F95"/>
    <w:rsid w:val="00DA7041"/>
    <w:rsid w:val="00DA7A60"/>
    <w:rsid w:val="00DA7D5C"/>
    <w:rsid w:val="00DB0146"/>
    <w:rsid w:val="00DB053F"/>
    <w:rsid w:val="00DB0C4A"/>
    <w:rsid w:val="00DB1322"/>
    <w:rsid w:val="00DB1719"/>
    <w:rsid w:val="00DB17A2"/>
    <w:rsid w:val="00DB2083"/>
    <w:rsid w:val="00DB23D1"/>
    <w:rsid w:val="00DB2BEE"/>
    <w:rsid w:val="00DB2D18"/>
    <w:rsid w:val="00DB2D5B"/>
    <w:rsid w:val="00DB4864"/>
    <w:rsid w:val="00DB49DA"/>
    <w:rsid w:val="00DB4F52"/>
    <w:rsid w:val="00DB53A8"/>
    <w:rsid w:val="00DB5608"/>
    <w:rsid w:val="00DB63CE"/>
    <w:rsid w:val="00DB6402"/>
    <w:rsid w:val="00DB68F0"/>
    <w:rsid w:val="00DB6E5F"/>
    <w:rsid w:val="00DB7114"/>
    <w:rsid w:val="00DB7405"/>
    <w:rsid w:val="00DB7E18"/>
    <w:rsid w:val="00DB7FE4"/>
    <w:rsid w:val="00DC0149"/>
    <w:rsid w:val="00DC042E"/>
    <w:rsid w:val="00DC08A6"/>
    <w:rsid w:val="00DC08FF"/>
    <w:rsid w:val="00DC11E6"/>
    <w:rsid w:val="00DC11FF"/>
    <w:rsid w:val="00DC1562"/>
    <w:rsid w:val="00DC2C72"/>
    <w:rsid w:val="00DC2D8D"/>
    <w:rsid w:val="00DC31D4"/>
    <w:rsid w:val="00DC3476"/>
    <w:rsid w:val="00DC3578"/>
    <w:rsid w:val="00DC45CC"/>
    <w:rsid w:val="00DC4FD2"/>
    <w:rsid w:val="00DC615C"/>
    <w:rsid w:val="00DC6FF4"/>
    <w:rsid w:val="00DC7640"/>
    <w:rsid w:val="00DC7F07"/>
    <w:rsid w:val="00DD005E"/>
    <w:rsid w:val="00DD0492"/>
    <w:rsid w:val="00DD06D0"/>
    <w:rsid w:val="00DD06F7"/>
    <w:rsid w:val="00DD0D78"/>
    <w:rsid w:val="00DD25E9"/>
    <w:rsid w:val="00DD2DFE"/>
    <w:rsid w:val="00DD33C3"/>
    <w:rsid w:val="00DD3DF5"/>
    <w:rsid w:val="00DD4A68"/>
    <w:rsid w:val="00DD617A"/>
    <w:rsid w:val="00DD6869"/>
    <w:rsid w:val="00DD688B"/>
    <w:rsid w:val="00DD6C4D"/>
    <w:rsid w:val="00DE0306"/>
    <w:rsid w:val="00DE0B25"/>
    <w:rsid w:val="00DE1702"/>
    <w:rsid w:val="00DE1AD1"/>
    <w:rsid w:val="00DE1C41"/>
    <w:rsid w:val="00DE1FDE"/>
    <w:rsid w:val="00DE2A07"/>
    <w:rsid w:val="00DE2C34"/>
    <w:rsid w:val="00DE33BA"/>
    <w:rsid w:val="00DE3A29"/>
    <w:rsid w:val="00DE3B32"/>
    <w:rsid w:val="00DE3CB2"/>
    <w:rsid w:val="00DE453B"/>
    <w:rsid w:val="00DE47E0"/>
    <w:rsid w:val="00DE552C"/>
    <w:rsid w:val="00DE60A6"/>
    <w:rsid w:val="00DE656A"/>
    <w:rsid w:val="00DE6A31"/>
    <w:rsid w:val="00DE707A"/>
    <w:rsid w:val="00DE70A5"/>
    <w:rsid w:val="00DE798F"/>
    <w:rsid w:val="00DE79D6"/>
    <w:rsid w:val="00DE7A9B"/>
    <w:rsid w:val="00DF03C2"/>
    <w:rsid w:val="00DF0B15"/>
    <w:rsid w:val="00DF0D9E"/>
    <w:rsid w:val="00DF0F0E"/>
    <w:rsid w:val="00DF2535"/>
    <w:rsid w:val="00DF2AF0"/>
    <w:rsid w:val="00DF2C3D"/>
    <w:rsid w:val="00DF2CB9"/>
    <w:rsid w:val="00DF3422"/>
    <w:rsid w:val="00DF34F6"/>
    <w:rsid w:val="00DF3D48"/>
    <w:rsid w:val="00DF40F8"/>
    <w:rsid w:val="00DF4AC8"/>
    <w:rsid w:val="00DF4AEF"/>
    <w:rsid w:val="00DF4D69"/>
    <w:rsid w:val="00DF535A"/>
    <w:rsid w:val="00DF57C3"/>
    <w:rsid w:val="00DF5D1F"/>
    <w:rsid w:val="00DF6845"/>
    <w:rsid w:val="00DF6D88"/>
    <w:rsid w:val="00DF7546"/>
    <w:rsid w:val="00DF7B9D"/>
    <w:rsid w:val="00E0057D"/>
    <w:rsid w:val="00E00C4C"/>
    <w:rsid w:val="00E00D56"/>
    <w:rsid w:val="00E01CF4"/>
    <w:rsid w:val="00E01EBC"/>
    <w:rsid w:val="00E021C3"/>
    <w:rsid w:val="00E023E3"/>
    <w:rsid w:val="00E02A64"/>
    <w:rsid w:val="00E02C31"/>
    <w:rsid w:val="00E02E8E"/>
    <w:rsid w:val="00E043BA"/>
    <w:rsid w:val="00E047DF"/>
    <w:rsid w:val="00E05130"/>
    <w:rsid w:val="00E052D7"/>
    <w:rsid w:val="00E057CE"/>
    <w:rsid w:val="00E05D3F"/>
    <w:rsid w:val="00E06314"/>
    <w:rsid w:val="00E06C66"/>
    <w:rsid w:val="00E075A8"/>
    <w:rsid w:val="00E0764F"/>
    <w:rsid w:val="00E07A6E"/>
    <w:rsid w:val="00E07D86"/>
    <w:rsid w:val="00E10A81"/>
    <w:rsid w:val="00E129DD"/>
    <w:rsid w:val="00E12FD2"/>
    <w:rsid w:val="00E13256"/>
    <w:rsid w:val="00E13DAF"/>
    <w:rsid w:val="00E13FAE"/>
    <w:rsid w:val="00E141F0"/>
    <w:rsid w:val="00E143D1"/>
    <w:rsid w:val="00E14E32"/>
    <w:rsid w:val="00E15826"/>
    <w:rsid w:val="00E1633A"/>
    <w:rsid w:val="00E1640C"/>
    <w:rsid w:val="00E16ABF"/>
    <w:rsid w:val="00E17684"/>
    <w:rsid w:val="00E204BE"/>
    <w:rsid w:val="00E208D4"/>
    <w:rsid w:val="00E20A13"/>
    <w:rsid w:val="00E21350"/>
    <w:rsid w:val="00E21D37"/>
    <w:rsid w:val="00E233A7"/>
    <w:rsid w:val="00E24285"/>
    <w:rsid w:val="00E244B1"/>
    <w:rsid w:val="00E24929"/>
    <w:rsid w:val="00E24931"/>
    <w:rsid w:val="00E24B72"/>
    <w:rsid w:val="00E25162"/>
    <w:rsid w:val="00E25D0F"/>
    <w:rsid w:val="00E25F37"/>
    <w:rsid w:val="00E267C2"/>
    <w:rsid w:val="00E2693F"/>
    <w:rsid w:val="00E30548"/>
    <w:rsid w:val="00E30D08"/>
    <w:rsid w:val="00E30F2B"/>
    <w:rsid w:val="00E3183D"/>
    <w:rsid w:val="00E3228D"/>
    <w:rsid w:val="00E32B98"/>
    <w:rsid w:val="00E33C4A"/>
    <w:rsid w:val="00E3405E"/>
    <w:rsid w:val="00E3480A"/>
    <w:rsid w:val="00E34C67"/>
    <w:rsid w:val="00E351AC"/>
    <w:rsid w:val="00E354F7"/>
    <w:rsid w:val="00E356D3"/>
    <w:rsid w:val="00E365D6"/>
    <w:rsid w:val="00E36728"/>
    <w:rsid w:val="00E37B1E"/>
    <w:rsid w:val="00E40BC5"/>
    <w:rsid w:val="00E42791"/>
    <w:rsid w:val="00E44186"/>
    <w:rsid w:val="00E44248"/>
    <w:rsid w:val="00E443E2"/>
    <w:rsid w:val="00E444AE"/>
    <w:rsid w:val="00E44758"/>
    <w:rsid w:val="00E4487C"/>
    <w:rsid w:val="00E45D50"/>
    <w:rsid w:val="00E464DB"/>
    <w:rsid w:val="00E470F7"/>
    <w:rsid w:val="00E4756C"/>
    <w:rsid w:val="00E47673"/>
    <w:rsid w:val="00E4791E"/>
    <w:rsid w:val="00E47940"/>
    <w:rsid w:val="00E47D91"/>
    <w:rsid w:val="00E50217"/>
    <w:rsid w:val="00E503FF"/>
    <w:rsid w:val="00E50EC4"/>
    <w:rsid w:val="00E51191"/>
    <w:rsid w:val="00E51206"/>
    <w:rsid w:val="00E517B9"/>
    <w:rsid w:val="00E51FBB"/>
    <w:rsid w:val="00E52004"/>
    <w:rsid w:val="00E5265D"/>
    <w:rsid w:val="00E52884"/>
    <w:rsid w:val="00E52A5A"/>
    <w:rsid w:val="00E53026"/>
    <w:rsid w:val="00E539E2"/>
    <w:rsid w:val="00E539ED"/>
    <w:rsid w:val="00E53C35"/>
    <w:rsid w:val="00E54142"/>
    <w:rsid w:val="00E54354"/>
    <w:rsid w:val="00E54408"/>
    <w:rsid w:val="00E54442"/>
    <w:rsid w:val="00E54938"/>
    <w:rsid w:val="00E54D2E"/>
    <w:rsid w:val="00E558C7"/>
    <w:rsid w:val="00E56549"/>
    <w:rsid w:val="00E574FD"/>
    <w:rsid w:val="00E6004B"/>
    <w:rsid w:val="00E60477"/>
    <w:rsid w:val="00E608C1"/>
    <w:rsid w:val="00E61421"/>
    <w:rsid w:val="00E61480"/>
    <w:rsid w:val="00E614AC"/>
    <w:rsid w:val="00E615BD"/>
    <w:rsid w:val="00E619E8"/>
    <w:rsid w:val="00E61DB2"/>
    <w:rsid w:val="00E61F0B"/>
    <w:rsid w:val="00E62279"/>
    <w:rsid w:val="00E623A9"/>
    <w:rsid w:val="00E623C3"/>
    <w:rsid w:val="00E627CF"/>
    <w:rsid w:val="00E628FC"/>
    <w:rsid w:val="00E62A27"/>
    <w:rsid w:val="00E62D74"/>
    <w:rsid w:val="00E63D30"/>
    <w:rsid w:val="00E64CBC"/>
    <w:rsid w:val="00E65445"/>
    <w:rsid w:val="00E65593"/>
    <w:rsid w:val="00E66735"/>
    <w:rsid w:val="00E669D0"/>
    <w:rsid w:val="00E67A22"/>
    <w:rsid w:val="00E67AEB"/>
    <w:rsid w:val="00E711D6"/>
    <w:rsid w:val="00E71395"/>
    <w:rsid w:val="00E71439"/>
    <w:rsid w:val="00E71B72"/>
    <w:rsid w:val="00E71C0F"/>
    <w:rsid w:val="00E72E05"/>
    <w:rsid w:val="00E73779"/>
    <w:rsid w:val="00E740AC"/>
    <w:rsid w:val="00E74A82"/>
    <w:rsid w:val="00E754B8"/>
    <w:rsid w:val="00E75C82"/>
    <w:rsid w:val="00E76A41"/>
    <w:rsid w:val="00E774D3"/>
    <w:rsid w:val="00E77DB6"/>
    <w:rsid w:val="00E80539"/>
    <w:rsid w:val="00E80796"/>
    <w:rsid w:val="00E81352"/>
    <w:rsid w:val="00E832BD"/>
    <w:rsid w:val="00E83564"/>
    <w:rsid w:val="00E83B9C"/>
    <w:rsid w:val="00E83E8F"/>
    <w:rsid w:val="00E84485"/>
    <w:rsid w:val="00E84971"/>
    <w:rsid w:val="00E85309"/>
    <w:rsid w:val="00E8575B"/>
    <w:rsid w:val="00E87028"/>
    <w:rsid w:val="00E87BD5"/>
    <w:rsid w:val="00E87C69"/>
    <w:rsid w:val="00E87D05"/>
    <w:rsid w:val="00E902B4"/>
    <w:rsid w:val="00E90F40"/>
    <w:rsid w:val="00E9177C"/>
    <w:rsid w:val="00E91968"/>
    <w:rsid w:val="00E92552"/>
    <w:rsid w:val="00E92E10"/>
    <w:rsid w:val="00E93A8A"/>
    <w:rsid w:val="00E93ADC"/>
    <w:rsid w:val="00E93FD8"/>
    <w:rsid w:val="00E9413A"/>
    <w:rsid w:val="00E9504E"/>
    <w:rsid w:val="00E95160"/>
    <w:rsid w:val="00E956F3"/>
    <w:rsid w:val="00E95A64"/>
    <w:rsid w:val="00E96027"/>
    <w:rsid w:val="00E96624"/>
    <w:rsid w:val="00E96B6B"/>
    <w:rsid w:val="00E96BAC"/>
    <w:rsid w:val="00E96F15"/>
    <w:rsid w:val="00E96F4E"/>
    <w:rsid w:val="00E96F66"/>
    <w:rsid w:val="00EA0C27"/>
    <w:rsid w:val="00EA0D24"/>
    <w:rsid w:val="00EA1091"/>
    <w:rsid w:val="00EA1129"/>
    <w:rsid w:val="00EA1DAA"/>
    <w:rsid w:val="00EA232D"/>
    <w:rsid w:val="00EA28F3"/>
    <w:rsid w:val="00EA2B48"/>
    <w:rsid w:val="00EA3B9F"/>
    <w:rsid w:val="00EA41F3"/>
    <w:rsid w:val="00EA4380"/>
    <w:rsid w:val="00EA49B6"/>
    <w:rsid w:val="00EA5701"/>
    <w:rsid w:val="00EA5800"/>
    <w:rsid w:val="00EA61BA"/>
    <w:rsid w:val="00EA627C"/>
    <w:rsid w:val="00EA6A3B"/>
    <w:rsid w:val="00EA74E1"/>
    <w:rsid w:val="00EA78C4"/>
    <w:rsid w:val="00EB02C0"/>
    <w:rsid w:val="00EB07AC"/>
    <w:rsid w:val="00EB0B6C"/>
    <w:rsid w:val="00EB1599"/>
    <w:rsid w:val="00EB2138"/>
    <w:rsid w:val="00EB2B78"/>
    <w:rsid w:val="00EB2C54"/>
    <w:rsid w:val="00EB36F1"/>
    <w:rsid w:val="00EB3D52"/>
    <w:rsid w:val="00EB4435"/>
    <w:rsid w:val="00EB4C97"/>
    <w:rsid w:val="00EB4E5C"/>
    <w:rsid w:val="00EB55CB"/>
    <w:rsid w:val="00EB60AC"/>
    <w:rsid w:val="00EB6606"/>
    <w:rsid w:val="00EB66E3"/>
    <w:rsid w:val="00EB7257"/>
    <w:rsid w:val="00EB7A82"/>
    <w:rsid w:val="00EB7ECB"/>
    <w:rsid w:val="00EC0311"/>
    <w:rsid w:val="00EC09CF"/>
    <w:rsid w:val="00EC0BD2"/>
    <w:rsid w:val="00EC1F71"/>
    <w:rsid w:val="00EC2211"/>
    <w:rsid w:val="00EC22E5"/>
    <w:rsid w:val="00EC29C8"/>
    <w:rsid w:val="00EC2B7D"/>
    <w:rsid w:val="00EC3039"/>
    <w:rsid w:val="00EC3826"/>
    <w:rsid w:val="00EC435C"/>
    <w:rsid w:val="00EC456E"/>
    <w:rsid w:val="00EC5EAE"/>
    <w:rsid w:val="00EC6172"/>
    <w:rsid w:val="00EC6503"/>
    <w:rsid w:val="00EC65D3"/>
    <w:rsid w:val="00EC6C07"/>
    <w:rsid w:val="00EC7DC7"/>
    <w:rsid w:val="00ED0847"/>
    <w:rsid w:val="00ED2358"/>
    <w:rsid w:val="00ED261F"/>
    <w:rsid w:val="00ED2847"/>
    <w:rsid w:val="00ED2DCF"/>
    <w:rsid w:val="00ED33E2"/>
    <w:rsid w:val="00ED34FE"/>
    <w:rsid w:val="00ED3939"/>
    <w:rsid w:val="00ED39BA"/>
    <w:rsid w:val="00ED559F"/>
    <w:rsid w:val="00ED59A9"/>
    <w:rsid w:val="00ED63B2"/>
    <w:rsid w:val="00ED6425"/>
    <w:rsid w:val="00ED6859"/>
    <w:rsid w:val="00ED702D"/>
    <w:rsid w:val="00ED704B"/>
    <w:rsid w:val="00ED7497"/>
    <w:rsid w:val="00EE0534"/>
    <w:rsid w:val="00EE1E6B"/>
    <w:rsid w:val="00EE2207"/>
    <w:rsid w:val="00EE359F"/>
    <w:rsid w:val="00EE3EEF"/>
    <w:rsid w:val="00EE43BE"/>
    <w:rsid w:val="00EE4AC6"/>
    <w:rsid w:val="00EE4E13"/>
    <w:rsid w:val="00EE53CA"/>
    <w:rsid w:val="00EE570B"/>
    <w:rsid w:val="00EE6868"/>
    <w:rsid w:val="00EE7D04"/>
    <w:rsid w:val="00EE7ED9"/>
    <w:rsid w:val="00EF00D2"/>
    <w:rsid w:val="00EF06FB"/>
    <w:rsid w:val="00EF2916"/>
    <w:rsid w:val="00EF29DF"/>
    <w:rsid w:val="00EF2DAF"/>
    <w:rsid w:val="00EF3CAA"/>
    <w:rsid w:val="00EF3EC7"/>
    <w:rsid w:val="00EF557F"/>
    <w:rsid w:val="00EF5856"/>
    <w:rsid w:val="00EF5ECE"/>
    <w:rsid w:val="00EF5EE0"/>
    <w:rsid w:val="00EF70D2"/>
    <w:rsid w:val="00EF7135"/>
    <w:rsid w:val="00EF71B3"/>
    <w:rsid w:val="00EF7E1F"/>
    <w:rsid w:val="00F00DBC"/>
    <w:rsid w:val="00F013C7"/>
    <w:rsid w:val="00F0182A"/>
    <w:rsid w:val="00F01979"/>
    <w:rsid w:val="00F01E97"/>
    <w:rsid w:val="00F01F9B"/>
    <w:rsid w:val="00F0207A"/>
    <w:rsid w:val="00F026C7"/>
    <w:rsid w:val="00F02788"/>
    <w:rsid w:val="00F02EF3"/>
    <w:rsid w:val="00F038A6"/>
    <w:rsid w:val="00F03922"/>
    <w:rsid w:val="00F03949"/>
    <w:rsid w:val="00F047DB"/>
    <w:rsid w:val="00F04C89"/>
    <w:rsid w:val="00F05AE0"/>
    <w:rsid w:val="00F05E84"/>
    <w:rsid w:val="00F061D7"/>
    <w:rsid w:val="00F067E2"/>
    <w:rsid w:val="00F067ED"/>
    <w:rsid w:val="00F0778C"/>
    <w:rsid w:val="00F07B77"/>
    <w:rsid w:val="00F07B9F"/>
    <w:rsid w:val="00F07F89"/>
    <w:rsid w:val="00F07FA9"/>
    <w:rsid w:val="00F105E4"/>
    <w:rsid w:val="00F10AD6"/>
    <w:rsid w:val="00F1134B"/>
    <w:rsid w:val="00F113A4"/>
    <w:rsid w:val="00F11C21"/>
    <w:rsid w:val="00F12612"/>
    <w:rsid w:val="00F12719"/>
    <w:rsid w:val="00F12B61"/>
    <w:rsid w:val="00F12BB4"/>
    <w:rsid w:val="00F133CC"/>
    <w:rsid w:val="00F13B4D"/>
    <w:rsid w:val="00F14C0C"/>
    <w:rsid w:val="00F15429"/>
    <w:rsid w:val="00F15A3D"/>
    <w:rsid w:val="00F15C94"/>
    <w:rsid w:val="00F15D88"/>
    <w:rsid w:val="00F15E4B"/>
    <w:rsid w:val="00F16710"/>
    <w:rsid w:val="00F17F08"/>
    <w:rsid w:val="00F20171"/>
    <w:rsid w:val="00F20379"/>
    <w:rsid w:val="00F2048E"/>
    <w:rsid w:val="00F20872"/>
    <w:rsid w:val="00F20BDD"/>
    <w:rsid w:val="00F20E89"/>
    <w:rsid w:val="00F20F28"/>
    <w:rsid w:val="00F21554"/>
    <w:rsid w:val="00F219F6"/>
    <w:rsid w:val="00F21D30"/>
    <w:rsid w:val="00F21F46"/>
    <w:rsid w:val="00F22072"/>
    <w:rsid w:val="00F22751"/>
    <w:rsid w:val="00F22F56"/>
    <w:rsid w:val="00F23129"/>
    <w:rsid w:val="00F23DA0"/>
    <w:rsid w:val="00F251F7"/>
    <w:rsid w:val="00F25623"/>
    <w:rsid w:val="00F25B33"/>
    <w:rsid w:val="00F267DE"/>
    <w:rsid w:val="00F26D14"/>
    <w:rsid w:val="00F26D5B"/>
    <w:rsid w:val="00F26DF6"/>
    <w:rsid w:val="00F2750C"/>
    <w:rsid w:val="00F27AE9"/>
    <w:rsid w:val="00F27E57"/>
    <w:rsid w:val="00F300D9"/>
    <w:rsid w:val="00F30518"/>
    <w:rsid w:val="00F320AC"/>
    <w:rsid w:val="00F325DB"/>
    <w:rsid w:val="00F34A30"/>
    <w:rsid w:val="00F34BAD"/>
    <w:rsid w:val="00F34F2C"/>
    <w:rsid w:val="00F35497"/>
    <w:rsid w:val="00F3674D"/>
    <w:rsid w:val="00F37146"/>
    <w:rsid w:val="00F3765F"/>
    <w:rsid w:val="00F37A81"/>
    <w:rsid w:val="00F407DE"/>
    <w:rsid w:val="00F4091A"/>
    <w:rsid w:val="00F413C4"/>
    <w:rsid w:val="00F41571"/>
    <w:rsid w:val="00F42851"/>
    <w:rsid w:val="00F428AF"/>
    <w:rsid w:val="00F429A6"/>
    <w:rsid w:val="00F43019"/>
    <w:rsid w:val="00F43278"/>
    <w:rsid w:val="00F44FBF"/>
    <w:rsid w:val="00F45D72"/>
    <w:rsid w:val="00F461F2"/>
    <w:rsid w:val="00F4649F"/>
    <w:rsid w:val="00F46954"/>
    <w:rsid w:val="00F47522"/>
    <w:rsid w:val="00F47F70"/>
    <w:rsid w:val="00F50A8A"/>
    <w:rsid w:val="00F520F9"/>
    <w:rsid w:val="00F53475"/>
    <w:rsid w:val="00F53FFC"/>
    <w:rsid w:val="00F54E35"/>
    <w:rsid w:val="00F553CA"/>
    <w:rsid w:val="00F5592B"/>
    <w:rsid w:val="00F55A30"/>
    <w:rsid w:val="00F55E82"/>
    <w:rsid w:val="00F55F57"/>
    <w:rsid w:val="00F5655B"/>
    <w:rsid w:val="00F56ADB"/>
    <w:rsid w:val="00F571C5"/>
    <w:rsid w:val="00F605FF"/>
    <w:rsid w:val="00F60887"/>
    <w:rsid w:val="00F61386"/>
    <w:rsid w:val="00F61983"/>
    <w:rsid w:val="00F6242D"/>
    <w:rsid w:val="00F62517"/>
    <w:rsid w:val="00F628E0"/>
    <w:rsid w:val="00F63507"/>
    <w:rsid w:val="00F63E91"/>
    <w:rsid w:val="00F63F0C"/>
    <w:rsid w:val="00F64BEC"/>
    <w:rsid w:val="00F64CBB"/>
    <w:rsid w:val="00F651F1"/>
    <w:rsid w:val="00F65308"/>
    <w:rsid w:val="00F656B8"/>
    <w:rsid w:val="00F65EB6"/>
    <w:rsid w:val="00F663E7"/>
    <w:rsid w:val="00F66CB2"/>
    <w:rsid w:val="00F672F7"/>
    <w:rsid w:val="00F676A3"/>
    <w:rsid w:val="00F676FB"/>
    <w:rsid w:val="00F7091C"/>
    <w:rsid w:val="00F70A0B"/>
    <w:rsid w:val="00F70D46"/>
    <w:rsid w:val="00F721E9"/>
    <w:rsid w:val="00F72591"/>
    <w:rsid w:val="00F729BC"/>
    <w:rsid w:val="00F73950"/>
    <w:rsid w:val="00F7482A"/>
    <w:rsid w:val="00F74A82"/>
    <w:rsid w:val="00F75A4A"/>
    <w:rsid w:val="00F75C55"/>
    <w:rsid w:val="00F75D34"/>
    <w:rsid w:val="00F75DB0"/>
    <w:rsid w:val="00F763ED"/>
    <w:rsid w:val="00F768FF"/>
    <w:rsid w:val="00F769BA"/>
    <w:rsid w:val="00F76CB3"/>
    <w:rsid w:val="00F779C3"/>
    <w:rsid w:val="00F77BD4"/>
    <w:rsid w:val="00F81A1E"/>
    <w:rsid w:val="00F81CD0"/>
    <w:rsid w:val="00F8223C"/>
    <w:rsid w:val="00F8351E"/>
    <w:rsid w:val="00F83773"/>
    <w:rsid w:val="00F83933"/>
    <w:rsid w:val="00F83998"/>
    <w:rsid w:val="00F83AA8"/>
    <w:rsid w:val="00F84816"/>
    <w:rsid w:val="00F84875"/>
    <w:rsid w:val="00F8490C"/>
    <w:rsid w:val="00F84AF1"/>
    <w:rsid w:val="00F851FE"/>
    <w:rsid w:val="00F85DE5"/>
    <w:rsid w:val="00F86B58"/>
    <w:rsid w:val="00F87560"/>
    <w:rsid w:val="00F8783F"/>
    <w:rsid w:val="00F87870"/>
    <w:rsid w:val="00F87875"/>
    <w:rsid w:val="00F9020A"/>
    <w:rsid w:val="00F9090B"/>
    <w:rsid w:val="00F91004"/>
    <w:rsid w:val="00F92ACD"/>
    <w:rsid w:val="00F930C6"/>
    <w:rsid w:val="00F93528"/>
    <w:rsid w:val="00F955A3"/>
    <w:rsid w:val="00F95903"/>
    <w:rsid w:val="00F95A0C"/>
    <w:rsid w:val="00F95C7B"/>
    <w:rsid w:val="00F96136"/>
    <w:rsid w:val="00F9634F"/>
    <w:rsid w:val="00F965F1"/>
    <w:rsid w:val="00F966D6"/>
    <w:rsid w:val="00F975A6"/>
    <w:rsid w:val="00F97B6D"/>
    <w:rsid w:val="00FA00D8"/>
    <w:rsid w:val="00FA0426"/>
    <w:rsid w:val="00FA0969"/>
    <w:rsid w:val="00FA09FF"/>
    <w:rsid w:val="00FA1317"/>
    <w:rsid w:val="00FA17D2"/>
    <w:rsid w:val="00FA29C8"/>
    <w:rsid w:val="00FA2A58"/>
    <w:rsid w:val="00FA39B6"/>
    <w:rsid w:val="00FA3AD3"/>
    <w:rsid w:val="00FA3B7C"/>
    <w:rsid w:val="00FA4038"/>
    <w:rsid w:val="00FA4997"/>
    <w:rsid w:val="00FA5040"/>
    <w:rsid w:val="00FA58EF"/>
    <w:rsid w:val="00FA6474"/>
    <w:rsid w:val="00FA653D"/>
    <w:rsid w:val="00FA6A0A"/>
    <w:rsid w:val="00FA7009"/>
    <w:rsid w:val="00FA7314"/>
    <w:rsid w:val="00FA7680"/>
    <w:rsid w:val="00FA78D9"/>
    <w:rsid w:val="00FA7934"/>
    <w:rsid w:val="00FA7E93"/>
    <w:rsid w:val="00FB01CF"/>
    <w:rsid w:val="00FB02C4"/>
    <w:rsid w:val="00FB034D"/>
    <w:rsid w:val="00FB044B"/>
    <w:rsid w:val="00FB0E2B"/>
    <w:rsid w:val="00FB100F"/>
    <w:rsid w:val="00FB1665"/>
    <w:rsid w:val="00FB27FA"/>
    <w:rsid w:val="00FB2D04"/>
    <w:rsid w:val="00FB3034"/>
    <w:rsid w:val="00FB3067"/>
    <w:rsid w:val="00FB3159"/>
    <w:rsid w:val="00FB346C"/>
    <w:rsid w:val="00FB361C"/>
    <w:rsid w:val="00FB362E"/>
    <w:rsid w:val="00FB58DE"/>
    <w:rsid w:val="00FB5B09"/>
    <w:rsid w:val="00FB5DC3"/>
    <w:rsid w:val="00FB5F47"/>
    <w:rsid w:val="00FB60E8"/>
    <w:rsid w:val="00FB64E9"/>
    <w:rsid w:val="00FB69A7"/>
    <w:rsid w:val="00FB7123"/>
    <w:rsid w:val="00FC01BA"/>
    <w:rsid w:val="00FC0598"/>
    <w:rsid w:val="00FC08F3"/>
    <w:rsid w:val="00FC094A"/>
    <w:rsid w:val="00FC0E0C"/>
    <w:rsid w:val="00FC1285"/>
    <w:rsid w:val="00FC145E"/>
    <w:rsid w:val="00FC1E21"/>
    <w:rsid w:val="00FC3129"/>
    <w:rsid w:val="00FC391F"/>
    <w:rsid w:val="00FC4519"/>
    <w:rsid w:val="00FC4CC4"/>
    <w:rsid w:val="00FC5CAB"/>
    <w:rsid w:val="00FC6676"/>
    <w:rsid w:val="00FC6709"/>
    <w:rsid w:val="00FC70D4"/>
    <w:rsid w:val="00FC7831"/>
    <w:rsid w:val="00FC79F6"/>
    <w:rsid w:val="00FC7A47"/>
    <w:rsid w:val="00FD0226"/>
    <w:rsid w:val="00FD0FF1"/>
    <w:rsid w:val="00FD1A56"/>
    <w:rsid w:val="00FD2531"/>
    <w:rsid w:val="00FD2C2B"/>
    <w:rsid w:val="00FD3014"/>
    <w:rsid w:val="00FD3533"/>
    <w:rsid w:val="00FD4D12"/>
    <w:rsid w:val="00FD520B"/>
    <w:rsid w:val="00FD524A"/>
    <w:rsid w:val="00FD59A8"/>
    <w:rsid w:val="00FD5B4B"/>
    <w:rsid w:val="00FD6FDE"/>
    <w:rsid w:val="00FD7396"/>
    <w:rsid w:val="00FE1B03"/>
    <w:rsid w:val="00FE1E05"/>
    <w:rsid w:val="00FE1E6F"/>
    <w:rsid w:val="00FE2807"/>
    <w:rsid w:val="00FE294F"/>
    <w:rsid w:val="00FE2CE2"/>
    <w:rsid w:val="00FE2E76"/>
    <w:rsid w:val="00FE4709"/>
    <w:rsid w:val="00FE4E0B"/>
    <w:rsid w:val="00FE4E23"/>
    <w:rsid w:val="00FE52E4"/>
    <w:rsid w:val="00FE56E8"/>
    <w:rsid w:val="00FE5B30"/>
    <w:rsid w:val="00FE6131"/>
    <w:rsid w:val="00FE65D9"/>
    <w:rsid w:val="00FE6E6E"/>
    <w:rsid w:val="00FE76DC"/>
    <w:rsid w:val="00FF03D1"/>
    <w:rsid w:val="00FF05FC"/>
    <w:rsid w:val="00FF0666"/>
    <w:rsid w:val="00FF1CFB"/>
    <w:rsid w:val="00FF1F33"/>
    <w:rsid w:val="00FF2087"/>
    <w:rsid w:val="00FF249B"/>
    <w:rsid w:val="00FF28BF"/>
    <w:rsid w:val="00FF384D"/>
    <w:rsid w:val="00FF388D"/>
    <w:rsid w:val="00FF3E0F"/>
    <w:rsid w:val="00FF44D6"/>
    <w:rsid w:val="00FF5033"/>
    <w:rsid w:val="00FF5B53"/>
    <w:rsid w:val="00FF5CD4"/>
    <w:rsid w:val="00FF638E"/>
    <w:rsid w:val="00FF6C44"/>
    <w:rsid w:val="00FF7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9F9EC50"/>
  <w15:docId w15:val="{9F22D851-8988-4F91-A102-EB367AC84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475F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475F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475F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75F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basedOn w:val="DefaultParagraphFont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rsid w:val="00475F16"/>
    <w:pPr>
      <w:spacing w:after="120"/>
    </w:pPr>
  </w:style>
  <w:style w:type="character" w:customStyle="1" w:styleId="Heading4Char">
    <w:name w:val="Heading 4 Char"/>
    <w:basedOn w:val="DefaultParagraphFont"/>
    <w:link w:val="Heading4"/>
    <w:locked/>
    <w:rsid w:val="008B48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8B4832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8B4832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8B4832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8B4832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8B4832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rsid w:val="00475F1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DE3A29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475F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475F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475F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6D6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75F16"/>
    <w:rPr>
      <w:rFonts w:cs="Times New Roman"/>
      <w:b/>
      <w:bCs/>
    </w:rPr>
  </w:style>
  <w:style w:type="paragraph" w:styleId="ListBullet">
    <w:name w:val="List Bullet"/>
    <w:basedOn w:val="Normal"/>
    <w:rsid w:val="00475F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475F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475F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475F16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475F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475F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475F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475F16"/>
    <w:pPr>
      <w:ind w:left="284"/>
    </w:pPr>
  </w:style>
  <w:style w:type="paragraph" w:customStyle="1" w:styleId="AAFrameAddress">
    <w:name w:val="AA Frame Address"/>
    <w:basedOn w:val="Heading1"/>
    <w:uiPriority w:val="99"/>
    <w:rsid w:val="00475F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475F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475F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475F16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475F16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475F16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475F16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475F16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475F16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475F16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475F16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475F16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475F16"/>
    <w:pPr>
      <w:ind w:left="2552" w:hanging="284"/>
    </w:pPr>
  </w:style>
  <w:style w:type="paragraph" w:styleId="TOC2">
    <w:name w:val="toc 2"/>
    <w:basedOn w:val="Normal"/>
    <w:next w:val="Normal"/>
    <w:semiHidden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475F16"/>
    <w:pPr>
      <w:ind w:left="851"/>
    </w:pPr>
  </w:style>
  <w:style w:type="paragraph" w:styleId="TOC5">
    <w:name w:val="toc 5"/>
    <w:basedOn w:val="Normal"/>
    <w:next w:val="Normal"/>
    <w:uiPriority w:val="99"/>
    <w:semiHidden/>
    <w:rsid w:val="00475F16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475F16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475F16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475F16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475F16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475F16"/>
    <w:pPr>
      <w:ind w:left="567" w:hanging="567"/>
    </w:pPr>
  </w:style>
  <w:style w:type="paragraph" w:styleId="ListBullet5">
    <w:name w:val="List Bullet 5"/>
    <w:basedOn w:val="Normal"/>
    <w:uiPriority w:val="99"/>
    <w:rsid w:val="00475F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475F16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8B4832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4D6D6A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475F16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8B4832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75F16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8B4832"/>
    <w:rPr>
      <w:rFonts w:ascii="Arial" w:hAnsi="Arial"/>
      <w:sz w:val="18"/>
      <w:szCs w:val="18"/>
    </w:rPr>
  </w:style>
  <w:style w:type="character" w:styleId="Strong">
    <w:name w:val="Strong"/>
    <w:basedOn w:val="DefaultParagraphFont"/>
    <w:uiPriority w:val="99"/>
    <w:qFormat/>
    <w:rsid w:val="00475F1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75F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475F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475F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75F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475F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75F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475F1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75F1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75F1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475F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475F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475F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75F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75F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8B4832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8B4832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475F16"/>
  </w:style>
  <w:style w:type="paragraph" w:customStyle="1" w:styleId="ASSETS">
    <w:name w:val="ASSETS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8B4832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8B4832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8B4832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8B4832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8B4832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8B4832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styleId="CommentReference">
    <w:name w:val="annotation reference"/>
    <w:basedOn w:val="DefaultParagraphFont"/>
    <w:unhideWhenUsed/>
    <w:rsid w:val="0090203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0203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902038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020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02038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3F2A6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F2A68"/>
    <w:rPr>
      <w:rFonts w:ascii="Univers 45 Light" w:hAnsi="Univers 45 Light" w:cs="Univers 45 Light"/>
      <w:color w:val="00000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8B4832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8B4832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8B4832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8B4832"/>
    <w:rPr>
      <w:rFonts w:cs="Times New Roman"/>
    </w:rPr>
  </w:style>
  <w:style w:type="paragraph" w:customStyle="1" w:styleId="Default">
    <w:name w:val="Default"/>
    <w:rsid w:val="008B4832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8B4832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8B48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8B4832"/>
    <w:rPr>
      <w:rFonts w:ascii="Consolas" w:eastAsia="Times New Roman" w:hAnsi="Consolas"/>
      <w:sz w:val="21"/>
      <w:szCs w:val="26"/>
    </w:rPr>
  </w:style>
  <w:style w:type="paragraph" w:customStyle="1" w:styleId="Subhead3">
    <w:name w:val="Subhead 3"/>
    <w:basedOn w:val="Normal"/>
    <w:link w:val="Subhead3Char"/>
    <w:rsid w:val="008B483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8B4832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B483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B4832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B4832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B4832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B4832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B4832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B4832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B4832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B4832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B4832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8B4832"/>
    <w:rPr>
      <w:i/>
      <w:iCs/>
    </w:rPr>
  </w:style>
  <w:style w:type="character" w:customStyle="1" w:styleId="apple-converted-space">
    <w:name w:val="apple-converted-space"/>
    <w:basedOn w:val="DefaultParagraphFont"/>
    <w:rsid w:val="008B4832"/>
  </w:style>
  <w:style w:type="paragraph" w:customStyle="1" w:styleId="TableParagraph">
    <w:name w:val="Table Paragraph"/>
    <w:basedOn w:val="Normal"/>
    <w:uiPriority w:val="1"/>
    <w:qFormat/>
    <w:rsid w:val="008B483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rsid w:val="008B4832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8B4832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8B48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styleId="NormalWeb">
    <w:name w:val="Normal (Web)"/>
    <w:basedOn w:val="Normal"/>
    <w:semiHidden/>
    <w:unhideWhenUsed/>
    <w:rsid w:val="008859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Times New Roman" w:eastAsia="Times New Roman" w:hAnsi="Times New Roma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1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5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4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4E767-C545-421F-8D19-91C1CFB50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6</Pages>
  <Words>1900</Words>
  <Characters>10836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YUWAPA PONGPAL</cp:lastModifiedBy>
  <cp:revision>2</cp:revision>
  <cp:lastPrinted>2022-02-28T08:39:00Z</cp:lastPrinted>
  <dcterms:created xsi:type="dcterms:W3CDTF">2022-02-28T12:02:00Z</dcterms:created>
  <dcterms:modified xsi:type="dcterms:W3CDTF">2022-02-28T12:02:00Z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