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6537" w14:textId="787B95BF" w:rsidR="006C3B2A" w:rsidRPr="00A5247A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038E3FD7" w14:textId="6CF4D5A4" w:rsidR="005700F8" w:rsidRPr="00A5247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บริษัท ยูเรกา ดีไซน์ จำกัด (มหาชน) 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FF1DAB">
        <w:rPr>
          <w:rFonts w:ascii="Angsana New" w:hAnsi="Angsana New"/>
          <w:spacing w:val="-4"/>
          <w:sz w:val="28"/>
          <w:szCs w:val="28"/>
          <w:cs/>
        </w:rPr>
        <w:br/>
      </w:r>
      <w:r w:rsidR="00F74394">
        <w:rPr>
          <w:rFonts w:ascii="Angsana New" w:hAnsi="Angsana New"/>
          <w:spacing w:val="-4"/>
          <w:sz w:val="28"/>
          <w:szCs w:val="28"/>
        </w:rPr>
        <w:t>1</w:t>
      </w:r>
      <w:r w:rsidR="00F55CAC" w:rsidRPr="00A5247A">
        <w:rPr>
          <w:rFonts w:ascii="Angsana New" w:hAnsi="Angsana New"/>
          <w:spacing w:val="-4"/>
          <w:sz w:val="28"/>
          <w:szCs w:val="28"/>
        </w:rPr>
        <w:t>9</w:t>
      </w:r>
      <w:r w:rsidR="00FF1DA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="00F74394">
        <w:rPr>
          <w:rFonts w:ascii="Angsana New" w:hAnsi="Angsana New"/>
          <w:spacing w:val="-4"/>
          <w:sz w:val="28"/>
          <w:szCs w:val="28"/>
        </w:rPr>
        <w:t>11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ตำบลลาดสวาย อำเภอลำลูกกา จังหวัดปทุมธานี</w:t>
      </w:r>
    </w:p>
    <w:p w14:paraId="0333C884" w14:textId="40C1C733" w:rsidR="005700F8" w:rsidRPr="00A5247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บริษัทจดทะเบียนกับตลาดหลักทรัพย์แห่งประเทศไทยเมื่อเดือนกุมภาพันธ์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2556</w:t>
      </w:r>
    </w:p>
    <w:p w14:paraId="74A02646" w14:textId="6642C336" w:rsidR="005700F8" w:rsidRPr="00A5247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บริษัทดำเนินธุรกิจหลักเกี่ยวกับการจำหน่ายผลิตภัณฑ์อิเล็กทรอนิกส์และชุดกล้องวงจรปิด บริษัทย่อยดำเนินธุรกิจเกี่ยวกับ </w:t>
      </w:r>
      <w:r w:rsidR="006E3BA4">
        <w:rPr>
          <w:rFonts w:ascii="Angsana New" w:hAnsi="Angsana New"/>
          <w:spacing w:val="-4"/>
          <w:sz w:val="28"/>
          <w:szCs w:val="28"/>
          <w:cs/>
        </w:rPr>
        <w:br/>
      </w:r>
      <w:r w:rsidRPr="00A5247A">
        <w:rPr>
          <w:rFonts w:ascii="Angsana New" w:hAnsi="Angsana New"/>
          <w:spacing w:val="-4"/>
          <w:sz w:val="28"/>
          <w:szCs w:val="28"/>
          <w:cs/>
        </w:rPr>
        <w:t>การผลิตและจำหน่ายน้ำประปาให้กับการประปาส่วนภูมิภาค (“กปภ”) ในพื้นที่ ดังนี้</w:t>
      </w:r>
    </w:p>
    <w:p w14:paraId="153E632B" w14:textId="5F438F21" w:rsidR="005700F8" w:rsidRPr="00A5247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- ในพื้นที่ อำเภอบางคล้า จังหวัดฉะเชิงเทรา ภายใต้สัญญาซื้อขายน้ำประปากับ กปภ. ซึ่งได้ลงนามเมื่อวันที่ </w:t>
      </w:r>
      <w:r w:rsidR="00F74394">
        <w:rPr>
          <w:rFonts w:ascii="Angsana New" w:hAnsi="Angsana New"/>
          <w:spacing w:val="-4"/>
          <w:sz w:val="28"/>
          <w:szCs w:val="28"/>
        </w:rPr>
        <w:t>14</w:t>
      </w:r>
      <w:r w:rsidR="00BA2CB1" w:rsidRPr="00A5247A">
        <w:rPr>
          <w:rFonts w:ascii="Angsana New" w:hAnsi="Angsana New"/>
          <w:spacing w:val="-4"/>
          <w:sz w:val="28"/>
          <w:szCs w:val="28"/>
          <w:cs/>
        </w:rPr>
        <w:t xml:space="preserve"> กุมภาพันธ์</w:t>
      </w:r>
      <w:r w:rsidR="007250D1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2563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เป็นระยะเวลา </w:t>
      </w:r>
      <w:r w:rsidR="00F55CAC" w:rsidRPr="00A5247A">
        <w:rPr>
          <w:rFonts w:ascii="Angsana New" w:hAnsi="Angsana New"/>
          <w:spacing w:val="-4"/>
          <w:sz w:val="28"/>
          <w:szCs w:val="28"/>
        </w:rPr>
        <w:t>3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นับจากวันที่เริ่มต้นขายน้ำประปา (สถานีจ่ายน้ำพิมพา)</w:t>
      </w:r>
      <w:r w:rsidR="004847B5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4847B5" w:rsidRPr="00A5247A">
        <w:rPr>
          <w:rFonts w:ascii="Angsana New" w:hAnsi="Angsana New"/>
          <w:spacing w:val="-4"/>
          <w:sz w:val="28"/>
          <w:szCs w:val="28"/>
          <w:cs/>
        </w:rPr>
        <w:t>ปัจจุบันหยุดดำเนินการก่อสร้าง</w:t>
      </w:r>
    </w:p>
    <w:p w14:paraId="156F1CA0" w14:textId="2A47C96F" w:rsidR="005700F8" w:rsidRPr="00A5247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- 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2563</w:t>
      </w:r>
      <w:r w:rsidR="007250D1" w:rsidRPr="00A524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E3BA4">
        <w:rPr>
          <w:rFonts w:ascii="Angsana New" w:hAnsi="Angsana New"/>
          <w:spacing w:val="-4"/>
          <w:sz w:val="28"/>
          <w:szCs w:val="28"/>
          <w:cs/>
        </w:rPr>
        <w:br/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เป็นระยะเวลา </w:t>
      </w:r>
      <w:r w:rsidR="00F74394">
        <w:rPr>
          <w:rFonts w:ascii="Angsana New" w:hAnsi="Angsana New"/>
          <w:spacing w:val="-4"/>
          <w:sz w:val="28"/>
          <w:szCs w:val="28"/>
        </w:rPr>
        <w:t>1</w:t>
      </w:r>
      <w:r w:rsidR="00F55CAC" w:rsidRPr="00A5247A">
        <w:rPr>
          <w:rFonts w:ascii="Angsana New" w:hAnsi="Angsana New"/>
          <w:spacing w:val="-4"/>
          <w:sz w:val="28"/>
          <w:szCs w:val="28"/>
        </w:rPr>
        <w:t>0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นับจากวันที่เริ่มต้นขายน้ำประปา (สถานีจ่ายน้ำพานทอง)</w:t>
      </w:r>
      <w:r w:rsidR="004847B5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4847B5" w:rsidRPr="00A5247A">
        <w:rPr>
          <w:rFonts w:ascii="Angsana New" w:hAnsi="Angsana New"/>
          <w:spacing w:val="-4"/>
          <w:sz w:val="28"/>
          <w:szCs w:val="28"/>
          <w:cs/>
        </w:rPr>
        <w:t>ดำเนินการผลิตและจำหน่ายน้ำประปาแล้ว</w:t>
      </w:r>
    </w:p>
    <w:p w14:paraId="33AFFAC4" w14:textId="1F07607F" w:rsidR="006C3B2A" w:rsidRPr="00A5247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- 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F55CAC" w:rsidRPr="00A5247A">
        <w:rPr>
          <w:rFonts w:ascii="Angsana New" w:hAnsi="Angsana New"/>
          <w:spacing w:val="-4"/>
          <w:sz w:val="28"/>
          <w:szCs w:val="28"/>
        </w:rPr>
        <w:t>2563</w:t>
      </w:r>
      <w:r w:rsidR="007250D1" w:rsidRPr="00A524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E3BA4">
        <w:rPr>
          <w:rFonts w:ascii="Angsana New" w:hAnsi="Angsana New"/>
          <w:spacing w:val="-4"/>
          <w:sz w:val="28"/>
          <w:szCs w:val="28"/>
          <w:cs/>
        </w:rPr>
        <w:br/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เป็นระยะเวลา </w:t>
      </w:r>
      <w:r w:rsidR="00F74394">
        <w:rPr>
          <w:rFonts w:ascii="Angsana New" w:hAnsi="Angsana New"/>
          <w:spacing w:val="-4"/>
          <w:sz w:val="28"/>
          <w:szCs w:val="28"/>
        </w:rPr>
        <w:t>1</w:t>
      </w:r>
      <w:r w:rsidR="00F55CAC" w:rsidRPr="00A5247A">
        <w:rPr>
          <w:rFonts w:ascii="Angsana New" w:hAnsi="Angsana New"/>
          <w:spacing w:val="-4"/>
          <w:sz w:val="28"/>
          <w:szCs w:val="28"/>
        </w:rPr>
        <w:t>0</w:t>
      </w:r>
      <w:r w:rsidRPr="00A5247A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นับจากวันที่เริ่มต้นขายน้ำประปา (สถานีจ่ายน้ำหนองกะขะ)</w:t>
      </w:r>
      <w:r w:rsidR="004847B5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4847B5" w:rsidRPr="00A5247A">
        <w:rPr>
          <w:rFonts w:ascii="Angsana New" w:hAnsi="Angsana New"/>
          <w:spacing w:val="-4"/>
          <w:sz w:val="28"/>
          <w:szCs w:val="28"/>
          <w:cs/>
        </w:rPr>
        <w:t>ดำเนินการผลิตและจำหน่ายน้ำประปาแล้ว</w:t>
      </w:r>
    </w:p>
    <w:p w14:paraId="213431A0" w14:textId="645474C2" w:rsidR="00BA2CB1" w:rsidRPr="00A5247A" w:rsidRDefault="00BA2CB1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การใช้เกณฑ์ในการดำเนินงานต่อเนื่อง</w:t>
      </w:r>
    </w:p>
    <w:p w14:paraId="6A609D5D" w14:textId="07932741" w:rsidR="00BA2CB1" w:rsidRPr="00A5247A" w:rsidRDefault="00BA2CB1" w:rsidP="0032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A5247A">
        <w:rPr>
          <w:rFonts w:ascii="Angsana New" w:hAnsi="Angsana New"/>
          <w:spacing w:val="-2"/>
          <w:sz w:val="28"/>
          <w:szCs w:val="28"/>
          <w:cs/>
        </w:rPr>
        <w:t>ปีสิ้นสุดวันที่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3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pacing w:val="-2"/>
          <w:sz w:val="28"/>
          <w:szCs w:val="28"/>
        </w:rPr>
        <w:t>256</w:t>
      </w:r>
      <w:r w:rsidR="00F74394">
        <w:rPr>
          <w:rFonts w:ascii="Angsana New" w:hAnsi="Angsana New"/>
          <w:spacing w:val="-2"/>
          <w:sz w:val="28"/>
          <w:szCs w:val="28"/>
        </w:rPr>
        <w:t>4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กลุ่มบริษัทและบริษัทมี</w:t>
      </w:r>
      <w:r w:rsidR="004847B5" w:rsidRPr="00A5247A">
        <w:rPr>
          <w:rFonts w:ascii="Angsana New" w:hAnsi="Angsana New"/>
          <w:spacing w:val="-2"/>
          <w:sz w:val="28"/>
          <w:szCs w:val="28"/>
          <w:cs/>
        </w:rPr>
        <w:t xml:space="preserve">กำไร </w:t>
      </w:r>
      <w:r w:rsidR="004847B5" w:rsidRPr="00A5247A">
        <w:rPr>
          <w:rFonts w:ascii="Angsana New" w:hAnsi="Angsana New"/>
          <w:spacing w:val="-2"/>
          <w:sz w:val="28"/>
          <w:szCs w:val="28"/>
        </w:rPr>
        <w:t>(</w:t>
      </w:r>
      <w:r w:rsidRPr="00A5247A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="004847B5" w:rsidRPr="00A5247A">
        <w:rPr>
          <w:rFonts w:ascii="Angsana New" w:hAnsi="Angsana New"/>
          <w:spacing w:val="-2"/>
          <w:sz w:val="28"/>
          <w:szCs w:val="28"/>
        </w:rPr>
        <w:t xml:space="preserve">)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สุทธิในงบกำไรขาดทุนเบ็ดเสร็จรวมและงบกำไรขาดทุนเบ็ดเสร็จเฉพาะกิจการจำนวนเงิน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="00185F0C">
        <w:rPr>
          <w:rFonts w:ascii="Angsana New" w:hAnsi="Angsana New"/>
          <w:spacing w:val="-2"/>
          <w:sz w:val="28"/>
          <w:szCs w:val="28"/>
        </w:rPr>
        <w:t>19.</w:t>
      </w:r>
      <w:r w:rsidR="005A04B1">
        <w:rPr>
          <w:rFonts w:ascii="Angsana New" w:hAnsi="Angsana New"/>
          <w:spacing w:val="-2"/>
          <w:sz w:val="28"/>
          <w:szCs w:val="28"/>
        </w:rPr>
        <w:t>63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ล้านบาทและ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="00D55D4F">
        <w:rPr>
          <w:rFonts w:ascii="Angsana New" w:hAnsi="Angsana New"/>
          <w:spacing w:val="-2"/>
          <w:sz w:val="28"/>
          <w:szCs w:val="28"/>
        </w:rPr>
        <w:t>4</w:t>
      </w:r>
      <w:r w:rsidR="0097164A">
        <w:rPr>
          <w:rFonts w:ascii="Angsana New" w:hAnsi="Angsana New"/>
          <w:spacing w:val="-2"/>
          <w:sz w:val="28"/>
          <w:szCs w:val="28"/>
        </w:rPr>
        <w:t>4</w:t>
      </w:r>
      <w:r w:rsidR="00D65199">
        <w:rPr>
          <w:rFonts w:ascii="Angsana New" w:hAnsi="Angsana New"/>
          <w:spacing w:val="-2"/>
          <w:sz w:val="28"/>
          <w:szCs w:val="28"/>
        </w:rPr>
        <w:t>.6</w:t>
      </w:r>
      <w:r w:rsidR="0097164A">
        <w:rPr>
          <w:rFonts w:ascii="Angsana New" w:hAnsi="Angsana New"/>
          <w:spacing w:val="-2"/>
          <w:sz w:val="28"/>
          <w:szCs w:val="28"/>
        </w:rPr>
        <w:t>2</w:t>
      </w:r>
      <w:r w:rsidR="007954FE"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ล้านบาทตามลำดับ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(สำหรับปีสิ้นสุดวันที่ </w:t>
      </w:r>
      <w:r w:rsidRPr="00A5247A">
        <w:rPr>
          <w:rFonts w:ascii="Angsana New" w:hAnsi="Angsana New"/>
          <w:spacing w:val="-2"/>
          <w:sz w:val="28"/>
          <w:szCs w:val="28"/>
        </w:rPr>
        <w:t>3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A5247A">
        <w:rPr>
          <w:rFonts w:ascii="Angsana New" w:hAnsi="Angsana New"/>
          <w:spacing w:val="-2"/>
          <w:sz w:val="28"/>
          <w:szCs w:val="28"/>
        </w:rPr>
        <w:t>256</w:t>
      </w:r>
      <w:r w:rsidR="004B21D2" w:rsidRPr="00A5247A">
        <w:rPr>
          <w:rFonts w:ascii="Angsana New" w:hAnsi="Angsana New"/>
          <w:spacing w:val="-2"/>
          <w:sz w:val="28"/>
          <w:szCs w:val="28"/>
        </w:rPr>
        <w:t>3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: ขาดทุนสุทธิจำนวนเงิน </w:t>
      </w:r>
      <w:r w:rsidR="00D55D4F">
        <w:rPr>
          <w:rFonts w:ascii="Angsana New" w:hAnsi="Angsana New"/>
          <w:spacing w:val="-2"/>
          <w:sz w:val="28"/>
          <w:szCs w:val="28"/>
        </w:rPr>
        <w:t>(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="00A03B35">
        <w:rPr>
          <w:rFonts w:ascii="Angsana New" w:hAnsi="Angsana New"/>
          <w:spacing w:val="-2"/>
          <w:sz w:val="28"/>
          <w:szCs w:val="28"/>
        </w:rPr>
        <w:t>10</w:t>
      </w:r>
      <w:r w:rsidR="00AA6C13" w:rsidRPr="00A5247A">
        <w:rPr>
          <w:rFonts w:ascii="Angsana New" w:hAnsi="Angsana New"/>
          <w:spacing w:val="-2"/>
          <w:sz w:val="28"/>
          <w:szCs w:val="28"/>
        </w:rPr>
        <w:t>.</w:t>
      </w:r>
      <w:r w:rsidR="00A03B35">
        <w:rPr>
          <w:rFonts w:ascii="Angsana New" w:hAnsi="Angsana New"/>
          <w:spacing w:val="-2"/>
          <w:sz w:val="28"/>
          <w:szCs w:val="28"/>
        </w:rPr>
        <w:t>7</w:t>
      </w:r>
      <w:r w:rsidR="009C19C0">
        <w:rPr>
          <w:rFonts w:ascii="Angsana New" w:hAnsi="Angsana New"/>
          <w:spacing w:val="-2"/>
          <w:sz w:val="28"/>
          <w:szCs w:val="28"/>
        </w:rPr>
        <w:t>1</w:t>
      </w:r>
      <w:r w:rsidR="00D55D4F">
        <w:rPr>
          <w:rFonts w:ascii="Angsana New" w:hAnsi="Angsana New"/>
          <w:spacing w:val="-2"/>
          <w:sz w:val="28"/>
          <w:szCs w:val="28"/>
        </w:rPr>
        <w:t>)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ล้านบาทและ </w:t>
      </w:r>
      <w:r w:rsidR="00D55D4F">
        <w:rPr>
          <w:rFonts w:ascii="Angsana New" w:hAnsi="Angsana New"/>
          <w:spacing w:val="-2"/>
          <w:sz w:val="28"/>
          <w:szCs w:val="28"/>
        </w:rPr>
        <w:t>(</w:t>
      </w:r>
      <w:r w:rsidR="004847B5" w:rsidRPr="00A5247A">
        <w:rPr>
          <w:rFonts w:ascii="Angsana New" w:hAnsi="Angsana New"/>
          <w:spacing w:val="-2"/>
          <w:sz w:val="28"/>
          <w:szCs w:val="28"/>
        </w:rPr>
        <w:t>77</w:t>
      </w:r>
      <w:r w:rsidRPr="00A5247A">
        <w:rPr>
          <w:rFonts w:ascii="Angsana New" w:hAnsi="Angsana New"/>
          <w:spacing w:val="-2"/>
          <w:sz w:val="28"/>
          <w:szCs w:val="28"/>
        </w:rPr>
        <w:t>.</w:t>
      </w:r>
      <w:r w:rsidR="009C19C0">
        <w:rPr>
          <w:rFonts w:ascii="Angsana New" w:hAnsi="Angsana New"/>
          <w:spacing w:val="-2"/>
          <w:sz w:val="28"/>
          <w:szCs w:val="28"/>
        </w:rPr>
        <w:t>50</w:t>
      </w:r>
      <w:r w:rsidR="00D55D4F">
        <w:rPr>
          <w:rFonts w:ascii="Angsana New" w:hAnsi="Angsana New"/>
          <w:spacing w:val="-2"/>
          <w:sz w:val="28"/>
          <w:szCs w:val="28"/>
        </w:rPr>
        <w:t>)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ล้านบาทตามลำดับ) และ ณ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วันเดียวกัน กลุ่มบริษัทและบริษัทมีขาดทุนสะสมจำนวนเงิน </w:t>
      </w:r>
      <w:r w:rsidR="0009210F">
        <w:rPr>
          <w:rFonts w:ascii="Angsana New" w:hAnsi="Angsana New"/>
          <w:spacing w:val="-2"/>
          <w:sz w:val="28"/>
          <w:szCs w:val="28"/>
        </w:rPr>
        <w:t>(6</w:t>
      </w:r>
      <w:r w:rsidR="00185F0C">
        <w:rPr>
          <w:rFonts w:ascii="Angsana New" w:hAnsi="Angsana New"/>
          <w:spacing w:val="-2"/>
          <w:sz w:val="28"/>
          <w:szCs w:val="28"/>
        </w:rPr>
        <w:t>4</w:t>
      </w:r>
      <w:r w:rsidR="00D65199">
        <w:rPr>
          <w:rFonts w:ascii="Angsana New" w:hAnsi="Angsana New"/>
          <w:spacing w:val="-2"/>
          <w:sz w:val="28"/>
          <w:szCs w:val="28"/>
        </w:rPr>
        <w:t>.</w:t>
      </w:r>
      <w:r w:rsidR="00185F0C">
        <w:rPr>
          <w:rFonts w:ascii="Angsana New" w:hAnsi="Angsana New"/>
          <w:spacing w:val="-2"/>
          <w:sz w:val="28"/>
          <w:szCs w:val="28"/>
        </w:rPr>
        <w:t>01</w:t>
      </w:r>
      <w:r w:rsidR="0009210F">
        <w:rPr>
          <w:rFonts w:ascii="Angsana New" w:hAnsi="Angsana New"/>
          <w:spacing w:val="-2"/>
          <w:sz w:val="28"/>
          <w:szCs w:val="28"/>
        </w:rPr>
        <w:t>)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ล้านบาทและ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="00D55D4F">
        <w:rPr>
          <w:rFonts w:ascii="Angsana New" w:hAnsi="Angsana New"/>
          <w:spacing w:val="-2"/>
          <w:sz w:val="28"/>
          <w:szCs w:val="28"/>
        </w:rPr>
        <w:t>(3</w:t>
      </w:r>
      <w:r w:rsidR="0097164A">
        <w:rPr>
          <w:rFonts w:ascii="Angsana New" w:hAnsi="Angsana New"/>
          <w:spacing w:val="-2"/>
          <w:sz w:val="28"/>
          <w:szCs w:val="28"/>
        </w:rPr>
        <w:t>2.88</w:t>
      </w:r>
      <w:r w:rsidR="00D55D4F">
        <w:rPr>
          <w:rFonts w:ascii="Angsana New" w:hAnsi="Angsana New"/>
          <w:spacing w:val="-2"/>
          <w:sz w:val="28"/>
          <w:szCs w:val="28"/>
        </w:rPr>
        <w:t>)</w:t>
      </w:r>
      <w:r w:rsidR="00816FFE"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ล้านบาทตามลำดับ (</w:t>
      </w:r>
      <w:r w:rsidRPr="00A5247A">
        <w:rPr>
          <w:rFonts w:ascii="Angsana New" w:hAnsi="Angsana New"/>
          <w:spacing w:val="-2"/>
          <w:sz w:val="28"/>
          <w:szCs w:val="28"/>
        </w:rPr>
        <w:t>3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pacing w:val="-2"/>
          <w:sz w:val="28"/>
          <w:szCs w:val="28"/>
        </w:rPr>
        <w:t>256</w:t>
      </w:r>
      <w:r w:rsidR="004B21D2" w:rsidRPr="00A5247A">
        <w:rPr>
          <w:rFonts w:ascii="Angsana New" w:hAnsi="Angsana New"/>
          <w:spacing w:val="-2"/>
          <w:sz w:val="28"/>
          <w:szCs w:val="28"/>
        </w:rPr>
        <w:t>3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: </w:t>
      </w:r>
      <w:r w:rsidR="00D55D4F">
        <w:rPr>
          <w:rFonts w:ascii="Angsana New" w:hAnsi="Angsana New"/>
          <w:spacing w:val="-2"/>
          <w:sz w:val="28"/>
          <w:szCs w:val="28"/>
        </w:rPr>
        <w:t>(</w:t>
      </w:r>
      <w:r w:rsidR="004C4428" w:rsidRPr="00A5247A">
        <w:rPr>
          <w:rFonts w:ascii="Angsana New" w:hAnsi="Angsana New"/>
          <w:spacing w:val="-2"/>
          <w:sz w:val="28"/>
          <w:szCs w:val="28"/>
        </w:rPr>
        <w:t>85.</w:t>
      </w:r>
      <w:r w:rsidR="009C19C0">
        <w:rPr>
          <w:rFonts w:ascii="Angsana New" w:hAnsi="Angsana New"/>
          <w:spacing w:val="-2"/>
          <w:sz w:val="28"/>
          <w:szCs w:val="28"/>
        </w:rPr>
        <w:t>06</w:t>
      </w:r>
      <w:r w:rsidR="00D55D4F">
        <w:rPr>
          <w:rFonts w:ascii="Angsana New" w:hAnsi="Angsana New"/>
          <w:spacing w:val="-2"/>
          <w:sz w:val="28"/>
          <w:szCs w:val="28"/>
        </w:rPr>
        <w:t>)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D55D4F">
        <w:rPr>
          <w:rFonts w:ascii="Angsana New" w:hAnsi="Angsana New"/>
          <w:spacing w:val="-2"/>
          <w:sz w:val="28"/>
          <w:szCs w:val="28"/>
        </w:rPr>
        <w:t>(</w:t>
      </w:r>
      <w:r w:rsidR="004C4428" w:rsidRPr="00A5247A">
        <w:rPr>
          <w:rFonts w:ascii="Angsana New" w:hAnsi="Angsana New"/>
          <w:spacing w:val="-2"/>
          <w:sz w:val="28"/>
          <w:szCs w:val="28"/>
        </w:rPr>
        <w:t>77.5</w:t>
      </w:r>
      <w:r w:rsidR="009C19C0">
        <w:rPr>
          <w:rFonts w:ascii="Angsana New" w:hAnsi="Angsana New"/>
          <w:spacing w:val="-2"/>
          <w:sz w:val="28"/>
          <w:szCs w:val="28"/>
        </w:rPr>
        <w:t>0</w:t>
      </w:r>
      <w:r w:rsidR="00D55D4F">
        <w:rPr>
          <w:rFonts w:ascii="Angsana New" w:hAnsi="Angsana New"/>
          <w:spacing w:val="-2"/>
          <w:sz w:val="28"/>
          <w:szCs w:val="28"/>
        </w:rPr>
        <w:t>)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ล้านบาทตามลำดับ)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 กลุ่มบริษัทใช้นโยบายและวิธีการเพื่อจัดการความเสี่ยงด้าน</w:t>
      </w:r>
      <w:r w:rsidR="006E3BA4">
        <w:rPr>
          <w:rFonts w:ascii="Angsana New" w:hAnsi="Angsana New"/>
          <w:spacing w:val="-2"/>
          <w:sz w:val="28"/>
          <w:szCs w:val="28"/>
          <w:cs/>
        </w:rPr>
        <w:br/>
      </w:r>
      <w:r w:rsidRPr="00A5247A">
        <w:rPr>
          <w:rFonts w:ascii="Angsana New" w:hAnsi="Angsana New"/>
          <w:spacing w:val="-2"/>
          <w:sz w:val="28"/>
          <w:szCs w:val="28"/>
          <w:cs/>
        </w:rPr>
        <w:t>สภาพคล่อง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และสถานการณ์อื่นๆ</w:t>
      </w:r>
    </w:p>
    <w:p w14:paraId="4EC6BB85" w14:textId="62700900" w:rsidR="004847B5" w:rsidRDefault="00BA2CB1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>ผู้บริหาร</w:t>
      </w:r>
      <w:r w:rsidRPr="00A5247A">
        <w:rPr>
          <w:rFonts w:ascii="Angsana New" w:hAnsi="Angsana New"/>
          <w:sz w:val="28"/>
          <w:szCs w:val="28"/>
          <w:cs/>
        </w:rPr>
        <w:t>ของกลุ่มบริษัทเชื่อมั่นว่ากลุ่มบริษัทและบริษัทจะสามารถหาแหล่งเงินทุนได้ในอนาคตอันใกล้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เกณฑ์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7F162C9F" w14:textId="10BAD7FC" w:rsidR="00331791" w:rsidRDefault="00331791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AFC9AB6" w14:textId="77C832D9" w:rsidR="00331791" w:rsidRDefault="00331791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6539D0D" w14:textId="60BCDD0E" w:rsidR="00331791" w:rsidRDefault="00331791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793A0D" w14:textId="77777777" w:rsidR="00331791" w:rsidRDefault="00331791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EE2A10F" w14:textId="24F0ED9F" w:rsidR="00547015" w:rsidRDefault="00C75B18" w:rsidP="0054701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เกณฑ์การจัดทำงบการเงิน</w:t>
      </w:r>
      <w:r w:rsidR="005C104C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และการนำเสนองบการเงินรวม</w:t>
      </w:r>
    </w:p>
    <w:p w14:paraId="1B61DDF7" w14:textId="77777777" w:rsidR="00125F4C" w:rsidRPr="00553B69" w:rsidRDefault="00125F4C" w:rsidP="00125F4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11A09">
        <w:rPr>
          <w:rFonts w:ascii="Angsana New" w:hAnsi="Angsana New"/>
          <w:b/>
          <w:bCs/>
          <w:sz w:val="28"/>
          <w:szCs w:val="28"/>
          <w:cs/>
        </w:rPr>
        <w:t>การแพร่</w:t>
      </w:r>
      <w:r w:rsidRPr="00125F4C">
        <w:rPr>
          <w:rFonts w:ascii="Angsana New" w:hAnsi="Angsana New"/>
          <w:b/>
          <w:bCs/>
          <w:spacing w:val="-4"/>
          <w:sz w:val="28"/>
          <w:szCs w:val="28"/>
          <w:cs/>
        </w:rPr>
        <w:t>ระบาด</w:t>
      </w:r>
      <w:r w:rsidRPr="00D11A09">
        <w:rPr>
          <w:rFonts w:ascii="Angsana New" w:hAnsi="Angsana New"/>
          <w:b/>
          <w:bCs/>
          <w:sz w:val="28"/>
          <w:szCs w:val="28"/>
          <w:cs/>
        </w:rPr>
        <w:t xml:space="preserve">ของโรคติดเชื้อไวรัสโคโรนา </w:t>
      </w:r>
      <w:r w:rsidRPr="00745689">
        <w:rPr>
          <w:rFonts w:ascii="Angsana New" w:hAnsi="Angsana New"/>
          <w:b/>
          <w:bCs/>
          <w:sz w:val="28"/>
          <w:szCs w:val="28"/>
        </w:rPr>
        <w:t>2019</w:t>
      </w:r>
    </w:p>
    <w:p w14:paraId="148D168A" w14:textId="77777777" w:rsidR="00125F4C" w:rsidRDefault="00125F4C" w:rsidP="0012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D11A09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9405A6">
        <w:rPr>
          <w:rFonts w:ascii="Angsana New" w:hAnsi="Angsana New"/>
          <w:sz w:val="28"/>
          <w:szCs w:val="28"/>
        </w:rPr>
        <w:t xml:space="preserve">2019 </w:t>
      </w:r>
      <w:r w:rsidRPr="00D11A09">
        <w:rPr>
          <w:rFonts w:ascii="Angsana New" w:hAnsi="Angsana New"/>
          <w:sz w:val="28"/>
          <w:szCs w:val="28"/>
          <w:cs/>
        </w:rPr>
        <w:t>ที่ปัจจุบันได้ขยายวงกว้างขึ้นอย่างต่อเนื่อง ทำให้เกิดการ</w:t>
      </w:r>
      <w:r w:rsidRPr="00125F4C">
        <w:rPr>
          <w:rFonts w:ascii="Angsana New" w:hAnsi="Angsana New"/>
          <w:spacing w:val="-6"/>
          <w:sz w:val="28"/>
          <w:szCs w:val="28"/>
          <w:cs/>
        </w:rPr>
        <w:t>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</w:t>
      </w:r>
      <w:r w:rsidRPr="00D11A09">
        <w:rPr>
          <w:rFonts w:ascii="Angsana New" w:hAnsi="Angsana New"/>
          <w:sz w:val="28"/>
          <w:szCs w:val="28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5129E0E" w14:textId="63C79871" w:rsidR="00EB71D0" w:rsidRPr="00A5247A" w:rsidRDefault="00EB71D0" w:rsidP="0098506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>เกณฑ์ในการจัดทำงบการเงิน</w:t>
      </w:r>
    </w:p>
    <w:p w14:paraId="56463675" w14:textId="31FE146E" w:rsidR="00EB71D0" w:rsidRPr="00701D8D" w:rsidRDefault="00EB71D0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DF6D52" w:rsidRPr="00A5247A">
        <w:rPr>
          <w:rFonts w:ascii="Angsana New" w:hAnsi="Angsana New"/>
          <w:sz w:val="28"/>
          <w:szCs w:val="28"/>
        </w:rPr>
        <w:t>25</w:t>
      </w:r>
      <w:r w:rsidR="00F74394">
        <w:rPr>
          <w:rFonts w:ascii="Angsana New" w:hAnsi="Angsana New"/>
          <w:sz w:val="28"/>
          <w:szCs w:val="28"/>
        </w:rPr>
        <w:t>4</w:t>
      </w:r>
      <w:r w:rsidR="00DF6D52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  <w:cs/>
        </w:rPr>
        <w:t xml:space="preserve"> ซึ่งหมายถึงมาตรฐาน</w:t>
      </w:r>
      <w:r w:rsidRPr="00125F4C">
        <w:rPr>
          <w:rFonts w:ascii="Angsana New" w:hAnsi="Angsana New"/>
          <w:spacing w:val="-6"/>
          <w:sz w:val="28"/>
          <w:szCs w:val="28"/>
          <w:cs/>
        </w:rPr>
        <w:t xml:space="preserve">การรายงานทางการเงินที่ออกภายใต้พระราชบัญญัติวิชาชีพบัญชี พ.ศ. </w:t>
      </w:r>
      <w:r w:rsidR="00DF6D52" w:rsidRPr="00125F4C">
        <w:rPr>
          <w:rFonts w:ascii="Angsana New" w:hAnsi="Angsana New"/>
          <w:spacing w:val="-6"/>
          <w:sz w:val="28"/>
          <w:szCs w:val="28"/>
        </w:rPr>
        <w:t>25</w:t>
      </w:r>
      <w:r w:rsidR="00F74394" w:rsidRPr="00125F4C">
        <w:rPr>
          <w:rFonts w:ascii="Angsana New" w:hAnsi="Angsana New"/>
          <w:spacing w:val="-6"/>
          <w:sz w:val="28"/>
          <w:szCs w:val="28"/>
        </w:rPr>
        <w:t>4</w:t>
      </w:r>
      <w:r w:rsidR="00DF6D52" w:rsidRPr="00125F4C">
        <w:rPr>
          <w:rFonts w:ascii="Angsana New" w:hAnsi="Angsana New"/>
          <w:spacing w:val="-6"/>
          <w:sz w:val="28"/>
          <w:szCs w:val="28"/>
        </w:rPr>
        <w:t>7</w:t>
      </w:r>
      <w:r w:rsidRPr="00125F4C">
        <w:rPr>
          <w:rFonts w:ascii="Angsana New" w:hAnsi="Angsana New"/>
          <w:spacing w:val="-6"/>
          <w:sz w:val="28"/>
          <w:szCs w:val="28"/>
          <w:cs/>
        </w:rPr>
        <w:t xml:space="preserve"> และข้อกำหนดของคณะกรรมการกำกับหลักทรัพย์</w:t>
      </w:r>
      <w:r w:rsidRPr="00A5247A">
        <w:rPr>
          <w:rFonts w:ascii="Angsana New" w:hAnsi="Angsana New"/>
          <w:sz w:val="28"/>
          <w:szCs w:val="28"/>
          <w:cs/>
        </w:rPr>
        <w:t>และตลาดหลักทรัพย์ว่าด้วยการจัดทำและนำเสนอรายงานทางการเงินภายใต้พระราชบัญญั</w:t>
      </w:r>
      <w:r w:rsidRPr="00701D8D">
        <w:rPr>
          <w:rFonts w:ascii="Angsana New" w:hAnsi="Angsana New"/>
          <w:spacing w:val="2"/>
          <w:sz w:val="28"/>
          <w:szCs w:val="28"/>
          <w:cs/>
        </w:rPr>
        <w:t>ติหลักทรัพย์และตลาดหลักทรัพย์</w:t>
      </w:r>
    </w:p>
    <w:p w14:paraId="5EA40942" w14:textId="7B62912E" w:rsidR="00EB71D0" w:rsidRPr="00701D8D" w:rsidRDefault="00EB71D0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  <w:r w:rsidRPr="00701D8D">
        <w:rPr>
          <w:rFonts w:ascii="Angsana New" w:hAnsi="Angsana New"/>
          <w:spacing w:val="2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6041240" w14:textId="6F0FDE59" w:rsidR="00EB71D0" w:rsidRPr="00A5247A" w:rsidRDefault="00EB71D0" w:rsidP="0070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25F4C">
        <w:rPr>
          <w:rFonts w:ascii="Angsana New" w:hAnsi="Angsana New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701D8D">
        <w:rPr>
          <w:rFonts w:ascii="Angsana New" w:hAnsi="Angsana New"/>
          <w:spacing w:val="2"/>
          <w:sz w:val="28"/>
          <w:szCs w:val="28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</w:t>
      </w:r>
      <w:r w:rsidR="001A46F9" w:rsidRPr="00701D8D">
        <w:rPr>
          <w:rFonts w:ascii="Angsana New" w:hAnsi="Angsana New"/>
          <w:spacing w:val="2"/>
          <w:sz w:val="28"/>
          <w:szCs w:val="28"/>
          <w:cs/>
        </w:rPr>
        <w:t>รายการที่มี</w:t>
      </w:r>
      <w:r w:rsidRPr="00701D8D">
        <w:rPr>
          <w:rFonts w:ascii="Angsana New" w:hAnsi="Angsana New"/>
          <w:spacing w:val="2"/>
          <w:sz w:val="28"/>
          <w:szCs w:val="28"/>
          <w:cs/>
        </w:rPr>
        <w:t xml:space="preserve">ความซับซ้อน </w:t>
      </w:r>
      <w:r w:rsidR="001A46F9" w:rsidRPr="00701D8D">
        <w:rPr>
          <w:rFonts w:ascii="Angsana New" w:hAnsi="Angsana New"/>
          <w:spacing w:val="2"/>
          <w:sz w:val="28"/>
          <w:szCs w:val="28"/>
          <w:cs/>
        </w:rPr>
        <w:t>และรายการ</w:t>
      </w:r>
      <w:r w:rsidRPr="00A5247A">
        <w:rPr>
          <w:rFonts w:ascii="Angsana New" w:hAnsi="Angsana New"/>
          <w:sz w:val="28"/>
          <w:szCs w:val="28"/>
          <w:cs/>
        </w:rPr>
        <w:t>เกี่ยวกับข้อสมมติฐานและประมาณการที่มีนัยสำคัญต่องบการเงินใน</w:t>
      </w:r>
      <w:r w:rsidRPr="006247B4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5B285A" w:rsidRPr="006247B4">
        <w:rPr>
          <w:rFonts w:ascii="Angsana New" w:hAnsi="Angsana New"/>
          <w:sz w:val="28"/>
          <w:szCs w:val="28"/>
        </w:rPr>
        <w:t>3.</w:t>
      </w:r>
      <w:r w:rsidR="00C016B1">
        <w:rPr>
          <w:rFonts w:ascii="Angsana New" w:hAnsi="Angsana New"/>
          <w:sz w:val="28"/>
          <w:szCs w:val="28"/>
        </w:rPr>
        <w:t>4</w:t>
      </w:r>
    </w:p>
    <w:p w14:paraId="709C49AD" w14:textId="760EB155" w:rsidR="00125F4C" w:rsidRDefault="00EB71D0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  <w:r w:rsidRPr="00AA35AC">
        <w:rPr>
          <w:rFonts w:ascii="Angsana New" w:hAnsi="Angsana New"/>
          <w:spacing w:val="2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CB5F10F" w14:textId="5AED8492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503B0C0" w14:textId="59A09C2D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01944FCE" w14:textId="31C64311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E07A39E" w14:textId="261CAB78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4EAEC3B" w14:textId="33755629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7772000" w14:textId="70136B90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4126774" w14:textId="41179599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0D2DADC" w14:textId="74230050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DCFE775" w14:textId="77777777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  <w:cs/>
        </w:rPr>
      </w:pPr>
    </w:p>
    <w:p w14:paraId="37ED5BF0" w14:textId="2619E370" w:rsidR="00884B9F" w:rsidRPr="00A5247A" w:rsidRDefault="00884B9F" w:rsidP="009722B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lastRenderedPageBreak/>
        <w:t>งบการเงินรวมนี้ได้รวมงบการเงินของบริษัท ยูเรกา ดีไซน์ จำกัด (มหาชน) และบริษัทย่อยที่บริษัทมีอำนาจควบคุมหรือ</w:t>
      </w:r>
      <w:r w:rsidR="000F4CA3" w:rsidRPr="00A5247A">
        <w:rPr>
          <w:rFonts w:ascii="Angsana New" w:hAnsi="Angsana New"/>
          <w:sz w:val="28"/>
          <w:szCs w:val="28"/>
          <w:cs/>
        </w:rPr>
        <w:t>มีอิทธิพลอย่างเป็นสาระสำคัญ</w:t>
      </w:r>
      <w:r w:rsidRPr="00A5247A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647" w:type="dxa"/>
        <w:tblInd w:w="11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1276"/>
        <w:gridCol w:w="284"/>
        <w:gridCol w:w="1275"/>
        <w:gridCol w:w="284"/>
        <w:gridCol w:w="1984"/>
      </w:tblGrid>
      <w:tr w:rsidR="00884B9F" w:rsidRPr="00125F4C" w14:paraId="6BDB1676" w14:textId="77777777" w:rsidTr="00125F4C">
        <w:trPr>
          <w:trHeight w:val="403"/>
        </w:trPr>
        <w:tc>
          <w:tcPr>
            <w:tcW w:w="3261" w:type="dxa"/>
            <w:shd w:val="clear" w:color="auto" w:fill="auto"/>
            <w:noWrap/>
            <w:vAlign w:val="center"/>
          </w:tcPr>
          <w:p w14:paraId="27ECEA85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6EDAC1C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F08611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สัดส่วนการลงทุน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 xml:space="preserve"> (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ร้อยละ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453F01F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32FCD12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84B9F" w:rsidRPr="00125F4C" w14:paraId="593E78EB" w14:textId="77777777" w:rsidTr="00125F4C">
        <w:trPr>
          <w:trHeight w:val="403"/>
        </w:trPr>
        <w:tc>
          <w:tcPr>
            <w:tcW w:w="3261" w:type="dxa"/>
            <w:shd w:val="clear" w:color="auto" w:fill="auto"/>
            <w:noWrap/>
            <w:vAlign w:val="center"/>
          </w:tcPr>
          <w:p w14:paraId="4EF98E6C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6D9B241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8984C77" w14:textId="44ABC585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ณ วันที่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F74394" w:rsidRPr="00125F4C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A5DCE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AD62F4" w14:textId="09730B49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ณ วันที่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F74394" w:rsidRPr="00125F4C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BBA108A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C197F88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84B9F" w:rsidRPr="00125F4C" w14:paraId="73DFC212" w14:textId="77777777" w:rsidTr="00125F4C">
        <w:trPr>
          <w:trHeight w:val="403"/>
        </w:trPr>
        <w:tc>
          <w:tcPr>
            <w:tcW w:w="3261" w:type="dxa"/>
            <w:shd w:val="clear" w:color="auto" w:fill="auto"/>
            <w:noWrap/>
            <w:vAlign w:val="center"/>
          </w:tcPr>
          <w:p w14:paraId="4CB1BA85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94D506A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12D305" w14:textId="314802A7" w:rsidR="00884B9F" w:rsidRPr="00125F4C" w:rsidRDefault="00884B9F" w:rsidP="000F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7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256</w:t>
            </w:r>
            <w:r w:rsidR="00F74394" w:rsidRPr="00125F4C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36187F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568407" w14:textId="625743AD" w:rsidR="00884B9F" w:rsidRPr="00125F4C" w:rsidRDefault="00884B9F" w:rsidP="000F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256</w:t>
            </w:r>
            <w:r w:rsidR="005B55AA" w:rsidRPr="00125F4C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313A362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6FD234" w14:textId="77777777" w:rsidR="00884B9F" w:rsidRPr="00125F4C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ประเภทธุรกิจ</w:t>
            </w:r>
          </w:p>
        </w:tc>
      </w:tr>
      <w:tr w:rsidR="005B55AA" w:rsidRPr="00125F4C" w14:paraId="213330FC" w14:textId="77777777" w:rsidTr="00125F4C">
        <w:trPr>
          <w:trHeight w:val="403"/>
        </w:trPr>
        <w:tc>
          <w:tcPr>
            <w:tcW w:w="3261" w:type="dxa"/>
            <w:tcBorders>
              <w:top w:val="nil"/>
            </w:tcBorders>
            <w:shd w:val="clear" w:color="auto" w:fill="auto"/>
            <w:noWrap/>
          </w:tcPr>
          <w:p w14:paraId="6A251AAE" w14:textId="69D48B26" w:rsidR="005B55AA" w:rsidRPr="00125F4C" w:rsidRDefault="005B55AA" w:rsidP="000F4C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6" w:hanging="14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บีเอส มายโคไบโอเทค จำกัด</w:t>
            </w:r>
            <w:r w:rsidR="00C016B1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</w:tcPr>
          <w:p w14:paraId="2C7D8604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68B0425" w14:textId="1EC18D1B" w:rsidR="005B55AA" w:rsidRPr="00125F4C" w:rsidRDefault="00694878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</w:tcPr>
          <w:p w14:paraId="7E2ADE39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D9C284B" w14:textId="35A76CA6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87.22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C29B30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C86764" w14:textId="06D79401" w:rsidR="005B55AA" w:rsidRPr="00125F4C" w:rsidRDefault="005B55AA" w:rsidP="000F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ผลิตสารกำจัดศัตรูพืชและผลิตภัณฑ์เคมีเกษตร</w:t>
            </w:r>
          </w:p>
        </w:tc>
      </w:tr>
      <w:tr w:rsidR="00F06899" w:rsidRPr="00125F4C" w14:paraId="0AEC0424" w14:textId="77777777" w:rsidTr="00125F4C">
        <w:trPr>
          <w:trHeight w:val="403"/>
        </w:trPr>
        <w:tc>
          <w:tcPr>
            <w:tcW w:w="3261" w:type="dxa"/>
            <w:tcBorders>
              <w:bottom w:val="nil"/>
            </w:tcBorders>
            <w:shd w:val="clear" w:color="auto" w:fill="auto"/>
            <w:noWrap/>
          </w:tcPr>
          <w:p w14:paraId="581BFF5A" w14:textId="71D07F87" w:rsidR="00F06899" w:rsidRPr="00125F4C" w:rsidRDefault="00F06899" w:rsidP="00F068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32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20000E" w14:textId="77777777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77AEE330" w14:textId="6C82E8CC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99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="00F74394" w:rsidRPr="00125F4C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0B4E9AEE" w14:textId="77777777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14:paraId="619A64EA" w14:textId="60784E84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99.</w:t>
            </w:r>
            <w:r w:rsidR="00F74394" w:rsidRPr="00125F4C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7B1E57A5" w14:textId="77777777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</w:tcPr>
          <w:p w14:paraId="561551B2" w14:textId="11B95925" w:rsidR="00F06899" w:rsidRPr="00125F4C" w:rsidRDefault="00F06899" w:rsidP="00F0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ผลิตและจำหน่ายน้ำดื่ม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br/>
              <w:t>น้ำดิบ</w:t>
            </w:r>
          </w:p>
        </w:tc>
      </w:tr>
      <w:tr w:rsidR="005B55AA" w:rsidRPr="00125F4C" w14:paraId="411C795B" w14:textId="77777777" w:rsidTr="00125F4C">
        <w:trPr>
          <w:trHeight w:val="403"/>
        </w:trPr>
        <w:tc>
          <w:tcPr>
            <w:tcW w:w="3261" w:type="dxa"/>
            <w:shd w:val="clear" w:color="auto" w:fill="auto"/>
            <w:noWrap/>
            <w:vAlign w:val="bottom"/>
          </w:tcPr>
          <w:p w14:paraId="5AAD7DD2" w14:textId="70640610" w:rsidR="005B55AA" w:rsidRPr="00125F4C" w:rsidRDefault="005B55AA" w:rsidP="000F4C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48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ยูเรกา เอนเนอร์</w:t>
            </w:r>
            <w:r w:rsidR="00311F91"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จี</w:t>
            </w:r>
            <w:r w:rsidR="00185F0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CC0BE93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95BECB7" w14:textId="5DBFD857" w:rsidR="005B55AA" w:rsidRPr="00125F4C" w:rsidRDefault="00EA12A2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55</w:t>
            </w:r>
            <w:r w:rsidR="00C812F5"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7694DDC0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480C1492" w14:textId="1ED671C6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</w:rPr>
              <w:t>55.00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27E0EC4" w14:textId="77777777" w:rsidR="005B55AA" w:rsidRPr="00125F4C" w:rsidRDefault="005B55AA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090933FF" w14:textId="77777777" w:rsidR="005B55AA" w:rsidRPr="00125F4C" w:rsidRDefault="005B55AA" w:rsidP="000F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ผลิตพลังงาน</w:t>
            </w:r>
          </w:p>
        </w:tc>
      </w:tr>
      <w:tr w:rsidR="000F4CA3" w:rsidRPr="00125F4C" w14:paraId="421B00A2" w14:textId="77777777" w:rsidTr="00125F4C">
        <w:trPr>
          <w:trHeight w:val="403"/>
        </w:trPr>
        <w:tc>
          <w:tcPr>
            <w:tcW w:w="326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C04678" w14:textId="16DE2DF8" w:rsidR="000F4CA3" w:rsidRPr="00125F4C" w:rsidRDefault="000F4CA3" w:rsidP="000F4CA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4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เอ.พี.ดับเบิลยู อินเตอร์เนชั่นแนล</w:t>
            </w:r>
            <w:r w:rsidR="001A46F9"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5C508B" w14:textId="77777777" w:rsidR="000F4CA3" w:rsidRPr="00125F4C" w:rsidRDefault="000F4CA3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208AD45E" w14:textId="3816C665" w:rsidR="000F4CA3" w:rsidRPr="00125F4C" w:rsidRDefault="00A76B48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</w:rPr>
            </w:pPr>
            <w:r w:rsidRPr="00A76B48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0E6338" w:rsidRPr="000E6338">
              <w:rPr>
                <w:rFonts w:ascii="Angsana New" w:eastAsia="Times New Roman" w:hAnsi="Angsana New" w:hint="cs"/>
                <w:sz w:val="28"/>
                <w:szCs w:val="28"/>
              </w:rPr>
              <w:t>00</w:t>
            </w:r>
            <w:r w:rsidR="006247B4" w:rsidRPr="00125F4C">
              <w:rPr>
                <w:rFonts w:ascii="Angsana New" w:eastAsia="Times New Roman" w:hAnsi="Angsana New" w:hint="cs"/>
                <w:sz w:val="28"/>
                <w:szCs w:val="28"/>
              </w:rPr>
              <w:t>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0901D4F9" w14:textId="77777777" w:rsidR="000F4CA3" w:rsidRPr="00125F4C" w:rsidRDefault="000F4CA3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14:paraId="2653F820" w14:textId="1C783546" w:rsidR="000F4CA3" w:rsidRPr="00125F4C" w:rsidRDefault="000F4CA3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62A8C8" w14:textId="77777777" w:rsidR="000F4CA3" w:rsidRPr="00125F4C" w:rsidRDefault="000F4CA3" w:rsidP="005B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</w:tcPr>
          <w:p w14:paraId="29F1F399" w14:textId="15DB632B" w:rsidR="000F4CA3" w:rsidRPr="00125F4C" w:rsidRDefault="000F4CA3" w:rsidP="000F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25F4C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ผลิตและจำหน่ายเศษพลาสติก</w:t>
            </w:r>
          </w:p>
        </w:tc>
      </w:tr>
    </w:tbl>
    <w:p w14:paraId="6AFE16D9" w14:textId="6D09DE19" w:rsidR="00C016B1" w:rsidRDefault="00C016B1" w:rsidP="00C016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127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* สิ้นสุดความสัมพันธ์ เมื่อวันที่</w:t>
      </w:r>
      <w:r>
        <w:rPr>
          <w:rFonts w:ascii="Angsana New" w:hAnsi="Angsana New"/>
          <w:sz w:val="28"/>
          <w:szCs w:val="28"/>
        </w:rPr>
        <w:t xml:space="preserve"> 28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>
        <w:rPr>
          <w:rFonts w:ascii="Angsana New" w:hAnsi="Angsana New"/>
          <w:sz w:val="28"/>
          <w:szCs w:val="28"/>
        </w:rPr>
        <w:t xml:space="preserve"> 2564</w:t>
      </w:r>
      <w:r>
        <w:rPr>
          <w:rFonts w:ascii="Angsana New" w:hAnsi="Angsana New" w:hint="cs"/>
          <w:sz w:val="28"/>
          <w:szCs w:val="28"/>
          <w:cs/>
        </w:rPr>
        <w:t xml:space="preserve"> เนื่องจากการขายบริษัท</w:t>
      </w:r>
    </w:p>
    <w:p w14:paraId="7C6868FA" w14:textId="19EB17D5" w:rsidR="00884B9F" w:rsidRPr="00A5247A" w:rsidRDefault="00884B9F" w:rsidP="00D829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4C90459E" w14:textId="256C13C6" w:rsidR="00884B9F" w:rsidRDefault="00884B9F" w:rsidP="00D829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 เหตุการณ์ทางบัญชีที่คล้ายคลึงกันสำหรับการจัดทำงบการเงินเฉพาะของบริษัท</w:t>
      </w:r>
    </w:p>
    <w:p w14:paraId="55CB8F8B" w14:textId="77777777" w:rsidR="00884B9F" w:rsidRPr="00A5247A" w:rsidRDefault="00884B9F" w:rsidP="00163259">
      <w:pPr>
        <w:pStyle w:val="BodyText2"/>
        <w:spacing w:before="120" w:after="12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  <w:r w:rsidRPr="00A5247A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D4EBCD5" w14:textId="1D7EA086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6E3BA4">
        <w:rPr>
          <w:rFonts w:ascii="Angsana New" w:hAnsi="Angsana New"/>
          <w:sz w:val="28"/>
          <w:szCs w:val="28"/>
        </w:rPr>
        <w:br/>
      </w:r>
      <w:r w:rsidRPr="00A5247A">
        <w:rPr>
          <w:rFonts w:ascii="Angsana New" w:hAnsi="Angsana New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0AF2273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9C98558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50ACA38" w14:textId="7250B706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สิ่งตอบแทนที่โอนให้ต้องวัดด้วยมูลค</w:t>
      </w:r>
      <w:r w:rsidR="005C104C" w:rsidRPr="00A5247A">
        <w:rPr>
          <w:rFonts w:ascii="Angsana New" w:hAnsi="Angsana New"/>
          <w:sz w:val="28"/>
          <w:szCs w:val="28"/>
          <w:cs/>
        </w:rPr>
        <w:t xml:space="preserve">่ายุติธรรมของสินทรัพย์ที่โอนไป </w:t>
      </w:r>
      <w:r w:rsidRPr="00A5247A">
        <w:rPr>
          <w:rFonts w:ascii="Angsana New" w:hAnsi="Angsana New"/>
          <w:sz w:val="28"/>
          <w:szCs w:val="28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69FCB490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EA7D992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852870A" w14:textId="0F254787" w:rsidR="00884B9F" w:rsidRPr="00A5247A" w:rsidRDefault="00884B9F" w:rsidP="0097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CE2FF5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ๆ ถือเป็นค่าใช้จ่ายเมื่อเกิดขึ้น</w:t>
      </w:r>
    </w:p>
    <w:p w14:paraId="01134BAD" w14:textId="77777777" w:rsidR="00884B9F" w:rsidRPr="00A5247A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5C4AD26F" w14:textId="3FE9E810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8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งบการเงินของบริษัทย่อย</w:t>
      </w:r>
      <w:r w:rsidRPr="00A5247A">
        <w:rPr>
          <w:rFonts w:ascii="Angsana New" w:hAnsi="Angsana New"/>
          <w:spacing w:val="8"/>
          <w:sz w:val="28"/>
          <w:szCs w:val="28"/>
          <w:cs/>
        </w:rPr>
        <w:t>ได้รวมอยู่ในงบการเงินรวม</w:t>
      </w:r>
      <w:r w:rsidR="00DD260B" w:rsidRPr="00A5247A">
        <w:rPr>
          <w:rFonts w:ascii="Angsana New" w:hAnsi="Angsana New"/>
          <w:spacing w:val="8"/>
          <w:sz w:val="28"/>
          <w:szCs w:val="28"/>
        </w:rPr>
        <w:t xml:space="preserve"> </w:t>
      </w:r>
      <w:r w:rsidRPr="00A5247A">
        <w:rPr>
          <w:rFonts w:ascii="Angsana New" w:hAnsi="Angsana New"/>
          <w:spacing w:val="8"/>
          <w:sz w:val="28"/>
          <w:szCs w:val="28"/>
          <w:cs/>
        </w:rPr>
        <w:t>นับแต่วันที่มีการควบคุมจนถึงวันที่การควบคุมสิ้นสุดลง</w:t>
      </w:r>
    </w:p>
    <w:p w14:paraId="3D77DB12" w14:textId="77777777" w:rsidR="00884B9F" w:rsidRPr="00A5247A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ส่วนได้เสียที่ไม่มีอำนาจควบคุม</w:t>
      </w:r>
    </w:p>
    <w:p w14:paraId="3A1C1250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61F7598F" w14:textId="3A19E77F" w:rsidR="00884B9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9339C43" w14:textId="77777777" w:rsidR="00884B9F" w:rsidRPr="00A5247A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การสูญเสียการควบคุม</w:t>
      </w:r>
      <w:r w:rsidRPr="00A5247A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BFEA3F5" w14:textId="3654239B" w:rsidR="00884B9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E4E43D" w14:textId="77777777" w:rsidR="00884B9F" w:rsidRPr="00A5247A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5214EA46" w14:textId="77777777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ประกอบด้วยส่วนได้เสียในการร่วมค้า</w:t>
      </w:r>
    </w:p>
    <w:p w14:paraId="66585351" w14:textId="0F7D804B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6B60CD3" w14:textId="2BEF7103" w:rsidR="00054E18" w:rsidRDefault="00884B9F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1BCF3D29" w14:textId="786A02CA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15FA08BB" w14:textId="342D9F76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554B4E2E" w14:textId="45030C28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20F64562" w14:textId="77777777" w:rsidR="00125F4C" w:rsidRPr="00A5247A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2AAEA475" w14:textId="77777777" w:rsidR="00884B9F" w:rsidRPr="00A5247A" w:rsidRDefault="00884B9F" w:rsidP="009722B1">
      <w:pPr>
        <w:pStyle w:val="BodyText2"/>
        <w:spacing w:before="240"/>
        <w:ind w:left="1276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การตัดรายการในงบการเงินรวม</w:t>
      </w:r>
    </w:p>
    <w:p w14:paraId="10E06965" w14:textId="732962D5" w:rsidR="00884B9F" w:rsidRPr="00A5247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</w:t>
      </w:r>
    </w:p>
    <w:p w14:paraId="15C18B0E" w14:textId="2A01D67E" w:rsidR="000622E1" w:rsidRPr="00A5247A" w:rsidRDefault="001A46F9" w:rsidP="001A46F9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A5247A">
        <w:rPr>
          <w:rFonts w:ascii="Angsana New" w:hAnsi="Angsana New"/>
          <w:sz w:val="28"/>
          <w:szCs w:val="28"/>
        </w:rPr>
        <w:t>“</w:t>
      </w:r>
      <w:r w:rsidRPr="00A5247A">
        <w:rPr>
          <w:rFonts w:ascii="Angsana New" w:hAnsi="Angsana New"/>
          <w:sz w:val="28"/>
          <w:szCs w:val="28"/>
          <w:cs/>
        </w:rPr>
        <w:t>กลุ่มบริษัท</w:t>
      </w:r>
      <w:r w:rsidRPr="00A5247A">
        <w:rPr>
          <w:rFonts w:ascii="Angsana New" w:hAnsi="Angsana New"/>
          <w:sz w:val="28"/>
          <w:szCs w:val="28"/>
        </w:rPr>
        <w:t>”</w:t>
      </w:r>
    </w:p>
    <w:p w14:paraId="03A3225D" w14:textId="44487DB8" w:rsidR="006C3B2A" w:rsidRPr="00A5247A" w:rsidRDefault="006C3B2A" w:rsidP="00A5247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35776CB5" w14:textId="5B48EB1E" w:rsidR="009D4686" w:rsidRPr="00A5247A" w:rsidRDefault="006C3B2A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งบการเงินนี้จัดทำและแสดงหน่วยเงินตราเป็น</w:t>
      </w:r>
      <w:r w:rsidR="001A46F9" w:rsidRPr="00A5247A">
        <w:rPr>
          <w:rFonts w:ascii="Angsana New" w:hAnsi="Angsana New"/>
          <w:sz w:val="28"/>
          <w:szCs w:val="28"/>
          <w:cs/>
        </w:rPr>
        <w:t>สกุล</w:t>
      </w:r>
      <w:r w:rsidRPr="00A5247A">
        <w:rPr>
          <w:rFonts w:ascii="Angsana New" w:hAnsi="Angsana New"/>
          <w:sz w:val="28"/>
          <w:szCs w:val="28"/>
          <w:cs/>
        </w:rPr>
        <w:t>เงินบาทซึ่งเป็นสกุลเงินที่ใช้ในการดำเนินงานของ</w:t>
      </w:r>
      <w:r w:rsidR="00142160">
        <w:rPr>
          <w:rFonts w:ascii="Angsana New" w:hAnsi="Angsana New" w:hint="cs"/>
          <w:sz w:val="28"/>
          <w:szCs w:val="28"/>
          <w:cs/>
        </w:rPr>
        <w:t>กลุ่ม</w:t>
      </w:r>
      <w:r w:rsidRPr="00A5247A">
        <w:rPr>
          <w:rFonts w:ascii="Angsana New" w:hAnsi="Angsana New"/>
          <w:sz w:val="28"/>
          <w:szCs w:val="28"/>
          <w:cs/>
        </w:rPr>
        <w:t>บริษัท</w:t>
      </w:r>
      <w:r w:rsidR="001A46F9" w:rsidRPr="00A5247A">
        <w:rPr>
          <w:rFonts w:ascii="Angsana New" w:hAnsi="Angsana New"/>
          <w:sz w:val="28"/>
          <w:szCs w:val="28"/>
          <w:cs/>
        </w:rPr>
        <w:t>และเป็นสกุลเงินที่ใช้นำเสนองบการเงินของกลุ่มบริษัท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="001A46F9" w:rsidRPr="00A5247A">
        <w:rPr>
          <w:rFonts w:ascii="Angsana New" w:hAnsi="Angsana New"/>
          <w:sz w:val="28"/>
          <w:szCs w:val="28"/>
          <w:cs/>
        </w:rPr>
        <w:t>งบ</w:t>
      </w:r>
      <w:r w:rsidRPr="00A5247A">
        <w:rPr>
          <w:rFonts w:ascii="Angsana New" w:hAnsi="Angsana New"/>
          <w:sz w:val="28"/>
          <w:szCs w:val="28"/>
          <w:cs/>
        </w:rPr>
        <w:t>การเงินทั้งหมดในหมายเหตุประกอบงบการเงินแสดงเป็นหลัก</w:t>
      </w:r>
      <w:r w:rsidR="003C0367" w:rsidRPr="00A5247A">
        <w:rPr>
          <w:rFonts w:ascii="Angsana New" w:hAnsi="Angsana New"/>
          <w:sz w:val="28"/>
          <w:szCs w:val="28"/>
          <w:cs/>
        </w:rPr>
        <w:t>พัน</w:t>
      </w:r>
      <w:r w:rsidRPr="00A5247A">
        <w:rPr>
          <w:rFonts w:ascii="Angsana New" w:hAnsi="Angsana New"/>
          <w:sz w:val="28"/>
          <w:szCs w:val="28"/>
          <w:cs/>
        </w:rPr>
        <w:t>บาท</w:t>
      </w:r>
      <w:r w:rsidR="000A21DA" w:rsidRPr="00A5247A">
        <w:rPr>
          <w:rFonts w:ascii="Angsana New" w:hAnsi="Angsana New"/>
          <w:sz w:val="28"/>
          <w:szCs w:val="28"/>
          <w:cs/>
        </w:rPr>
        <w:t>และหลักล้านบาท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ยกเว้นที่ระบุไว้เป็นอย่างอื่น</w:t>
      </w:r>
    </w:p>
    <w:p w14:paraId="146FAD2C" w14:textId="06332282" w:rsidR="006C3B2A" w:rsidRPr="00A5247A" w:rsidRDefault="006C3B2A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>การใช้วิจารณญาณและการประมาณการ</w:t>
      </w:r>
      <w:r w:rsidRPr="00A5247A">
        <w:rPr>
          <w:rFonts w:ascii="Angsana New" w:hAnsi="Angsana New"/>
          <w:b/>
          <w:bCs/>
          <w:spacing w:val="-4"/>
          <w:sz w:val="28"/>
          <w:szCs w:val="28"/>
        </w:rPr>
        <w:t xml:space="preserve">  </w:t>
      </w:r>
    </w:p>
    <w:p w14:paraId="62931E8B" w14:textId="1DE0F917" w:rsidR="006C3B2A" w:rsidRDefault="006C3B2A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</w:t>
      </w:r>
      <w:r w:rsidR="006E3BA4">
        <w:rPr>
          <w:rFonts w:ascii="Angsana New" w:hAnsi="Angsana New"/>
          <w:sz w:val="28"/>
          <w:szCs w:val="28"/>
          <w:cs/>
        </w:rPr>
        <w:br/>
      </w:r>
      <w:r w:rsidRPr="00A5247A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</w:t>
      </w:r>
      <w:r w:rsidR="00997C9E" w:rsidRPr="00A5247A">
        <w:rPr>
          <w:rFonts w:ascii="Angsana New" w:hAnsi="Angsana New"/>
          <w:sz w:val="28"/>
          <w:szCs w:val="28"/>
          <w:cs/>
        </w:rPr>
        <w:t>ปฏิบัติตาม</w:t>
      </w:r>
      <w:r w:rsidRPr="00A5247A">
        <w:rPr>
          <w:rFonts w:ascii="Angsana New" w:hAnsi="Angsana New"/>
          <w:sz w:val="28"/>
          <w:szCs w:val="28"/>
          <w:cs/>
        </w:rPr>
        <w:t>นโยบายการบัญชี</w:t>
      </w:r>
      <w:r w:rsidR="007F2FF7" w:rsidRPr="00A5247A">
        <w:rPr>
          <w:rFonts w:ascii="Angsana New" w:hAnsi="Angsana New"/>
          <w:sz w:val="28"/>
          <w:szCs w:val="28"/>
          <w:cs/>
        </w:rPr>
        <w:t>ของกลุ่มบริษัท ทั้งนี้ ผลที่เกิดขึ้นจริงอาจแตกต่างจากที่ประมาณการไว้</w:t>
      </w:r>
      <w:r w:rsidR="007F2FF7" w:rsidRPr="00A5247A">
        <w:rPr>
          <w:rFonts w:ascii="Angsana New" w:hAnsi="Angsana New"/>
          <w:sz w:val="28"/>
          <w:szCs w:val="28"/>
        </w:rPr>
        <w:t xml:space="preserve"> </w:t>
      </w:r>
      <w:r w:rsidR="007F2FF7" w:rsidRPr="00A5247A">
        <w:rPr>
          <w:rFonts w:ascii="Angsana New" w:hAnsi="Angsana New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CC53EF" w:rsidRPr="00A5247A">
        <w:rPr>
          <w:rFonts w:ascii="Angsana New" w:hAnsi="Angsana New"/>
          <w:sz w:val="28"/>
          <w:szCs w:val="28"/>
        </w:rPr>
        <w:t xml:space="preserve"> </w:t>
      </w:r>
      <w:r w:rsidR="007F2FF7" w:rsidRPr="00A5247A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5C72397" w14:textId="03AD26E9" w:rsidR="007678F6" w:rsidRPr="00A5247A" w:rsidRDefault="007678F6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การใช้ดุลยพินิจและการประมาณการบัญชีที่สำคัญ ได้แก่</w:t>
      </w:r>
    </w:p>
    <w:p w14:paraId="4155D2DA" w14:textId="77777777" w:rsidR="007678F6" w:rsidRPr="00A5247A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1486DC3A" w14:textId="5AC0BAF9" w:rsidR="007678F6" w:rsidRPr="00A5247A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 ที่คาดว่าจะเพิ่มขึ้นในอนาคต </w:t>
      </w:r>
      <w:r w:rsidR="006E3BA4">
        <w:rPr>
          <w:rFonts w:ascii="Angsana New" w:hAnsi="Angsana New"/>
          <w:sz w:val="28"/>
          <w:szCs w:val="28"/>
          <w:cs/>
        </w:rPr>
        <w:br/>
      </w:r>
      <w:r w:rsidRPr="00A5247A">
        <w:rPr>
          <w:rFonts w:ascii="Angsana New" w:hAnsi="Angsana New"/>
          <w:sz w:val="28"/>
          <w:szCs w:val="28"/>
          <w:cs/>
        </w:rPr>
        <w:t>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0E4DFEAF" w14:textId="77777777" w:rsidR="007678F6" w:rsidRPr="00A5247A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6C02FFC6" w14:textId="22D074D4" w:rsidR="00432BBC" w:rsidRDefault="000D08A3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</w:t>
      </w:r>
      <w:r w:rsidR="007678F6" w:rsidRPr="00A5247A">
        <w:rPr>
          <w:rFonts w:ascii="Angsana New" w:hAnsi="Angsana New"/>
          <w:sz w:val="28"/>
          <w:szCs w:val="28"/>
          <w:cs/>
        </w:rPr>
        <w:t xml:space="preserve"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Pr="00A5247A">
        <w:rPr>
          <w:rFonts w:ascii="Angsana New" w:hAnsi="Angsana New"/>
          <w:sz w:val="28"/>
          <w:szCs w:val="28"/>
          <w:cs/>
        </w:rPr>
        <w:t>กลุ่ม</w:t>
      </w:r>
      <w:r w:rsidR="007678F6" w:rsidRPr="00A5247A">
        <w:rPr>
          <w:rFonts w:ascii="Angsana New" w:hAnsi="Angsana New"/>
          <w:sz w:val="28"/>
          <w:szCs w:val="28"/>
          <w:cs/>
        </w:rPr>
        <w:t>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321EB3A5" w14:textId="5EDE977B" w:rsidR="00125F4C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C664205" w14:textId="77777777" w:rsidR="00125F4C" w:rsidRPr="00A5247A" w:rsidRDefault="00125F4C" w:rsidP="0006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85CD0FD" w14:textId="40C328E5" w:rsidR="00D57BBE" w:rsidRPr="00A5247A" w:rsidRDefault="001C5BD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มูลค่ายุติธรรมของสินทรัพย์ทางการเงิน</w:t>
      </w:r>
    </w:p>
    <w:p w14:paraId="1E37378C" w14:textId="4638707D" w:rsidR="003F50CE" w:rsidRPr="00A5247A" w:rsidRDefault="00D57BBE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7521B39" w14:textId="36905B91" w:rsidR="00CC4825" w:rsidRPr="00A5247A" w:rsidRDefault="00CC4825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5F0D7BF0" w14:textId="1702A339" w:rsidR="00CC4825" w:rsidRPr="00A5247A" w:rsidRDefault="00CC4825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บริษัทพิจารณาค่าเผื่อการด้อยค่าของเงินลงทุนในบริษัทย่อย เมื่อพบว่าบริษัทเหล่านั้นดำเนินธุรกิจที่ได้รับผลกระทบอย่างมากจากภาวะวิกฤตเศรษฐกิจในปัจจุบัน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การปรับปรุงค่าเผื่อการด้อยค่าของเงินลงทุนในบริษัทย่อยดังกล่าวอาจมีขึ้นได้ในอนาคต</w:t>
      </w:r>
    </w:p>
    <w:p w14:paraId="597F1164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ACAFF7E" w14:textId="323BD5AB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42160">
        <w:rPr>
          <w:rFonts w:ascii="Angsana New"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58B880A1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ค่าเผื่อมูลค่าสินค้าลดลง</w:t>
      </w:r>
    </w:p>
    <w:p w14:paraId="392B8412" w14:textId="5F569EFD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42160">
        <w:rPr>
          <w:rFonts w:ascii="Angsana New" w:hAnsi="Angsana New"/>
          <w:sz w:val="28"/>
          <w:szCs w:val="28"/>
          <w:cs/>
        </w:rPr>
        <w:t xml:space="preserve">เพื่อให้งบการเงินแสดงมูลค่าที่แท้จริงของสินค้าคงเหลือ และผลการดำเนินงานของบริษัท 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>บริษัทได้มีการพิจารณาทบทวนปรับหลักเกณฑ์ เรื่องนโยบายการด้อยค่าของสินค้าคงเหลือให้ครอบคลุมสินค้าทุกประเภท คือ สินค้าสำเร็จรูป วัตถุดิบ อะไหล่และวัสดุสิ้นเปลือง โดยพิจารณาด้อยค่าเมื่อราคาตามบัญชีของสินทรัพย์ดังกล่าวสูงกว่ามูลค่าสินค้าที่คาดว่าจะได้รับคืน รวมถึงพิจารณาด้อยค่าสินทรัพย์ดังกล่าว ตามอายุที่ค้างนานและไม่มีการเคลื่อนไหว แล้วแต่กรณี</w:t>
      </w:r>
    </w:p>
    <w:p w14:paraId="55766960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AB5629D" w14:textId="19FF88B8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42160">
        <w:rPr>
          <w:rFonts w:ascii="Angsana New" w:hAnsi="Angsana New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>บริษัทในฐานะผู้เช่า ในการกำหนดอายุสัญญาเช่า ฝ่ายบริหารจำเป็นต้องใช้ดุลยพินิจในการประเมินว่า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>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B2CB895" w14:textId="7DB21FBD" w:rsidR="00125F4C" w:rsidRDefault="00125F4C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3578A05A" w14:textId="77777777" w:rsidR="00125F4C" w:rsidRPr="00DC4AA3" w:rsidRDefault="00125F4C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5B94F999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ค่าเสื่อมราคา</w:t>
      </w:r>
    </w:p>
    <w:p w14:paraId="7D38573E" w14:textId="4693A8CC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42160">
        <w:rPr>
          <w:rFonts w:ascii="Angsana New" w:hAnsi="Angsana New"/>
          <w:sz w:val="28"/>
          <w:szCs w:val="28"/>
          <w:cs/>
        </w:rPr>
        <w:t>ในการคำนวณค่าเสื่อมราคาของอาคาร เครื่องจักรและอุปกรณ์ ฝ่ายบริหารใช้ประมาณอายุการใช้งานและมูลค่า</w:t>
      </w:r>
      <w:r w:rsidR="00AA35AC" w:rsidRPr="00142160">
        <w:rPr>
          <w:rFonts w:ascii="Angsana New" w:hAnsi="Angsana New" w:hint="cs"/>
          <w:sz w:val="28"/>
          <w:szCs w:val="28"/>
          <w:cs/>
        </w:rPr>
        <w:t>คงเหลือ</w:t>
      </w:r>
      <w:r w:rsidRPr="00142160">
        <w:rPr>
          <w:rFonts w:ascii="Angsana New" w:hAnsi="Angsana New"/>
          <w:sz w:val="28"/>
          <w:szCs w:val="28"/>
          <w:cs/>
        </w:rPr>
        <w:t>เมื่อเลิกใช้งานของอาคาร เครื่องจักรและอุปกรณ์ และได้มีการทบทวนอายุการใช้งานและมูลค่าคงเหลือหากมีการเปลี่ยนแปลง</w:t>
      </w:r>
    </w:p>
    <w:p w14:paraId="7577DE9B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B3C7974" w14:textId="4C8CA7E9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142160">
        <w:rPr>
          <w:rFonts w:ascii="Angsana New" w:hAnsi="Angsana New"/>
          <w:spacing w:val="-4"/>
          <w:sz w:val="28"/>
          <w:szCs w:val="28"/>
          <w:cs/>
        </w:rPr>
        <w:t>สินทรัพย์ไม่มีตัวตนจะตัดจำหน่ายโดยวิธีเส้นตรงตามอายุการใช้งานโดยประมาณและจะพิจารณาการด้อยค่าหากมีข้อบ่งชี้</w:t>
      </w:r>
    </w:p>
    <w:p w14:paraId="17DBC9AF" w14:textId="77777777" w:rsidR="0042277F" w:rsidRPr="00142160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142160">
        <w:rPr>
          <w:rFonts w:ascii="Angsana New" w:hAnsi="Angsana New"/>
          <w:b/>
          <w:bCs/>
          <w:sz w:val="28"/>
          <w:szCs w:val="28"/>
          <w:cs/>
        </w:rPr>
        <w:t>ประมาณการรายได้จากการให้บริการรับจ้างตามสัญญาและต้นทุนงาน</w:t>
      </w:r>
    </w:p>
    <w:p w14:paraId="4B127BFF" w14:textId="02F17334" w:rsidR="0042277F" w:rsidRPr="005C7485" w:rsidRDefault="0042277F" w:rsidP="0042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8"/>
          <w:sz w:val="28"/>
          <w:szCs w:val="28"/>
        </w:rPr>
      </w:pPr>
      <w:r w:rsidRPr="00142160">
        <w:rPr>
          <w:rFonts w:ascii="Angsana New" w:hAnsi="Angsana New"/>
          <w:sz w:val="28"/>
          <w:szCs w:val="28"/>
          <w:cs/>
        </w:rPr>
        <w:t xml:space="preserve">ในการคำนวณรายได้จากการให้บริการรับจ้างตามสัญญา ฝ่ายบริหารใช้ดุลยพินิจบนพื้นฐานของข้อมูลที่ดีที่สุดที่มีในสภาวะปัจจุบัน และประสบการณ์จากการประกอบธุรกิจโดยอิงข้อมูลจากวิศวกร/ผู้ควบคุมงานในการประมาณการส่วนของงานที่แล้วเสร็จ 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 xml:space="preserve">บริษัทประมาณการต้นทุนงานของแต่ละโครงการจากรายละเอียดของแบบโครงการ 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 ๆ </w:t>
      </w:r>
      <w:r w:rsidR="00AA35AC" w:rsidRPr="00142160">
        <w:rPr>
          <w:rFonts w:ascii="Angsana New" w:hAnsi="Angsana New" w:hint="cs"/>
          <w:sz w:val="28"/>
          <w:szCs w:val="28"/>
          <w:cs/>
        </w:rPr>
        <w:t>กลุ่ม</w:t>
      </w:r>
      <w:r w:rsidRPr="00142160">
        <w:rPr>
          <w:rFonts w:ascii="Angsana New" w:hAnsi="Angsana New"/>
          <w:sz w:val="28"/>
          <w:szCs w:val="28"/>
          <w:cs/>
        </w:rPr>
        <w:t>บริษัทจะทำการ</w:t>
      </w:r>
      <w:r w:rsidRPr="00142160">
        <w:rPr>
          <w:rFonts w:ascii="Angsana New" w:hAnsi="Angsana New"/>
          <w:spacing w:val="-8"/>
          <w:sz w:val="28"/>
          <w:szCs w:val="28"/>
          <w:cs/>
        </w:rPr>
        <w:t>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24800B96" w14:textId="4BA9D5FB" w:rsidR="00AA6C13" w:rsidRPr="00A5247A" w:rsidRDefault="00AA6C13" w:rsidP="008323D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>มาตรฐานการรายงานทางการเงินใหม่</w:t>
      </w:r>
    </w:p>
    <w:p w14:paraId="47B18EDA" w14:textId="77777777" w:rsidR="00C812F5" w:rsidRPr="00A5247A" w:rsidRDefault="00C812F5" w:rsidP="000622E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276" w:hanging="28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1C20FF3" w14:textId="6CF93240" w:rsidR="00C812F5" w:rsidRPr="00A5247A" w:rsidRDefault="00C812F5" w:rsidP="005C7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28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ในระหว่าง</w:t>
      </w:r>
      <w:r w:rsidR="00142160">
        <w:rPr>
          <w:rFonts w:ascii="Angsana New" w:hAnsi="Angsana New" w:hint="cs"/>
          <w:sz w:val="28"/>
          <w:szCs w:val="28"/>
          <w:cs/>
        </w:rPr>
        <w:t>ปี</w:t>
      </w:r>
      <w:r w:rsidRPr="00A5247A">
        <w:rPr>
          <w:rFonts w:ascii="Angsana New" w:hAnsi="Angsana New"/>
          <w:sz w:val="28"/>
          <w:szCs w:val="28"/>
          <w:cs/>
        </w:rPr>
        <w:t xml:space="preserve"> กลุ่มบริษัทได้นำมาตรฐานการบัญชี มาตรฐานการรายงานทางการเงินและการตีความมาตรฐาน</w:t>
      </w:r>
      <w:r w:rsidR="006E3BA4">
        <w:rPr>
          <w:rFonts w:ascii="Angsana New" w:hAnsi="Angsana New"/>
          <w:sz w:val="28"/>
          <w:szCs w:val="28"/>
          <w:cs/>
        </w:rPr>
        <w:br/>
      </w:r>
      <w:r w:rsidRPr="00A5247A">
        <w:rPr>
          <w:rFonts w:ascii="Angsana New" w:hAnsi="Angsana New"/>
          <w:sz w:val="28"/>
          <w:szCs w:val="28"/>
          <w:cs/>
        </w:rPr>
        <w:t xml:space="preserve">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มกราคม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CEA8D16" w14:textId="2E364D20" w:rsidR="00C812F5" w:rsidRPr="00142160" w:rsidRDefault="00C812F5" w:rsidP="0014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287"/>
        <w:contextualSpacing w:val="0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14216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 </w:t>
      </w:r>
      <w:r w:rsidRPr="0014216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</w:p>
    <w:p w14:paraId="6BCE78F6" w14:textId="10ABA853" w:rsidR="00C812F5" w:rsidRPr="00A5247A" w:rsidRDefault="00C812F5" w:rsidP="008323D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284"/>
        <w:contextualSpacing w:val="0"/>
        <w:rPr>
          <w:rFonts w:ascii="Angsana New" w:hAnsi="Angsana New"/>
          <w:b/>
          <w:bCs/>
          <w:spacing w:val="-4"/>
          <w:sz w:val="28"/>
          <w:szCs w:val="28"/>
        </w:rPr>
      </w:pP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74394">
        <w:rPr>
          <w:rFonts w:ascii="Angsana New" w:hAnsi="Angsana New"/>
          <w:b/>
          <w:bCs/>
          <w:spacing w:val="-4"/>
          <w:sz w:val="28"/>
          <w:szCs w:val="28"/>
        </w:rPr>
        <w:t>1</w:t>
      </w:r>
      <w:r w:rsidRPr="00A5247A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มกราคม </w:t>
      </w:r>
      <w:r w:rsidR="00EA12A2" w:rsidRPr="00A5247A">
        <w:rPr>
          <w:rFonts w:ascii="Angsana New" w:hAnsi="Angsana New"/>
          <w:b/>
          <w:bCs/>
          <w:spacing w:val="-4"/>
          <w:sz w:val="28"/>
          <w:szCs w:val="28"/>
        </w:rPr>
        <w:t>25</w:t>
      </w:r>
      <w:r w:rsidR="00F74394" w:rsidRPr="00F74394">
        <w:rPr>
          <w:rFonts w:ascii="Angsana New" w:hAnsi="Angsana New"/>
          <w:b/>
          <w:bCs/>
          <w:spacing w:val="-4"/>
          <w:sz w:val="28"/>
          <w:szCs w:val="28"/>
        </w:rPr>
        <w:t>6</w:t>
      </w:r>
      <w:r w:rsidR="00EA12A2" w:rsidRPr="00A5247A">
        <w:rPr>
          <w:rFonts w:ascii="Angsana New" w:hAnsi="Angsana New"/>
          <w:b/>
          <w:bCs/>
          <w:spacing w:val="-4"/>
          <w:sz w:val="28"/>
          <w:szCs w:val="28"/>
        </w:rPr>
        <w:t>5</w:t>
      </w:r>
    </w:p>
    <w:p w14:paraId="6B0358B8" w14:textId="5C2464AC" w:rsidR="00C812F5" w:rsidRPr="00A5247A" w:rsidRDefault="00C812F5" w:rsidP="00C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eastAsia="Times New Roman" w:hAnsi="Angsana New"/>
          <w:sz w:val="28"/>
          <w:szCs w:val="28"/>
        </w:rPr>
      </w:pPr>
      <w:r w:rsidRPr="00A5247A">
        <w:rPr>
          <w:rFonts w:ascii="Angsana New" w:eastAsia="Times New Roman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74394">
        <w:rPr>
          <w:rFonts w:ascii="Angsana New" w:eastAsia="Times New Roman" w:hAnsi="Angsana New"/>
          <w:sz w:val="28"/>
          <w:szCs w:val="28"/>
        </w:rPr>
        <w:t>1</w:t>
      </w:r>
      <w:r w:rsidRPr="00A5247A">
        <w:rPr>
          <w:rFonts w:ascii="Angsana New" w:eastAsia="Times New Roman" w:hAnsi="Angsana New"/>
          <w:sz w:val="28"/>
          <w:szCs w:val="28"/>
          <w:cs/>
        </w:rPr>
        <w:t xml:space="preserve"> มกราคม </w:t>
      </w:r>
      <w:r w:rsidR="00EA12A2" w:rsidRPr="00A5247A">
        <w:rPr>
          <w:rFonts w:ascii="Angsana New" w:eastAsia="Times New Roman" w:hAnsi="Angsana New"/>
          <w:sz w:val="28"/>
          <w:szCs w:val="28"/>
        </w:rPr>
        <w:t>25</w:t>
      </w:r>
      <w:r w:rsidR="00F74394" w:rsidRPr="00F74394">
        <w:rPr>
          <w:rFonts w:ascii="Angsana New" w:eastAsia="Times New Roman" w:hAnsi="Angsana New"/>
          <w:sz w:val="28"/>
          <w:szCs w:val="28"/>
        </w:rPr>
        <w:t>6</w:t>
      </w:r>
      <w:r w:rsidR="00EA12A2" w:rsidRPr="00A5247A">
        <w:rPr>
          <w:rFonts w:ascii="Angsana New" w:eastAsia="Times New Roman" w:hAnsi="Angsana New"/>
          <w:sz w:val="28"/>
          <w:szCs w:val="28"/>
        </w:rPr>
        <w:t>5</w:t>
      </w:r>
      <w:r w:rsidRPr="00A5247A">
        <w:rPr>
          <w:rFonts w:ascii="Angsana New" w:eastAsia="Times New Roman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1806999" w14:textId="5D5C5861" w:rsidR="00686E99" w:rsidRPr="00142160" w:rsidRDefault="00C812F5" w:rsidP="00C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eastAsia="Times New Roman" w:hAnsi="Angsana New"/>
          <w:sz w:val="28"/>
          <w:szCs w:val="28"/>
        </w:rPr>
      </w:pPr>
      <w:r w:rsidRPr="00142160">
        <w:rPr>
          <w:rFonts w:ascii="Angsana New" w:eastAsia="Times New Roman"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D4ABF23" w14:textId="1015E100" w:rsidR="00B72593" w:rsidRPr="00A5247A" w:rsidRDefault="00B72593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32656696" w14:textId="1EEAAAB8" w:rsidR="00B72593" w:rsidRPr="00A5247A" w:rsidRDefault="00B72593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น</w:t>
      </w:r>
      <w:r w:rsidR="009A019E" w:rsidRPr="00A5247A">
        <w:rPr>
          <w:rFonts w:ascii="Angsana New" w:hAnsi="Angsana New"/>
          <w:sz w:val="28"/>
          <w:szCs w:val="28"/>
          <w:cs/>
          <w:lang w:val="th-TH"/>
        </w:rPr>
        <w:t>โ</w:t>
      </w:r>
      <w:r w:rsidRPr="00A5247A">
        <w:rPr>
          <w:rFonts w:ascii="Angsana New" w:hAnsi="Angsana New"/>
          <w:sz w:val="28"/>
          <w:szCs w:val="28"/>
          <w:cs/>
          <w:lang w:val="th-TH"/>
        </w:rPr>
        <w:t>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8F237AE" w14:textId="2715228D" w:rsidR="009D512C" w:rsidRPr="00A5247A" w:rsidRDefault="009D512C" w:rsidP="00C40F1E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7665B70D" w14:textId="655A722A" w:rsidR="006C3B2A" w:rsidRPr="00A5247A" w:rsidRDefault="006C3B2A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14:paraId="372C677B" w14:textId="77777777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8E701AF" w14:textId="31C3008E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A9422D5" w14:textId="6A6BD327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2DBF792" w14:textId="57BC2BA4" w:rsidR="000C31B1" w:rsidRPr="00A5247A" w:rsidRDefault="006C3B2A" w:rsidP="00D2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2BA41788" w14:textId="0403E268" w:rsidR="009A019E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F1768C0" w14:textId="7183D7AC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AC9D945" w14:textId="4B79DEC7" w:rsidR="00A33A44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2"/>
          <w:sz w:val="28"/>
          <w:szCs w:val="28"/>
        </w:rPr>
      </w:pPr>
      <w:r w:rsidRPr="00DC4AA3">
        <w:rPr>
          <w:rFonts w:ascii="Angsana New" w:hAnsi="Angsana New"/>
          <w:spacing w:val="2"/>
          <w:sz w:val="28"/>
          <w:szCs w:val="28"/>
          <w:cs/>
        </w:rPr>
        <w:t>เงินฝากสถาบันการเงินที่มีข้อจำกัดในการเบิกใช้ได้แสดง</w:t>
      </w:r>
      <w:r w:rsidR="00983433" w:rsidRPr="00DC4AA3">
        <w:rPr>
          <w:rFonts w:ascii="Angsana New" w:hAnsi="Angsana New"/>
          <w:spacing w:val="2"/>
          <w:sz w:val="28"/>
          <w:szCs w:val="28"/>
          <w:cs/>
        </w:rPr>
        <w:t xml:space="preserve">ใน </w:t>
      </w:r>
      <w:r w:rsidR="00983433" w:rsidRPr="00DC4AA3">
        <w:rPr>
          <w:rFonts w:ascii="Angsana New" w:hAnsi="Angsana New"/>
          <w:spacing w:val="2"/>
          <w:sz w:val="28"/>
          <w:szCs w:val="28"/>
        </w:rPr>
        <w:t>“</w:t>
      </w:r>
      <w:r w:rsidR="00983433" w:rsidRPr="00DC4AA3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สินทรัพย์ทางการเงินไม่หมุนเวียนอื่น</w:t>
      </w:r>
      <w:r w:rsidR="00983433" w:rsidRPr="00DC4AA3">
        <w:rPr>
          <w:rFonts w:ascii="Angsana New" w:hAnsi="Angsana New"/>
          <w:spacing w:val="2"/>
          <w:sz w:val="28"/>
          <w:szCs w:val="28"/>
        </w:rPr>
        <w:t>”</w:t>
      </w:r>
      <w:r w:rsidRPr="00DC4AA3">
        <w:rPr>
          <w:rFonts w:ascii="Angsana New" w:hAnsi="Angsana New"/>
          <w:spacing w:val="2"/>
          <w:sz w:val="28"/>
          <w:szCs w:val="28"/>
          <w:cs/>
        </w:rPr>
        <w:t xml:space="preserve"> ในงบแสดงฐานะการเงิน</w:t>
      </w:r>
      <w:r w:rsidR="00C34359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70F3FAC4" w14:textId="448C226B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17368C" w:rsidRPr="00A5247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A5247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39F645BA" w14:textId="77777777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4F24D70" w14:textId="2788D513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8F7B1D0" w14:textId="6B389A4F" w:rsid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กลุ่มบริษัทใช้วิธีการอย่างง่าย (</w:t>
      </w:r>
      <w:r w:rsidRPr="00A5247A">
        <w:rPr>
          <w:rFonts w:ascii="Angsana New" w:hAnsi="Angsana New"/>
          <w:sz w:val="28"/>
          <w:szCs w:val="28"/>
        </w:rPr>
        <w:t xml:space="preserve">Simplified Approach) </w:t>
      </w:r>
      <w:r w:rsidRPr="00A5247A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="00FB2E81" w:rsidRPr="00A5247A">
        <w:rPr>
          <w:rFonts w:ascii="Angsana New" w:hAnsi="Angsana New"/>
          <w:sz w:val="28"/>
          <w:szCs w:val="28"/>
        </w:rPr>
        <w:t>9</w:t>
      </w:r>
      <w:r w:rsidRPr="00A5247A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14:paraId="353F5739" w14:textId="50B3D100" w:rsidR="0042277F" w:rsidRPr="00A5247A" w:rsidRDefault="0042277F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A5247A">
        <w:rPr>
          <w:rFonts w:ascii="Angsana New" w:hAnsi="Angsana New"/>
          <w:b/>
          <w:bCs/>
          <w:sz w:val="28"/>
          <w:szCs w:val="28"/>
        </w:rPr>
        <w:t>/</w:t>
      </w:r>
      <w:r w:rsidRPr="00A5247A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C264864" w14:textId="77777777" w:rsidR="0042277F" w:rsidRPr="00A5247A" w:rsidRDefault="0042277F" w:rsidP="00AA35AC">
      <w:pPr>
        <w:pStyle w:val="BodyText3"/>
        <w:spacing w:before="120"/>
        <w:ind w:left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5247A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สินทรัพย์ที่เกิดจากสัญญา</w:t>
      </w:r>
    </w:p>
    <w:p w14:paraId="53B3FBB2" w14:textId="6FD6BF81" w:rsidR="0042277F" w:rsidRPr="00A5247A" w:rsidRDefault="00142160" w:rsidP="00AA35AC">
      <w:pPr>
        <w:pStyle w:val="BodyText3"/>
        <w:spacing w:before="120"/>
        <w:ind w:left="993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42277F" w:rsidRPr="00A5247A">
        <w:rPr>
          <w:rFonts w:ascii="Angsana New" w:hAnsi="Angsana New" w:cs="Angsana New"/>
          <w:sz w:val="28"/>
          <w:szCs w:val="28"/>
          <w:cs/>
        </w:rPr>
        <w:t>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42277F" w:rsidRPr="00A5247A">
        <w:rPr>
          <w:rFonts w:ascii="Angsana New" w:hAnsi="Angsana New" w:cs="Angsana New"/>
          <w:sz w:val="28"/>
          <w:szCs w:val="28"/>
          <w:cs/>
        </w:rPr>
        <w:t>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ACBAD90" w14:textId="77777777" w:rsidR="0042277F" w:rsidRPr="00A5247A" w:rsidRDefault="0042277F" w:rsidP="00AA35AC">
      <w:pPr>
        <w:pStyle w:val="BodyText3"/>
        <w:spacing w:before="120"/>
        <w:ind w:left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5247A">
        <w:rPr>
          <w:rFonts w:ascii="Angsana New" w:hAnsi="Angsana New" w:cs="Angsana New"/>
          <w:b/>
          <w:bCs/>
          <w:sz w:val="28"/>
          <w:szCs w:val="28"/>
          <w:cs/>
        </w:rPr>
        <w:t>หนี้สินที่เกิดจากสัญญา</w:t>
      </w:r>
    </w:p>
    <w:p w14:paraId="32CE353F" w14:textId="6EB4BCFF" w:rsidR="0042277F" w:rsidRDefault="00142160" w:rsidP="00AA35AC">
      <w:pPr>
        <w:pStyle w:val="BodyText3"/>
        <w:tabs>
          <w:tab w:val="left" w:pos="851"/>
        </w:tabs>
        <w:spacing w:before="120" w:line="240" w:lineRule="auto"/>
        <w:ind w:left="993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42277F" w:rsidRPr="00A5247A">
        <w:rPr>
          <w:rFonts w:ascii="Angsana New" w:hAnsi="Angsana New" w:cs="Angsana New"/>
          <w:sz w:val="28"/>
          <w:szCs w:val="28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88CD08D" w14:textId="39BD7BB3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1B72D163" w14:textId="47380308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CD048BD" w14:textId="77777777" w:rsidR="006C3B2A" w:rsidRPr="00A5247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ต้นทุนของสินค้าคำนวณโดยใช้วิธีเข้าก่อนออกก่อน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ในกรณีของงานระหว่างประกอบและติดตั้ง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</w:p>
    <w:p w14:paraId="7551133A" w14:textId="50C25BD1" w:rsidR="00F71797" w:rsidRDefault="006C3B2A" w:rsidP="00D2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EFE00F5" w14:textId="20B763CA" w:rsidR="00926A92" w:rsidRPr="00A5247A" w:rsidRDefault="00926A92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5E857D14" w14:textId="0F51E58D" w:rsidR="00926A92" w:rsidRPr="00A5247A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88B4F47" w14:textId="3C7ED5BC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A5247A">
        <w:rPr>
          <w:rFonts w:ascii="Angsana New" w:hAnsi="Angsana New"/>
          <w:sz w:val="28"/>
          <w:szCs w:val="28"/>
        </w:rPr>
        <w:t xml:space="preserve">Business Model) </w:t>
      </w:r>
      <w:r w:rsidRPr="00A5247A">
        <w:rPr>
          <w:rFonts w:ascii="Angsana New" w:hAnsi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36D38E0" w14:textId="77777777" w:rsidR="00926A92" w:rsidRPr="00A5247A" w:rsidRDefault="00926A92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right="-45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302BBA4D" w14:textId="329A7A4A" w:rsidR="00926A92" w:rsidRPr="00A5247A" w:rsidRDefault="00926A92" w:rsidP="00A5247A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</w:t>
      </w:r>
      <w:r w:rsidR="0097164A">
        <w:rPr>
          <w:rFonts w:ascii="Angsana New" w:hAnsi="Angsana New"/>
          <w:sz w:val="28"/>
          <w:szCs w:val="28"/>
        </w:rPr>
        <w:t>(</w:t>
      </w:r>
      <w:r w:rsidRPr="00A5247A">
        <w:rPr>
          <w:rFonts w:ascii="Angsana New" w:hAnsi="Angsana New"/>
          <w:sz w:val="28"/>
          <w:szCs w:val="28"/>
          <w:cs/>
        </w:rPr>
        <w:t>ขาดทุน)และ</w:t>
      </w:r>
    </w:p>
    <w:p w14:paraId="6D9E3511" w14:textId="4EDF8115" w:rsidR="00926A92" w:rsidRPr="00A5247A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2535B2C4" w14:textId="4199924F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60D7F771" w14:textId="3B8ECA59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A5247A">
        <w:rPr>
          <w:rFonts w:ascii="Angsana New" w:hAnsi="Angsana New"/>
          <w:sz w:val="28"/>
          <w:szCs w:val="28"/>
        </w:rPr>
        <w:t xml:space="preserve">FVPL) </w:t>
      </w:r>
      <w:r w:rsidRPr="00A5247A">
        <w:rPr>
          <w:rFonts w:ascii="Angsana New" w:hAnsi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A5247A">
        <w:rPr>
          <w:rFonts w:ascii="Angsana New" w:hAnsi="Angsana New"/>
          <w:sz w:val="28"/>
          <w:szCs w:val="28"/>
        </w:rPr>
        <w:t xml:space="preserve">FVOCI) </w:t>
      </w:r>
      <w:r w:rsidRPr="00A5247A">
        <w:rPr>
          <w:rFonts w:ascii="Angsana New" w:hAnsi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4C1F1D2" w14:textId="7156CB14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</w:t>
      </w:r>
      <w:r w:rsidR="00661D76" w:rsidRPr="00A5247A">
        <w:rPr>
          <w:rFonts w:ascii="Angsana New" w:hAnsi="Angsana New"/>
          <w:sz w:val="28"/>
          <w:szCs w:val="28"/>
          <w:cs/>
        </w:rPr>
        <w:t>ู้เป็นค่าใช้จ่ายในกำไรหรือขาดทุน</w:t>
      </w:r>
    </w:p>
    <w:p w14:paraId="663201B0" w14:textId="05AC1103" w:rsid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A5247A">
        <w:rPr>
          <w:rFonts w:ascii="Angsana New" w:hAnsi="Angsana New"/>
          <w:sz w:val="28"/>
          <w:szCs w:val="28"/>
        </w:rPr>
        <w:t>Solely Payments of Principal and Interest)</w:t>
      </w:r>
    </w:p>
    <w:p w14:paraId="3466E4DE" w14:textId="626ACCD4" w:rsidR="00926A92" w:rsidRPr="00A5247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FB2E81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6A66EB84" w14:textId="725595FB" w:rsidR="00926A92" w:rsidRPr="00A5247A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ราคาทุนตัดจำหน่าย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DEF7D2F" w14:textId="6B535E96" w:rsidR="00926A92" w:rsidRPr="00A5247A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A5247A">
        <w:rPr>
          <w:rFonts w:ascii="Angsana New" w:hAnsi="Angsana New"/>
          <w:sz w:val="28"/>
          <w:szCs w:val="28"/>
        </w:rPr>
        <w:t xml:space="preserve">FVOCI) – </w:t>
      </w:r>
      <w:r w:rsidRPr="00A5247A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98DF06E" w14:textId="674208AA" w:rsidR="00926A92" w:rsidRPr="00A5247A" w:rsidRDefault="00926A92" w:rsidP="00D829B4">
      <w:pPr>
        <w:pStyle w:val="BodyText2"/>
        <w:numPr>
          <w:ilvl w:val="0"/>
          <w:numId w:val="14"/>
        </w:numPr>
        <w:spacing w:before="120"/>
        <w:ind w:left="1276" w:right="45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มูลค่ายุติธรรมผ่านกำไรหรือขาดทุน (</w:t>
      </w:r>
      <w:r w:rsidRPr="00A5247A">
        <w:rPr>
          <w:rFonts w:ascii="Angsana New" w:hAnsi="Angsana New"/>
          <w:sz w:val="28"/>
          <w:szCs w:val="28"/>
        </w:rPr>
        <w:t xml:space="preserve">FVPL) – </w:t>
      </w:r>
      <w:r w:rsidRPr="00A5247A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A5247A">
        <w:rPr>
          <w:rFonts w:ascii="Angsana New" w:hAnsi="Angsana New"/>
          <w:sz w:val="28"/>
          <w:szCs w:val="28"/>
        </w:rPr>
        <w:t xml:space="preserve">FVOCI </w:t>
      </w:r>
      <w:r w:rsidRPr="00A5247A">
        <w:rPr>
          <w:rFonts w:ascii="Angsana New" w:hAnsi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A5247A">
        <w:rPr>
          <w:rFonts w:ascii="Angsana New" w:hAnsi="Angsana New"/>
          <w:sz w:val="28"/>
          <w:szCs w:val="28"/>
        </w:rPr>
        <w:t xml:space="preserve">FVPL </w:t>
      </w:r>
      <w:r w:rsidRPr="00A5247A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09A1189" w14:textId="426A911C" w:rsidR="00926A92" w:rsidRPr="00A5247A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62E61D02" w14:textId="419F8BE9" w:rsidR="00926A92" w:rsidRPr="00A5247A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A5247A">
        <w:rPr>
          <w:rFonts w:ascii="Angsana New" w:hAnsi="Angsana New"/>
          <w:sz w:val="28"/>
          <w:szCs w:val="28"/>
        </w:rPr>
        <w:t xml:space="preserve">FVPL </w:t>
      </w:r>
      <w:r w:rsidRPr="00A5247A">
        <w:rPr>
          <w:rFonts w:ascii="Angsana New" w:hAnsi="Angsana New"/>
          <w:sz w:val="28"/>
          <w:szCs w:val="28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A5247A">
        <w:rPr>
          <w:rFonts w:ascii="Angsana New" w:hAnsi="Angsana New"/>
          <w:sz w:val="28"/>
          <w:szCs w:val="28"/>
        </w:rPr>
        <w:t xml:space="preserve">FVOCI </w:t>
      </w:r>
      <w:r w:rsidRPr="00A5247A">
        <w:rPr>
          <w:rFonts w:ascii="Angsana New" w:hAnsi="Angsana New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62EFEC23" w14:textId="6B573FE9" w:rsidR="00E818B7" w:rsidRPr="00A5247A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942D4DB" w14:textId="19DF2170" w:rsid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ครื่องมือทางการเงินที่กลุ่ม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745EDEE" w14:textId="1C70E249" w:rsidR="00E818B7" w:rsidRPr="00A5247A" w:rsidRDefault="00E818B7" w:rsidP="00255B28">
      <w:pPr>
        <w:pStyle w:val="BodyText2"/>
        <w:numPr>
          <w:ilvl w:val="0"/>
          <w:numId w:val="14"/>
        </w:numPr>
        <w:spacing w:before="120"/>
        <w:ind w:left="1276" w:right="45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58C8308F" w14:textId="77777777" w:rsidR="00E818B7" w:rsidRPr="00A5247A" w:rsidRDefault="00E818B7" w:rsidP="00255B28">
      <w:pPr>
        <w:pStyle w:val="BodyText2"/>
        <w:numPr>
          <w:ilvl w:val="0"/>
          <w:numId w:val="14"/>
        </w:numPr>
        <w:spacing w:before="120"/>
        <w:ind w:left="1276" w:right="45" w:hanging="28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2262AE2" w14:textId="12FBCC79" w:rsidR="00E818B7" w:rsidRPr="00A5247A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ในการรับรู้รายการเมื่อเริ่มแรก กลุ่มบริษัทต้องวัดมูลค่าของหนี้สินทางการเงินด้วยมูลค่ายุติธรรม กลุ่มบริษัทจัดประเภทรายการหนี้สินทางการเงินทั้งหมดที่วัดมูลค่าในภายหลังด้วยราคาทุนตัดจำหน่าย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42965750" w14:textId="16586D1D" w:rsidR="00E818B7" w:rsidRPr="00A5247A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การรับรู้รายการและการตัดรายการ</w:t>
      </w:r>
    </w:p>
    <w:p w14:paraId="52488C2D" w14:textId="12CEEBDA" w:rsidR="00E818B7" w:rsidRPr="00A5247A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65F3AC4" w14:textId="273ACBE9" w:rsidR="00E818B7" w:rsidRPr="00A5247A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</w:p>
    <w:p w14:paraId="3F2672FE" w14:textId="77777777" w:rsidR="0042277F" w:rsidRPr="00A5247A" w:rsidRDefault="0042277F" w:rsidP="0025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 (ตัวอย่างสินทรัพย์ทางการเงิน เช่น ลูกหนี้การค้าและลูกหนี้อื่น</w:t>
      </w:r>
      <w:r w:rsidRPr="00A5247A">
        <w:rPr>
          <w:rFonts w:ascii="Angsana New" w:hAnsi="Angsana New"/>
          <w:sz w:val="28"/>
          <w:szCs w:val="28"/>
        </w:rPr>
        <w:t xml:space="preserve">, </w:t>
      </w:r>
      <w:r w:rsidRPr="00A5247A">
        <w:rPr>
          <w:rFonts w:ascii="Angsana New" w:hAnsi="Angsana New"/>
          <w:sz w:val="28"/>
          <w:szCs w:val="28"/>
          <w:cs/>
        </w:rPr>
        <w:t>เงินให้กู้ยืม</w:t>
      </w:r>
      <w:r w:rsidRPr="00A5247A">
        <w:rPr>
          <w:rFonts w:ascii="Angsana New" w:hAnsi="Angsana New"/>
          <w:sz w:val="28"/>
          <w:szCs w:val="28"/>
        </w:rPr>
        <w:t xml:space="preserve">, </w:t>
      </w:r>
      <w:r w:rsidRPr="00A5247A">
        <w:rPr>
          <w:rFonts w:ascii="Angsana New" w:hAnsi="Angsana New"/>
          <w:sz w:val="28"/>
          <w:szCs w:val="28"/>
          <w:cs/>
        </w:rPr>
        <w:t>สินทรัพย์ที่เกิดจากสัญญา เป็นต้น)</w:t>
      </w:r>
    </w:p>
    <w:p w14:paraId="41164CD8" w14:textId="0C1E5A2D" w:rsidR="0042277F" w:rsidRDefault="0042277F" w:rsidP="0025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DC4AA3">
        <w:rPr>
          <w:rFonts w:ascii="Angsana New" w:hAnsi="Angsana New"/>
          <w:sz w:val="28"/>
          <w:szCs w:val="28"/>
          <w:cs/>
        </w:rPr>
        <w:t xml:space="preserve">ตาม </w:t>
      </w:r>
      <w:r w:rsidRPr="00DC4AA3">
        <w:rPr>
          <w:rFonts w:ascii="Angsana New" w:hAnsi="Angsana New"/>
          <w:sz w:val="28"/>
          <w:szCs w:val="28"/>
        </w:rPr>
        <w:t>TFRS 9</w:t>
      </w:r>
      <w:r w:rsidRPr="00DC4AA3">
        <w:rPr>
          <w:rFonts w:ascii="Angsana New" w:hAnsi="Angsana New"/>
          <w:sz w:val="28"/>
          <w:szCs w:val="28"/>
          <w:cs/>
        </w:rPr>
        <w:t xml:space="preserve"> 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</w:t>
      </w:r>
      <w:r w:rsidR="00AA35AC">
        <w:rPr>
          <w:rFonts w:ascii="Angsana New" w:hAnsi="Angsana New" w:hint="cs"/>
          <w:sz w:val="28"/>
          <w:szCs w:val="28"/>
          <w:cs/>
        </w:rPr>
        <w:t>กลุ่ม</w:t>
      </w:r>
      <w:r w:rsidRPr="00DC4AA3">
        <w:rPr>
          <w:rFonts w:ascii="Angsana New" w:hAnsi="Angsana New"/>
          <w:sz w:val="28"/>
          <w:szCs w:val="28"/>
          <w:cs/>
        </w:rPr>
        <w:t>บริษัทประมาณการค่าเผื่อหนี้สงสัยจะสูญ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DC4AA3">
        <w:rPr>
          <w:rFonts w:ascii="Angsana New" w:hAnsi="Angsana New"/>
          <w:sz w:val="28"/>
          <w:szCs w:val="28"/>
        </w:rPr>
        <w:t xml:space="preserve"> TFRS 9</w:t>
      </w:r>
      <w:r w:rsidRPr="00DC4AA3">
        <w:rPr>
          <w:rFonts w:ascii="Angsana New" w:hAnsi="Angsana New"/>
          <w:sz w:val="28"/>
          <w:szCs w:val="28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</w:t>
      </w:r>
      <w:r w:rsidR="0097164A">
        <w:rPr>
          <w:rFonts w:ascii="Angsana New" w:hAnsi="Angsana New"/>
          <w:sz w:val="28"/>
          <w:szCs w:val="28"/>
        </w:rPr>
        <w:t xml:space="preserve"> (</w:t>
      </w:r>
      <w:r w:rsidRPr="00DC4AA3">
        <w:rPr>
          <w:rFonts w:ascii="Angsana New" w:hAnsi="Angsana New"/>
          <w:sz w:val="28"/>
          <w:szCs w:val="28"/>
          <w:cs/>
        </w:rPr>
        <w:t>ขาดทุน</w:t>
      </w:r>
      <w:r w:rsidR="0097164A">
        <w:rPr>
          <w:rFonts w:ascii="Angsana New" w:hAnsi="Angsana New"/>
          <w:sz w:val="28"/>
          <w:szCs w:val="28"/>
        </w:rPr>
        <w:t xml:space="preserve">) </w:t>
      </w:r>
      <w:r w:rsidRPr="00DC4AA3">
        <w:rPr>
          <w:rFonts w:ascii="Angsana New" w:hAnsi="Angsana New"/>
          <w:sz w:val="28"/>
          <w:szCs w:val="28"/>
          <w:cs/>
        </w:rPr>
        <w:t>เบ็ดเสร็จอื่น ลูกหนี้ตามสัญญาเช่า ซึ่งไม่รวมเงินลงทุนในตราสารทุน</w:t>
      </w:r>
    </w:p>
    <w:p w14:paraId="58D25AEB" w14:textId="77777777" w:rsidR="005C7485" w:rsidRPr="00DC4AA3" w:rsidRDefault="005C7485" w:rsidP="0025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6B8BC574" w14:textId="417778F1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14:paraId="0FAB3916" w14:textId="4B953EDE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  <w:r w:rsidR="007805F5">
        <w:rPr>
          <w:rFonts w:ascii="Angsana New" w:hAnsi="Angsana New" w:hint="cs"/>
          <w:b/>
          <w:bCs/>
          <w:sz w:val="28"/>
          <w:szCs w:val="28"/>
          <w:cs/>
        </w:rPr>
        <w:t xml:space="preserve"> บริษัทร่วม</w:t>
      </w:r>
      <w:r w:rsidRPr="00A5247A">
        <w:rPr>
          <w:rFonts w:ascii="Angsana New" w:hAnsi="Angsana New"/>
          <w:b/>
          <w:bCs/>
          <w:sz w:val="28"/>
          <w:szCs w:val="28"/>
          <w:cs/>
        </w:rPr>
        <w:t>และการร่วมค้า</w:t>
      </w:r>
    </w:p>
    <w:p w14:paraId="0F4CDA40" w14:textId="1C847E5E" w:rsidR="006C3B2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="007805F5">
        <w:rPr>
          <w:rFonts w:ascii="Angsana New" w:hAnsi="Angsana New" w:hint="cs"/>
          <w:sz w:val="28"/>
          <w:szCs w:val="28"/>
          <w:cs/>
        </w:rPr>
        <w:t xml:space="preserve"> บริษัทร่วม</w:t>
      </w:r>
      <w:r w:rsidRPr="00A5247A">
        <w:rPr>
          <w:rFonts w:ascii="Angsana New" w:hAnsi="Angsana New"/>
          <w:sz w:val="28"/>
          <w:szCs w:val="28"/>
          <w:cs/>
        </w:rPr>
        <w:t>และการร่วมค้าในงบการเงินเฉพาะกิจการของบริษัท บันทึกบัญชีโดยใช้วิธีราคาทุนส่วนการบันทึกบัญชีเงินลงทุนใน</w:t>
      </w:r>
      <w:r w:rsidR="007805F5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Pr="00A5247A">
        <w:rPr>
          <w:rFonts w:ascii="Angsana New" w:hAnsi="Angsana New"/>
          <w:sz w:val="28"/>
          <w:szCs w:val="28"/>
          <w:cs/>
        </w:rPr>
        <w:t>การร่วมค้าในงบการเงินรวมใช้วิธีส่วนได้เสีย</w:t>
      </w:r>
    </w:p>
    <w:p w14:paraId="3A82FD56" w14:textId="53D20ACA" w:rsidR="00F01245" w:rsidRPr="00A5247A" w:rsidRDefault="00F01245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C31330F" w14:textId="77777777" w:rsidR="00F01245" w:rsidRPr="00A5247A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และไม่ได้มีไว้ใช้งานโดยกิจการในบริษัทจะถูกจัดประเภทเป็นอสังหาริมทรัพย์เพื่อการลงทุน </w:t>
      </w:r>
    </w:p>
    <w:p w14:paraId="50E547B3" w14:textId="36584921" w:rsidR="00F01245" w:rsidRPr="00A5247A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อสังหาริมทรัพย์เพื่อการลงทุนของบริษัท ได้แก่ ที่ดิน</w:t>
      </w:r>
      <w:r w:rsidR="00063C01" w:rsidRPr="00A5247A">
        <w:rPr>
          <w:rFonts w:ascii="Angsana New" w:hAnsi="Angsana New"/>
          <w:sz w:val="28"/>
          <w:szCs w:val="28"/>
          <w:cs/>
        </w:rPr>
        <w:t>และอาคาร</w:t>
      </w:r>
      <w:r w:rsidR="00D87AFE" w:rsidRPr="00A5247A">
        <w:rPr>
          <w:rFonts w:ascii="Angsana New" w:hAnsi="Angsana New"/>
          <w:sz w:val="28"/>
          <w:szCs w:val="28"/>
          <w:cs/>
        </w:rPr>
        <w:t>โรงงาน</w:t>
      </w:r>
      <w:r w:rsidRPr="00A5247A">
        <w:rPr>
          <w:rFonts w:ascii="Angsana New" w:hAnsi="Angsana New"/>
          <w:sz w:val="28"/>
          <w:szCs w:val="28"/>
          <w:cs/>
        </w:rPr>
        <w:t xml:space="preserve">ที่ถือครองไว้เพื่อหาประโยชน์จากรายได้ค่าเช่าระยะยาว หรือจากการเพิ่มมูลค่าของสินทรัพย์ </w:t>
      </w:r>
    </w:p>
    <w:p w14:paraId="7ADCE477" w14:textId="5AFE2E47" w:rsidR="00AC6EBB" w:rsidRPr="00A5247A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</w:t>
      </w:r>
      <w:r w:rsidR="000C31B1" w:rsidRPr="00A5247A">
        <w:rPr>
          <w:rFonts w:ascii="Angsana New" w:hAnsi="Angsana New"/>
          <w:spacing w:val="-2"/>
          <w:sz w:val="28"/>
          <w:szCs w:val="28"/>
          <w:cs/>
        </w:rPr>
        <w:t xml:space="preserve">หักค่าเสื่อมราคาสะสม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หักค่าเผื่อผลขาดทุนจากการด้อยค่า (ถ้ามี)</w:t>
      </w:r>
    </w:p>
    <w:p w14:paraId="0C184124" w14:textId="03690C3E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0860A256" w14:textId="59869114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การรับรู้และการวัดมูลค่า</w:t>
      </w:r>
    </w:p>
    <w:p w14:paraId="09DAACE4" w14:textId="04F87A3D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สินทรัพย์ที่เป็นกรรมสิทธิ์ของกิจการ</w:t>
      </w:r>
    </w:p>
    <w:p w14:paraId="6FC08B06" w14:textId="4B76315A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</w:p>
    <w:p w14:paraId="19B92B1C" w14:textId="51460024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การขนย้าย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4BBBC2" w14:textId="5EDA5F1E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ส่วนประกอบของรายการที่ดิน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อาคาร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716C0558" w14:textId="18F6D220" w:rsidR="00D56B63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FE7C68D" w14:textId="09B90085" w:rsidR="005C7485" w:rsidRDefault="005C748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9559402" w14:textId="77777777" w:rsidR="005C7485" w:rsidRDefault="005C748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083D2DEA" w14:textId="27E7272C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สินทรัพย์ที่ตีราคาใหม่</w:t>
      </w:r>
    </w:p>
    <w:p w14:paraId="21717D8B" w14:textId="2F47D40A" w:rsidR="00F71797" w:rsidRDefault="006C3B2A" w:rsidP="009F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0F08872A" w14:textId="594EFCAD" w:rsidR="009F4360" w:rsidRPr="00A5247A" w:rsidRDefault="006C3B2A" w:rsidP="00C4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A5247A">
        <w:rPr>
          <w:rFonts w:ascii="Angsana New" w:hAnsi="Angsana New"/>
          <w:sz w:val="28"/>
          <w:szCs w:val="28"/>
        </w:rPr>
        <w:t>“</w:t>
      </w:r>
      <w:r w:rsidRPr="00A5247A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ส่วนเกินทุนจากการตีราคาสินทรัพย์”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56088A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D5B2D39" w14:textId="72048381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ต้นทุนที่เกิดขึ้นในภายหลัง</w:t>
      </w:r>
    </w:p>
    <w:p w14:paraId="613D85B6" w14:textId="1FA76EDE" w:rsidR="00100F00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อาคารและอุปกรณ์ถ้ามีความเป็นไปได้ค่อนข้างแน่ที่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</w:t>
      </w:r>
      <w:r w:rsidR="008A7841" w:rsidRPr="00A5247A">
        <w:rPr>
          <w:rFonts w:ascii="Angsana New" w:hAnsi="Angsana New"/>
          <w:sz w:val="28"/>
          <w:szCs w:val="28"/>
          <w:cs/>
        </w:rPr>
        <w:t>น</w:t>
      </w:r>
    </w:p>
    <w:p w14:paraId="329AA207" w14:textId="6A56153C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ค่าเสื่อมราคา</w:t>
      </w:r>
    </w:p>
    <w:p w14:paraId="407D9639" w14:textId="601E5B0B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2CF8F188" w14:textId="4CDF41DC" w:rsidR="006C3B2A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8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5962"/>
        <w:gridCol w:w="1080"/>
        <w:gridCol w:w="810"/>
      </w:tblGrid>
      <w:tr w:rsidR="006C3B2A" w:rsidRPr="005F115C" w14:paraId="5D30C5E7" w14:textId="77777777" w:rsidTr="005F115C">
        <w:tc>
          <w:tcPr>
            <w:tcW w:w="5962" w:type="dxa"/>
          </w:tcPr>
          <w:p w14:paraId="4DF682EE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509B0E4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F115C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5F115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5FD3D8CB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C3B2A" w:rsidRPr="005F115C" w14:paraId="3EE3D21E" w14:textId="77777777" w:rsidTr="005F115C">
        <w:tc>
          <w:tcPr>
            <w:tcW w:w="5962" w:type="dxa"/>
          </w:tcPr>
          <w:p w14:paraId="332506CF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shd w:val="clear" w:color="auto" w:fill="auto"/>
          </w:tcPr>
          <w:p w14:paraId="2E830F83" w14:textId="1CC812DE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</w:rPr>
              <w:t>5</w:t>
            </w:r>
            <w:r w:rsidRPr="005F115C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F74394" w:rsidRPr="005F115C">
              <w:rPr>
                <w:rFonts w:ascii="Angsana New" w:hAnsi="Angsana New"/>
                <w:sz w:val="28"/>
                <w:szCs w:val="28"/>
              </w:rPr>
              <w:t>1</w:t>
            </w:r>
            <w:r w:rsidRPr="005F115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74F6E609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C3B2A" w:rsidRPr="005F115C" w14:paraId="53AED3B9" w14:textId="77777777" w:rsidTr="005F115C">
        <w:tc>
          <w:tcPr>
            <w:tcW w:w="5962" w:type="dxa"/>
          </w:tcPr>
          <w:p w14:paraId="4500A3A3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44927CC8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</w:rPr>
              <w:t>5</w:t>
            </w:r>
            <w:r w:rsidRPr="005F11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14:paraId="42C9D2F5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C3B2A" w:rsidRPr="005F115C" w14:paraId="5D77B4BA" w14:textId="77777777" w:rsidTr="005F115C">
        <w:tc>
          <w:tcPr>
            <w:tcW w:w="5962" w:type="dxa"/>
          </w:tcPr>
          <w:p w14:paraId="74FD4E6C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4B68CDB" w14:textId="0AE64C70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</w:rPr>
              <w:t>5</w:t>
            </w:r>
            <w:r w:rsidRPr="005F115C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F74394" w:rsidRPr="005F115C">
              <w:rPr>
                <w:rFonts w:ascii="Angsana New" w:hAnsi="Angsana New"/>
                <w:sz w:val="28"/>
                <w:szCs w:val="28"/>
              </w:rPr>
              <w:t>1</w:t>
            </w:r>
            <w:r w:rsidRPr="005F115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A467EB4" w14:textId="77777777" w:rsidR="006C3B2A" w:rsidRPr="005F115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115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5C8652E" w14:textId="77777777" w:rsidR="00F01245" w:rsidRPr="00A5247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5F115C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351B3393" w14:textId="56ED6030" w:rsidR="00F71797" w:rsidRDefault="006C3B2A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</w:t>
      </w:r>
      <w:r w:rsidR="000D08A3" w:rsidRPr="00A5247A">
        <w:rPr>
          <w:rFonts w:ascii="Angsana New" w:hAnsi="Angsana New"/>
          <w:sz w:val="28"/>
          <w:szCs w:val="28"/>
          <w:cs/>
        </w:rPr>
        <w:t>อ ถูกทบทวนอย่างน้อยที่สุดทุกสิ้น</w:t>
      </w:r>
      <w:r w:rsidRPr="00A5247A">
        <w:rPr>
          <w:rFonts w:ascii="Angsana New" w:hAnsi="Angsana New"/>
          <w:sz w:val="28"/>
          <w:szCs w:val="28"/>
          <w:cs/>
        </w:rPr>
        <w:t>รอบปีบัญชี และปรับปรุงตามความเหมาะสม</w:t>
      </w:r>
    </w:p>
    <w:p w14:paraId="6B8FE4FB" w14:textId="0A506DB8" w:rsidR="00DC69A1" w:rsidRDefault="00DC69A1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4A8DDB20" w14:textId="3F1C25B4" w:rsidR="00DC69A1" w:rsidRDefault="00DC69A1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35DF4461" w14:textId="514F1CD9" w:rsidR="00DC69A1" w:rsidRDefault="00DC69A1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710D7ED3" w14:textId="77777777" w:rsidR="00F01245" w:rsidRPr="00A5247A" w:rsidRDefault="00EF1846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130431BF" w14:textId="77777777" w:rsidR="00F01245" w:rsidRPr="00A5247A" w:rsidRDefault="00EF1846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13853577" w14:textId="767829D3" w:rsidR="009F4360" w:rsidRPr="00A5247A" w:rsidRDefault="00983433" w:rsidP="00D24140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</w:t>
      </w:r>
      <w:r w:rsidR="00EF1846" w:rsidRPr="00A5247A">
        <w:rPr>
          <w:rFonts w:ascii="Angsana New" w:hAnsi="Angsana New"/>
          <w:sz w:val="28"/>
          <w:szCs w:val="28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2D890AA" w14:textId="7AE96ECC" w:rsidR="00F01245" w:rsidRPr="00A5247A" w:rsidRDefault="00EF1846" w:rsidP="003301EC">
      <w:pPr>
        <w:pStyle w:val="BodyText2"/>
        <w:spacing w:before="120"/>
        <w:ind w:left="993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>หาก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7FAFE39D" w14:textId="77777777" w:rsidR="00F01245" w:rsidRPr="00A5247A" w:rsidRDefault="00EF1846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1B436156" w14:textId="5FC2F0E1" w:rsidR="003A4D93" w:rsidRPr="00A5247A" w:rsidRDefault="00EF1846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95DC10" w14:textId="77777777" w:rsidR="007F5114" w:rsidRPr="00A5247A" w:rsidRDefault="007F5114" w:rsidP="0081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0841BA" w14:textId="1DEB1743" w:rsidR="007F5114" w:rsidRPr="00A5247A" w:rsidRDefault="007F511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="00F74394">
        <w:rPr>
          <w:rFonts w:ascii="Angsana New" w:hAnsi="Angsana New"/>
          <w:sz w:val="28"/>
          <w:szCs w:val="28"/>
        </w:rPr>
        <w:t>1</w:t>
      </w:r>
      <w:r w:rsidR="00FB2E81" w:rsidRPr="00A5247A">
        <w:rPr>
          <w:rFonts w:ascii="Angsana New" w:hAnsi="Angsana New"/>
          <w:sz w:val="28"/>
          <w:szCs w:val="28"/>
        </w:rPr>
        <w:t>2</w:t>
      </w:r>
      <w:r w:rsidRPr="00A5247A">
        <w:rPr>
          <w:rFonts w:ascii="Angsana New" w:hAnsi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7191E90" w14:textId="4C38EE40" w:rsidR="007E04C7" w:rsidRPr="00A5247A" w:rsidRDefault="007E04C7" w:rsidP="00843100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ค่าความนิยม</w:t>
      </w:r>
    </w:p>
    <w:p w14:paraId="1FE36A2E" w14:textId="77777777" w:rsidR="00843100" w:rsidRPr="00843100" w:rsidRDefault="00843100" w:rsidP="008431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43100">
        <w:rPr>
          <w:rFonts w:ascii="Angsana New" w:hAnsi="Angsana New" w:hint="cs"/>
          <w:sz w:val="28"/>
          <w:szCs w:val="28"/>
          <w:cs/>
        </w:rPr>
        <w:t>ค่าความนิยมที่เกิดจากการรวมธุรกิจ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จะแสดงเป็นรายการแยกต่างหากในงบแสดงฐานะการเงินรวม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การรับรู้มูลค่าเริ่มแรกของค่าความนิยม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</w:p>
    <w:p w14:paraId="726D34EF" w14:textId="77777777" w:rsidR="00843100" w:rsidRPr="00843100" w:rsidRDefault="00843100" w:rsidP="008431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43100">
        <w:rPr>
          <w:rFonts w:ascii="Angsana New" w:hAnsi="Angsana New" w:hint="cs"/>
          <w:sz w:val="28"/>
          <w:szCs w:val="28"/>
          <w:cs/>
        </w:rPr>
        <w:t>ภายหลังการรับรู้รายการเริ่มแรก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ค่าความนิยมแสดงมูลค่าตามราคาทุนหักค่าเผื่อการด้อยค่าสะสม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294A6F0" w14:textId="77777777" w:rsidR="00843100" w:rsidRPr="00843100" w:rsidRDefault="00843100" w:rsidP="008431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43100">
        <w:rPr>
          <w:rFonts w:ascii="Angsana New" w:hAnsi="Angsana New" w:hint="cs"/>
          <w:sz w:val="28"/>
          <w:szCs w:val="28"/>
          <w:cs/>
        </w:rPr>
        <w:t>เพื่อวัตถุประสงค์ในการทดสอบการด้อยค่า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Pr="00843100">
        <w:rPr>
          <w:rFonts w:ascii="Angsana New" w:hAnsi="Angsana New"/>
          <w:sz w:val="28"/>
          <w:szCs w:val="28"/>
          <w:cs/>
        </w:rPr>
        <w:t xml:space="preserve"> (</w:t>
      </w:r>
      <w:r w:rsidRPr="00843100">
        <w:rPr>
          <w:rFonts w:ascii="Angsana New" w:hAnsi="Angsana New" w:hint="cs"/>
          <w:sz w:val="28"/>
          <w:szCs w:val="28"/>
          <w:cs/>
        </w:rPr>
        <w:t>หรือกลุ่มของหน่วยสินทรัพย์ที่ก่อให้เกิดเงินสด</w:t>
      </w:r>
      <w:r w:rsidRPr="00843100">
        <w:rPr>
          <w:rFonts w:ascii="Angsana New" w:hAnsi="Angsana New"/>
          <w:sz w:val="28"/>
          <w:szCs w:val="28"/>
          <w:cs/>
        </w:rPr>
        <w:t xml:space="preserve">) </w:t>
      </w:r>
      <w:r w:rsidRPr="00843100">
        <w:rPr>
          <w:rFonts w:ascii="Angsana New" w:hAnsi="Angsana New" w:hint="cs"/>
          <w:sz w:val="28"/>
          <w:szCs w:val="28"/>
          <w:cs/>
        </w:rPr>
        <w:t>ที่คาดว่าจะได้รับประโยชน์เพิ่มขึ้นจากการรวมกิจการ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และจะทำการประเมินมูลค่าที่คาดว่าจะได้รับคืนของหน่วยของสินทรัพย์ที่ก่อให้เกิดเงินสดแต่ละรายการ</w:t>
      </w:r>
      <w:r w:rsidRPr="00843100">
        <w:rPr>
          <w:rFonts w:ascii="Angsana New" w:hAnsi="Angsana New"/>
          <w:sz w:val="28"/>
          <w:szCs w:val="28"/>
          <w:cs/>
        </w:rPr>
        <w:t xml:space="preserve"> (</w:t>
      </w:r>
      <w:r w:rsidRPr="00843100">
        <w:rPr>
          <w:rFonts w:ascii="Angsana New" w:hAnsi="Angsana New" w:hint="cs"/>
          <w:sz w:val="28"/>
          <w:szCs w:val="28"/>
          <w:cs/>
        </w:rPr>
        <w:t>หรือกลุ่มของหน่วยของสินทรัพย์ที่ก่อให้เกิดเงินสด</w:t>
      </w:r>
      <w:r w:rsidRPr="00843100">
        <w:rPr>
          <w:rFonts w:ascii="Angsana New" w:hAnsi="Angsana New"/>
          <w:sz w:val="28"/>
          <w:szCs w:val="28"/>
          <w:cs/>
        </w:rPr>
        <w:t xml:space="preserve">) </w:t>
      </w:r>
      <w:r w:rsidRPr="00843100">
        <w:rPr>
          <w:rFonts w:ascii="Angsana New" w:hAnsi="Angsana New" w:hint="cs"/>
          <w:sz w:val="28"/>
          <w:szCs w:val="28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กลุ่มบริษัทจะรับรู้ขาดทุนจากการด้อยค่าในส่วนของกำไรหรือขาดทุน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และกลุ่มบริษัทไม่สามารถกลับบัญชีขาดทุนจากการด้อยค่าที่เกี่ยวข้องกับค่าความนิยมได้ในอนาคต</w:t>
      </w:r>
    </w:p>
    <w:p w14:paraId="473766AB" w14:textId="7BD5379A" w:rsidR="00A5247A" w:rsidRDefault="00843100" w:rsidP="008431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43100">
        <w:rPr>
          <w:rFonts w:ascii="Angsana New" w:hAnsi="Angsana New" w:hint="cs"/>
          <w:sz w:val="28"/>
          <w:szCs w:val="28"/>
          <w:cs/>
        </w:rPr>
        <w:t>สำหรับเงินลงทุนที่บันทึกตามวิธีส่วนได้เสีย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843100">
        <w:rPr>
          <w:rFonts w:ascii="Angsana New" w:hAnsi="Angsana New"/>
          <w:sz w:val="28"/>
          <w:szCs w:val="28"/>
          <w:cs/>
        </w:rPr>
        <w:t xml:space="preserve"> </w:t>
      </w:r>
      <w:r w:rsidRPr="00843100">
        <w:rPr>
          <w:rFonts w:ascii="Angsana New" w:hAnsi="Angsana New" w:hint="cs"/>
          <w:sz w:val="28"/>
          <w:szCs w:val="28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7B12CAAB" w14:textId="2DC4EF32" w:rsidR="004A2889" w:rsidRPr="00A5247A" w:rsidRDefault="00F965CC" w:rsidP="007E04C7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773C5A54" w14:textId="7966F829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สินทรัพย์ไม่มีตัวตนอื่นๆ</w:t>
      </w:r>
    </w:p>
    <w:p w14:paraId="13C8BE5E" w14:textId="79DAD62E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="00983433" w:rsidRPr="00A5247A">
        <w:rPr>
          <w:rFonts w:ascii="Angsana New" w:hAnsi="Angsana New"/>
          <w:sz w:val="28"/>
          <w:szCs w:val="28"/>
          <w:cs/>
        </w:rPr>
        <w:t xml:space="preserve"> และขาดทุนจากการด้อยค่าสินทรัพย์ (ถ้ามี)</w:t>
      </w:r>
    </w:p>
    <w:p w14:paraId="6EA14763" w14:textId="7E2A81A2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รายจ่ายภายหลังการรับรู้รายการ</w:t>
      </w:r>
    </w:p>
    <w:p w14:paraId="359E8C3D" w14:textId="64655D6F" w:rsidR="00511B54" w:rsidRPr="00A5247A" w:rsidRDefault="006C3B2A" w:rsidP="00D24140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7CECE21" w14:textId="7FEBB0E2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 xml:space="preserve">ค่าตัดจำหน่าย </w:t>
      </w:r>
    </w:p>
    <w:p w14:paraId="73C68AF9" w14:textId="77777777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CA367C7" w14:textId="1E76E22B" w:rsidR="008D7098" w:rsidRPr="00A5247A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7EA61001" w14:textId="334B93C0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423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802"/>
        <w:gridCol w:w="1170"/>
        <w:gridCol w:w="451"/>
      </w:tblGrid>
      <w:tr w:rsidR="006C3B2A" w:rsidRPr="00A5247A" w14:paraId="2DC4B302" w14:textId="77777777" w:rsidTr="00A03B35">
        <w:tc>
          <w:tcPr>
            <w:tcW w:w="5802" w:type="dxa"/>
            <w:shd w:val="clear" w:color="auto" w:fill="auto"/>
          </w:tcPr>
          <w:p w14:paraId="43C0FE35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5DE51D3B" w14:textId="1B43219A" w:rsidR="006C3B2A" w:rsidRPr="00A5247A" w:rsidRDefault="00A03B35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="006C3B2A" w:rsidRPr="00A524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399F4271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C3B2A" w:rsidRPr="00A5247A" w14:paraId="59B1AC7B" w14:textId="77777777" w:rsidTr="008C1408">
        <w:tc>
          <w:tcPr>
            <w:tcW w:w="5802" w:type="dxa"/>
            <w:shd w:val="clear" w:color="auto" w:fill="auto"/>
          </w:tcPr>
          <w:p w14:paraId="6E1411EA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170" w:type="dxa"/>
            <w:shd w:val="clear" w:color="auto" w:fill="auto"/>
          </w:tcPr>
          <w:p w14:paraId="13003512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A524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51" w:type="dxa"/>
          </w:tcPr>
          <w:p w14:paraId="0A00BF25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6DE29C8" w14:textId="6B99808F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กลุ่มบริษัทไม่คิดค่าตัดจำหน่ายโปรแกรมคอมพิวเตอร์ที่อยู่ระหว่างการติดตั้ง</w:t>
      </w:r>
    </w:p>
    <w:p w14:paraId="3391F62E" w14:textId="2488A527" w:rsidR="004A2889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A5247A" w:rsidDel="00E44C55">
        <w:rPr>
          <w:rFonts w:ascii="Angsana New" w:hAnsi="Angsana New"/>
          <w:sz w:val="28"/>
          <w:szCs w:val="28"/>
        </w:rPr>
        <w:t xml:space="preserve"> </w:t>
      </w:r>
    </w:p>
    <w:p w14:paraId="769C38FD" w14:textId="05306FDE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  <w:r w:rsidR="007F5114" w:rsidRPr="00A5247A">
        <w:rPr>
          <w:rFonts w:ascii="Angsana New" w:hAnsi="Angsana New"/>
          <w:b/>
          <w:bCs/>
          <w:sz w:val="28"/>
          <w:szCs w:val="28"/>
          <w:cs/>
        </w:rPr>
        <w:t>ของสินทรัพย์</w:t>
      </w:r>
    </w:p>
    <w:p w14:paraId="62433287" w14:textId="1F0FF971" w:rsidR="006C3B2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A5247A">
        <w:rPr>
          <w:rFonts w:ascii="Angsana New" w:hAnsi="Angsana New"/>
          <w:sz w:val="28"/>
          <w:szCs w:val="28"/>
        </w:rPr>
        <w:t xml:space="preserve">  </w:t>
      </w:r>
      <w:r w:rsidRPr="00A5247A">
        <w:rPr>
          <w:rFonts w:ascii="Angsana New" w:hAnsi="Angsana New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42E12251" w14:textId="51EE5517" w:rsidR="00DC69A1" w:rsidRDefault="00DC69A1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3F434120" w14:textId="77777777" w:rsidR="00DC69A1" w:rsidRPr="00A5247A" w:rsidRDefault="00DC69A1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6FE2B541" w14:textId="5A7EF967" w:rsidR="006C3B2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</w:t>
      </w:r>
    </w:p>
    <w:p w14:paraId="139446E7" w14:textId="77777777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การคำนวณมูลค่าที่คาดว่าจะได้รับคืน</w:t>
      </w:r>
    </w:p>
    <w:p w14:paraId="5E4DA3B3" w14:textId="5E623196" w:rsidR="00511B54" w:rsidRPr="00A5247A" w:rsidRDefault="006C3B2A" w:rsidP="00D24140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3862DAA8" w14:textId="6B7FDB80" w:rsidR="001F1609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  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60AC7C" w14:textId="4417439A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การกลับรายการด้อยค่า</w:t>
      </w:r>
    </w:p>
    <w:p w14:paraId="43D96E68" w14:textId="638DFBEB" w:rsidR="008D7098" w:rsidRPr="00A5247A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7ECD5CC3" w14:textId="7F6B2649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5CE0F737" w14:textId="731B1FD5" w:rsidR="00186450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หนี้สินที่มีภาระดอกเบี้ยบันทึกเริ่มแรก</w:t>
      </w:r>
      <w:r w:rsidR="00DB7338" w:rsidRPr="00A5247A">
        <w:rPr>
          <w:rFonts w:ascii="Angsana New" w:hAnsi="Angsana New"/>
          <w:sz w:val="28"/>
          <w:szCs w:val="28"/>
          <w:cs/>
        </w:rPr>
        <w:t>ด้วย</w:t>
      </w:r>
      <w:r w:rsidRPr="00A5247A">
        <w:rPr>
          <w:rFonts w:ascii="Angsana New" w:hAnsi="Angsana New"/>
          <w:sz w:val="28"/>
          <w:szCs w:val="28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2D5AFAF4" w14:textId="4EF2D973" w:rsidR="0027076B" w:rsidRPr="00A5247A" w:rsidRDefault="0027076B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ต้นทุนการกู้ยืม</w:t>
      </w:r>
    </w:p>
    <w:p w14:paraId="7CFCCC2C" w14:textId="77777777" w:rsidR="0027076B" w:rsidRPr="00A5247A" w:rsidRDefault="0027076B" w:rsidP="0027076B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1171E50" w14:textId="0931B098" w:rsidR="0027076B" w:rsidRPr="00A5247A" w:rsidRDefault="0027076B" w:rsidP="0027076B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ต้นทุนการกู้ยืมอื่น ๆ บันทึกเป็นค่าใช้จ่ายในงวดที่เกิดขึ้น</w:t>
      </w:r>
    </w:p>
    <w:p w14:paraId="3221BDBD" w14:textId="28035512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4F5254C2" w14:textId="6DDB3925" w:rsidR="00A5247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16BFCAC5" w14:textId="580B138E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 xml:space="preserve">ผลประโยชน์ของพนักงาน  </w:t>
      </w:r>
    </w:p>
    <w:p w14:paraId="6CC2F66D" w14:textId="0EE4CA26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โครงการสมทบเงิน</w:t>
      </w:r>
    </w:p>
    <w:p w14:paraId="6E92D90B" w14:textId="54095D79" w:rsidR="007F5114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37E212" w14:textId="77327357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โครงการผลประโยชน์ที่กำหนดไว้</w:t>
      </w:r>
    </w:p>
    <w:p w14:paraId="2AA7ED5E" w14:textId="5B125D37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26B77273" w14:textId="590643CE" w:rsidR="009A06A4" w:rsidRPr="00A5247A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6FEEC660" w14:textId="55407B19" w:rsidR="006C3B2A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โดยคำนึงถึงการเปลี่ยนแปลงใดๆ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6536236C" w14:textId="129D694B" w:rsidR="007D4BAE" w:rsidRPr="00A5247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4EE5E4" w14:textId="77777777" w:rsidR="006C3B2A" w:rsidRPr="00A5247A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 xml:space="preserve">ผลประโยชน์เมื่อเลิกจ้าง </w:t>
      </w:r>
    </w:p>
    <w:p w14:paraId="0AB56B19" w14:textId="0899E0C6" w:rsidR="002F3636" w:rsidRPr="00A5247A" w:rsidRDefault="006C3B2A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2 </w:t>
      </w:r>
      <w:r w:rsidRPr="00A5247A">
        <w:rPr>
          <w:rFonts w:ascii="Angsana New" w:hAnsi="Angsana New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E4A96CD" w14:textId="44954830" w:rsidR="006C3B2A" w:rsidRPr="00A5247A" w:rsidRDefault="006C3B2A" w:rsidP="00465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422CD67F" w14:textId="12264670" w:rsidR="00511B54" w:rsidRDefault="006C3B2A" w:rsidP="00D42366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="00286FA6" w:rsidRPr="00A5247A">
        <w:rPr>
          <w:rFonts w:ascii="Angsana New" w:hAnsi="Angsana New"/>
          <w:sz w:val="28"/>
          <w:szCs w:val="28"/>
          <w:cs/>
        </w:rPr>
        <w:t>ล</w:t>
      </w:r>
    </w:p>
    <w:p w14:paraId="6168FA0C" w14:textId="134D8384" w:rsidR="00DC69A1" w:rsidRDefault="00DC69A1" w:rsidP="00D42366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1FBB1AAC" w14:textId="67FB0968" w:rsidR="00DC69A1" w:rsidRDefault="00DC69A1" w:rsidP="00D42366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24A4BB37" w14:textId="77777777" w:rsidR="00DC69A1" w:rsidRDefault="00DC69A1" w:rsidP="00D42366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7CFFFAA9" w14:textId="74D16F48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70F3ACF7" w14:textId="4D2D9A81" w:rsidR="009A06A4" w:rsidRPr="00A5247A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04E43FA3" w14:textId="77777777" w:rsidR="006C3B2A" w:rsidRPr="00A5247A" w:rsidRDefault="006C3B2A" w:rsidP="00465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ประมาณการค่าประกันผลงาน</w:t>
      </w:r>
    </w:p>
    <w:p w14:paraId="7A89A960" w14:textId="4F3F6B41" w:rsidR="008D7098" w:rsidRPr="00A5247A" w:rsidRDefault="006C3B2A" w:rsidP="009A06A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ประมาณการค่าประกันผลงานจะบันทึกเมื่อได้ขายสินค้าหรือให้บริการแก่ลูกค้าแล้ว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ประมาณการค่าใช้จ่ายพิจารณาจากประวัติการจ่ายค่าประกันผลงาน และปัจจัยต่างๆที่อาจเกี่ยวข้องกับความน่าจะเป็นที่จะเกิดค่าใช้จ่ายดังกล่าว</w:t>
      </w:r>
    </w:p>
    <w:p w14:paraId="68F02257" w14:textId="4CE74319" w:rsidR="00FA378C" w:rsidRPr="00A5247A" w:rsidRDefault="00FA378C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59827190" w14:textId="1B817169" w:rsidR="00FA378C" w:rsidRPr="00A5247A" w:rsidRDefault="006D2B4F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</w:t>
      </w:r>
      <w:r w:rsidR="00FA378C" w:rsidRPr="00A5247A">
        <w:rPr>
          <w:rFonts w:ascii="Angsana New" w:hAnsi="Angsana New"/>
          <w:sz w:val="28"/>
          <w:szCs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FA378C" w:rsidRPr="00A5247A">
        <w:rPr>
          <w:rFonts w:ascii="Angsana New" w:hAnsi="Angsana New"/>
          <w:sz w:val="28"/>
          <w:szCs w:val="28"/>
        </w:rPr>
        <w:t xml:space="preserve">3 </w:t>
      </w:r>
      <w:r w:rsidR="00FA378C" w:rsidRPr="00A5247A">
        <w:rPr>
          <w:rFonts w:ascii="Angsana New" w:hAnsi="Angsana New"/>
          <w:sz w:val="28"/>
          <w:szCs w:val="28"/>
          <w:cs/>
        </w:rPr>
        <w:t xml:space="preserve">และรายงานโดยตรงต่อผู้บริหารสูงสุดทางด้านการเงิน </w:t>
      </w:r>
    </w:p>
    <w:p w14:paraId="7A696EAD" w14:textId="678B2E85" w:rsidR="00FA378C" w:rsidRPr="00A5247A" w:rsidRDefault="00FA378C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FC51D9F" w14:textId="1C11033E" w:rsidR="002F3636" w:rsidRPr="00A5247A" w:rsidRDefault="00FA378C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6D2B4F" w:rsidRPr="00A5247A">
        <w:rPr>
          <w:rFonts w:ascii="Angsana New" w:hAnsi="Angsana New"/>
          <w:sz w:val="28"/>
          <w:szCs w:val="28"/>
          <w:cs/>
        </w:rPr>
        <w:t>กลุ่มบริษัท</w:t>
      </w:r>
      <w:r w:rsidRPr="00A5247A">
        <w:rPr>
          <w:rFonts w:ascii="Angsana New" w:hAnsi="Angsana New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4A66D59D" w14:textId="406F7792" w:rsidR="00FA378C" w:rsidRPr="00A5247A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 </w:t>
      </w:r>
      <w:r w:rsidRPr="00A5247A">
        <w:rPr>
          <w:rFonts w:ascii="Angsana New" w:hAnsi="Angsana New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3DC19B" w14:textId="4B87F63C" w:rsidR="00FA378C" w:rsidRPr="00A5247A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ข้อมูลระดับ</w:t>
      </w:r>
      <w:r w:rsidR="00D3457A" w:rsidRPr="00A5247A">
        <w:rPr>
          <w:rFonts w:ascii="Angsana New" w:hAnsi="Angsana New"/>
          <w:sz w:val="28"/>
          <w:szCs w:val="28"/>
          <w:cs/>
        </w:rPr>
        <w:t xml:space="preserve"> </w:t>
      </w:r>
      <w:r w:rsidR="007F5114" w:rsidRPr="00A5247A">
        <w:rPr>
          <w:rFonts w:ascii="Angsana New" w:hAnsi="Angsana New"/>
          <w:sz w:val="28"/>
          <w:szCs w:val="28"/>
        </w:rPr>
        <w:t xml:space="preserve">2 </w:t>
      </w:r>
      <w:r w:rsidRPr="00A5247A">
        <w:rPr>
          <w:rFonts w:ascii="Angsana New" w:hAnsi="Angsana New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74394">
        <w:rPr>
          <w:rFonts w:ascii="Angsana New" w:hAnsi="Angsana New"/>
          <w:sz w:val="28"/>
          <w:szCs w:val="28"/>
        </w:rPr>
        <w:t>1</w:t>
      </w:r>
    </w:p>
    <w:p w14:paraId="21AE0507" w14:textId="5A67AF92" w:rsidR="00FA378C" w:rsidRPr="00A5247A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ข้อมูลระดับ</w:t>
      </w:r>
      <w:r w:rsidR="007F5114" w:rsidRPr="00A5247A">
        <w:rPr>
          <w:rFonts w:ascii="Angsana New" w:hAnsi="Angsana New"/>
          <w:sz w:val="28"/>
          <w:szCs w:val="28"/>
        </w:rPr>
        <w:t xml:space="preserve"> 3</w:t>
      </w:r>
      <w:r w:rsidR="007F5114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26041A7" w14:textId="7C1C9DB8" w:rsidR="00FA378C" w:rsidRPr="00A5247A" w:rsidRDefault="00FA378C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C59B2CA" w14:textId="5EAEFE0D" w:rsidR="00465DE5" w:rsidRDefault="006D2B4F" w:rsidP="00D3457A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</w:t>
      </w:r>
      <w:r w:rsidR="00FA378C" w:rsidRPr="00A5247A">
        <w:rPr>
          <w:rFonts w:ascii="Angsana New" w:hAnsi="Angsana New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FA378C" w:rsidRPr="00A5247A">
        <w:rPr>
          <w:rFonts w:ascii="Angsana New" w:hAnsi="Angsana New"/>
          <w:sz w:val="28"/>
          <w:szCs w:val="28"/>
        </w:rPr>
        <w:t xml:space="preserve"> </w:t>
      </w:r>
    </w:p>
    <w:p w14:paraId="7A552717" w14:textId="77777777" w:rsidR="00DC69A1" w:rsidRPr="00A5247A" w:rsidRDefault="00DC69A1" w:rsidP="00D3457A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</w:p>
    <w:p w14:paraId="59B852CD" w14:textId="6D020313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รายได้</w:t>
      </w:r>
    </w:p>
    <w:p w14:paraId="4F026944" w14:textId="698D34EE" w:rsidR="009A06A4" w:rsidRPr="005C7485" w:rsidRDefault="00A92DCE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5C7485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5C7485">
        <w:rPr>
          <w:rFonts w:ascii="Angsana New" w:hAnsi="Angsana New"/>
          <w:sz w:val="28"/>
          <w:szCs w:val="28"/>
        </w:rPr>
        <w:t xml:space="preserve"> </w:t>
      </w:r>
    </w:p>
    <w:p w14:paraId="21F83B99" w14:textId="77777777" w:rsidR="00A92DCE" w:rsidRPr="00A5247A" w:rsidRDefault="00A92DCE" w:rsidP="00EA1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8" w:firstLine="164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การขายสินค้าและบริการ</w:t>
      </w:r>
    </w:p>
    <w:p w14:paraId="38FF3738" w14:textId="260FC07A" w:rsidR="00A92DCE" w:rsidRPr="00A5247A" w:rsidRDefault="00A92DCE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bookmarkStart w:id="0" w:name="_Hlk31811234"/>
      <w:r w:rsidR="00792805" w:rsidRPr="00A5247A">
        <w:rPr>
          <w:rFonts w:ascii="Angsana New" w:hAnsi="Angsana New"/>
          <w:sz w:val="28"/>
          <w:szCs w:val="28"/>
          <w:cs/>
        </w:rPr>
        <w:t>เมื่อมีการส่งมอบสินค้าให้กับลูกค้า</w:t>
      </w:r>
      <w:bookmarkEnd w:id="0"/>
      <w:r w:rsidRPr="00A5247A">
        <w:rPr>
          <w:rFonts w:ascii="Angsana New" w:hAnsi="Angsana New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4F0AC597" w14:textId="77777777" w:rsidR="00A92DCE" w:rsidRPr="00A5247A" w:rsidRDefault="00A92DCE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ำหนดความสำเร็จของรายการวิศวกรของบริษัทเป็นผู้ประเมินขั้นความสำเร็จ ต้นทุนที่เกี่ยวข้องรับรู้ในกำไรหรือขาดทุนเมื่อเกิดขึ้น</w:t>
      </w:r>
    </w:p>
    <w:p w14:paraId="719FA2A7" w14:textId="53B61838" w:rsidR="002F3636" w:rsidRPr="00A5247A" w:rsidRDefault="00A92DCE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A5247A">
        <w:rPr>
          <w:rFonts w:ascii="Angsana New" w:hAnsi="Angsana New"/>
          <w:sz w:val="28"/>
          <w:szCs w:val="28"/>
        </w:rPr>
        <w:t xml:space="preserve"> (</w:t>
      </w:r>
      <w:r w:rsidRPr="00A5247A">
        <w:rPr>
          <w:rFonts w:ascii="Angsana New" w:hAnsi="Angsana New"/>
          <w:sz w:val="28"/>
          <w:szCs w:val="28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A5247A">
        <w:rPr>
          <w:rFonts w:ascii="Angsana New" w:hAnsi="Angsana New"/>
          <w:sz w:val="28"/>
          <w:szCs w:val="28"/>
        </w:rPr>
        <w:t>)</w:t>
      </w:r>
      <w:r w:rsidRPr="00A5247A">
        <w:rPr>
          <w:rFonts w:ascii="Angsana New" w:hAnsi="Angsana New"/>
          <w:sz w:val="28"/>
          <w:szCs w:val="28"/>
          <w:cs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1396332A" w14:textId="602412E8" w:rsidR="009E6FC7" w:rsidRPr="00A5247A" w:rsidRDefault="009E6FC7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รายได้</w:t>
      </w:r>
      <w:r w:rsidR="00FC2FF9" w:rsidRPr="00A5247A">
        <w:rPr>
          <w:rFonts w:ascii="Angsana New" w:hAnsi="Angsana New"/>
          <w:b/>
          <w:bCs/>
          <w:sz w:val="28"/>
          <w:szCs w:val="28"/>
          <w:cs/>
        </w:rPr>
        <w:t>จากการลงทุน</w:t>
      </w:r>
    </w:p>
    <w:p w14:paraId="1F57CCAF" w14:textId="66B29E2B" w:rsidR="00511B54" w:rsidRPr="00717732" w:rsidRDefault="009E6FC7" w:rsidP="00D42366">
      <w:pPr>
        <w:pStyle w:val="BodyText2"/>
        <w:spacing w:before="120"/>
        <w:ind w:left="992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</w:t>
      </w:r>
      <w:r w:rsidRPr="00717732">
        <w:rPr>
          <w:rFonts w:ascii="Angsana New" w:hAnsi="Angsana New"/>
          <w:spacing w:val="-4"/>
          <w:sz w:val="28"/>
          <w:szCs w:val="28"/>
          <w:cs/>
        </w:rPr>
        <w:t>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65ABF1F1" w14:textId="6D43C317" w:rsidR="006C3B2A" w:rsidRPr="00A5247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ต้นทุนทางการเงิน</w:t>
      </w:r>
    </w:p>
    <w:p w14:paraId="5457B11C" w14:textId="5E4CA24D" w:rsidR="00511B54" w:rsidRDefault="006C3B2A" w:rsidP="00511B54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19FC84C" w14:textId="6D7BDBB6" w:rsidR="00FC2FF9" w:rsidRPr="00A5247A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7ACF3214" w14:textId="4DFAB248" w:rsidR="001674C9" w:rsidRPr="00A5247A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FA8298C" w14:textId="07791D6C" w:rsidR="008D7098" w:rsidRPr="00A5247A" w:rsidRDefault="006C3B2A" w:rsidP="00A2207A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75F38A2" w14:textId="77777777" w:rsidR="006C3B2A" w:rsidRPr="00A5247A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180BF526" w14:textId="5BF766F2" w:rsidR="006C3B2A" w:rsidRPr="00717732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717732">
        <w:rPr>
          <w:rFonts w:ascii="Angsana New" w:hAnsi="Angsana New"/>
          <w:spacing w:val="-6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717732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0A7F6C06" w14:textId="7772A090" w:rsidR="002F3636" w:rsidRPr="00A5247A" w:rsidRDefault="006C3B2A" w:rsidP="00AE1D41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B8864F4" w14:textId="62D79347" w:rsidR="00511B54" w:rsidRPr="00A5247A" w:rsidRDefault="006C3B2A" w:rsidP="00511B54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1921F0" w14:textId="4C6A7779" w:rsidR="000C5691" w:rsidRPr="00A5247A" w:rsidRDefault="006C3B2A" w:rsidP="00A2207A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343539BB" w14:textId="2FC98C8D" w:rsidR="00D56B63" w:rsidRDefault="001674C9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221C5FA" w14:textId="47D4BF6B" w:rsidR="00DC69A1" w:rsidRDefault="00DC69A1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</w:p>
    <w:p w14:paraId="47C0353A" w14:textId="77777777" w:rsidR="00717732" w:rsidRDefault="00717732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28"/>
          <w:szCs w:val="28"/>
        </w:rPr>
      </w:pPr>
    </w:p>
    <w:p w14:paraId="555FCFBC" w14:textId="476DA86B" w:rsidR="002F3636" w:rsidRPr="00A5247A" w:rsidRDefault="002F3636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57B149EB" w14:textId="73B59E50" w:rsidR="002F3636" w:rsidRPr="00A5247A" w:rsidRDefault="002F3636" w:rsidP="002F3636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575D6F04" w14:textId="3F9D0FCB" w:rsidR="00FC2FF9" w:rsidRPr="00A5247A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กำไร (ขาดทุน) ต่อหุ้น</w:t>
      </w:r>
    </w:p>
    <w:p w14:paraId="0D64C840" w14:textId="4D94B83C" w:rsidR="00A2207A" w:rsidRPr="00A5247A" w:rsidRDefault="006C3B2A" w:rsidP="00C03DC7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กลุ่มบริษัทแสดง</w:t>
      </w:r>
      <w:r w:rsidR="001674C9" w:rsidRPr="00A5247A">
        <w:rPr>
          <w:rFonts w:ascii="Angsana New" w:hAnsi="Angsana New"/>
          <w:sz w:val="28"/>
          <w:szCs w:val="28"/>
          <w:cs/>
        </w:rPr>
        <w:t>กำไร (</w:t>
      </w:r>
      <w:r w:rsidRPr="00A5247A">
        <w:rPr>
          <w:rFonts w:ascii="Angsana New" w:hAnsi="Angsana New"/>
          <w:sz w:val="28"/>
          <w:szCs w:val="28"/>
          <w:cs/>
        </w:rPr>
        <w:t>ขาดทุน</w:t>
      </w:r>
      <w:r w:rsidR="001674C9" w:rsidRPr="00A5247A">
        <w:rPr>
          <w:rFonts w:ascii="Angsana New" w:hAnsi="Angsana New"/>
          <w:sz w:val="28"/>
          <w:szCs w:val="28"/>
          <w:cs/>
        </w:rPr>
        <w:t xml:space="preserve">) </w:t>
      </w:r>
      <w:r w:rsidRPr="00A5247A">
        <w:rPr>
          <w:rFonts w:ascii="Angsana New" w:hAnsi="Angsana New"/>
          <w:sz w:val="28"/>
          <w:szCs w:val="28"/>
          <w:cs/>
        </w:rPr>
        <w:t xml:space="preserve">ต่อหุ้นขั้นพื้นฐานสำหรับหุ้นสามัญ </w:t>
      </w:r>
      <w:r w:rsidR="001674C9" w:rsidRPr="00A5247A">
        <w:rPr>
          <w:rFonts w:ascii="Angsana New" w:hAnsi="Angsana New"/>
          <w:sz w:val="28"/>
          <w:szCs w:val="28"/>
          <w:cs/>
        </w:rPr>
        <w:t xml:space="preserve">กำไร (ขาดทุน) </w:t>
      </w:r>
      <w:r w:rsidRPr="00A5247A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</w:t>
      </w:r>
      <w:r w:rsidR="001674C9" w:rsidRPr="00A5247A">
        <w:rPr>
          <w:rFonts w:ascii="Angsana New" w:hAnsi="Angsana New"/>
          <w:sz w:val="28"/>
          <w:szCs w:val="28"/>
          <w:cs/>
        </w:rPr>
        <w:t>กำไรหรือ</w:t>
      </w:r>
      <w:r w:rsidRPr="00A5247A">
        <w:rPr>
          <w:rFonts w:ascii="Angsana New" w:hAnsi="Angsana New"/>
          <w:sz w:val="28"/>
          <w:szCs w:val="28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43DE665F" w14:textId="77777777" w:rsidR="00281628" w:rsidRPr="00A5247A" w:rsidRDefault="00281628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3E51E056" w14:textId="06119D85" w:rsidR="00FC2FF9" w:rsidRPr="00F53263" w:rsidRDefault="00281628" w:rsidP="00EA128F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F53263">
        <w:rPr>
          <w:rFonts w:ascii="Angsana New" w:hAnsi="Angsana New"/>
          <w:spacing w:val="-2"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D0A2955" w14:textId="50AA3408" w:rsidR="00FC2FF9" w:rsidRPr="00A5247A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รายงานทางการเงินจำแนกตามส่วนงาน</w:t>
      </w:r>
    </w:p>
    <w:p w14:paraId="29EF97E7" w14:textId="18CB328D" w:rsidR="00C03DC7" w:rsidRDefault="006C3B2A" w:rsidP="00D42366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A5247A">
        <w:rPr>
          <w:rFonts w:ascii="Angsana New" w:hAnsi="Angsana New"/>
          <w:sz w:val="28"/>
          <w:szCs w:val="28"/>
        </w:rPr>
        <w:t xml:space="preserve">   </w:t>
      </w:r>
      <w:r w:rsidRPr="00A5247A">
        <w:rPr>
          <w:rFonts w:ascii="Angsana New" w:hAnsi="Angsana New"/>
          <w:sz w:val="28"/>
          <w:szCs w:val="28"/>
          <w:cs/>
        </w:rPr>
        <w:t>ปันส่วนอย่างสมเหตุสมผล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3843D035" w14:textId="36241D4B" w:rsidR="006C3B2A" w:rsidRPr="00A5247A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8BE6BE6" w14:textId="527055AE" w:rsidR="00F71797" w:rsidRDefault="001B5451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  <w:r w:rsidRPr="00A5247A">
        <w:rPr>
          <w:rFonts w:ascii="Angsana New" w:hAnsi="Angsana New"/>
          <w:b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A9243E" w:rsidRPr="00A5247A">
        <w:rPr>
          <w:rFonts w:ascii="Angsana New" w:hAnsi="Angsana New"/>
          <w:b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A5247A">
        <w:rPr>
          <w:rFonts w:ascii="Angsana New" w:hAnsi="Angsana New"/>
          <w:b/>
          <w:sz w:val="28"/>
          <w:szCs w:val="28"/>
        </w:rPr>
        <w:t xml:space="preserve"> </w:t>
      </w:r>
      <w:r w:rsidRPr="00A5247A">
        <w:rPr>
          <w:rFonts w:ascii="Angsana New" w:hAnsi="Angsana New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</w:t>
      </w:r>
      <w:r w:rsidR="00F37646" w:rsidRPr="00A5247A">
        <w:rPr>
          <w:rFonts w:ascii="Angsana New" w:hAnsi="Angsana New"/>
          <w:b/>
          <w:sz w:val="28"/>
          <w:szCs w:val="28"/>
          <w:cs/>
        </w:rPr>
        <w:t>ร</w:t>
      </w:r>
    </w:p>
    <w:p w14:paraId="3A93E44E" w14:textId="3B2838C9" w:rsidR="00C35304" w:rsidRDefault="00C35304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11173D75" w14:textId="439D5B17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06BC53EE" w14:textId="01EC8B62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6AABF1BC" w14:textId="6165AFE9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151A5CBB" w14:textId="2F6438AB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32DEBD95" w14:textId="261BBF38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118382C4" w14:textId="7D3C4E40" w:rsidR="003F2947" w:rsidRDefault="003F2947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776103E7" w14:textId="3E20755F" w:rsidR="001B5451" w:rsidRPr="00A5247A" w:rsidRDefault="001B5451" w:rsidP="00214CEA">
      <w:pPr>
        <w:pStyle w:val="BodyText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rPr>
          <w:rFonts w:ascii="Angsana New" w:hAnsi="Angsana New"/>
          <w:bCs/>
          <w:sz w:val="28"/>
          <w:szCs w:val="28"/>
        </w:rPr>
      </w:pPr>
      <w:r w:rsidRPr="00A5247A">
        <w:rPr>
          <w:rFonts w:ascii="Angsana New" w:hAnsi="Angsana New"/>
          <w:bCs/>
          <w:sz w:val="28"/>
          <w:szCs w:val="28"/>
          <w:cs/>
        </w:rPr>
        <w:t>ลักษณะความสัมพันธ์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  <w:tblCaption w:val="5555"/>
      </w:tblPr>
      <w:tblGrid>
        <w:gridCol w:w="3119"/>
        <w:gridCol w:w="1468"/>
        <w:gridCol w:w="4485"/>
      </w:tblGrid>
      <w:tr w:rsidR="001B5451" w:rsidRPr="00A5247A" w14:paraId="593569D2" w14:textId="77777777" w:rsidTr="00324932">
        <w:trPr>
          <w:trHeight w:val="19"/>
        </w:trPr>
        <w:tc>
          <w:tcPr>
            <w:tcW w:w="3119" w:type="dxa"/>
            <w:shd w:val="clear" w:color="auto" w:fill="auto"/>
          </w:tcPr>
          <w:p w14:paraId="5FDF9EDD" w14:textId="77777777" w:rsidR="001B5451" w:rsidRPr="00A5247A" w:rsidRDefault="001B545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68" w:type="dxa"/>
            <w:shd w:val="clear" w:color="auto" w:fill="auto"/>
          </w:tcPr>
          <w:p w14:paraId="20DE7E7F" w14:textId="77777777" w:rsidR="001B5451" w:rsidRPr="00A5247A" w:rsidRDefault="001B5451" w:rsidP="00324932">
            <w:pPr>
              <w:pStyle w:val="BodyText"/>
              <w:tabs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12A78B6E" w14:textId="77777777" w:rsidR="001B5451" w:rsidRPr="00A5247A" w:rsidRDefault="001B5451" w:rsidP="00324932">
            <w:pPr>
              <w:pStyle w:val="BodyText"/>
              <w:tabs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85" w:type="dxa"/>
            <w:shd w:val="clear" w:color="auto" w:fill="auto"/>
          </w:tcPr>
          <w:p w14:paraId="409CC4C4" w14:textId="77777777" w:rsidR="001B5451" w:rsidRPr="00A5247A" w:rsidRDefault="001B5451" w:rsidP="00324932">
            <w:pPr>
              <w:pStyle w:val="BodyText"/>
              <w:tabs>
                <w:tab w:val="clear" w:pos="454"/>
                <w:tab w:val="left" w:pos="149"/>
                <w:tab w:val="left" w:pos="8550"/>
              </w:tabs>
              <w:spacing w:after="0" w:line="240" w:lineRule="auto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B5451" w:rsidRPr="00A5247A" w14:paraId="05B3548F" w14:textId="77777777" w:rsidTr="008334CF">
        <w:trPr>
          <w:trHeight w:val="408"/>
        </w:trPr>
        <w:tc>
          <w:tcPr>
            <w:tcW w:w="3119" w:type="dxa"/>
            <w:shd w:val="clear" w:color="auto" w:fill="auto"/>
            <w:vAlign w:val="bottom"/>
          </w:tcPr>
          <w:p w14:paraId="7129763A" w14:textId="52640BAE" w:rsidR="001B5451" w:rsidRPr="00A5247A" w:rsidRDefault="001B545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บีเอส มายโค ไบโอเทค จำกัด</w:t>
            </w:r>
            <w:r w:rsidR="00324932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EA98036" w14:textId="77777777" w:rsidR="001B5451" w:rsidRPr="00A5247A" w:rsidRDefault="001B545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27A87C3F" w14:textId="6C66E95D" w:rsidR="001B5451" w:rsidRPr="00A5247A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</w:tr>
      <w:tr w:rsidR="001B5451" w:rsidRPr="00A5247A" w14:paraId="53AA8CD9" w14:textId="77777777" w:rsidTr="00324932">
        <w:trPr>
          <w:trHeight w:val="19"/>
        </w:trPr>
        <w:tc>
          <w:tcPr>
            <w:tcW w:w="3119" w:type="dxa"/>
            <w:shd w:val="clear" w:color="auto" w:fill="auto"/>
            <w:vAlign w:val="bottom"/>
          </w:tcPr>
          <w:p w14:paraId="4BBF92FE" w14:textId="77777777" w:rsidR="001B5451" w:rsidRPr="00A5247A" w:rsidRDefault="001B5451" w:rsidP="00214CEA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76F816" w14:textId="77777777" w:rsidR="001B5451" w:rsidRPr="00A5247A" w:rsidRDefault="001B545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6218275A" w14:textId="77777777" w:rsidR="001B5451" w:rsidRPr="00A5247A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</w:tr>
      <w:tr w:rsidR="001B5451" w:rsidRPr="00A5247A" w14:paraId="3F253744" w14:textId="77777777" w:rsidTr="00324932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50EA42EA" w14:textId="77777777" w:rsidR="001B5451" w:rsidRPr="00A5247A" w:rsidRDefault="001B5451" w:rsidP="00214CEA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615DBEE" w14:textId="77777777" w:rsidR="001B5451" w:rsidRPr="00A5247A" w:rsidRDefault="001B545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4FA319E5" w14:textId="77777777" w:rsidR="001B5451" w:rsidRPr="00A5247A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</w:tr>
      <w:tr w:rsidR="00194558" w:rsidRPr="00A5247A" w14:paraId="3DF70BAE" w14:textId="77777777" w:rsidTr="00324932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0304301E" w14:textId="3C0B71C5" w:rsidR="00194558" w:rsidRPr="00A5247A" w:rsidRDefault="00194558" w:rsidP="00C35304">
            <w:pPr>
              <w:pStyle w:val="BodyText"/>
              <w:tabs>
                <w:tab w:val="clear" w:pos="227"/>
                <w:tab w:val="left" w:pos="8550"/>
              </w:tabs>
              <w:spacing w:after="0" w:line="240" w:lineRule="auto"/>
              <w:ind w:left="314" w:hanging="28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เอ.พี.ดับเบิลยู.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br/>
              <w:t>อินเตอร์เนชั่นแนล จำกัด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B6AFC9" w14:textId="7B5812A2" w:rsidR="00194558" w:rsidRPr="00A5247A" w:rsidRDefault="00194558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48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45829766" w14:textId="6C60E71B" w:rsidR="00194558" w:rsidRPr="00A5247A" w:rsidRDefault="00194558" w:rsidP="00194558">
            <w:pPr>
              <w:pStyle w:val="BodyText"/>
              <w:tabs>
                <w:tab w:val="left" w:pos="149"/>
                <w:tab w:val="left" w:pos="8550"/>
              </w:tabs>
              <w:spacing w:after="0" w:line="480" w:lineRule="auto"/>
              <w:ind w:left="149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บริษัทย่อย</w:t>
            </w:r>
          </w:p>
        </w:tc>
      </w:tr>
      <w:tr w:rsidR="00C35304" w:rsidRPr="00A5247A" w14:paraId="146B76C1" w14:textId="77777777" w:rsidTr="00324932">
        <w:trPr>
          <w:trHeight w:val="19"/>
        </w:trPr>
        <w:tc>
          <w:tcPr>
            <w:tcW w:w="3119" w:type="dxa"/>
            <w:shd w:val="clear" w:color="auto" w:fill="auto"/>
          </w:tcPr>
          <w:p w14:paraId="287450C2" w14:textId="77777777" w:rsidR="00C35304" w:rsidRPr="00DC69A1" w:rsidRDefault="00C35304" w:rsidP="00C35304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68" w:type="dxa"/>
            <w:shd w:val="clear" w:color="auto" w:fill="auto"/>
          </w:tcPr>
          <w:p w14:paraId="114AD92D" w14:textId="77777777" w:rsidR="00C35304" w:rsidRPr="00DC69A1" w:rsidRDefault="00C35304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7F7A5DBF" w14:textId="77777777" w:rsidR="00C35304" w:rsidRPr="00DC69A1" w:rsidRDefault="00C35304" w:rsidP="00FC7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right="-111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DC69A1" w:rsidRPr="00A5247A" w14:paraId="0E2ABC7A" w14:textId="77777777" w:rsidTr="00324932">
        <w:trPr>
          <w:trHeight w:val="19"/>
        </w:trPr>
        <w:tc>
          <w:tcPr>
            <w:tcW w:w="3119" w:type="dxa"/>
            <w:shd w:val="clear" w:color="auto" w:fill="auto"/>
          </w:tcPr>
          <w:p w14:paraId="1C827C79" w14:textId="5C3F0930" w:rsidR="00DC69A1" w:rsidRPr="00273215" w:rsidRDefault="00DC69A1" w:rsidP="00DC69A1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73215">
              <w:rPr>
                <w:rFonts w:ascii="Angsana New" w:hAnsi="Angsana New" w:hint="cs"/>
                <w:sz w:val="28"/>
                <w:szCs w:val="28"/>
                <w:cs/>
              </w:rPr>
              <w:t>นางสาวณิชกานต์</w:t>
            </w:r>
            <w:r w:rsidRPr="0027321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3215">
              <w:rPr>
                <w:rFonts w:ascii="Angsana New" w:hAnsi="Angsana New" w:hint="cs"/>
                <w:sz w:val="28"/>
                <w:szCs w:val="28"/>
                <w:cs/>
              </w:rPr>
              <w:t>ชาญธนสิริกุล</w:t>
            </w:r>
          </w:p>
        </w:tc>
        <w:tc>
          <w:tcPr>
            <w:tcW w:w="1468" w:type="dxa"/>
            <w:shd w:val="clear" w:color="auto" w:fill="auto"/>
          </w:tcPr>
          <w:p w14:paraId="54EDF450" w14:textId="49679618" w:rsidR="00DC69A1" w:rsidRPr="00DC69A1" w:rsidRDefault="00DC69A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47C29068" w14:textId="69BC6505" w:rsidR="00DC69A1" w:rsidRPr="00DC69A1" w:rsidRDefault="00DC69A1" w:rsidP="00DC6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right="-111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DC69A1" w:rsidRPr="00A5247A" w14:paraId="7EA86CA9" w14:textId="77777777" w:rsidTr="00324932">
        <w:trPr>
          <w:trHeight w:val="217"/>
        </w:trPr>
        <w:tc>
          <w:tcPr>
            <w:tcW w:w="3119" w:type="dxa"/>
            <w:shd w:val="clear" w:color="auto" w:fill="auto"/>
            <w:vAlign w:val="bottom"/>
          </w:tcPr>
          <w:p w14:paraId="5DC87505" w14:textId="0170CE38" w:rsidR="00DC69A1" w:rsidRPr="00273215" w:rsidRDefault="00DC69A1" w:rsidP="00DC69A1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73215">
              <w:rPr>
                <w:rFonts w:ascii="Angsana New" w:hAnsi="Angsana New"/>
                <w:b/>
                <w:sz w:val="28"/>
                <w:szCs w:val="28"/>
                <w:cs/>
              </w:rPr>
              <w:t>นางสาว</w:t>
            </w:r>
            <w:r w:rsidRPr="00273215">
              <w:rPr>
                <w:rFonts w:ascii="Angsana New" w:hAnsi="Angsana New" w:hint="cs"/>
                <w:b/>
                <w:sz w:val="28"/>
                <w:szCs w:val="28"/>
                <w:cs/>
              </w:rPr>
              <w:t>สุนิสา จิรวุฒิกุล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E3E3374" w14:textId="77777777" w:rsidR="00DC69A1" w:rsidRPr="00DC69A1" w:rsidRDefault="00DC69A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  <w:tab w:val="left" w:pos="601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6348E5E5" w14:textId="77777777" w:rsidR="00DC69A1" w:rsidRPr="00DC69A1" w:rsidRDefault="00DC69A1" w:rsidP="00DC6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left="149" w:right="-111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DC69A1" w:rsidRPr="00A5247A" w14:paraId="42766779" w14:textId="77777777" w:rsidTr="00324932">
        <w:trPr>
          <w:trHeight w:val="64"/>
        </w:trPr>
        <w:tc>
          <w:tcPr>
            <w:tcW w:w="3119" w:type="dxa"/>
            <w:shd w:val="clear" w:color="auto" w:fill="auto"/>
            <w:vAlign w:val="bottom"/>
          </w:tcPr>
          <w:p w14:paraId="5E8C2D7E" w14:textId="77777777" w:rsidR="00DC69A1" w:rsidRPr="00273215" w:rsidRDefault="00DC69A1" w:rsidP="00DC69A1">
            <w:pPr>
              <w:pStyle w:val="BodyText"/>
              <w:tabs>
                <w:tab w:val="left" w:pos="8550"/>
              </w:tabs>
              <w:spacing w:after="0" w:line="240" w:lineRule="auto"/>
              <w:ind w:left="3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73215">
              <w:rPr>
                <w:rFonts w:ascii="Angsana New" w:hAnsi="Angsana New"/>
                <w:b/>
                <w:sz w:val="28"/>
                <w:szCs w:val="28"/>
                <w:cs/>
              </w:rPr>
              <w:t>บริษัท มณีอุดมสุข จำกัด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2BA1463" w14:textId="77777777" w:rsidR="00DC69A1" w:rsidRPr="00DC69A1" w:rsidRDefault="00DC69A1" w:rsidP="0032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85" w:type="dxa"/>
            <w:shd w:val="clear" w:color="auto" w:fill="auto"/>
            <w:vAlign w:val="bottom"/>
          </w:tcPr>
          <w:p w14:paraId="77ACFD18" w14:textId="77777777" w:rsidR="00DC69A1" w:rsidRPr="00DC69A1" w:rsidRDefault="00DC69A1" w:rsidP="00DC69A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b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</w:tbl>
    <w:p w14:paraId="2525E98D" w14:textId="7CD73D12" w:rsidR="001B5451" w:rsidRPr="00A5247A" w:rsidRDefault="001B5451" w:rsidP="00A468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line="240" w:lineRule="auto"/>
        <w:ind w:left="851"/>
        <w:rPr>
          <w:rFonts w:ascii="Angsana New" w:hAnsi="Angsana New"/>
          <w:bCs/>
          <w:sz w:val="28"/>
          <w:szCs w:val="28"/>
          <w:cs/>
        </w:rPr>
      </w:pPr>
      <w:r w:rsidRPr="00A5247A">
        <w:rPr>
          <w:rFonts w:ascii="Angsana New" w:hAnsi="Angsana New"/>
          <w:bCs/>
          <w:sz w:val="28"/>
          <w:szCs w:val="28"/>
          <w:cs/>
        </w:rPr>
        <w:t>นโยบายการกำหนดราคา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260"/>
        <w:gridCol w:w="5812"/>
      </w:tblGrid>
      <w:tr w:rsidR="008D29EB" w:rsidRPr="00A5247A" w14:paraId="289669AF" w14:textId="77777777" w:rsidTr="00177824">
        <w:tc>
          <w:tcPr>
            <w:tcW w:w="3260" w:type="dxa"/>
          </w:tcPr>
          <w:p w14:paraId="3A7D9F3D" w14:textId="77777777" w:rsidR="008D29EB" w:rsidRPr="00A5247A" w:rsidRDefault="008D29EB" w:rsidP="00177824">
            <w:pPr>
              <w:pStyle w:val="BodyText"/>
              <w:tabs>
                <w:tab w:val="clear" w:pos="227"/>
                <w:tab w:val="clear" w:pos="454"/>
                <w:tab w:val="left" w:pos="8550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812" w:type="dxa"/>
          </w:tcPr>
          <w:p w14:paraId="008C7CA5" w14:textId="77777777" w:rsidR="008D29EB" w:rsidRPr="00A5247A" w:rsidRDefault="008D29EB" w:rsidP="008D29EB">
            <w:pPr>
              <w:pStyle w:val="BodyText"/>
              <w:tabs>
                <w:tab w:val="clear" w:pos="227"/>
                <w:tab w:val="clear" w:pos="454"/>
                <w:tab w:val="left" w:pos="175"/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29EB" w:rsidRPr="00A5247A" w14:paraId="21E8C00F" w14:textId="77777777" w:rsidTr="009B722D">
        <w:tc>
          <w:tcPr>
            <w:tcW w:w="3260" w:type="dxa"/>
            <w:shd w:val="clear" w:color="auto" w:fill="auto"/>
          </w:tcPr>
          <w:p w14:paraId="2D613914" w14:textId="4DA04256" w:rsidR="008D29EB" w:rsidRPr="00A5247A" w:rsidRDefault="00614860" w:rsidP="00177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812" w:type="dxa"/>
            <w:shd w:val="clear" w:color="auto" w:fill="auto"/>
          </w:tcPr>
          <w:p w14:paraId="346BAD6B" w14:textId="6D93C965" w:rsidR="008D29EB" w:rsidRPr="00A5247A" w:rsidRDefault="00614860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กำหนดราคาตาม 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Price List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หักส่วนลดที่ตกลงกัน</w:t>
            </w:r>
          </w:p>
        </w:tc>
      </w:tr>
      <w:tr w:rsidR="008D29EB" w:rsidRPr="00A5247A" w14:paraId="3982B511" w14:textId="77777777" w:rsidTr="00177824">
        <w:tc>
          <w:tcPr>
            <w:tcW w:w="3260" w:type="dxa"/>
          </w:tcPr>
          <w:p w14:paraId="4CD0F6F6" w14:textId="55C758BE" w:rsidR="008D29EB" w:rsidRPr="00A5247A" w:rsidRDefault="008D29EB" w:rsidP="00177824">
            <w:pPr>
              <w:pStyle w:val="BodyText"/>
              <w:tabs>
                <w:tab w:val="clear" w:pos="2807"/>
                <w:tab w:val="left" w:pos="2904"/>
                <w:tab w:val="left" w:pos="8550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รายได้ค่าเช่า</w:t>
            </w:r>
            <w:r w:rsidR="00614860" w:rsidRPr="00A5247A">
              <w:rPr>
                <w:rFonts w:ascii="Angsana New" w:hAnsi="Angsana New"/>
                <w:b/>
                <w:sz w:val="28"/>
                <w:szCs w:val="28"/>
                <w:cs/>
              </w:rPr>
              <w:t>และค่าบริการ</w:t>
            </w:r>
          </w:p>
        </w:tc>
        <w:tc>
          <w:tcPr>
            <w:tcW w:w="5812" w:type="dxa"/>
          </w:tcPr>
          <w:p w14:paraId="7D22C23E" w14:textId="77777777" w:rsidR="008D29EB" w:rsidRPr="00A5247A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ราคาตามที่ตกลงร่วมกันตามสัญญา</w:t>
            </w:r>
          </w:p>
        </w:tc>
      </w:tr>
      <w:tr w:rsidR="008D29EB" w:rsidRPr="00A5247A" w14:paraId="7A3B270D" w14:textId="77777777" w:rsidTr="009B722D">
        <w:tc>
          <w:tcPr>
            <w:tcW w:w="3260" w:type="dxa"/>
            <w:shd w:val="clear" w:color="auto" w:fill="auto"/>
          </w:tcPr>
          <w:p w14:paraId="1F3E77CC" w14:textId="1701C2E8" w:rsidR="008D29EB" w:rsidRPr="00A5247A" w:rsidRDefault="008D29EB" w:rsidP="00177824">
            <w:pPr>
              <w:pStyle w:val="BodyText"/>
              <w:tabs>
                <w:tab w:val="left" w:pos="8550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ดอกเบี้ยรับ</w:t>
            </w:r>
            <w:r w:rsidR="00AA35AC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D33B3F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5812" w:type="dxa"/>
            <w:shd w:val="clear" w:color="auto" w:fill="auto"/>
          </w:tcPr>
          <w:p w14:paraId="54C08F02" w14:textId="616A8BCB" w:rsidR="008D29EB" w:rsidRPr="00A5247A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/>
              <w:ind w:left="31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DC69A1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38513C" w:rsidRPr="00DC69A1">
              <w:rPr>
                <w:rFonts w:ascii="Angsana New" w:hAnsi="Angsana New"/>
                <w:sz w:val="28"/>
                <w:szCs w:val="28"/>
              </w:rPr>
              <w:t>6.8</w:t>
            </w:r>
            <w:r w:rsidR="00D731EB">
              <w:rPr>
                <w:rFonts w:ascii="Angsana New" w:hAnsi="Angsana New"/>
                <w:sz w:val="28"/>
                <w:szCs w:val="28"/>
              </w:rPr>
              <w:t>4</w:t>
            </w:r>
            <w:r w:rsidR="0038513C" w:rsidRPr="00DC69A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C69A1">
              <w:rPr>
                <w:rFonts w:ascii="Angsana New" w:hAnsi="Angsana New"/>
                <w:sz w:val="28"/>
                <w:szCs w:val="28"/>
              </w:rPr>
              <w:t>7.</w:t>
            </w:r>
            <w:r w:rsidR="00F74394" w:rsidRPr="00DC69A1">
              <w:rPr>
                <w:rFonts w:ascii="Angsana New" w:hAnsi="Angsana New"/>
                <w:sz w:val="28"/>
                <w:szCs w:val="28"/>
              </w:rPr>
              <w:t>4</w:t>
            </w:r>
            <w:r w:rsidRPr="00DC69A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C69A1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D29EB" w:rsidRPr="00A5247A" w14:paraId="4A21C747" w14:textId="77777777" w:rsidTr="00177824">
        <w:tc>
          <w:tcPr>
            <w:tcW w:w="3260" w:type="dxa"/>
            <w:shd w:val="clear" w:color="auto" w:fill="auto"/>
          </w:tcPr>
          <w:p w14:paraId="4A560A12" w14:textId="77777777" w:rsidR="008D29EB" w:rsidRPr="00A5247A" w:rsidRDefault="008D29EB" w:rsidP="00177824">
            <w:pPr>
              <w:pStyle w:val="BodyText"/>
              <w:tabs>
                <w:tab w:val="left" w:pos="8550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12" w:type="dxa"/>
            <w:shd w:val="clear" w:color="auto" w:fill="auto"/>
          </w:tcPr>
          <w:p w14:paraId="157F27AD" w14:textId="65139D02" w:rsidR="008D29EB" w:rsidRPr="00A5247A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/>
              <w:ind w:left="31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8737DD">
              <w:rPr>
                <w:rFonts w:ascii="Angsana New" w:hAnsi="Angsana New"/>
                <w:sz w:val="28"/>
                <w:szCs w:val="28"/>
              </w:rPr>
              <w:t xml:space="preserve">6.84 - </w:t>
            </w:r>
            <w:r w:rsidR="00EA12A2" w:rsidRPr="00A5247A">
              <w:rPr>
                <w:rFonts w:ascii="Angsana New" w:hAnsi="Angsana New"/>
                <w:sz w:val="28"/>
                <w:szCs w:val="28"/>
              </w:rPr>
              <w:t>7</w:t>
            </w:r>
            <w:r w:rsidR="00644E77" w:rsidRPr="00A524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="00EA12A2" w:rsidRPr="00A5247A">
              <w:rPr>
                <w:rFonts w:ascii="Angsana New" w:hAnsi="Angsana New"/>
                <w:sz w:val="28"/>
                <w:szCs w:val="28"/>
              </w:rPr>
              <w:t>0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D29EB" w:rsidRPr="00A5247A" w14:paraId="34AC4489" w14:textId="77777777" w:rsidTr="00177824">
        <w:tc>
          <w:tcPr>
            <w:tcW w:w="3260" w:type="dxa"/>
          </w:tcPr>
          <w:p w14:paraId="0CE6C7D0" w14:textId="77777777" w:rsidR="008D29EB" w:rsidRPr="00A5247A" w:rsidRDefault="008D29EB" w:rsidP="00177824">
            <w:pPr>
              <w:pStyle w:val="BodyText"/>
              <w:tabs>
                <w:tab w:val="left" w:pos="8550"/>
              </w:tabs>
              <w:spacing w:after="0" w:line="240" w:lineRule="auto"/>
              <w:ind w:left="67" w:hanging="3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12" w:type="dxa"/>
          </w:tcPr>
          <w:p w14:paraId="76FF2145" w14:textId="7C0EC707" w:rsidR="008D29EB" w:rsidRPr="00A5247A" w:rsidRDefault="008D29EB" w:rsidP="001C05D4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ตามหลักเกณฑ์ ที่กำหนดโดยคณะกรรมการสรรหาและพิจารณาผลตอบแทนตามหลักเกณฑ์ที่บริษัทกำหนด</w:t>
            </w:r>
          </w:p>
        </w:tc>
      </w:tr>
    </w:tbl>
    <w:p w14:paraId="6EA52A86" w14:textId="072E01F0" w:rsidR="00D33B3F" w:rsidRPr="00D33B3F" w:rsidRDefault="00D33B3F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  <w:cs/>
        </w:rPr>
      </w:pPr>
      <w:r>
        <w:rPr>
          <w:rFonts w:ascii="Angsana New" w:hAnsi="Angsana New"/>
          <w:bCs/>
          <w:sz w:val="28"/>
          <w:szCs w:val="28"/>
        </w:rPr>
        <w:t xml:space="preserve">* </w:t>
      </w:r>
      <w:r>
        <w:rPr>
          <w:rFonts w:ascii="Angsana New" w:hAnsi="Angsana New" w:hint="cs"/>
          <w:b/>
          <w:sz w:val="28"/>
          <w:szCs w:val="28"/>
          <w:cs/>
        </w:rPr>
        <w:t>สิ้นสุดความสัมพันธ์ เมื่อวันที่</w:t>
      </w:r>
      <w:r>
        <w:rPr>
          <w:rFonts w:ascii="Angsana New" w:hAnsi="Angsana New"/>
          <w:b/>
          <w:sz w:val="28"/>
          <w:szCs w:val="28"/>
        </w:rPr>
        <w:t xml:space="preserve"> </w:t>
      </w:r>
      <w:r w:rsidRPr="00D33B3F">
        <w:rPr>
          <w:rFonts w:ascii="Angsana New" w:hAnsi="Angsana New"/>
          <w:bCs/>
          <w:sz w:val="28"/>
          <w:szCs w:val="28"/>
        </w:rPr>
        <w:t>28</w:t>
      </w:r>
      <w:r w:rsidRPr="00D33B3F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Pr="00D33B3F">
        <w:rPr>
          <w:rFonts w:ascii="Angsana New" w:hAnsi="Angsana New" w:hint="cs"/>
          <w:b/>
          <w:sz w:val="28"/>
          <w:szCs w:val="28"/>
          <w:cs/>
        </w:rPr>
        <w:t>ธันวาคม</w:t>
      </w:r>
      <w:r w:rsidRPr="00D33B3F">
        <w:rPr>
          <w:rFonts w:ascii="Angsana New" w:hAnsi="Angsana New"/>
          <w:bCs/>
          <w:sz w:val="28"/>
          <w:szCs w:val="28"/>
        </w:rPr>
        <w:t xml:space="preserve"> 2564</w:t>
      </w:r>
      <w:r>
        <w:rPr>
          <w:rFonts w:ascii="Angsana New" w:hAnsi="Angsana New" w:hint="cs"/>
          <w:b/>
          <w:sz w:val="28"/>
          <w:szCs w:val="28"/>
          <w:cs/>
        </w:rPr>
        <w:t xml:space="preserve"> เนื่องจากการขายบริษัท</w:t>
      </w:r>
    </w:p>
    <w:p w14:paraId="1DFAD9E0" w14:textId="194B0901" w:rsidR="00DC4AA3" w:rsidRDefault="00D33B3F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  <w:r>
        <w:rPr>
          <w:rFonts w:ascii="Angsana New" w:hAnsi="Angsana New"/>
          <w:bCs/>
          <w:sz w:val="28"/>
          <w:szCs w:val="28"/>
        </w:rPr>
        <w:t>*</w:t>
      </w:r>
      <w:r w:rsidR="00AA35AC">
        <w:rPr>
          <w:rFonts w:ascii="Angsana New" w:hAnsi="Angsana New"/>
          <w:bCs/>
          <w:sz w:val="28"/>
          <w:szCs w:val="28"/>
        </w:rPr>
        <w:t>*</w:t>
      </w:r>
      <w:r>
        <w:rPr>
          <w:rFonts w:ascii="Angsana New" w:hAnsi="Angsana New"/>
          <w:bCs/>
          <w:sz w:val="28"/>
          <w:szCs w:val="28"/>
        </w:rPr>
        <w:t xml:space="preserve"> </w:t>
      </w:r>
      <w:r w:rsidR="00AA35AC" w:rsidRPr="00AA35AC">
        <w:rPr>
          <w:rFonts w:ascii="Angsana New" w:hAnsi="Angsana New" w:hint="cs"/>
          <w:b/>
          <w:sz w:val="28"/>
          <w:szCs w:val="28"/>
          <w:cs/>
        </w:rPr>
        <w:t>รายการเหล่านี้ได้รวมรายการของบริษัท บ</w:t>
      </w:r>
      <w:r w:rsidR="00AA35AC">
        <w:rPr>
          <w:rFonts w:ascii="Angsana New" w:hAnsi="Angsana New" w:hint="cs"/>
          <w:b/>
          <w:sz w:val="28"/>
          <w:szCs w:val="28"/>
          <w:cs/>
        </w:rPr>
        <w:t>ี</w:t>
      </w:r>
      <w:r w:rsidR="00AA35AC" w:rsidRPr="00AA35AC">
        <w:rPr>
          <w:rFonts w:ascii="Angsana New" w:hAnsi="Angsana New" w:hint="cs"/>
          <w:b/>
          <w:sz w:val="28"/>
          <w:szCs w:val="28"/>
          <w:cs/>
        </w:rPr>
        <w:t xml:space="preserve">เอส มายโค ไบโอเทค จำกัด จนถึงวันที่ </w:t>
      </w:r>
      <w:r w:rsidR="00A76B48" w:rsidRPr="00D640F8">
        <w:rPr>
          <w:rFonts w:ascii="Angsana New" w:hAnsi="Angsana New" w:hint="cs"/>
          <w:bCs/>
          <w:sz w:val="28"/>
          <w:szCs w:val="28"/>
        </w:rPr>
        <w:t>28</w:t>
      </w:r>
      <w:r w:rsidR="00AA35AC" w:rsidRPr="00DC69A1">
        <w:rPr>
          <w:rFonts w:ascii="Angsana New" w:hAnsi="Angsana New"/>
          <w:b/>
          <w:sz w:val="28"/>
          <w:szCs w:val="28"/>
        </w:rPr>
        <w:t xml:space="preserve"> </w:t>
      </w:r>
      <w:r w:rsidR="00AA35AC" w:rsidRPr="00AA35AC">
        <w:rPr>
          <w:rFonts w:ascii="Angsana New" w:hAnsi="Angsana New" w:hint="cs"/>
          <w:b/>
          <w:sz w:val="28"/>
          <w:szCs w:val="28"/>
          <w:cs/>
        </w:rPr>
        <w:t xml:space="preserve">ธันวาคม </w:t>
      </w:r>
      <w:r w:rsidR="00AA35AC" w:rsidRPr="00AA35AC">
        <w:rPr>
          <w:rFonts w:ascii="Angsana New" w:hAnsi="Angsana New"/>
          <w:bCs/>
          <w:sz w:val="28"/>
          <w:szCs w:val="28"/>
        </w:rPr>
        <w:t>2564</w:t>
      </w:r>
      <w:r w:rsidR="00AA35AC" w:rsidRPr="00AA35AC">
        <w:rPr>
          <w:rFonts w:ascii="Angsana New" w:hAnsi="Angsana New"/>
          <w:b/>
          <w:sz w:val="28"/>
          <w:szCs w:val="28"/>
        </w:rPr>
        <w:t xml:space="preserve"> </w:t>
      </w:r>
      <w:r w:rsidR="00AA35AC" w:rsidRPr="00AA35AC">
        <w:rPr>
          <w:rFonts w:ascii="Angsana New" w:hAnsi="Angsana New" w:hint="cs"/>
          <w:b/>
          <w:sz w:val="28"/>
          <w:szCs w:val="28"/>
          <w:cs/>
        </w:rPr>
        <w:t>ซึ่งเป็นวันที่เสียอำนาจควบคุมในบริษัทย่อย</w:t>
      </w:r>
    </w:p>
    <w:p w14:paraId="348EA6F7" w14:textId="5FA81730" w:rsidR="00C35304" w:rsidRDefault="00C35304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</w:p>
    <w:p w14:paraId="4E8E74E3" w14:textId="4A270A3F" w:rsidR="00C35304" w:rsidRDefault="00C35304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</w:p>
    <w:p w14:paraId="6A0099DF" w14:textId="31D87FDE" w:rsidR="00C35304" w:rsidRDefault="00C35304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</w:p>
    <w:p w14:paraId="59AE39EB" w14:textId="77777777" w:rsidR="00DC69A1" w:rsidRDefault="00DC69A1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</w:p>
    <w:p w14:paraId="6EB6C723" w14:textId="77777777" w:rsidR="006C5BFC" w:rsidRDefault="006C5BFC" w:rsidP="00AA35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sz w:val="28"/>
          <w:szCs w:val="28"/>
        </w:rPr>
      </w:pPr>
    </w:p>
    <w:p w14:paraId="29AB6C04" w14:textId="5E37CE86" w:rsidR="006C3B2A" w:rsidRPr="00A5247A" w:rsidRDefault="00B2744B" w:rsidP="00203AC5">
      <w:pPr>
        <w:pStyle w:val="BodyText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rPr>
          <w:rFonts w:ascii="Angsana New" w:hAnsi="Angsana New"/>
          <w:bCs/>
          <w:sz w:val="28"/>
          <w:szCs w:val="28"/>
        </w:rPr>
      </w:pPr>
      <w:r w:rsidRPr="00A5247A">
        <w:rPr>
          <w:rFonts w:ascii="Angsana New" w:hAnsi="Angsana New"/>
          <w:bCs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2700CA" w:rsidRPr="00A5247A">
        <w:rPr>
          <w:rFonts w:ascii="Angsana New" w:hAnsi="Angsana New"/>
          <w:bCs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bCs/>
          <w:sz w:val="28"/>
          <w:szCs w:val="28"/>
          <w:cs/>
        </w:rPr>
        <w:t xml:space="preserve">สำหรับปีสิ้นสุดวันที่ </w:t>
      </w:r>
      <w:r w:rsidRPr="00A5247A">
        <w:rPr>
          <w:rFonts w:ascii="Angsana New" w:hAnsi="Angsana New"/>
          <w:b/>
          <w:sz w:val="28"/>
          <w:szCs w:val="28"/>
        </w:rPr>
        <w:t>3</w:t>
      </w:r>
      <w:r w:rsidR="00F74394">
        <w:rPr>
          <w:rFonts w:ascii="Angsana New" w:hAnsi="Angsana New"/>
          <w:b/>
          <w:sz w:val="28"/>
          <w:szCs w:val="28"/>
        </w:rPr>
        <w:t>1</w:t>
      </w:r>
      <w:r w:rsidRPr="00A5247A">
        <w:rPr>
          <w:rFonts w:ascii="Angsana New" w:hAnsi="Angsana New"/>
          <w:bCs/>
          <w:sz w:val="28"/>
          <w:szCs w:val="28"/>
        </w:rPr>
        <w:t xml:space="preserve"> </w:t>
      </w:r>
      <w:r w:rsidRPr="00A5247A">
        <w:rPr>
          <w:rFonts w:ascii="Angsana New" w:hAnsi="Angsana New"/>
          <w:bCs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b/>
          <w:sz w:val="28"/>
          <w:szCs w:val="28"/>
        </w:rPr>
        <w:t>256</w:t>
      </w:r>
      <w:r w:rsidR="00F74394">
        <w:rPr>
          <w:rFonts w:ascii="Angsana New" w:hAnsi="Angsana New"/>
          <w:b/>
          <w:sz w:val="28"/>
          <w:szCs w:val="28"/>
        </w:rPr>
        <w:t>4</w:t>
      </w:r>
      <w:r w:rsidRPr="00A5247A">
        <w:rPr>
          <w:rFonts w:ascii="Angsana New" w:hAnsi="Angsana New"/>
          <w:bCs/>
          <w:sz w:val="28"/>
          <w:szCs w:val="28"/>
        </w:rPr>
        <w:t xml:space="preserve"> </w:t>
      </w:r>
      <w:r w:rsidRPr="00A5247A">
        <w:rPr>
          <w:rFonts w:ascii="Angsana New" w:hAnsi="Angsana New"/>
          <w:bCs/>
          <w:sz w:val="28"/>
          <w:szCs w:val="28"/>
          <w:cs/>
        </w:rPr>
        <w:t xml:space="preserve">และ </w:t>
      </w:r>
      <w:r w:rsidRPr="00A5247A">
        <w:rPr>
          <w:rFonts w:ascii="Angsana New" w:hAnsi="Angsana New"/>
          <w:b/>
          <w:sz w:val="28"/>
          <w:szCs w:val="28"/>
        </w:rPr>
        <w:t>256</w:t>
      </w:r>
      <w:r w:rsidR="00E141B3" w:rsidRPr="00A5247A">
        <w:rPr>
          <w:rFonts w:ascii="Angsana New" w:hAnsi="Angsana New"/>
          <w:b/>
          <w:sz w:val="28"/>
          <w:szCs w:val="28"/>
        </w:rPr>
        <w:t>3</w:t>
      </w:r>
      <w:r w:rsidR="00776540" w:rsidRPr="00A5247A">
        <w:rPr>
          <w:rFonts w:ascii="Angsana New" w:hAnsi="Angsana New"/>
          <w:bCs/>
          <w:sz w:val="28"/>
          <w:szCs w:val="28"/>
        </w:rPr>
        <w:t xml:space="preserve"> </w:t>
      </w:r>
      <w:r w:rsidR="00776540" w:rsidRPr="00A5247A">
        <w:rPr>
          <w:rFonts w:ascii="Angsana New" w:hAnsi="Angsana New"/>
          <w:bCs/>
          <w:sz w:val="28"/>
          <w:szCs w:val="28"/>
          <w:cs/>
        </w:rPr>
        <w:t>สรุปได้</w:t>
      </w:r>
      <w:r w:rsidRPr="00A5247A">
        <w:rPr>
          <w:rFonts w:ascii="Angsana New" w:hAnsi="Angsana New"/>
          <w:bCs/>
          <w:sz w:val="28"/>
          <w:szCs w:val="28"/>
          <w:cs/>
        </w:rPr>
        <w:t>ดังนี้</w:t>
      </w:r>
    </w:p>
    <w:tbl>
      <w:tblPr>
        <w:tblW w:w="9072" w:type="dxa"/>
        <w:tblInd w:w="709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23"/>
        <w:gridCol w:w="11"/>
      </w:tblGrid>
      <w:tr w:rsidR="00013002" w:rsidRPr="00A5247A" w14:paraId="02F9401F" w14:textId="77777777" w:rsidTr="00AF3551">
        <w:trPr>
          <w:gridAfter w:val="1"/>
          <w:wAfter w:w="11" w:type="dxa"/>
          <w:tblHeader/>
        </w:trPr>
        <w:tc>
          <w:tcPr>
            <w:tcW w:w="3686" w:type="dxa"/>
            <w:tcBorders>
              <w:top w:val="nil"/>
              <w:bottom w:val="nil"/>
            </w:tcBorders>
          </w:tcPr>
          <w:p w14:paraId="47D0E862" w14:textId="77777777" w:rsidR="00013002" w:rsidRPr="00A5247A" w:rsidRDefault="0001300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75" w:type="dxa"/>
            <w:gridSpan w:val="7"/>
            <w:tcBorders>
              <w:top w:val="nil"/>
              <w:bottom w:val="single" w:sz="4" w:space="0" w:color="auto"/>
            </w:tcBorders>
          </w:tcPr>
          <w:p w14:paraId="4A2B877A" w14:textId="4F5CCCF8" w:rsidR="00013002" w:rsidRPr="00A5247A" w:rsidRDefault="0001300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002" w:rsidRPr="00A5247A" w14:paraId="5F54D6A2" w14:textId="77777777" w:rsidTr="00311F91">
        <w:trPr>
          <w:tblHeader/>
        </w:trPr>
        <w:tc>
          <w:tcPr>
            <w:tcW w:w="3686" w:type="dxa"/>
            <w:tcBorders>
              <w:top w:val="nil"/>
              <w:bottom w:val="nil"/>
            </w:tcBorders>
          </w:tcPr>
          <w:p w14:paraId="5B95D7A9" w14:textId="77777777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7F54C0" w14:textId="3705F6CB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5E301E0" w14:textId="77777777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CBA3B9" w14:textId="7AD98875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03C" w:rsidRPr="00A5247A" w14:paraId="1ADEA11E" w14:textId="77777777" w:rsidTr="00AF3551">
        <w:trPr>
          <w:tblHeader/>
        </w:trPr>
        <w:tc>
          <w:tcPr>
            <w:tcW w:w="3686" w:type="dxa"/>
            <w:tcBorders>
              <w:top w:val="nil"/>
            </w:tcBorders>
          </w:tcPr>
          <w:p w14:paraId="2F1D8ED9" w14:textId="709197B5" w:rsidR="00013002" w:rsidRPr="00A5247A" w:rsidRDefault="00013002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2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FDED68" w14:textId="08E9BA30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897FB3" w14:textId="77777777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F4FCD2" w14:textId="128D64A1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93FBCE" w14:textId="77777777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52FB686" w14:textId="37A3F15D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</w:tcBorders>
          </w:tcPr>
          <w:p w14:paraId="3279FE5C" w14:textId="77777777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14:paraId="0D1FDFF0" w14:textId="7A162C16" w:rsidR="00013002" w:rsidRPr="00A5247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003C" w:rsidRPr="00A5247A" w14:paraId="61CF3152" w14:textId="77777777" w:rsidTr="00AF3551">
        <w:tc>
          <w:tcPr>
            <w:tcW w:w="3686" w:type="dxa"/>
          </w:tcPr>
          <w:p w14:paraId="4C01223F" w14:textId="77777777" w:rsidR="00013002" w:rsidRPr="00A5247A" w:rsidRDefault="00013002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8B979D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0443BE0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B9D20B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BBEFC0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E9670D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8233071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9064D45" w14:textId="77777777" w:rsidR="00013002" w:rsidRPr="00A5247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1B3" w:rsidRPr="00A5247A" w14:paraId="321F9E2C" w14:textId="77777777" w:rsidTr="00EC6311">
        <w:tc>
          <w:tcPr>
            <w:tcW w:w="3686" w:type="dxa"/>
          </w:tcPr>
          <w:p w14:paraId="64A40E26" w14:textId="0F056679" w:rsidR="00E141B3" w:rsidRPr="00A5247A" w:rsidRDefault="00644E77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</w:t>
            </w:r>
            <w:r w:rsidR="00156C9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1134" w:type="dxa"/>
            <w:shd w:val="clear" w:color="auto" w:fill="auto"/>
          </w:tcPr>
          <w:p w14:paraId="04BFAF36" w14:textId="67DF72C1" w:rsidR="00E141B3" w:rsidRPr="00A5247A" w:rsidRDefault="00644E77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8B15134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8526A2" w14:textId="5FBB6E6B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28008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A8EF31" w14:textId="153AC983" w:rsidR="00E141B3" w:rsidRPr="00A5247A" w:rsidRDefault="00EC6311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83" w:type="dxa"/>
          </w:tcPr>
          <w:p w14:paraId="70ED14D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244BD51" w14:textId="6861EBB4" w:rsidR="00E141B3" w:rsidRPr="00A5247A" w:rsidRDefault="00E141B3" w:rsidP="00644E77">
            <w:pPr>
              <w:pStyle w:val="acctfourfigures"/>
              <w:tabs>
                <w:tab w:val="clear" w:pos="765"/>
                <w:tab w:val="center" w:pos="459"/>
                <w:tab w:val="right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141B3" w:rsidRPr="00A5247A" w14:paraId="201EDCD0" w14:textId="77777777" w:rsidTr="00EC6311">
        <w:tc>
          <w:tcPr>
            <w:tcW w:w="3686" w:type="dxa"/>
          </w:tcPr>
          <w:p w14:paraId="0203DE59" w14:textId="7364D08F" w:rsidR="00E141B3" w:rsidRPr="00A5247A" w:rsidRDefault="000622E1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</w:t>
            </w:r>
            <w:r w:rsidR="00644E77"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34" w:type="dxa"/>
            <w:shd w:val="clear" w:color="auto" w:fill="auto"/>
          </w:tcPr>
          <w:p w14:paraId="6975A012" w14:textId="02423DF8" w:rsidR="00E141B3" w:rsidRPr="00A5247A" w:rsidRDefault="00644E77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08AC508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B5A35D" w14:textId="5A2A1472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4149105C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0570A4" w14:textId="1C8F12C5" w:rsidR="00E141B3" w:rsidRPr="00A5247A" w:rsidRDefault="00A76B48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EC631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83" w:type="dxa"/>
          </w:tcPr>
          <w:p w14:paraId="0ABF078B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D91094E" w14:textId="740427F0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E141B3" w:rsidRPr="00A5247A" w14:paraId="1008C0F4" w14:textId="77777777" w:rsidTr="00EC6311">
        <w:tc>
          <w:tcPr>
            <w:tcW w:w="3686" w:type="dxa"/>
          </w:tcPr>
          <w:p w14:paraId="629CFE48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14:paraId="3BD403B2" w14:textId="75C97848" w:rsidR="00E141B3" w:rsidRPr="00A5247A" w:rsidRDefault="00644E77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F9EA0F3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916997" w14:textId="07C0CD1C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C8C7B21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45C8072" w14:textId="0166E22F" w:rsidR="00E141B3" w:rsidRPr="00A5247A" w:rsidRDefault="00A76B48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2BB87EFD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FEC8720" w14:textId="7477F403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2,5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E141B3" w:rsidRPr="00A5247A" w14:paraId="19B829BD" w14:textId="77777777" w:rsidTr="00D640F8">
        <w:tc>
          <w:tcPr>
            <w:tcW w:w="3686" w:type="dxa"/>
            <w:tcBorders>
              <w:bottom w:val="nil"/>
            </w:tcBorders>
          </w:tcPr>
          <w:p w14:paraId="1CE40A53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36CD01D" w14:textId="77777777" w:rsidR="00E141B3" w:rsidRPr="00D640F8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078F10E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AC47E21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4F277BDF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C80995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D245E5C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2744E955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41B3" w:rsidRPr="00A5247A" w14:paraId="7EDB6E21" w14:textId="77777777" w:rsidTr="00D640F8">
        <w:tc>
          <w:tcPr>
            <w:tcW w:w="3686" w:type="dxa"/>
            <w:tcBorders>
              <w:top w:val="nil"/>
            </w:tcBorders>
          </w:tcPr>
          <w:p w14:paraId="416F679B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9E66EF6" w14:textId="77777777" w:rsidR="00E141B3" w:rsidRPr="00D640F8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3BC269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79E1754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F1BB8B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42B4AF0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AB1F6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14:paraId="47E03198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41B3" w:rsidRPr="00A5247A" w14:paraId="74723336" w14:textId="77777777" w:rsidTr="00D640F8">
        <w:tc>
          <w:tcPr>
            <w:tcW w:w="3686" w:type="dxa"/>
          </w:tcPr>
          <w:p w14:paraId="431CE6FE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6D6739E" w14:textId="77777777" w:rsidR="00E141B3" w:rsidRPr="00D640F8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1E49F8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108733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C387000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C2D8F3B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DCC57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029049F7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41B3" w:rsidRPr="00A5247A" w14:paraId="4BAE10F9" w14:textId="77777777" w:rsidTr="00D640F8">
        <w:tc>
          <w:tcPr>
            <w:tcW w:w="3686" w:type="dxa"/>
          </w:tcPr>
          <w:p w14:paraId="5C239E72" w14:textId="73F3E142" w:rsidR="00E141B3" w:rsidRPr="00A5247A" w:rsidRDefault="00E141B3" w:rsidP="0006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firstLine="283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D8267AF" w14:textId="31E1BBCA" w:rsidR="00E141B3" w:rsidRPr="00A5247A" w:rsidRDefault="00D640F8" w:rsidP="00E141B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7,761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D09078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2433B03" w14:textId="0257FF99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7,96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83BBFD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73AE469" w14:textId="3CD22D8B" w:rsidR="00E141B3" w:rsidRPr="00A5247A" w:rsidRDefault="008E735B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59533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12D9E189" w14:textId="785A2CDA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 w:rsidR="00F74394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E141B3" w:rsidRPr="00A5247A" w14:paraId="414644E9" w14:textId="77777777" w:rsidTr="00D640F8">
        <w:tc>
          <w:tcPr>
            <w:tcW w:w="3686" w:type="dxa"/>
            <w:tcBorders>
              <w:bottom w:val="nil"/>
            </w:tcBorders>
          </w:tcPr>
          <w:p w14:paraId="6FCDEFE1" w14:textId="6E15A02A" w:rsidR="00E141B3" w:rsidRPr="00A5247A" w:rsidRDefault="00E141B3" w:rsidP="0006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firstLine="28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87942" w14:textId="795E2E60" w:rsidR="00E141B3" w:rsidRPr="00A5247A" w:rsidRDefault="00D640F8" w:rsidP="00E141B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D0AFD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5D2C6" w14:textId="42FCFD44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BA3B459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A7993" w14:textId="3F17786B" w:rsidR="00E141B3" w:rsidRPr="00A5247A" w:rsidRDefault="008E735B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26D29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14:paraId="72690088" w14:textId="3D632BEA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266</w:t>
            </w:r>
          </w:p>
        </w:tc>
      </w:tr>
      <w:tr w:rsidR="00E141B3" w:rsidRPr="00A5247A" w14:paraId="26A11E3F" w14:textId="77777777" w:rsidTr="00D640F8">
        <w:tc>
          <w:tcPr>
            <w:tcW w:w="3686" w:type="dxa"/>
            <w:tcBorders>
              <w:top w:val="nil"/>
              <w:bottom w:val="nil"/>
            </w:tcBorders>
          </w:tcPr>
          <w:p w14:paraId="3FCE80E0" w14:textId="4EAE652A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2F03B" w14:textId="47602050" w:rsidR="00E141B3" w:rsidRPr="00A5247A" w:rsidRDefault="00D640F8" w:rsidP="00E141B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8,038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3705FC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D8CCE" w14:textId="02F18FF2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8,689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3FA93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B1F2A" w14:textId="60BE02F5" w:rsidR="00E141B3" w:rsidRPr="00A5247A" w:rsidRDefault="008E735B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6,242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F7379E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1D8C6E" w14:textId="1774356E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7,679</w:t>
            </w:r>
          </w:p>
        </w:tc>
      </w:tr>
      <w:tr w:rsidR="00E141B3" w:rsidRPr="00A5247A" w14:paraId="53DCE5D7" w14:textId="77777777" w:rsidTr="00AF3551">
        <w:tc>
          <w:tcPr>
            <w:tcW w:w="3686" w:type="dxa"/>
            <w:tcBorders>
              <w:top w:val="nil"/>
              <w:bottom w:val="nil"/>
            </w:tcBorders>
          </w:tcPr>
          <w:p w14:paraId="0E1218E7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7520A5E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6497AE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1BDEC1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3D653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9608CF4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0C394A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07FEC51F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E141B3" w:rsidRPr="00A5247A" w14:paraId="7796C5A4" w14:textId="77777777" w:rsidTr="00940354">
        <w:tc>
          <w:tcPr>
            <w:tcW w:w="3686" w:type="dxa"/>
            <w:tcBorders>
              <w:top w:val="nil"/>
            </w:tcBorders>
          </w:tcPr>
          <w:p w14:paraId="5C6A500E" w14:textId="30959573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58E18F3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676029BF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2E6DCF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3378DD7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54963D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4B874CA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2094629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41B3" w:rsidRPr="00A5247A" w14:paraId="4C1FD584" w14:textId="77777777" w:rsidTr="00940354">
        <w:trPr>
          <w:trHeight w:val="68"/>
        </w:trPr>
        <w:tc>
          <w:tcPr>
            <w:tcW w:w="3686" w:type="dxa"/>
            <w:tcBorders>
              <w:top w:val="nil"/>
              <w:bottom w:val="nil"/>
            </w:tcBorders>
          </w:tcPr>
          <w:p w14:paraId="3FCA9139" w14:textId="77777777" w:rsidR="00E141B3" w:rsidRPr="00A5247A" w:rsidRDefault="00E141B3" w:rsidP="00AF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9321AFC" w14:textId="44B3BFB8" w:rsidR="00E141B3" w:rsidRPr="00A5247A" w:rsidRDefault="00D640F8" w:rsidP="00E141B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42293C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</w:tcPr>
          <w:p w14:paraId="6F34CE04" w14:textId="65D754C9" w:rsidR="00E141B3" w:rsidRPr="00A5247A" w:rsidRDefault="00F74394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141B3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D06CF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F0D66E" w14:textId="399E6275" w:rsidR="00E141B3" w:rsidRPr="008E735B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E735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5F3B96" w14:textId="77777777" w:rsidR="00E141B3" w:rsidRPr="008E735B" w:rsidRDefault="00E141B3" w:rsidP="00E141B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double" w:sz="4" w:space="0" w:color="auto"/>
            </w:tcBorders>
          </w:tcPr>
          <w:p w14:paraId="437DCC9F" w14:textId="4F8C0E66" w:rsidR="00E141B3" w:rsidRPr="00A5247A" w:rsidRDefault="00E141B3" w:rsidP="00E141B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C424D66" w14:textId="28CAD574" w:rsidR="006C3B2A" w:rsidRPr="00A5247A" w:rsidRDefault="006C3B2A" w:rsidP="00A3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F55CAC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776540"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776540" w:rsidRPr="00A5247A">
        <w:rPr>
          <w:rFonts w:ascii="Angsana New" w:hAnsi="Angsana New"/>
          <w:sz w:val="28"/>
          <w:szCs w:val="28"/>
        </w:rPr>
        <w:t xml:space="preserve"> </w:t>
      </w:r>
      <w:r w:rsidR="00776540"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="00776540" w:rsidRPr="00A5247A">
        <w:rPr>
          <w:rFonts w:ascii="Angsana New" w:hAnsi="Angsana New"/>
          <w:sz w:val="28"/>
          <w:szCs w:val="28"/>
        </w:rPr>
        <w:t>256</w:t>
      </w:r>
      <w:r w:rsidR="00B80632" w:rsidRPr="00A5247A">
        <w:rPr>
          <w:rFonts w:ascii="Angsana New" w:hAnsi="Angsana New"/>
          <w:sz w:val="28"/>
          <w:szCs w:val="28"/>
        </w:rPr>
        <w:t>3</w:t>
      </w:r>
      <w:r w:rsidR="00776540"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83"/>
        <w:gridCol w:w="1087"/>
        <w:gridCol w:w="270"/>
        <w:gridCol w:w="1197"/>
        <w:gridCol w:w="270"/>
        <w:gridCol w:w="1147"/>
      </w:tblGrid>
      <w:tr w:rsidR="00F72E89" w:rsidRPr="00A5247A" w14:paraId="7A5D7565" w14:textId="77777777" w:rsidTr="00AF3551">
        <w:trPr>
          <w:tblHeader/>
        </w:trPr>
        <w:tc>
          <w:tcPr>
            <w:tcW w:w="3686" w:type="dxa"/>
            <w:shd w:val="clear" w:color="auto" w:fill="auto"/>
          </w:tcPr>
          <w:p w14:paraId="0DACBD6A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EB425B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2E89" w:rsidRPr="00A5247A" w14:paraId="4C69CDBD" w14:textId="77777777" w:rsidTr="00AF3551">
        <w:trPr>
          <w:tblHeader/>
        </w:trPr>
        <w:tc>
          <w:tcPr>
            <w:tcW w:w="3686" w:type="dxa"/>
            <w:shd w:val="clear" w:color="auto" w:fill="auto"/>
          </w:tcPr>
          <w:p w14:paraId="6E6DA9D0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6FCD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485B9DA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7CABE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E89" w:rsidRPr="00A5247A" w14:paraId="626B0A6C" w14:textId="77777777" w:rsidTr="00AF3551">
        <w:trPr>
          <w:tblHeader/>
        </w:trPr>
        <w:tc>
          <w:tcPr>
            <w:tcW w:w="3686" w:type="dxa"/>
            <w:shd w:val="clear" w:color="auto" w:fill="auto"/>
          </w:tcPr>
          <w:p w14:paraId="1206A906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8F0B18" w14:textId="48D78DA2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EA96F3D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651D30A1" w14:textId="7F4AE908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BDF768B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6D3751C" w14:textId="2359480F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9407901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96F004A" w14:textId="0DFC230B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72E89" w:rsidRPr="00A5247A" w14:paraId="5A75AE39" w14:textId="77777777" w:rsidTr="00AF3551">
        <w:trPr>
          <w:tblHeader/>
        </w:trPr>
        <w:tc>
          <w:tcPr>
            <w:tcW w:w="3686" w:type="dxa"/>
            <w:shd w:val="clear" w:color="auto" w:fill="auto"/>
          </w:tcPr>
          <w:p w14:paraId="3F7BAE85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E303A1" w14:textId="21C5CE21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E0EECC3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9DD44D" w14:textId="1356A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E65130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0C54F4B" w14:textId="4E61B64A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7FB434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A31256D" w14:textId="2D54027D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141B3" w:rsidRPr="00A5247A" w14:paraId="773CB6C6" w14:textId="77777777" w:rsidTr="00C93D2A">
        <w:tc>
          <w:tcPr>
            <w:tcW w:w="3686" w:type="dxa"/>
            <w:shd w:val="clear" w:color="auto" w:fill="auto"/>
          </w:tcPr>
          <w:p w14:paraId="6FA9A290" w14:textId="1482B9D2" w:rsidR="00E141B3" w:rsidRPr="00A5247A" w:rsidRDefault="00644E77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 xml:space="preserve">ลูกหนี้การค้า </w:t>
            </w:r>
            <w:r w:rsidR="00770AA4"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>-</w:t>
            </w:r>
            <w:r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 xml:space="preserve"> กิจการที่เกี่ยวข้อง</w:t>
            </w:r>
            <w:r w:rsidR="00983433"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14:paraId="59CE50B1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AFA832C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78705E6" w14:textId="0A35555D" w:rsidR="00E141B3" w:rsidRPr="00A5247A" w:rsidRDefault="00E141B3" w:rsidP="00E141B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FA3D5D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8111FCF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3FE07F7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3845850" w14:textId="766E8D72" w:rsidR="00E141B3" w:rsidRPr="00A5247A" w:rsidRDefault="00E141B3" w:rsidP="00E141B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70AA4" w:rsidRPr="00A5247A" w14:paraId="64D5E270" w14:textId="77777777" w:rsidTr="00C93D2A">
        <w:tc>
          <w:tcPr>
            <w:tcW w:w="3686" w:type="dxa"/>
            <w:shd w:val="clear" w:color="auto" w:fill="auto"/>
          </w:tcPr>
          <w:p w14:paraId="1E2339AC" w14:textId="7AC8D9AE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pacing w:val="1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1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8683EB2" w14:textId="3DAF28E0" w:rsidR="00770AA4" w:rsidRPr="00A5247A" w:rsidRDefault="00FC14B4" w:rsidP="00770A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3A09E1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799E70F" w14:textId="7FE8C12E" w:rsidR="00770AA4" w:rsidRPr="00A5247A" w:rsidRDefault="00770AA4" w:rsidP="00770AA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220FD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F84B07" w14:textId="280C26BD" w:rsidR="00770AA4" w:rsidRPr="00C93D2A" w:rsidRDefault="007C42BE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3D2A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2D62F91A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48FB1EB5" w14:textId="1F48116D" w:rsidR="00770AA4" w:rsidRPr="00A5247A" w:rsidRDefault="00770AA4" w:rsidP="00770A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70AA4" w:rsidRPr="00A5247A" w14:paraId="1803B905" w14:textId="77777777" w:rsidTr="00C93D2A">
        <w:tc>
          <w:tcPr>
            <w:tcW w:w="3686" w:type="dxa"/>
            <w:shd w:val="clear" w:color="auto" w:fill="auto"/>
          </w:tcPr>
          <w:p w14:paraId="6813E620" w14:textId="07C056CD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pacing w:val="1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>ลูกหนี้อื่น - กิจการที่เกี่ยวข้อง</w:t>
            </w:r>
            <w:r w:rsidR="00983433" w:rsidRPr="00A5247A">
              <w:rPr>
                <w:rFonts w:ascii="Angsana New" w:hAnsi="Angsana New"/>
                <w:b/>
                <w:bCs/>
                <w:spacing w:val="10"/>
                <w:sz w:val="28"/>
                <w:szCs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14:paraId="5E703B68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A3E032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3DCA8B8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416A6B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F9C60F6" w14:textId="77777777" w:rsidR="00770AA4" w:rsidRPr="00C93D2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40B241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16034F3E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770AA4" w:rsidRPr="00A5247A" w14:paraId="6275F27C" w14:textId="77777777" w:rsidTr="00C93D2A">
        <w:tc>
          <w:tcPr>
            <w:tcW w:w="3686" w:type="dxa"/>
            <w:shd w:val="clear" w:color="auto" w:fill="auto"/>
          </w:tcPr>
          <w:p w14:paraId="6F3CAF3B" w14:textId="77777777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61B5A75" w14:textId="03BFE5E1" w:rsidR="00770AA4" w:rsidRPr="00A5247A" w:rsidRDefault="00FC14B4" w:rsidP="00FC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69DCE5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4C2558" w14:textId="77777777" w:rsidR="00770AA4" w:rsidRPr="00A5247A" w:rsidRDefault="00770AA4" w:rsidP="00FC14B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166E1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E148B45" w14:textId="3F8252F5" w:rsidR="00770AA4" w:rsidRPr="00C93D2A" w:rsidRDefault="007C42BE" w:rsidP="00770A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3D2A">
              <w:rPr>
                <w:rFonts w:ascii="Angsana New" w:hAnsi="Angsana New"/>
                <w:sz w:val="28"/>
                <w:szCs w:val="28"/>
                <w:lang w:val="en-US" w:bidi="th-TH"/>
              </w:rPr>
              <w:t>4,12</w:t>
            </w:r>
            <w:r w:rsidR="00FE2BE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2FC57B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44B803C8" w14:textId="665927D8" w:rsidR="00770AA4" w:rsidRPr="00A5247A" w:rsidRDefault="00F74394" w:rsidP="00770A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70AA4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70AA4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770AA4" w:rsidRPr="00A5247A" w14:paraId="705802A0" w14:textId="77777777" w:rsidTr="00C93D2A">
        <w:tc>
          <w:tcPr>
            <w:tcW w:w="3686" w:type="dxa"/>
            <w:shd w:val="clear" w:color="auto" w:fill="auto"/>
          </w:tcPr>
          <w:p w14:paraId="61E46F4A" w14:textId="77777777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38E4779" w14:textId="77777777" w:rsidR="00770AA4" w:rsidRPr="00A5247A" w:rsidRDefault="00770AA4" w:rsidP="00FC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589B69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4EFCA9" w14:textId="77777777" w:rsidR="00770AA4" w:rsidRPr="00A5247A" w:rsidRDefault="00770AA4" w:rsidP="00FC14B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3FC059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BC3182F" w14:textId="77777777" w:rsidR="00770AA4" w:rsidRPr="00C93D2A" w:rsidRDefault="00770AA4" w:rsidP="00770A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394AD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0EB5CE8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70AA4" w:rsidRPr="00A5247A" w14:paraId="4C0AE846" w14:textId="77777777" w:rsidTr="00C93D2A">
        <w:tc>
          <w:tcPr>
            <w:tcW w:w="3686" w:type="dxa"/>
            <w:shd w:val="clear" w:color="auto" w:fill="auto"/>
          </w:tcPr>
          <w:p w14:paraId="7B69A5DD" w14:textId="77777777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0D054D" w14:textId="73E2ADAB" w:rsidR="00770AA4" w:rsidRPr="00A5247A" w:rsidRDefault="00FC14B4" w:rsidP="00FC14B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9111BF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629DC2" w14:textId="77777777" w:rsidR="00770AA4" w:rsidRPr="00A5247A" w:rsidRDefault="00770AA4" w:rsidP="00FC14B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AFF5A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F3324C5" w14:textId="67385F06" w:rsidR="00770AA4" w:rsidRPr="00C93D2A" w:rsidRDefault="007C42BE" w:rsidP="00770A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93D2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1663D3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E00495A" w14:textId="7A59AC50" w:rsidR="00770AA4" w:rsidRPr="00A5247A" w:rsidRDefault="00F74394" w:rsidP="00770AA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70AA4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770AA4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770AA4" w:rsidRPr="00A5247A" w14:paraId="285DA778" w14:textId="77777777" w:rsidTr="00C93D2A">
        <w:tc>
          <w:tcPr>
            <w:tcW w:w="3686" w:type="dxa"/>
            <w:shd w:val="clear" w:color="auto" w:fill="auto"/>
          </w:tcPr>
          <w:p w14:paraId="597D9274" w14:textId="77777777" w:rsidR="00770AA4" w:rsidRPr="00A5247A" w:rsidRDefault="00770AA4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861DA" w14:textId="3D673DFE" w:rsidR="00770AA4" w:rsidRPr="00A5247A" w:rsidRDefault="00FC14B4" w:rsidP="00FC14B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7ECFBF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4AD47" w14:textId="77777777" w:rsidR="00770AA4" w:rsidRPr="00A5247A" w:rsidRDefault="00770AA4" w:rsidP="00FC14B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83CEE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662E1" w14:textId="15AE38F4" w:rsidR="00770AA4" w:rsidRPr="00C93D2A" w:rsidRDefault="00C93D2A" w:rsidP="00770A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4,542</w:t>
            </w:r>
          </w:p>
        </w:tc>
        <w:tc>
          <w:tcPr>
            <w:tcW w:w="270" w:type="dxa"/>
            <w:shd w:val="clear" w:color="auto" w:fill="auto"/>
          </w:tcPr>
          <w:p w14:paraId="7E7C4B91" w14:textId="77777777" w:rsidR="00770AA4" w:rsidRPr="00A5247A" w:rsidRDefault="00770AA4" w:rsidP="00770AA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C0738" w14:textId="4095DD74" w:rsidR="00770AA4" w:rsidRPr="00A5247A" w:rsidRDefault="00770AA4" w:rsidP="00770AA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4DB2677C" w14:textId="77777777" w:rsidR="008D7098" w:rsidRPr="00A5247A" w:rsidRDefault="008D7098" w:rsidP="00F72E89">
      <w:p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268"/>
        <w:gridCol w:w="581"/>
        <w:gridCol w:w="242"/>
        <w:gridCol w:w="581"/>
        <w:gridCol w:w="242"/>
        <w:gridCol w:w="1167"/>
        <w:gridCol w:w="242"/>
        <w:gridCol w:w="1095"/>
        <w:gridCol w:w="242"/>
        <w:gridCol w:w="1100"/>
        <w:gridCol w:w="245"/>
        <w:gridCol w:w="1067"/>
      </w:tblGrid>
      <w:tr w:rsidR="00F72E89" w:rsidRPr="00A5247A" w14:paraId="4571E2F6" w14:textId="77777777" w:rsidTr="00AF3551">
        <w:trPr>
          <w:trHeight w:val="424"/>
          <w:tblHeader/>
        </w:trPr>
        <w:tc>
          <w:tcPr>
            <w:tcW w:w="2268" w:type="dxa"/>
            <w:shd w:val="clear" w:color="auto" w:fill="auto"/>
          </w:tcPr>
          <w:p w14:paraId="56BC1915" w14:textId="77777777" w:rsidR="00F72E89" w:rsidRPr="00A5247A" w:rsidRDefault="00F72E89" w:rsidP="00A74D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120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4" w:type="dxa"/>
            <w:gridSpan w:val="3"/>
            <w:shd w:val="clear" w:color="auto" w:fill="auto"/>
          </w:tcPr>
          <w:p w14:paraId="091B2688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1A1D218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05E6BE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2E89" w:rsidRPr="00A5247A" w14:paraId="39E2BC62" w14:textId="77777777" w:rsidTr="00AF3551">
        <w:trPr>
          <w:trHeight w:val="424"/>
          <w:tblHeader/>
        </w:trPr>
        <w:tc>
          <w:tcPr>
            <w:tcW w:w="2268" w:type="dxa"/>
            <w:shd w:val="clear" w:color="auto" w:fill="auto"/>
          </w:tcPr>
          <w:p w14:paraId="3D1CCC56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7D856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2" w:type="dxa"/>
            <w:shd w:val="clear" w:color="auto" w:fill="auto"/>
          </w:tcPr>
          <w:p w14:paraId="37930D98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D5C75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750BEFC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B9227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813" w:rsidRPr="00A5247A" w14:paraId="23921F22" w14:textId="77777777" w:rsidTr="00AF3551">
        <w:trPr>
          <w:trHeight w:val="424"/>
          <w:tblHeader/>
        </w:trPr>
        <w:tc>
          <w:tcPr>
            <w:tcW w:w="2268" w:type="dxa"/>
            <w:shd w:val="clear" w:color="auto" w:fill="auto"/>
          </w:tcPr>
          <w:p w14:paraId="4A61C9C0" w14:textId="77777777" w:rsidR="00F72E89" w:rsidRPr="00A5247A" w:rsidRDefault="00F72E89" w:rsidP="0009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5B5E6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</w:t>
            </w:r>
            <w:r w:rsidRPr="00A524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8A008A7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E78CF2C" w14:textId="0A531EC1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BB0C964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82AC54A" w14:textId="00450609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" w:type="dxa"/>
            <w:shd w:val="clear" w:color="auto" w:fill="auto"/>
          </w:tcPr>
          <w:p w14:paraId="5BDF780E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70D9890" w14:textId="2A2E78B0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4FA2A03B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CE9E20F" w14:textId="3D4E2F7C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0813" w:rsidRPr="00A5247A" w14:paraId="13A86DE1" w14:textId="77777777" w:rsidTr="00AF3551">
        <w:trPr>
          <w:trHeight w:val="424"/>
          <w:tblHeader/>
        </w:trPr>
        <w:tc>
          <w:tcPr>
            <w:tcW w:w="2268" w:type="dxa"/>
            <w:shd w:val="clear" w:color="auto" w:fill="auto"/>
          </w:tcPr>
          <w:p w14:paraId="37C13258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2F64" w14:textId="2EFA0066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6E7C581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A5DB" w14:textId="33972A32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3C377AAE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76A40ED" w14:textId="156FE05C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0249842A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95FFE59" w14:textId="68A5E4DC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52AD73ED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345228A" w14:textId="6EC95C98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6E4AE0FF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9A680CF" w14:textId="6F5DB82F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141B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40813" w:rsidRPr="00A5247A" w14:paraId="08E51CF5" w14:textId="77777777" w:rsidTr="00AF3551">
        <w:trPr>
          <w:trHeight w:val="424"/>
        </w:trPr>
        <w:tc>
          <w:tcPr>
            <w:tcW w:w="2268" w:type="dxa"/>
            <w:shd w:val="clear" w:color="auto" w:fill="auto"/>
          </w:tcPr>
          <w:p w14:paraId="3F8BFAB3" w14:textId="37989C15" w:rsidR="00B724BB" w:rsidRPr="00A5247A" w:rsidRDefault="00B724BB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</w:tcPr>
          <w:p w14:paraId="781D7413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CFAEEF2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61AD7F12" w14:textId="77777777" w:rsidR="00B724BB" w:rsidRPr="00A5247A" w:rsidRDefault="00B724BB" w:rsidP="00B72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7F0C87A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B47E296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FCC6E69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0B4646D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37D5881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1AB91B78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A5F77F6" w14:textId="77777777" w:rsidR="00B724BB" w:rsidRPr="00A5247A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B8A04C0" w14:textId="77777777" w:rsidR="00B724BB" w:rsidRPr="00A5247A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E141B3" w:rsidRPr="00A5247A" w14:paraId="2BCAB818" w14:textId="77777777" w:rsidTr="00C93D2A">
        <w:trPr>
          <w:trHeight w:val="424"/>
        </w:trPr>
        <w:tc>
          <w:tcPr>
            <w:tcW w:w="2268" w:type="dxa"/>
            <w:shd w:val="clear" w:color="auto" w:fill="auto"/>
          </w:tcPr>
          <w:p w14:paraId="5894A95C" w14:textId="77777777" w:rsidR="00E141B3" w:rsidRPr="00A5247A" w:rsidRDefault="00E141B3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dxa"/>
            <w:shd w:val="clear" w:color="auto" w:fill="auto"/>
          </w:tcPr>
          <w:p w14:paraId="5A321DC4" w14:textId="1052407C" w:rsidR="00E141B3" w:rsidRPr="00A5247A" w:rsidRDefault="00644E77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991A2D">
              <w:rPr>
                <w:rFonts w:ascii="Angsana New" w:hAnsi="Angsana New"/>
                <w:sz w:val="28"/>
                <w:szCs w:val="28"/>
                <w:lang w:val="en-US" w:bidi="th-TH"/>
              </w:rPr>
              <w:t>6.8-7.</w:t>
            </w:r>
            <w:r w:rsidR="00F74394" w:rsidRPr="00991A2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4FACBEE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3124371A" w14:textId="63A9325C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7.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5562A71A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4B1754D" w14:textId="33BBDA72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EDD12E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C7EB31E" w14:textId="76FA950B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AA64D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AEB1E8A" w14:textId="3A6C886D" w:rsidR="00E141B3" w:rsidRPr="00A5247A" w:rsidRDefault="008C1E2F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120,915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FF61D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591015" w14:textId="3674AF9E" w:rsidR="00E141B3" w:rsidRPr="00A5247A" w:rsidRDefault="00E141B3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E141B3" w:rsidRPr="00A5247A" w14:paraId="3F685826" w14:textId="77777777" w:rsidTr="00C93D2A">
        <w:trPr>
          <w:trHeight w:val="424"/>
        </w:trPr>
        <w:tc>
          <w:tcPr>
            <w:tcW w:w="2268" w:type="dxa"/>
            <w:shd w:val="clear" w:color="auto" w:fill="auto"/>
          </w:tcPr>
          <w:p w14:paraId="07B8A769" w14:textId="015FB73B" w:rsidR="00E141B3" w:rsidRPr="00A5247A" w:rsidRDefault="00E141B3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81" w:type="dxa"/>
            <w:shd w:val="clear" w:color="auto" w:fill="auto"/>
          </w:tcPr>
          <w:p w14:paraId="51FB17FF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8D47BF6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7AA45C8A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E7F019D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96D91AB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B7A185A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5604F642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7681959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FA116DE" w14:textId="77777777" w:rsidR="00E141B3" w:rsidRPr="00A5247A" w:rsidRDefault="00E141B3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1F70A9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D5DB7FD" w14:textId="77777777" w:rsidR="00E141B3" w:rsidRPr="00A5247A" w:rsidRDefault="00E141B3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41B3" w:rsidRPr="00A5247A" w14:paraId="422EEBA3" w14:textId="77777777" w:rsidTr="00C93D2A">
        <w:trPr>
          <w:trHeight w:val="425"/>
        </w:trPr>
        <w:tc>
          <w:tcPr>
            <w:tcW w:w="2268" w:type="dxa"/>
            <w:shd w:val="clear" w:color="auto" w:fill="auto"/>
          </w:tcPr>
          <w:p w14:paraId="403CF26D" w14:textId="1D12A096" w:rsidR="00E141B3" w:rsidRPr="00A5247A" w:rsidRDefault="00E141B3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1" w:type="dxa"/>
            <w:shd w:val="clear" w:color="auto" w:fill="auto"/>
          </w:tcPr>
          <w:p w14:paraId="7D2D0C2C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438FD41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59587776" w14:textId="77777777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1EBC355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3CB16913" w14:textId="6EA76232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18C588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3A5EE51F" w14:textId="266F11D9" w:rsidR="00E141B3" w:rsidRPr="00A5247A" w:rsidRDefault="00E141B3" w:rsidP="00E141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88B3B2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4862A0E9" w14:textId="6C8A7480" w:rsidR="00E141B3" w:rsidRPr="00A5247A" w:rsidRDefault="008C1E2F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120,915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AC3DE0B" w14:textId="77777777" w:rsidR="00E141B3" w:rsidRPr="00A5247A" w:rsidRDefault="00E141B3" w:rsidP="00E141B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72A05D8" w14:textId="72CC4659" w:rsidR="00E141B3" w:rsidRPr="00A5247A" w:rsidRDefault="00E141B3" w:rsidP="00E1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75,000</w:t>
            </w:r>
          </w:p>
        </w:tc>
      </w:tr>
    </w:tbl>
    <w:p w14:paraId="089F75E7" w14:textId="3444CD03" w:rsidR="00F72E89" w:rsidRDefault="00FF774B" w:rsidP="00DC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    </w:t>
      </w:r>
      <w:r w:rsidR="00F72E89" w:rsidRPr="00A5247A">
        <w:rPr>
          <w:rFonts w:ascii="Angsana New" w:hAnsi="Angsana New"/>
          <w:spacing w:val="-4"/>
          <w:sz w:val="28"/>
          <w:szCs w:val="28"/>
          <w:cs/>
        </w:rPr>
        <w:t>รายการเคลื่อนไหวของเงินให้กู้ยืม</w:t>
      </w:r>
      <w:r w:rsidR="0006091F">
        <w:rPr>
          <w:rFonts w:ascii="Angsana New" w:hAnsi="Angsana New" w:hint="cs"/>
          <w:spacing w:val="-4"/>
          <w:sz w:val="28"/>
          <w:szCs w:val="28"/>
          <w:cs/>
        </w:rPr>
        <w:t>แก่</w:t>
      </w:r>
      <w:r w:rsidR="00F72E89" w:rsidRPr="00A5247A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</w:t>
      </w:r>
      <w:r w:rsidR="002700CA" w:rsidRPr="00A524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841F0" w:rsidRPr="00A5247A">
        <w:rPr>
          <w:rFonts w:ascii="Angsana New" w:hAnsi="Angsana New"/>
          <w:spacing w:val="-4"/>
          <w:sz w:val="28"/>
          <w:szCs w:val="28"/>
          <w:cs/>
        </w:rPr>
        <w:t xml:space="preserve">สำหรับปีสิ้นสุดวันที่ </w:t>
      </w:r>
      <w:r w:rsidR="009841F0" w:rsidRPr="00A5247A">
        <w:rPr>
          <w:rFonts w:ascii="Angsana New" w:hAnsi="Angsana New"/>
          <w:spacing w:val="-4"/>
          <w:sz w:val="28"/>
          <w:szCs w:val="28"/>
        </w:rPr>
        <w:t>3</w:t>
      </w:r>
      <w:r w:rsidR="00F74394">
        <w:rPr>
          <w:rFonts w:ascii="Angsana New" w:hAnsi="Angsana New"/>
          <w:spacing w:val="-4"/>
          <w:sz w:val="28"/>
          <w:szCs w:val="28"/>
        </w:rPr>
        <w:t>1</w:t>
      </w:r>
      <w:r w:rsidR="009841F0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A468BE" w:rsidRPr="00A5247A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A468BE"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156C9E">
        <w:rPr>
          <w:rFonts w:ascii="Angsana New" w:hAnsi="Angsana New"/>
          <w:spacing w:val="-4"/>
          <w:sz w:val="28"/>
          <w:szCs w:val="28"/>
        </w:rPr>
        <w:t xml:space="preserve">2564 </w:t>
      </w:r>
      <w:r w:rsidR="00156C9E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156C9E">
        <w:rPr>
          <w:rFonts w:ascii="Angsana New" w:hAnsi="Angsana New"/>
          <w:spacing w:val="-4"/>
          <w:sz w:val="28"/>
          <w:szCs w:val="28"/>
        </w:rPr>
        <w:t xml:space="preserve"> 2563 </w:t>
      </w:r>
      <w:r w:rsidR="00F72E89" w:rsidRPr="00A5247A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238"/>
        <w:gridCol w:w="1321"/>
        <w:gridCol w:w="238"/>
        <w:gridCol w:w="1321"/>
        <w:gridCol w:w="238"/>
        <w:gridCol w:w="1322"/>
        <w:gridCol w:w="238"/>
        <w:gridCol w:w="1321"/>
      </w:tblGrid>
      <w:tr w:rsidR="00E3140D" w:rsidRPr="00260455" w14:paraId="772F2F02" w14:textId="77777777" w:rsidTr="0001283D">
        <w:trPr>
          <w:trHeight w:val="374"/>
        </w:trPr>
        <w:tc>
          <w:tcPr>
            <w:tcW w:w="2977" w:type="dxa"/>
            <w:shd w:val="clear" w:color="auto" w:fill="auto"/>
          </w:tcPr>
          <w:p w14:paraId="16B7256E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B239AD2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7240E" w14:textId="5A00919E" w:rsidR="00E3140D" w:rsidRPr="00E3140D" w:rsidRDefault="00E3140D" w:rsidP="0006091F">
            <w:pPr>
              <w:ind w:lef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3140D" w:rsidRPr="00260455" w14:paraId="34A371E5" w14:textId="77777777" w:rsidTr="0001283D">
        <w:trPr>
          <w:trHeight w:val="374"/>
        </w:trPr>
        <w:tc>
          <w:tcPr>
            <w:tcW w:w="2977" w:type="dxa"/>
            <w:shd w:val="clear" w:color="auto" w:fill="auto"/>
          </w:tcPr>
          <w:p w14:paraId="682B5EBA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2DE0146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D65C" w14:textId="65D06CB6" w:rsidR="00E3140D" w:rsidRPr="00E3140D" w:rsidRDefault="00E3140D" w:rsidP="000D65E9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3140D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3140D" w:rsidRPr="00260455" w14:paraId="0E94C098" w14:textId="77777777" w:rsidTr="00E3140D">
        <w:trPr>
          <w:trHeight w:val="374"/>
        </w:trPr>
        <w:tc>
          <w:tcPr>
            <w:tcW w:w="2977" w:type="dxa"/>
            <w:shd w:val="clear" w:color="auto" w:fill="auto"/>
          </w:tcPr>
          <w:p w14:paraId="7D553C5F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FA1514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70D1" w14:textId="77777777" w:rsidR="00E3140D" w:rsidRPr="00E3140D" w:rsidRDefault="00E3140D" w:rsidP="000D65E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FBF85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310A3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1DCFB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789FE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5829B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4A07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3140D" w:rsidRPr="00260455" w14:paraId="78420550" w14:textId="77777777" w:rsidTr="00E3140D">
        <w:trPr>
          <w:trHeight w:val="374"/>
        </w:trPr>
        <w:tc>
          <w:tcPr>
            <w:tcW w:w="2977" w:type="dxa"/>
            <w:shd w:val="clear" w:color="auto" w:fill="auto"/>
          </w:tcPr>
          <w:p w14:paraId="7BAD36B8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F193731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5672080" w14:textId="77777777" w:rsidR="00E3140D" w:rsidRPr="00E3140D" w:rsidRDefault="00E3140D" w:rsidP="000D65E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314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56B634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998AB5A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0F279F5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13D72CF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6A61FE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53E0B3D" w14:textId="55CA691E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3140D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3140D" w:rsidRPr="00260455" w14:paraId="227B8D51" w14:textId="77777777" w:rsidTr="00E3140D">
        <w:trPr>
          <w:trHeight w:val="374"/>
        </w:trPr>
        <w:tc>
          <w:tcPr>
            <w:tcW w:w="2977" w:type="dxa"/>
            <w:shd w:val="clear" w:color="auto" w:fill="auto"/>
          </w:tcPr>
          <w:p w14:paraId="17D2CC52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CF51BD1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8D2FB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3140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02A78C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280D4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74E5C2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F2BC6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</w:rPr>
              <w:t>(</w:t>
            </w:r>
            <w:r w:rsidRPr="00E3140D">
              <w:rPr>
                <w:rFonts w:ascii="Angsana New" w:hAnsi="Angsana New"/>
                <w:sz w:val="28"/>
                <w:szCs w:val="28"/>
                <w:cs/>
              </w:rPr>
              <w:t>ลดลง)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5F4523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C335F" w14:textId="10B9DCCB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3140D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E3140D" w:rsidRPr="00260455" w14:paraId="255805F0" w14:textId="77777777" w:rsidTr="0001283D">
        <w:trPr>
          <w:trHeight w:val="374"/>
        </w:trPr>
        <w:tc>
          <w:tcPr>
            <w:tcW w:w="9214" w:type="dxa"/>
            <w:gridSpan w:val="9"/>
            <w:shd w:val="clear" w:color="auto" w:fill="auto"/>
            <w:vAlign w:val="bottom"/>
          </w:tcPr>
          <w:p w14:paraId="78E9330A" w14:textId="77777777" w:rsidR="00E3140D" w:rsidRPr="00E3140D" w:rsidRDefault="00E3140D" w:rsidP="00200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43" w:firstLine="3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E3140D" w:rsidRPr="00260455" w14:paraId="010544E8" w14:textId="77777777" w:rsidTr="00E3140D">
        <w:trPr>
          <w:trHeight w:val="374"/>
        </w:trPr>
        <w:tc>
          <w:tcPr>
            <w:tcW w:w="2977" w:type="dxa"/>
            <w:shd w:val="clear" w:color="auto" w:fill="auto"/>
            <w:vAlign w:val="bottom"/>
          </w:tcPr>
          <w:p w14:paraId="3CE8930B" w14:textId="51A50E7C" w:rsidR="00E3140D" w:rsidRPr="00E3140D" w:rsidRDefault="00E3140D" w:rsidP="00200152">
            <w:pPr>
              <w:ind w:right="-43"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5DD215" w14:textId="77777777" w:rsidR="00E3140D" w:rsidRPr="00E3140D" w:rsidRDefault="00E3140D" w:rsidP="00200152">
            <w:pPr>
              <w:ind w:left="48" w:right="-108" w:firstLine="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751353D" w14:textId="77777777" w:rsidR="00E3140D" w:rsidRPr="00E3140D" w:rsidRDefault="00E3140D" w:rsidP="00200152">
            <w:pPr>
              <w:ind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1743530" w14:textId="77777777" w:rsidR="00E3140D" w:rsidRPr="00E3140D" w:rsidRDefault="00E3140D" w:rsidP="00200152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229259D" w14:textId="77777777" w:rsidR="00E3140D" w:rsidRPr="00E3140D" w:rsidRDefault="00E3140D" w:rsidP="00200152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F94D432" w14:textId="77777777" w:rsidR="00E3140D" w:rsidRPr="00E3140D" w:rsidRDefault="00E3140D" w:rsidP="00200152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B9D6C0A" w14:textId="77777777" w:rsidR="00E3140D" w:rsidRPr="00E3140D" w:rsidRDefault="00E3140D" w:rsidP="00200152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1468870" w14:textId="77777777" w:rsidR="00E3140D" w:rsidRPr="00E3140D" w:rsidRDefault="00E3140D" w:rsidP="00200152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9ECEB22" w14:textId="77777777" w:rsidR="00E3140D" w:rsidRPr="00E3140D" w:rsidRDefault="00E3140D" w:rsidP="00200152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152" w:rsidRPr="00260455" w14:paraId="4A892F51" w14:textId="77777777" w:rsidTr="00FD0D24">
        <w:trPr>
          <w:trHeight w:val="374"/>
        </w:trPr>
        <w:tc>
          <w:tcPr>
            <w:tcW w:w="3215" w:type="dxa"/>
            <w:gridSpan w:val="2"/>
            <w:shd w:val="clear" w:color="auto" w:fill="auto"/>
            <w:vAlign w:val="bottom"/>
          </w:tcPr>
          <w:p w14:paraId="7365A347" w14:textId="3CA340E4" w:rsidR="00200152" w:rsidRPr="00E3140D" w:rsidRDefault="00200152" w:rsidP="00E3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บีเอส มายโค ไบโอเทค จำกัด</w:t>
            </w:r>
            <w:r w:rsidR="0006091F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D35C3C5" w14:textId="4E7D2829" w:rsidR="00200152" w:rsidRPr="00E3140D" w:rsidRDefault="00200152" w:rsidP="00E31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A4227A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DCB67DA" w14:textId="6EA3750A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5C059D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85035B2" w14:textId="1CAD28B5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>7,460)*</w:t>
            </w:r>
            <w:proofErr w:type="gramEnd"/>
          </w:p>
        </w:tc>
        <w:tc>
          <w:tcPr>
            <w:tcW w:w="238" w:type="dxa"/>
            <w:shd w:val="clear" w:color="auto" w:fill="auto"/>
            <w:vAlign w:val="bottom"/>
          </w:tcPr>
          <w:p w14:paraId="6828C973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FC52E2B" w14:textId="187FEA57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152" w:rsidRPr="00260455" w14:paraId="2B1D35E4" w14:textId="77777777" w:rsidTr="0023363E">
        <w:trPr>
          <w:trHeight w:val="374"/>
        </w:trPr>
        <w:tc>
          <w:tcPr>
            <w:tcW w:w="3215" w:type="dxa"/>
            <w:gridSpan w:val="2"/>
            <w:shd w:val="clear" w:color="auto" w:fill="auto"/>
            <w:vAlign w:val="bottom"/>
          </w:tcPr>
          <w:p w14:paraId="7CB2B3FA" w14:textId="1DE8FE84" w:rsidR="00200152" w:rsidRPr="00E3140D" w:rsidRDefault="00200152" w:rsidP="00E3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EAF8AC2" w14:textId="44715C5C" w:rsidR="00200152" w:rsidRPr="00E3140D" w:rsidRDefault="00200152" w:rsidP="00E31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B27F1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CE81EF2" w14:textId="4BCD0321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F7EDF3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5705A6B" w14:textId="5BEBECC9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499E3B" w14:textId="77777777" w:rsidR="00200152" w:rsidRPr="00E3140D" w:rsidRDefault="00200152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D47EB5D" w14:textId="57B18897" w:rsidR="00200152" w:rsidRPr="00E3140D" w:rsidRDefault="00200152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120,685</w:t>
            </w:r>
          </w:p>
        </w:tc>
      </w:tr>
      <w:tr w:rsidR="00E3140D" w:rsidRPr="00260455" w14:paraId="195DC4FB" w14:textId="77777777" w:rsidTr="007C5F1B">
        <w:trPr>
          <w:trHeight w:val="374"/>
        </w:trPr>
        <w:tc>
          <w:tcPr>
            <w:tcW w:w="2977" w:type="dxa"/>
            <w:shd w:val="clear" w:color="auto" w:fill="auto"/>
            <w:vAlign w:val="bottom"/>
          </w:tcPr>
          <w:p w14:paraId="1ECB895E" w14:textId="26099921" w:rsidR="00E3140D" w:rsidRPr="00E3140D" w:rsidRDefault="00E3140D" w:rsidP="00200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619FA3" w14:textId="77777777" w:rsidR="00E3140D" w:rsidRPr="00E3140D" w:rsidRDefault="00E3140D" w:rsidP="00E3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E471" w14:textId="50D1E012" w:rsidR="00E3140D" w:rsidRPr="00E3140D" w:rsidRDefault="00E3140D" w:rsidP="00E31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898DAE" w14:textId="77777777" w:rsidR="00E3140D" w:rsidRPr="00E3140D" w:rsidRDefault="00E3140D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2E42" w14:textId="20A8C1FB" w:rsidR="00E3140D" w:rsidRPr="00E3140D" w:rsidRDefault="00E3140D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B45446" w14:textId="77777777" w:rsidR="00E3140D" w:rsidRPr="00E3140D" w:rsidRDefault="00E3140D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1C10C" w14:textId="57F80FB3" w:rsidR="00E3140D" w:rsidRPr="00E3140D" w:rsidRDefault="00E3140D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27A501" w14:textId="77777777" w:rsidR="00E3140D" w:rsidRPr="00E3140D" w:rsidRDefault="00E3140D" w:rsidP="00E3140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1E151" w14:textId="389310A1" w:rsidR="00E3140D" w:rsidRPr="00E3140D" w:rsidRDefault="00E3140D" w:rsidP="00E3140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E3140D" w:rsidRPr="00260455" w14:paraId="28D28BE6" w14:textId="77777777" w:rsidTr="007C5F1B">
        <w:trPr>
          <w:trHeight w:val="374"/>
        </w:trPr>
        <w:tc>
          <w:tcPr>
            <w:tcW w:w="3215" w:type="dxa"/>
            <w:gridSpan w:val="2"/>
            <w:shd w:val="clear" w:color="auto" w:fill="auto"/>
            <w:vAlign w:val="bottom"/>
          </w:tcPr>
          <w:p w14:paraId="73FDC994" w14:textId="67D22DB6" w:rsidR="00E3140D" w:rsidRPr="00E3140D" w:rsidRDefault="00E3140D" w:rsidP="00E3140D">
            <w:pPr>
              <w:ind w:left="318" w:right="-108" w:hanging="28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B300B" w14:textId="0915A4DE" w:rsidR="00E3140D" w:rsidRPr="00094064" w:rsidRDefault="007C5F1B" w:rsidP="000D65E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064">
              <w:rPr>
                <w:rFonts w:ascii="Angsana New" w:hAnsi="Angsana New"/>
                <w:b/>
                <w:bCs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DF0AD0" w14:textId="77777777" w:rsidR="00E3140D" w:rsidRPr="00094064" w:rsidRDefault="00E3140D" w:rsidP="000D65E9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E87DC" w14:textId="6DD1A7EC" w:rsidR="00E3140D" w:rsidRPr="00094064" w:rsidRDefault="007C5F1B" w:rsidP="000D65E9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064">
              <w:rPr>
                <w:rFonts w:ascii="Angsana New" w:hAnsi="Angsana New"/>
                <w:b/>
                <w:bCs/>
                <w:sz w:val="28"/>
                <w:szCs w:val="28"/>
              </w:rPr>
              <w:t>54,965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9EC289" w14:textId="77777777" w:rsidR="00E3140D" w:rsidRPr="00094064" w:rsidRDefault="00E3140D" w:rsidP="000D65E9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9E3C7" w14:textId="60C3DF89" w:rsidR="00E3140D" w:rsidRPr="00094064" w:rsidRDefault="00D33B3F" w:rsidP="000D65E9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C5F1B" w:rsidRPr="00094064">
              <w:rPr>
                <w:rFonts w:ascii="Angsana New" w:hAnsi="Angsana New"/>
                <w:b/>
                <w:bCs/>
                <w:sz w:val="28"/>
                <w:szCs w:val="28"/>
              </w:rPr>
              <w:t>9,050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C4133F" w14:textId="77777777" w:rsidR="00E3140D" w:rsidRPr="00094064" w:rsidRDefault="00E3140D" w:rsidP="000D65E9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33C70" w14:textId="0F054DB4" w:rsidR="00E3140D" w:rsidRPr="00094064" w:rsidRDefault="007C5F1B" w:rsidP="000D65E9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4064">
              <w:rPr>
                <w:rFonts w:ascii="Angsana New" w:hAnsi="Angsana New"/>
                <w:b/>
                <w:bCs/>
                <w:sz w:val="28"/>
                <w:szCs w:val="28"/>
              </w:rPr>
              <w:t>120,915</w:t>
            </w:r>
          </w:p>
        </w:tc>
      </w:tr>
    </w:tbl>
    <w:p w14:paraId="16166431" w14:textId="6853B243" w:rsidR="00BA09D3" w:rsidRDefault="00BA09D3" w:rsidP="00BA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* เงินให้กู้ยืมระยะสั้นแก่</w:t>
      </w:r>
      <w:r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บริษัท บีเอส มายโค ไบโอเทค จำกัด ลดลงจำนวน</w:t>
      </w:r>
      <w:r>
        <w:rPr>
          <w:rFonts w:ascii="Angsana New" w:hAnsi="Angsana New"/>
          <w:spacing w:val="-4"/>
          <w:sz w:val="28"/>
          <w:szCs w:val="28"/>
        </w:rPr>
        <w:t xml:space="preserve"> 7.46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เนื่องจากการจำหน่ายเงินลงทุนในบริษัทย่อย</w:t>
      </w:r>
    </w:p>
    <w:p w14:paraId="0F300BB1" w14:textId="29A1862E" w:rsidR="00E3140D" w:rsidRDefault="00E3140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34A56189" w14:textId="479BA1E8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389F12A7" w14:textId="499B748C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6BD2FD91" w14:textId="1856944C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4C83DB62" w14:textId="79842C25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5E9E76B5" w14:textId="003CF3EC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3D664302" w14:textId="172565E4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10C2AC9B" w14:textId="17646272" w:rsidR="0001283D" w:rsidRDefault="0001283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tbl>
      <w:tblPr>
        <w:tblW w:w="907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835"/>
        <w:gridCol w:w="240"/>
        <w:gridCol w:w="1321"/>
        <w:gridCol w:w="238"/>
        <w:gridCol w:w="1321"/>
        <w:gridCol w:w="238"/>
        <w:gridCol w:w="1322"/>
        <w:gridCol w:w="238"/>
        <w:gridCol w:w="1321"/>
      </w:tblGrid>
      <w:tr w:rsidR="00E3140D" w:rsidRPr="00E3140D" w14:paraId="02546FE2" w14:textId="77777777" w:rsidTr="00200152">
        <w:trPr>
          <w:trHeight w:val="374"/>
        </w:trPr>
        <w:tc>
          <w:tcPr>
            <w:tcW w:w="2835" w:type="dxa"/>
            <w:shd w:val="clear" w:color="auto" w:fill="auto"/>
          </w:tcPr>
          <w:p w14:paraId="408AD84C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998A484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C2BAD" w14:textId="5081518B" w:rsidR="00E3140D" w:rsidRPr="00E3140D" w:rsidRDefault="00E3140D" w:rsidP="0041669C">
            <w:pPr>
              <w:ind w:lef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3140D" w:rsidRPr="00E3140D" w14:paraId="130A05DE" w14:textId="77777777" w:rsidTr="00200152">
        <w:trPr>
          <w:trHeight w:val="374"/>
        </w:trPr>
        <w:tc>
          <w:tcPr>
            <w:tcW w:w="2835" w:type="dxa"/>
            <w:shd w:val="clear" w:color="auto" w:fill="auto"/>
          </w:tcPr>
          <w:p w14:paraId="7C54D105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E39531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6A9E" w14:textId="77777777" w:rsidR="00E3140D" w:rsidRPr="00E3140D" w:rsidRDefault="00E3140D" w:rsidP="000D65E9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E3140D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3140D" w:rsidRPr="00E3140D" w14:paraId="480008E7" w14:textId="77777777" w:rsidTr="00200152">
        <w:trPr>
          <w:trHeight w:val="374"/>
        </w:trPr>
        <w:tc>
          <w:tcPr>
            <w:tcW w:w="2835" w:type="dxa"/>
            <w:shd w:val="clear" w:color="auto" w:fill="auto"/>
          </w:tcPr>
          <w:p w14:paraId="028FE0A8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4AA39B0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3F8AB" w14:textId="77777777" w:rsidR="00E3140D" w:rsidRPr="00E3140D" w:rsidRDefault="00E3140D" w:rsidP="000D65E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79FE7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040F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E948F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F503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53D5F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031B6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E3140D" w:rsidRPr="00E3140D" w14:paraId="44D0B99E" w14:textId="77777777" w:rsidTr="00200152">
        <w:trPr>
          <w:trHeight w:val="374"/>
        </w:trPr>
        <w:tc>
          <w:tcPr>
            <w:tcW w:w="2835" w:type="dxa"/>
            <w:shd w:val="clear" w:color="auto" w:fill="auto"/>
          </w:tcPr>
          <w:p w14:paraId="44627470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019C375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76C2004" w14:textId="77777777" w:rsidR="00E3140D" w:rsidRPr="00E3140D" w:rsidRDefault="00E3140D" w:rsidP="000D65E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314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15225B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7D3BBED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0DD35C8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1652CD2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1755519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D4E6DA1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3140D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3140D" w:rsidRPr="00E3140D" w14:paraId="25BF8EC0" w14:textId="77777777" w:rsidTr="00200152">
        <w:trPr>
          <w:trHeight w:val="374"/>
        </w:trPr>
        <w:tc>
          <w:tcPr>
            <w:tcW w:w="2835" w:type="dxa"/>
            <w:shd w:val="clear" w:color="auto" w:fill="auto"/>
          </w:tcPr>
          <w:p w14:paraId="166DAD41" w14:textId="77777777" w:rsidR="00E3140D" w:rsidRPr="00E3140D" w:rsidRDefault="00E3140D" w:rsidP="000D65E9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89C5BB3" w14:textId="77777777" w:rsidR="00E3140D" w:rsidRPr="00E3140D" w:rsidRDefault="00E3140D" w:rsidP="000D65E9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6A7A2" w14:textId="4AA89DE3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314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09E83C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F45B3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C1C044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9BB2F" w14:textId="77777777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40D">
              <w:rPr>
                <w:rFonts w:ascii="Angsana New" w:hAnsi="Angsana New"/>
                <w:sz w:val="28"/>
                <w:szCs w:val="28"/>
              </w:rPr>
              <w:t>(</w:t>
            </w:r>
            <w:r w:rsidRPr="00E3140D">
              <w:rPr>
                <w:rFonts w:ascii="Angsana New" w:hAnsi="Angsana New"/>
                <w:sz w:val="28"/>
                <w:szCs w:val="28"/>
                <w:cs/>
              </w:rPr>
              <w:t>ลดลง)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8EC2AE" w14:textId="77777777" w:rsidR="00E3140D" w:rsidRPr="00E3140D" w:rsidRDefault="00E3140D" w:rsidP="000D65E9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676C" w14:textId="2E25C416" w:rsidR="00E3140D" w:rsidRPr="00E3140D" w:rsidRDefault="00E3140D" w:rsidP="000D65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3140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3140D" w:rsidRPr="00E3140D" w14:paraId="24F3D7BE" w14:textId="77777777" w:rsidTr="00200152">
        <w:trPr>
          <w:trHeight w:val="374"/>
        </w:trPr>
        <w:tc>
          <w:tcPr>
            <w:tcW w:w="9074" w:type="dxa"/>
            <w:gridSpan w:val="9"/>
            <w:shd w:val="clear" w:color="auto" w:fill="auto"/>
            <w:vAlign w:val="bottom"/>
          </w:tcPr>
          <w:p w14:paraId="40D4209C" w14:textId="77777777" w:rsidR="00E3140D" w:rsidRPr="00E3140D" w:rsidRDefault="00E3140D" w:rsidP="000D65E9">
            <w:pPr>
              <w:tabs>
                <w:tab w:val="decimal" w:pos="846"/>
              </w:tabs>
              <w:ind w:right="-43" w:firstLine="3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E3140D" w:rsidRPr="00E3140D" w14:paraId="356E6657" w14:textId="77777777" w:rsidTr="00200152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39A84A0C" w14:textId="77777777" w:rsidR="00E3140D" w:rsidRPr="00E3140D" w:rsidRDefault="00E3140D" w:rsidP="000D65E9">
            <w:pPr>
              <w:ind w:right="-43" w:firstLine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2D86C7" w14:textId="77777777" w:rsidR="00E3140D" w:rsidRPr="00E3140D" w:rsidRDefault="00E3140D" w:rsidP="000D65E9">
            <w:pPr>
              <w:ind w:left="48" w:right="-108" w:firstLine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59840A8" w14:textId="77777777" w:rsidR="00E3140D" w:rsidRPr="00E3140D" w:rsidRDefault="00E3140D" w:rsidP="000D65E9">
            <w:pPr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F547FE" w14:textId="77777777" w:rsidR="00E3140D" w:rsidRPr="00E3140D" w:rsidRDefault="00E3140D" w:rsidP="000D65E9">
            <w:pPr>
              <w:ind w:left="48" w:right="-10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8D7C8BE" w14:textId="77777777" w:rsidR="00E3140D" w:rsidRPr="00E3140D" w:rsidRDefault="00E3140D" w:rsidP="000D65E9">
            <w:pPr>
              <w:ind w:left="4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93D0954" w14:textId="77777777" w:rsidR="00E3140D" w:rsidRPr="00E3140D" w:rsidRDefault="00E3140D" w:rsidP="000D65E9">
            <w:pPr>
              <w:ind w:left="48" w:right="-10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59B8900" w14:textId="77777777" w:rsidR="00E3140D" w:rsidRPr="00E3140D" w:rsidRDefault="00E3140D" w:rsidP="000D65E9">
            <w:pPr>
              <w:ind w:left="4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E3824B" w14:textId="77777777" w:rsidR="00E3140D" w:rsidRPr="00E3140D" w:rsidRDefault="00E3140D" w:rsidP="000D65E9">
            <w:pPr>
              <w:ind w:left="48" w:right="-10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50A410D" w14:textId="77777777" w:rsidR="00E3140D" w:rsidRPr="00E3140D" w:rsidRDefault="00E3140D" w:rsidP="000D65E9">
            <w:pPr>
              <w:ind w:left="48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152" w:rsidRPr="00E3140D" w14:paraId="1D0053A3" w14:textId="77777777" w:rsidTr="00E57FB2">
        <w:trPr>
          <w:trHeight w:val="374"/>
        </w:trPr>
        <w:tc>
          <w:tcPr>
            <w:tcW w:w="3073" w:type="dxa"/>
            <w:gridSpan w:val="2"/>
            <w:shd w:val="clear" w:color="auto" w:fill="auto"/>
            <w:vAlign w:val="bottom"/>
          </w:tcPr>
          <w:p w14:paraId="5A10F5A3" w14:textId="7470EB32" w:rsidR="00200152" w:rsidRPr="00E3140D" w:rsidRDefault="00200152" w:rsidP="000D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บีเอส มายโค ไบโอเทค จำกัด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7AC52B1" w14:textId="3A51F168" w:rsidR="00200152" w:rsidRPr="00E3140D" w:rsidRDefault="00200152" w:rsidP="000D65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ED4066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CC3258" w14:textId="5030B0E4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B410AC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F03A87" w14:textId="3AB6C072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(22,000)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020EAE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2FA078C" w14:textId="77777777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0152" w:rsidRPr="00E3140D" w14:paraId="3AFF8AA0" w14:textId="77777777" w:rsidTr="00CB3908">
        <w:trPr>
          <w:trHeight w:val="374"/>
        </w:trPr>
        <w:tc>
          <w:tcPr>
            <w:tcW w:w="3073" w:type="dxa"/>
            <w:gridSpan w:val="2"/>
            <w:shd w:val="clear" w:color="auto" w:fill="auto"/>
            <w:vAlign w:val="bottom"/>
          </w:tcPr>
          <w:p w14:paraId="6D0B3F05" w14:textId="2D0C4E4D" w:rsidR="00200152" w:rsidRPr="00E3140D" w:rsidRDefault="00200152" w:rsidP="000D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D8173" w14:textId="047B91D4" w:rsidR="00200152" w:rsidRPr="00E3140D" w:rsidRDefault="00200152" w:rsidP="000D65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DC0280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8CDA6" w14:textId="190184A2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80,100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D661C0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0D3C0" w14:textId="199DF281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(5,100)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782DCA" w14:textId="77777777" w:rsidR="00200152" w:rsidRPr="00E3140D" w:rsidRDefault="00200152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16B55" w14:textId="2AAE5A1A" w:rsidR="00200152" w:rsidRPr="00E3140D" w:rsidRDefault="00200152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E3140D" w:rsidRPr="00E3140D" w14:paraId="7B2AA4F0" w14:textId="77777777" w:rsidTr="00200152">
        <w:trPr>
          <w:trHeight w:val="374"/>
        </w:trPr>
        <w:tc>
          <w:tcPr>
            <w:tcW w:w="3075" w:type="dxa"/>
            <w:gridSpan w:val="2"/>
            <w:shd w:val="clear" w:color="auto" w:fill="auto"/>
            <w:vAlign w:val="bottom"/>
          </w:tcPr>
          <w:p w14:paraId="21C2D882" w14:textId="77777777" w:rsidR="00E3140D" w:rsidRPr="00E3140D" w:rsidRDefault="00E3140D" w:rsidP="000D65E9">
            <w:pPr>
              <w:ind w:left="318" w:right="-108" w:hanging="28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E31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8A5F4" w14:textId="2F65BAB4" w:rsidR="00E3140D" w:rsidRPr="00E3140D" w:rsidRDefault="0001283D" w:rsidP="000D65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035A5B" w14:textId="77777777" w:rsidR="00E3140D" w:rsidRPr="00E3140D" w:rsidRDefault="00E3140D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E314B" w14:textId="2910C36E" w:rsidR="00E3140D" w:rsidRPr="00E3140D" w:rsidRDefault="0001283D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83,100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A5FB17" w14:textId="77777777" w:rsidR="00E3140D" w:rsidRPr="00E3140D" w:rsidRDefault="00E3140D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E69F6" w14:textId="03B81309" w:rsidR="00E3140D" w:rsidRPr="00E3140D" w:rsidRDefault="0001283D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(27,100)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53DC96" w14:textId="77777777" w:rsidR="00E3140D" w:rsidRPr="00E3140D" w:rsidRDefault="00E3140D" w:rsidP="000D65E9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20E48" w14:textId="1AFD465D" w:rsidR="00E3140D" w:rsidRPr="00E3140D" w:rsidRDefault="0001283D" w:rsidP="000D65E9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</w:tbl>
    <w:p w14:paraId="65395625" w14:textId="63AAA933" w:rsidR="00E3140D" w:rsidRDefault="00E3140D" w:rsidP="00102700">
      <w:pPr>
        <w:pStyle w:val="a0"/>
        <w:tabs>
          <w:tab w:val="clear" w:pos="1080"/>
        </w:tabs>
        <w:spacing w:line="240" w:lineRule="atLeast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tbl>
      <w:tblPr>
        <w:tblW w:w="909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266"/>
        <w:gridCol w:w="567"/>
        <w:gridCol w:w="262"/>
        <w:gridCol w:w="589"/>
        <w:gridCol w:w="240"/>
        <w:gridCol w:w="6"/>
        <w:gridCol w:w="1171"/>
        <w:gridCol w:w="262"/>
        <w:gridCol w:w="1054"/>
        <w:gridCol w:w="262"/>
        <w:gridCol w:w="1051"/>
        <w:gridCol w:w="262"/>
        <w:gridCol w:w="1096"/>
        <w:gridCol w:w="8"/>
      </w:tblGrid>
      <w:tr w:rsidR="00F72E89" w:rsidRPr="00A5247A" w14:paraId="719067DF" w14:textId="77777777" w:rsidTr="0001283D">
        <w:trPr>
          <w:gridAfter w:val="1"/>
          <w:wAfter w:w="8" w:type="dxa"/>
          <w:trHeight w:val="402"/>
          <w:tblHeader/>
        </w:trPr>
        <w:tc>
          <w:tcPr>
            <w:tcW w:w="2266" w:type="dxa"/>
            <w:shd w:val="clear" w:color="auto" w:fill="auto"/>
          </w:tcPr>
          <w:p w14:paraId="5D78A45D" w14:textId="5F04B052" w:rsidR="00F72E89" w:rsidRPr="00A5247A" w:rsidRDefault="00F72E89" w:rsidP="00A74D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12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78467E4A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4367DC69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6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27F87FB" w14:textId="77777777" w:rsidR="00F72E89" w:rsidRPr="00A5247A" w:rsidRDefault="00F72E89" w:rsidP="00A74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2E89" w:rsidRPr="00A5247A" w14:paraId="2F0D3A4F" w14:textId="77777777" w:rsidTr="0001283D">
        <w:trPr>
          <w:gridAfter w:val="1"/>
          <w:wAfter w:w="8" w:type="dxa"/>
          <w:trHeight w:val="392"/>
          <w:tblHeader/>
        </w:trPr>
        <w:tc>
          <w:tcPr>
            <w:tcW w:w="2266" w:type="dxa"/>
            <w:shd w:val="clear" w:color="auto" w:fill="auto"/>
          </w:tcPr>
          <w:p w14:paraId="4BEDBEFD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C4CCBE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</w:tcPr>
          <w:p w14:paraId="6AEF973F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4067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46D57447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A9EDD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E89" w:rsidRPr="00A5247A" w14:paraId="410E7852" w14:textId="77777777" w:rsidTr="0001283D">
        <w:trPr>
          <w:gridAfter w:val="1"/>
          <w:wAfter w:w="8" w:type="dxa"/>
          <w:trHeight w:val="402"/>
          <w:tblHeader/>
        </w:trPr>
        <w:tc>
          <w:tcPr>
            <w:tcW w:w="2266" w:type="dxa"/>
            <w:shd w:val="clear" w:color="auto" w:fill="auto"/>
          </w:tcPr>
          <w:p w14:paraId="2982C11E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75C44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</w:t>
            </w:r>
            <w:r w:rsidRPr="00A524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EDB514E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CAE471" w14:textId="432F0920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28AAAB5A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367C6F8A" w14:textId="3F67CB1A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2" w:type="dxa"/>
            <w:shd w:val="clear" w:color="auto" w:fill="auto"/>
          </w:tcPr>
          <w:p w14:paraId="5ECFE4C9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888E32F" w14:textId="49D65459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2" w:type="dxa"/>
            <w:shd w:val="clear" w:color="auto" w:fill="auto"/>
          </w:tcPr>
          <w:p w14:paraId="66807F0D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6A971506" w14:textId="388147F7" w:rsidR="00F72E89" w:rsidRPr="00A5247A" w:rsidRDefault="00F72E89" w:rsidP="004C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4428" w:rsidRPr="00A5247A" w14:paraId="704A244A" w14:textId="77777777" w:rsidTr="0001283D">
        <w:trPr>
          <w:trHeight w:val="381"/>
          <w:tblHeader/>
        </w:trPr>
        <w:tc>
          <w:tcPr>
            <w:tcW w:w="2266" w:type="dxa"/>
            <w:shd w:val="clear" w:color="auto" w:fill="auto"/>
          </w:tcPr>
          <w:p w14:paraId="632AC644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50ECB" w14:textId="4A0319FC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0C1577C3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2A9D" w14:textId="5C536A64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DB79E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18F9A68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D236BAA" w14:textId="0D00CE05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2E6111B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6F2B030F" w14:textId="1D890116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DB79E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02156E0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A0EB619" w14:textId="6DAD94F3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16CDE69" w14:textId="77777777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D2966" w14:textId="0347DA3E" w:rsidR="00F72E89" w:rsidRPr="00A5247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DB79E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6C9E" w:rsidRPr="00A5247A" w14:paraId="74B74301" w14:textId="77777777" w:rsidTr="00D74D13">
        <w:trPr>
          <w:trHeight w:val="412"/>
        </w:trPr>
        <w:tc>
          <w:tcPr>
            <w:tcW w:w="2833" w:type="dxa"/>
            <w:gridSpan w:val="2"/>
            <w:shd w:val="clear" w:color="auto" w:fill="auto"/>
          </w:tcPr>
          <w:p w14:paraId="46E29550" w14:textId="3A7985A9" w:rsidR="00156C9E" w:rsidRPr="00A5247A" w:rsidRDefault="00156C9E" w:rsidP="00156C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173" w:right="-108" w:hanging="14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56C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Pr="00156C9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จากบุคคลหรือ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Pr="00156C9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7D86E7CA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3B772665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508CDD3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DCD0F64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ED42CD8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CC9392E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A363F8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7D3ED4CA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E765652" w14:textId="77777777" w:rsidR="00156C9E" w:rsidRPr="00A5247A" w:rsidRDefault="00156C9E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4CDA7B41" w14:textId="77777777" w:rsidR="00156C9E" w:rsidRPr="00A5247A" w:rsidRDefault="00156C9E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C4428" w:rsidRPr="00A5247A" w14:paraId="1147B622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389F0A83" w14:textId="5607D3B1" w:rsidR="00DB79EA" w:rsidRPr="00A5247A" w:rsidRDefault="00DB79EA" w:rsidP="00A3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dxa"/>
            <w:shd w:val="clear" w:color="auto" w:fill="auto"/>
          </w:tcPr>
          <w:p w14:paraId="486315DC" w14:textId="2978374C" w:rsidR="00DB79EA" w:rsidRPr="00A5247A" w:rsidRDefault="00044809" w:rsidP="00DB79EA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6.8-</w:t>
            </w:r>
            <w:r w:rsidR="00DB79EA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7.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C4A83B2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71AB1748" w14:textId="5595D67C" w:rsidR="00DB79EA" w:rsidRPr="00A5247A" w:rsidRDefault="00DB79EA" w:rsidP="00DB79EA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7.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A91A45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1619F4F" w14:textId="5D400CD4" w:rsidR="00DB79EA" w:rsidRPr="00A5247A" w:rsidRDefault="000072CB" w:rsidP="00DB7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6,500</w:t>
            </w:r>
          </w:p>
        </w:tc>
        <w:tc>
          <w:tcPr>
            <w:tcW w:w="262" w:type="dxa"/>
            <w:shd w:val="clear" w:color="auto" w:fill="auto"/>
          </w:tcPr>
          <w:p w14:paraId="0929762A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16A6E248" w14:textId="2C7AE962" w:rsidR="00DB79EA" w:rsidRPr="00A5247A" w:rsidRDefault="00F74394" w:rsidP="00DB79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B79EA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62" w:type="dxa"/>
            <w:shd w:val="clear" w:color="auto" w:fill="auto"/>
          </w:tcPr>
          <w:p w14:paraId="1B43A067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C6D4465" w14:textId="7E630C27" w:rsidR="00DB79EA" w:rsidRPr="00A5247A" w:rsidRDefault="00A76B48" w:rsidP="00DB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293AD4">
              <w:rPr>
                <w:rFonts w:ascii="Angsana New" w:hAnsi="Angsana New"/>
                <w:sz w:val="28"/>
                <w:szCs w:val="28"/>
              </w:rPr>
              <w:t>,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0E6338" w:rsidRPr="000E633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262" w:type="dxa"/>
            <w:shd w:val="clear" w:color="auto" w:fill="auto"/>
          </w:tcPr>
          <w:p w14:paraId="56E59A47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C697D" w14:textId="6496D83E" w:rsidR="00DB79EA" w:rsidRPr="00A5247A" w:rsidRDefault="00DB79EA" w:rsidP="00DB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1141" w:rsidRPr="00A5247A" w14:paraId="772BD201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3AF0094B" w14:textId="77777777" w:rsidR="00491141" w:rsidRPr="00A5247A" w:rsidRDefault="00491141" w:rsidP="0049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</w:t>
            </w:r>
          </w:p>
          <w:p w14:paraId="292B336E" w14:textId="25A144C9" w:rsidR="00491141" w:rsidRPr="00A5247A" w:rsidRDefault="00491141" w:rsidP="0049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หรือกิจการที่เกี่ยวข้องกัน</w:t>
            </w:r>
          </w:p>
        </w:tc>
        <w:tc>
          <w:tcPr>
            <w:tcW w:w="567" w:type="dxa"/>
            <w:shd w:val="clear" w:color="auto" w:fill="auto"/>
          </w:tcPr>
          <w:p w14:paraId="7960DDFF" w14:textId="77777777" w:rsidR="00491141" w:rsidRDefault="00491141" w:rsidP="0049114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317414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483EE13B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537697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956BF" w14:textId="36D891E3" w:rsidR="00491141" w:rsidRDefault="00491141" w:rsidP="004911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72C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6,500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B81B9B4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DD97A" w14:textId="2D617427" w:rsidR="00491141" w:rsidRDefault="00491141" w:rsidP="0049114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04CE1CE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F766D" w14:textId="0EB1C8F9" w:rsidR="00491141" w:rsidRPr="00A76B48" w:rsidRDefault="00491141" w:rsidP="0049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3AD4">
              <w:rPr>
                <w:rFonts w:ascii="Angsana New" w:hAnsi="Angsana New"/>
                <w:b/>
                <w:bCs/>
                <w:sz w:val="28"/>
                <w:szCs w:val="28"/>
              </w:rPr>
              <w:t>5,500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4EEFE3B" w14:textId="77777777" w:rsidR="00491141" w:rsidRPr="00A5247A" w:rsidRDefault="00491141" w:rsidP="0049114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BCD9C" w14:textId="5577B2E6" w:rsidR="00491141" w:rsidRPr="00A5247A" w:rsidRDefault="00491141" w:rsidP="0049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02700" w:rsidRPr="00A5247A" w14:paraId="3AAC2485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6EBB457B" w14:textId="177D7152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16564C4" w14:textId="77777777" w:rsidR="00102700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D76807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67BEB08E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9881387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461D0A7" w14:textId="77777777" w:rsidR="00102700" w:rsidRDefault="00102700" w:rsidP="001027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E4966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78A28067" w14:textId="77777777" w:rsidR="00102700" w:rsidRDefault="00102700" w:rsidP="0010270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24F205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D65745E" w14:textId="77777777" w:rsidR="00102700" w:rsidRPr="00A76B48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82E3017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3EF79216" w14:textId="77777777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277" w:rsidRPr="00A5247A" w14:paraId="2386E57F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0D3AE37C" w14:textId="074FB272" w:rsidR="00817277" w:rsidRPr="00A5247A" w:rsidRDefault="00817277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567" w:type="dxa"/>
            <w:shd w:val="clear" w:color="auto" w:fill="auto"/>
          </w:tcPr>
          <w:p w14:paraId="2735C7FE" w14:textId="77777777" w:rsidR="00817277" w:rsidRDefault="00817277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461ABD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7D7C98BA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FC1022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403A5DD" w14:textId="77777777" w:rsidR="00817277" w:rsidRDefault="00817277" w:rsidP="001027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FF145C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36BCD7AD" w14:textId="77777777" w:rsidR="00817277" w:rsidRDefault="00817277" w:rsidP="0010270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5AAE1EA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7A98E3A" w14:textId="77777777" w:rsidR="00817277" w:rsidRPr="00A76B48" w:rsidRDefault="00817277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EC1EDBD" w14:textId="77777777" w:rsidR="00817277" w:rsidRPr="00A5247A" w:rsidRDefault="00817277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40CA14A5" w14:textId="77777777" w:rsidR="00817277" w:rsidRPr="00A5247A" w:rsidRDefault="00817277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700" w:rsidRPr="00A5247A" w14:paraId="0060642E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05E7C043" w14:textId="0B460BA4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C78A7B" w14:textId="56A5D00C" w:rsidR="00102700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1856BE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  <w:vAlign w:val="bottom"/>
          </w:tcPr>
          <w:p w14:paraId="50C48A7E" w14:textId="499AE73C" w:rsidR="00102700" w:rsidRPr="00A5247A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F01EAF4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4AB0" w14:textId="77D3375F" w:rsidR="00102700" w:rsidRDefault="00DF588B" w:rsidP="001027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2" w:type="dxa"/>
            <w:shd w:val="clear" w:color="auto" w:fill="auto"/>
          </w:tcPr>
          <w:p w14:paraId="250116AF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FBC3" w14:textId="220BC0FE" w:rsidR="00102700" w:rsidRDefault="00102700" w:rsidP="0010270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FA268F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5F0B3" w14:textId="37F7864C" w:rsidR="00102700" w:rsidRPr="00A76B48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E633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0FD813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10A99" w14:textId="2DE7EA07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700" w:rsidRPr="00A5247A" w14:paraId="12DFC5FA" w14:textId="77777777" w:rsidTr="0001283D">
        <w:trPr>
          <w:trHeight w:val="392"/>
        </w:trPr>
        <w:tc>
          <w:tcPr>
            <w:tcW w:w="2266" w:type="dxa"/>
            <w:shd w:val="clear" w:color="auto" w:fill="auto"/>
          </w:tcPr>
          <w:p w14:paraId="56A89719" w14:textId="365119E7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7" w:type="dxa"/>
            <w:shd w:val="clear" w:color="auto" w:fill="auto"/>
          </w:tcPr>
          <w:p w14:paraId="1CB96B28" w14:textId="4085C049" w:rsidR="00102700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50A58A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9" w:type="dxa"/>
            <w:shd w:val="clear" w:color="auto" w:fill="auto"/>
          </w:tcPr>
          <w:p w14:paraId="00EB67F8" w14:textId="322B41BD" w:rsidR="00102700" w:rsidRPr="00A5247A" w:rsidRDefault="00102700" w:rsidP="0010270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200377C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D7833" w14:textId="64C486C4" w:rsidR="00102700" w:rsidRDefault="00DF588B" w:rsidP="001027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2" w:type="dxa"/>
            <w:shd w:val="clear" w:color="auto" w:fill="auto"/>
          </w:tcPr>
          <w:p w14:paraId="45D90DE6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7146F" w14:textId="5C56D092" w:rsidR="00102700" w:rsidRDefault="00102700" w:rsidP="0010270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4BD7C508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EB486" w14:textId="098C6B40" w:rsidR="00102700" w:rsidRPr="00A76B48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0E6338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5C5052BE" w14:textId="77777777" w:rsidR="00102700" w:rsidRPr="00A5247A" w:rsidRDefault="00102700" w:rsidP="0010270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3299A" w14:textId="6AFB338A" w:rsidR="00102700" w:rsidRPr="00A5247A" w:rsidRDefault="00102700" w:rsidP="0010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9F0FC79" w14:textId="77777777" w:rsidR="0001283D" w:rsidRDefault="0001283D" w:rsidP="00A4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0E10A5E" w14:textId="77777777" w:rsidR="0001283D" w:rsidRDefault="0001283D" w:rsidP="00A4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F76FDD8" w14:textId="77777777" w:rsidR="0001283D" w:rsidRDefault="0001283D" w:rsidP="00A4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735BE5F" w14:textId="77777777" w:rsidR="0001283D" w:rsidRDefault="0001283D" w:rsidP="00A4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1C19976" w14:textId="77777777" w:rsidR="0001283D" w:rsidRDefault="0001283D" w:rsidP="00A4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firstLine="28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6855BDE" w14:textId="51A1C097" w:rsidR="006C3B2A" w:rsidRPr="00A5247A" w:rsidRDefault="00F72E89" w:rsidP="004D7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A5247A">
        <w:rPr>
          <w:rFonts w:ascii="Angsana New" w:hAnsi="Angsana New"/>
          <w:spacing w:val="-4"/>
          <w:sz w:val="28"/>
          <w:szCs w:val="28"/>
          <w:cs/>
        </w:rPr>
        <w:t>รายการเคลื่อนไหวของเงินกู้ยืมจากบุคคลหรือกิจการที่เกี่ยวข้องกัน</w:t>
      </w:r>
      <w:r w:rsidR="002700CA" w:rsidRPr="00A524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841F0" w:rsidRPr="00A5247A">
        <w:rPr>
          <w:rFonts w:ascii="Angsana New" w:hAnsi="Angsana New"/>
          <w:spacing w:val="-4"/>
          <w:sz w:val="28"/>
          <w:szCs w:val="28"/>
          <w:cs/>
        </w:rPr>
        <w:t xml:space="preserve">สำหรับแต่ละปีสิ้นสุดวันที่ </w:t>
      </w:r>
      <w:r w:rsidR="009841F0" w:rsidRPr="00A5247A">
        <w:rPr>
          <w:rFonts w:ascii="Angsana New" w:hAnsi="Angsana New"/>
          <w:spacing w:val="-4"/>
          <w:sz w:val="28"/>
          <w:szCs w:val="28"/>
        </w:rPr>
        <w:t>3</w:t>
      </w:r>
      <w:r w:rsidR="00F74394">
        <w:rPr>
          <w:rFonts w:ascii="Angsana New" w:hAnsi="Angsana New"/>
          <w:spacing w:val="-4"/>
          <w:sz w:val="28"/>
          <w:szCs w:val="28"/>
        </w:rPr>
        <w:t>1</w:t>
      </w:r>
      <w:r w:rsidR="009841F0" w:rsidRPr="00A5247A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Pr="00A5247A">
        <w:rPr>
          <w:rFonts w:ascii="Angsana New" w:hAnsi="Angsana New"/>
          <w:spacing w:val="-4"/>
          <w:sz w:val="28"/>
          <w:szCs w:val="28"/>
        </w:rPr>
        <w:t xml:space="preserve"> </w:t>
      </w:r>
      <w:r w:rsidR="004D71F5">
        <w:rPr>
          <w:rFonts w:ascii="Angsana New" w:hAnsi="Angsana New"/>
          <w:spacing w:val="-4"/>
          <w:sz w:val="28"/>
          <w:szCs w:val="28"/>
        </w:rPr>
        <w:t>2564</w:t>
      </w:r>
      <w:r w:rsidR="004D71F5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4D71F5">
        <w:rPr>
          <w:rFonts w:ascii="Angsana New" w:hAnsi="Angsana New"/>
          <w:spacing w:val="-4"/>
          <w:sz w:val="28"/>
          <w:szCs w:val="28"/>
        </w:rPr>
        <w:t xml:space="preserve"> 2563 </w:t>
      </w:r>
      <w:r w:rsidR="004D71F5">
        <w:rPr>
          <w:rFonts w:ascii="Angsana New" w:hAnsi="Angsana New"/>
          <w:spacing w:val="-4"/>
          <w:sz w:val="28"/>
          <w:szCs w:val="28"/>
        </w:rPr>
        <w:br/>
      </w:r>
      <w:r w:rsidRPr="00A5247A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84"/>
        <w:gridCol w:w="1133"/>
        <w:gridCol w:w="270"/>
        <w:gridCol w:w="1148"/>
        <w:gridCol w:w="270"/>
        <w:gridCol w:w="1147"/>
      </w:tblGrid>
      <w:tr w:rsidR="00F72E89" w:rsidRPr="00A5247A" w14:paraId="2B9AE67A" w14:textId="77777777" w:rsidTr="00A46AD5">
        <w:trPr>
          <w:tblHeader/>
        </w:trPr>
        <w:tc>
          <w:tcPr>
            <w:tcW w:w="3686" w:type="dxa"/>
            <w:shd w:val="clear" w:color="auto" w:fill="auto"/>
          </w:tcPr>
          <w:p w14:paraId="6AA96E82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015808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2E89" w:rsidRPr="00A5247A" w14:paraId="6A77BD96" w14:textId="77777777" w:rsidTr="00A46AD5">
        <w:trPr>
          <w:tblHeader/>
        </w:trPr>
        <w:tc>
          <w:tcPr>
            <w:tcW w:w="3686" w:type="dxa"/>
            <w:shd w:val="clear" w:color="auto" w:fill="auto"/>
          </w:tcPr>
          <w:p w14:paraId="7088994E" w14:textId="77777777" w:rsidR="00F72E89" w:rsidRPr="00A5247A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E3983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A135AC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4F495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E89" w:rsidRPr="00A5247A" w14:paraId="71D24177" w14:textId="77777777" w:rsidTr="00A46AD5">
        <w:trPr>
          <w:tblHeader/>
        </w:trPr>
        <w:tc>
          <w:tcPr>
            <w:tcW w:w="3686" w:type="dxa"/>
            <w:shd w:val="clear" w:color="auto" w:fill="auto"/>
          </w:tcPr>
          <w:p w14:paraId="10C856E4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BA2631" w14:textId="1B19708A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0581CF0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F5AF5D5" w14:textId="54068AA8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DB79E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F95D3A2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1E4ACDE" w14:textId="0DC5AC22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C89145" w14:textId="77777777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579EEFD" w14:textId="14EBCA2C" w:rsidR="00F72E89" w:rsidRPr="00A5247A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861709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B79EA" w:rsidRPr="00A5247A" w14:paraId="3D690201" w14:textId="77777777" w:rsidTr="00A46AD5">
        <w:tc>
          <w:tcPr>
            <w:tcW w:w="3686" w:type="dxa"/>
            <w:shd w:val="clear" w:color="auto" w:fill="auto"/>
          </w:tcPr>
          <w:p w14:paraId="3148F729" w14:textId="77777777" w:rsidR="00DB79EA" w:rsidRPr="00A5247A" w:rsidRDefault="00DB79EA" w:rsidP="00A4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573EAEB8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AC1A5FB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2095F8F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A3AE78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E68E9F0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E38CCF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499D94F9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B79EA" w:rsidRPr="00A5247A" w14:paraId="0531FD2B" w14:textId="77777777" w:rsidTr="000072CB">
        <w:tc>
          <w:tcPr>
            <w:tcW w:w="3686" w:type="dxa"/>
            <w:shd w:val="clear" w:color="auto" w:fill="auto"/>
          </w:tcPr>
          <w:p w14:paraId="007EA946" w14:textId="77777777" w:rsidR="00DB79EA" w:rsidRPr="00A5247A" w:rsidRDefault="00DB79EA" w:rsidP="00A4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16308BCB" w14:textId="61173848" w:rsidR="00DB79EA" w:rsidRPr="00A5247A" w:rsidRDefault="000072CB" w:rsidP="00DB79E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5F6FA869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99CBC4A" w14:textId="1A4FB928" w:rsidR="00DB79EA" w:rsidRPr="00A5247A" w:rsidRDefault="00DB79EA" w:rsidP="00DB79E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6CF059DE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BB48492" w14:textId="48025AA2" w:rsidR="00DB79EA" w:rsidRPr="00A5247A" w:rsidRDefault="006B13C6" w:rsidP="00DB7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EB6AC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61C2B1F5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B79EA" w:rsidRPr="00A5247A" w14:paraId="625BC5DD" w14:textId="77777777" w:rsidTr="000072CB">
        <w:tc>
          <w:tcPr>
            <w:tcW w:w="3686" w:type="dxa"/>
            <w:shd w:val="clear" w:color="auto" w:fill="auto"/>
          </w:tcPr>
          <w:p w14:paraId="69CA0315" w14:textId="77777777" w:rsidR="00DB79EA" w:rsidRPr="00A5247A" w:rsidRDefault="00DB79EA" w:rsidP="00A4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05E519C5" w14:textId="36E137E7" w:rsidR="00DB79EA" w:rsidRPr="00A5247A" w:rsidRDefault="000072CB" w:rsidP="00DB79E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84" w:type="dxa"/>
            <w:shd w:val="clear" w:color="auto" w:fill="auto"/>
          </w:tcPr>
          <w:p w14:paraId="411A4593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7EBFC49" w14:textId="2B8A83F2" w:rsidR="00DB79EA" w:rsidRPr="00A5247A" w:rsidRDefault="00DB79EA" w:rsidP="00DB79E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7439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233A34DE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B0AF2E8" w14:textId="41400B38" w:rsidR="00DB79EA" w:rsidRPr="00A5247A" w:rsidRDefault="00A76B48" w:rsidP="00DB7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6B13C6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E1561FB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555CC0C2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B79EA" w:rsidRPr="00A5247A" w14:paraId="0DA9BEDB" w14:textId="77777777" w:rsidTr="000072CB">
        <w:tc>
          <w:tcPr>
            <w:tcW w:w="3686" w:type="dxa"/>
            <w:shd w:val="clear" w:color="auto" w:fill="auto"/>
          </w:tcPr>
          <w:p w14:paraId="75C2A4FF" w14:textId="6999212C" w:rsidR="00DB79EA" w:rsidRPr="00A5247A" w:rsidRDefault="0097164A" w:rsidP="00A4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B79EA" w:rsidRPr="00A5247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40B230" w14:textId="2CEC6EFC" w:rsidR="00DB79EA" w:rsidRPr="00A5247A" w:rsidRDefault="000072CB" w:rsidP="00DB79E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(21,500)</w:t>
            </w:r>
          </w:p>
        </w:tc>
        <w:tc>
          <w:tcPr>
            <w:tcW w:w="284" w:type="dxa"/>
            <w:shd w:val="clear" w:color="auto" w:fill="auto"/>
          </w:tcPr>
          <w:p w14:paraId="1800B67A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E653465" w14:textId="361B5445" w:rsidR="00DB79EA" w:rsidRPr="00A5247A" w:rsidRDefault="00DB79EA" w:rsidP="00DB79E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,672)</w:t>
            </w:r>
          </w:p>
        </w:tc>
        <w:tc>
          <w:tcPr>
            <w:tcW w:w="270" w:type="dxa"/>
            <w:shd w:val="clear" w:color="auto" w:fill="auto"/>
          </w:tcPr>
          <w:p w14:paraId="3B97EADF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E1A414E" w14:textId="67196C21" w:rsidR="00DB79EA" w:rsidRPr="00A5247A" w:rsidRDefault="006B13C6" w:rsidP="00DB7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(6,500)</w:t>
            </w:r>
          </w:p>
        </w:tc>
        <w:tc>
          <w:tcPr>
            <w:tcW w:w="270" w:type="dxa"/>
            <w:shd w:val="clear" w:color="auto" w:fill="auto"/>
          </w:tcPr>
          <w:p w14:paraId="60483470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D108421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B79EA" w:rsidRPr="00A5247A" w14:paraId="614A7971" w14:textId="77777777" w:rsidTr="000072CB">
        <w:tc>
          <w:tcPr>
            <w:tcW w:w="3686" w:type="dxa"/>
            <w:shd w:val="clear" w:color="auto" w:fill="auto"/>
          </w:tcPr>
          <w:p w14:paraId="440B9B5E" w14:textId="77777777" w:rsidR="00DB79EA" w:rsidRPr="00A5247A" w:rsidRDefault="00DB79EA" w:rsidP="00A4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44DC0" w14:textId="235A6656" w:rsidR="00DB79EA" w:rsidRPr="00A5247A" w:rsidRDefault="000072CB" w:rsidP="00DB79E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6,500</w:t>
            </w:r>
          </w:p>
        </w:tc>
        <w:tc>
          <w:tcPr>
            <w:tcW w:w="284" w:type="dxa"/>
            <w:shd w:val="clear" w:color="auto" w:fill="auto"/>
          </w:tcPr>
          <w:p w14:paraId="1937881C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D46FC" w14:textId="3418E94A" w:rsidR="00DB79EA" w:rsidRPr="00A5247A" w:rsidRDefault="00F74394" w:rsidP="00DB79E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DB79EA"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3548D67D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941F1" w14:textId="01DBDF43" w:rsidR="00DB79EA" w:rsidRPr="00A5247A" w:rsidRDefault="006B13C6" w:rsidP="00DB7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5,500</w:t>
            </w:r>
          </w:p>
        </w:tc>
        <w:tc>
          <w:tcPr>
            <w:tcW w:w="270" w:type="dxa"/>
            <w:shd w:val="clear" w:color="auto" w:fill="auto"/>
          </w:tcPr>
          <w:p w14:paraId="6943A4CC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615AD" w14:textId="77777777" w:rsidR="00DB79EA" w:rsidRPr="00A5247A" w:rsidRDefault="00DB79EA" w:rsidP="00DB79E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0EBCC84" w14:textId="77777777" w:rsidR="00F72E89" w:rsidRPr="00A5247A" w:rsidRDefault="00F72E89" w:rsidP="0086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/>
        <w:ind w:left="720" w:firstLine="131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5247A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2111D0E7" w14:textId="71A55160" w:rsidR="00F72E89" w:rsidRPr="00A5247A" w:rsidRDefault="00F72E89" w:rsidP="0086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มกราคม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</w:rPr>
        <w:t xml:space="preserve"> บริษัทได้ทำสัญญาให้บริการจัดซื้อ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ทำบัญชีและสนับสนุนการดำเนินงานแก่บริษัทย่อยเป็นระยะเวลา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ปี โดยบริษัทตกลงที่จะให้บริการช่วยเหลือด้านบริการจัดการแก่บริษัทย่อย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ในการนี้บริษัทย่อยตกลงที่จะจ่ายค่าบริการในจำนวนเงินตามที่ระบุในสัญญา </w:t>
      </w:r>
    </w:p>
    <w:p w14:paraId="2FA186D2" w14:textId="3D69E351" w:rsidR="00C03DC7" w:rsidRDefault="00D70868" w:rsidP="0086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>บริษัทได้ทำสัญญาเงินให้กู้ยืมแก่บริษัทย่อยแห่งหน</w:t>
      </w:r>
      <w:r w:rsidR="00D11DA5" w:rsidRPr="00A5247A">
        <w:rPr>
          <w:rFonts w:ascii="Angsana New" w:hAnsi="Angsana New"/>
          <w:spacing w:val="-2"/>
          <w:sz w:val="28"/>
          <w:szCs w:val="28"/>
          <w:cs/>
        </w:rPr>
        <w:t>ึ่งโดยมีข้อกำหนดชำระคืนภายในเดือน</w:t>
      </w:r>
      <w:r w:rsidR="00991A2D" w:rsidRPr="00991A2D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="00A76B48" w:rsidRPr="00A76B48">
        <w:rPr>
          <w:rFonts w:ascii="Angsana New" w:hAnsi="Angsana New" w:hint="cs"/>
          <w:spacing w:val="-2"/>
          <w:sz w:val="28"/>
          <w:szCs w:val="28"/>
        </w:rPr>
        <w:t>2564</w:t>
      </w:r>
      <w:r w:rsidR="004F7045" w:rsidRPr="00991A2D">
        <w:rPr>
          <w:rFonts w:ascii="Angsana New" w:hAnsi="Angsana New"/>
          <w:spacing w:val="-2"/>
          <w:sz w:val="28"/>
          <w:szCs w:val="28"/>
          <w:cs/>
        </w:rPr>
        <w:t xml:space="preserve"> ถึง </w:t>
      </w:r>
      <w:r w:rsidR="00991A2D" w:rsidRPr="00991A2D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4F7045" w:rsidRPr="00991A2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F7045" w:rsidRPr="00991A2D">
        <w:rPr>
          <w:rFonts w:ascii="Angsana New" w:hAnsi="Angsana New"/>
          <w:spacing w:val="-2"/>
          <w:sz w:val="28"/>
          <w:szCs w:val="28"/>
        </w:rPr>
        <w:t>256</w:t>
      </w:r>
      <w:r w:rsidR="00A76B48" w:rsidRPr="00A76B48">
        <w:rPr>
          <w:rFonts w:ascii="Angsana New" w:hAnsi="Angsana New" w:hint="cs"/>
          <w:spacing w:val="-2"/>
          <w:sz w:val="28"/>
          <w:szCs w:val="28"/>
        </w:rPr>
        <w:t>5</w:t>
      </w:r>
    </w:p>
    <w:p w14:paraId="4E69CD09" w14:textId="778827C0" w:rsidR="006C3B2A" w:rsidRPr="00A5247A" w:rsidRDefault="006C3B2A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7"/>
        <w:gridCol w:w="283"/>
        <w:gridCol w:w="1131"/>
      </w:tblGrid>
      <w:tr w:rsidR="00493661" w:rsidRPr="00A5247A" w14:paraId="269D4003" w14:textId="77777777" w:rsidTr="00865F75">
        <w:tc>
          <w:tcPr>
            <w:tcW w:w="4111" w:type="dxa"/>
          </w:tcPr>
          <w:p w14:paraId="2E52BC06" w14:textId="77777777" w:rsidR="00493661" w:rsidRPr="00A5247A" w:rsidRDefault="00493661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B841EC5" w14:textId="1AFE7D0C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93661" w:rsidRPr="00A5247A" w14:paraId="781C019E" w14:textId="77777777" w:rsidTr="00865F75">
        <w:tc>
          <w:tcPr>
            <w:tcW w:w="4111" w:type="dxa"/>
          </w:tcPr>
          <w:p w14:paraId="384211D2" w14:textId="77777777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B26E45" w14:textId="62BD2FFC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3D23C3" w14:textId="77777777" w:rsidR="00493661" w:rsidRPr="00A5247A" w:rsidRDefault="00493661" w:rsidP="0049366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91A963" w14:textId="0EE6C00D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661" w:rsidRPr="00A5247A" w14:paraId="6BBE8992" w14:textId="77777777" w:rsidTr="00865F75">
        <w:tc>
          <w:tcPr>
            <w:tcW w:w="4111" w:type="dxa"/>
          </w:tcPr>
          <w:p w14:paraId="5820FED1" w14:textId="77777777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DC8FE4" w14:textId="50956295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88C9E3" w14:textId="77777777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B5DBD0" w14:textId="5B2613F5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9BE85F1" w14:textId="77777777" w:rsidR="00493661" w:rsidRPr="00A5247A" w:rsidRDefault="00493661" w:rsidP="0049366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2D253E0D" w14:textId="3129EEC3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08CA47DA" w14:textId="77777777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333227A" w14:textId="58B78D24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93661" w:rsidRPr="00A5247A" w14:paraId="00DA3663" w14:textId="77777777" w:rsidTr="00865F75">
        <w:tc>
          <w:tcPr>
            <w:tcW w:w="4111" w:type="dxa"/>
          </w:tcPr>
          <w:p w14:paraId="79AD81C3" w14:textId="77777777" w:rsidR="00493661" w:rsidRPr="00A5247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580B68" w14:textId="11B4C448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1CBA481C" w14:textId="77777777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6D1DE9" w14:textId="54B3AF55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42212EEA" w14:textId="77777777" w:rsidR="00493661" w:rsidRPr="00A5247A" w:rsidRDefault="00493661" w:rsidP="0049366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E11947D" w14:textId="067BA9ED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537A2BD7" w14:textId="77777777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0F0CC4C" w14:textId="1576443C" w:rsidR="00493661" w:rsidRPr="00A5247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2D6F" w:rsidRPr="00A5247A" w14:paraId="54F8539C" w14:textId="77777777" w:rsidTr="004728A0">
        <w:tc>
          <w:tcPr>
            <w:tcW w:w="4111" w:type="dxa"/>
          </w:tcPr>
          <w:p w14:paraId="4022AE1C" w14:textId="77777777" w:rsidR="000B2D6F" w:rsidRPr="00A5247A" w:rsidRDefault="000B2D6F" w:rsidP="0086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34" w:type="dxa"/>
            <w:shd w:val="clear" w:color="auto" w:fill="auto"/>
          </w:tcPr>
          <w:p w14:paraId="0D7E3188" w14:textId="280259BF" w:rsidR="000B2D6F" w:rsidRPr="00A5247A" w:rsidRDefault="004728A0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1,586</w:t>
            </w:r>
          </w:p>
        </w:tc>
        <w:tc>
          <w:tcPr>
            <w:tcW w:w="283" w:type="dxa"/>
          </w:tcPr>
          <w:p w14:paraId="3D3EDB37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6C9849" w14:textId="6E4A9139" w:rsidR="000B2D6F" w:rsidRPr="00A5247A" w:rsidRDefault="000B2D6F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84" w:type="dxa"/>
          </w:tcPr>
          <w:p w14:paraId="741AF10C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89E52F8" w14:textId="71E6ACE5" w:rsidR="000B2D6F" w:rsidRPr="00A5247A" w:rsidRDefault="00CE4131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83" w:type="dxa"/>
          </w:tcPr>
          <w:p w14:paraId="7CE1C670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C86A86D" w14:textId="05663699" w:rsidR="000B2D6F" w:rsidRPr="00A5247A" w:rsidRDefault="00F74394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0B2D6F" w:rsidRPr="00A5247A" w14:paraId="353D1EEB" w14:textId="77777777" w:rsidTr="004728A0">
        <w:tc>
          <w:tcPr>
            <w:tcW w:w="4111" w:type="dxa"/>
          </w:tcPr>
          <w:p w14:paraId="55AC64CF" w14:textId="77777777" w:rsidR="000B2D6F" w:rsidRPr="00A5247A" w:rsidRDefault="000B2D6F" w:rsidP="00865F75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34" w:type="dxa"/>
            <w:shd w:val="clear" w:color="auto" w:fill="auto"/>
          </w:tcPr>
          <w:p w14:paraId="51A42A92" w14:textId="1F6BE3CA" w:rsidR="000B2D6F" w:rsidRPr="00A5247A" w:rsidRDefault="004728A0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1,693</w:t>
            </w:r>
          </w:p>
        </w:tc>
        <w:tc>
          <w:tcPr>
            <w:tcW w:w="283" w:type="dxa"/>
          </w:tcPr>
          <w:p w14:paraId="220206EC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D04415" w14:textId="757FE0C6" w:rsidR="000B2D6F" w:rsidRPr="00A5247A" w:rsidRDefault="000B2D6F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3,568</w:t>
            </w:r>
          </w:p>
        </w:tc>
        <w:tc>
          <w:tcPr>
            <w:tcW w:w="284" w:type="dxa"/>
          </w:tcPr>
          <w:p w14:paraId="4AD0A3E2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12BEF2A" w14:textId="1031F007" w:rsidR="000B2D6F" w:rsidRPr="00A5247A" w:rsidRDefault="00CE4131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83" w:type="dxa"/>
          </w:tcPr>
          <w:p w14:paraId="4D8304D6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65D52C5" w14:textId="49202840" w:rsidR="000B2D6F" w:rsidRPr="00A5247A" w:rsidRDefault="000B2D6F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</w:p>
        </w:tc>
      </w:tr>
      <w:tr w:rsidR="000B2D6F" w:rsidRPr="00A5247A" w14:paraId="5ED579E6" w14:textId="77777777" w:rsidTr="004728A0">
        <w:tc>
          <w:tcPr>
            <w:tcW w:w="4111" w:type="dxa"/>
          </w:tcPr>
          <w:p w14:paraId="04D7DE90" w14:textId="77777777" w:rsidR="000B2D6F" w:rsidRPr="00A5247A" w:rsidRDefault="000B2D6F" w:rsidP="00865F75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81EED6" w14:textId="49CB04F5" w:rsidR="000B2D6F" w:rsidRPr="00A5247A" w:rsidRDefault="004728A0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128,200</w:t>
            </w:r>
          </w:p>
        </w:tc>
        <w:tc>
          <w:tcPr>
            <w:tcW w:w="283" w:type="dxa"/>
          </w:tcPr>
          <w:p w14:paraId="5BB46E3E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F62CF2" w14:textId="1643844F" w:rsidR="000B2D6F" w:rsidRPr="00A5247A" w:rsidRDefault="000B2D6F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536</w:t>
            </w:r>
          </w:p>
        </w:tc>
        <w:tc>
          <w:tcPr>
            <w:tcW w:w="284" w:type="dxa"/>
          </w:tcPr>
          <w:p w14:paraId="06271363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41F7DC8" w14:textId="7250D038" w:rsidR="000B2D6F" w:rsidRPr="00A5247A" w:rsidRDefault="00CE4131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93,15</w:t>
            </w:r>
            <w:r w:rsidR="0060097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672919B3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ECBE323" w14:textId="1B9C9CDF" w:rsidR="000B2D6F" w:rsidRPr="00A5247A" w:rsidRDefault="00F74394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08</w:t>
            </w:r>
          </w:p>
        </w:tc>
      </w:tr>
      <w:tr w:rsidR="000B2D6F" w:rsidRPr="00A5247A" w14:paraId="4219E79E" w14:textId="77777777" w:rsidTr="004728A0">
        <w:tc>
          <w:tcPr>
            <w:tcW w:w="4111" w:type="dxa"/>
          </w:tcPr>
          <w:p w14:paraId="3EB251A2" w14:textId="63B8E574" w:rsidR="000B2D6F" w:rsidRPr="00A5247A" w:rsidRDefault="000B2D6F" w:rsidP="0086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9F28EF7" w14:textId="591527DA" w:rsidR="000B2D6F" w:rsidRPr="00A5247A" w:rsidRDefault="004728A0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131,479</w:t>
            </w:r>
          </w:p>
        </w:tc>
        <w:tc>
          <w:tcPr>
            <w:tcW w:w="283" w:type="dxa"/>
          </w:tcPr>
          <w:p w14:paraId="49636EC6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69D81FE" w14:textId="699CC64F" w:rsidR="000B2D6F" w:rsidRPr="00A5247A" w:rsidRDefault="00F74394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="000B2D6F"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0B2D6F"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84" w:type="dxa"/>
          </w:tcPr>
          <w:p w14:paraId="63909B81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3DAA807A" w14:textId="353C04A7" w:rsidR="000B2D6F" w:rsidRPr="00A5247A" w:rsidRDefault="00CE4131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93,24</w:t>
            </w:r>
            <w:r w:rsidR="00600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510F8F47" w14:textId="77777777" w:rsidR="000B2D6F" w:rsidRPr="00A5247A" w:rsidRDefault="000B2D6F" w:rsidP="00A74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CF87128" w14:textId="4D4F886C" w:rsidR="000B2D6F" w:rsidRPr="00A5247A" w:rsidRDefault="000B2D6F" w:rsidP="00A74D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798</w:t>
            </w:r>
          </w:p>
        </w:tc>
      </w:tr>
    </w:tbl>
    <w:p w14:paraId="559702F9" w14:textId="165E8DC3" w:rsidR="00865F75" w:rsidRDefault="00983433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เงินฝากออมทรัพย์มีอัตราดอกเบี้ยลอยตัวตามที่ธนาคารกำหนด</w:t>
      </w:r>
    </w:p>
    <w:p w14:paraId="447120AC" w14:textId="42FF2E1E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2990140" w14:textId="52D1D19C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66333F3" w14:textId="36CCC8CB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93FF394" w14:textId="55705AD1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258ECE6" w14:textId="38851FC0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61FEDAD" w14:textId="77777777" w:rsidR="0001283D" w:rsidRDefault="0001283D" w:rsidP="00865F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43A2302F" w14:textId="5688B510" w:rsidR="006C3B2A" w:rsidRPr="00A5247A" w:rsidRDefault="006C3B2A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ลูกหนี้การค้า</w:t>
      </w:r>
      <w:r w:rsidR="00D11DA5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และลูกหนี้หมุนเวียนอื่น - สุทธิ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5"/>
        <w:gridCol w:w="849"/>
        <w:gridCol w:w="287"/>
        <w:gridCol w:w="1134"/>
        <w:gridCol w:w="283"/>
        <w:gridCol w:w="1134"/>
        <w:gridCol w:w="284"/>
        <w:gridCol w:w="1134"/>
        <w:gridCol w:w="283"/>
        <w:gridCol w:w="1134"/>
      </w:tblGrid>
      <w:tr w:rsidR="00D11DA5" w:rsidRPr="00A5247A" w14:paraId="1B32C01D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6E3E5591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686586E5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19F4FCB3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8F1C04" w14:textId="77777777" w:rsidR="00D11DA5" w:rsidRPr="00A5247A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1DA5" w:rsidRPr="00A5247A" w14:paraId="49913FE1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0500D947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0C9C29E0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DFF28E0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0038D" w14:textId="77777777" w:rsidR="00D11DA5" w:rsidRPr="00A5247A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24FA75" w14:textId="77777777" w:rsidR="00D11DA5" w:rsidRPr="00A5247A" w:rsidRDefault="00D11DA5" w:rsidP="004C1C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94A3A" w14:textId="77777777" w:rsidR="00D11DA5" w:rsidRPr="00A5247A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DA5" w:rsidRPr="00A5247A" w14:paraId="619E2459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644C660A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61F37C86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4FD1A4A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E65B28" w14:textId="3936BBD5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C43D1F0" w14:textId="77777777" w:rsidR="00D11DA5" w:rsidRPr="00A5247A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D9DE2C" w14:textId="7A1FC8AF" w:rsidR="00D11DA5" w:rsidRPr="00A5247A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512D0CBC" w14:textId="77777777" w:rsidR="00D11DA5" w:rsidRPr="00A5247A" w:rsidRDefault="00D11DA5" w:rsidP="004C1C0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4E5E77" w14:textId="5A267BF0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018AD0BA" w14:textId="77777777" w:rsidR="00D11DA5" w:rsidRPr="00A5247A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762CB6" w14:textId="33C95C34" w:rsidR="00D11DA5" w:rsidRPr="00A5247A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11DA5" w:rsidRPr="00A5247A" w14:paraId="12A2823D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0AE554A9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1AED8135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7" w:type="dxa"/>
            <w:shd w:val="clear" w:color="auto" w:fill="auto"/>
          </w:tcPr>
          <w:p w14:paraId="24828F5E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C2DD12" w14:textId="02A4189E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1A7BFCD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5E129" w14:textId="00CBCF0D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44B9286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40F41A" w14:textId="7E6218FA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0E13F9F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5276C0" w14:textId="4FC685BE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11DA5" w:rsidRPr="00A5247A" w14:paraId="73DA198C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7F6B1381" w14:textId="77777777" w:rsidR="00D11DA5" w:rsidRPr="00A5247A" w:rsidRDefault="00D11DA5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49D848A7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9681433" w14:textId="77777777" w:rsidR="00D11DA5" w:rsidRPr="00A5247A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DBA0B8" w14:textId="77777777" w:rsidR="00D11DA5" w:rsidRPr="00A5247A" w:rsidRDefault="00D11DA5" w:rsidP="004C1C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CB1BBE4" w14:textId="77777777" w:rsidR="00D11DA5" w:rsidRPr="00A5247A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81D5D8" w14:textId="77777777" w:rsidR="00D11DA5" w:rsidRPr="00A5247A" w:rsidRDefault="00D11DA5" w:rsidP="004C1C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4F5AC44" w14:textId="77777777" w:rsidR="00D11DA5" w:rsidRPr="00A5247A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DE7CA7" w14:textId="77777777" w:rsidR="00D11DA5" w:rsidRPr="00A5247A" w:rsidRDefault="00D11DA5" w:rsidP="004C1C0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560E53E" w14:textId="77777777" w:rsidR="00D11DA5" w:rsidRPr="00A5247A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473572" w14:textId="77777777" w:rsidR="00D11DA5" w:rsidRPr="00A5247A" w:rsidRDefault="00D11DA5" w:rsidP="004C1C0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16926" w:rsidRPr="00A5247A" w14:paraId="0A4FF7DE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2D33BA17" w14:textId="144F7CEF" w:rsidR="00716926" w:rsidRPr="00A5247A" w:rsidRDefault="00716926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3476C7A4" w14:textId="634A1E22" w:rsidR="00716926" w:rsidRPr="00A5247A" w:rsidRDefault="00FC14B4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287" w:type="dxa"/>
            <w:shd w:val="clear" w:color="auto" w:fill="auto"/>
          </w:tcPr>
          <w:p w14:paraId="4BD5BCC3" w14:textId="77777777" w:rsidR="00716926" w:rsidRPr="00A5247A" w:rsidRDefault="00716926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B76B0A" w14:textId="6D0CA28F" w:rsidR="00716926" w:rsidRPr="00A5247A" w:rsidRDefault="00107C64" w:rsidP="00107C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492558B" w14:textId="77777777" w:rsidR="00716926" w:rsidRPr="00A5247A" w:rsidRDefault="00716926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E89974" w14:textId="18C533EC" w:rsidR="00716926" w:rsidRPr="00A5247A" w:rsidRDefault="00107C64" w:rsidP="00107C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53B674" w14:textId="77777777" w:rsidR="00716926" w:rsidRPr="00A5247A" w:rsidRDefault="00716926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8B6CA2" w14:textId="00C7778D" w:rsidR="00716926" w:rsidRPr="00867E14" w:rsidRDefault="00CE4131" w:rsidP="00107C6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2FD383A8" w14:textId="77777777" w:rsidR="00716926" w:rsidRPr="00A5247A" w:rsidRDefault="00716926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6E80CC" w14:textId="6065B4D5" w:rsidR="00716926" w:rsidRPr="00A5247A" w:rsidRDefault="00107C64" w:rsidP="00107C6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B2D6F" w:rsidRPr="00A5247A" w14:paraId="77C46D71" w14:textId="77777777" w:rsidTr="004728A0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11130679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9" w:type="dxa"/>
            <w:shd w:val="clear" w:color="auto" w:fill="auto"/>
          </w:tcPr>
          <w:p w14:paraId="21EC181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7965E74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675BD9" w14:textId="4880FCE5" w:rsidR="000B2D6F" w:rsidRPr="00A5247A" w:rsidRDefault="004728A0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71,776</w:t>
            </w:r>
          </w:p>
        </w:tc>
        <w:tc>
          <w:tcPr>
            <w:tcW w:w="283" w:type="dxa"/>
            <w:shd w:val="clear" w:color="auto" w:fill="auto"/>
          </w:tcPr>
          <w:p w14:paraId="793B7CCE" w14:textId="77777777" w:rsidR="000B2D6F" w:rsidRPr="00A5247A" w:rsidRDefault="000B2D6F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2FD707" w14:textId="76819910" w:rsidR="000B2D6F" w:rsidRPr="00A5247A" w:rsidRDefault="00F74394" w:rsidP="00107C64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8,897</w:t>
            </w:r>
          </w:p>
        </w:tc>
        <w:tc>
          <w:tcPr>
            <w:tcW w:w="284" w:type="dxa"/>
            <w:shd w:val="clear" w:color="auto" w:fill="auto"/>
          </w:tcPr>
          <w:p w14:paraId="185932D6" w14:textId="77777777" w:rsidR="000B2D6F" w:rsidRPr="00A5247A" w:rsidRDefault="000B2D6F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0008FF" w14:textId="56707913" w:rsidR="000B2D6F" w:rsidRPr="00867E14" w:rsidRDefault="00CE4131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12,16</w:t>
            </w:r>
            <w:r w:rsidR="00F44C39"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6965DC86" w14:textId="77777777" w:rsidR="000B2D6F" w:rsidRPr="00A5247A" w:rsidRDefault="000B2D6F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CA023C" w14:textId="16915C08" w:rsidR="000B2D6F" w:rsidRPr="00A5247A" w:rsidRDefault="00F74394" w:rsidP="00107C64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8,897</w:t>
            </w:r>
          </w:p>
        </w:tc>
      </w:tr>
      <w:tr w:rsidR="000B2D6F" w:rsidRPr="00A5247A" w14:paraId="34A35350" w14:textId="77777777" w:rsidTr="004728A0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45A78A5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49" w:type="dxa"/>
            <w:shd w:val="clear" w:color="auto" w:fill="auto"/>
          </w:tcPr>
          <w:p w14:paraId="477373B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332BF9B8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17DC70" w14:textId="2225E6E0" w:rsidR="000B2D6F" w:rsidRPr="00A5247A" w:rsidRDefault="004728A0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(5,511)</w:t>
            </w:r>
          </w:p>
        </w:tc>
        <w:tc>
          <w:tcPr>
            <w:tcW w:w="283" w:type="dxa"/>
            <w:shd w:val="clear" w:color="auto" w:fill="auto"/>
          </w:tcPr>
          <w:p w14:paraId="6370914C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82FDED" w14:textId="2D37BFDE" w:rsidR="000B2D6F" w:rsidRPr="00A5247A" w:rsidRDefault="000B2D6F" w:rsidP="00107C64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,565)</w:t>
            </w:r>
          </w:p>
        </w:tc>
        <w:tc>
          <w:tcPr>
            <w:tcW w:w="284" w:type="dxa"/>
            <w:shd w:val="clear" w:color="auto" w:fill="auto"/>
          </w:tcPr>
          <w:p w14:paraId="6C546DD2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318A86" w14:textId="684018AD" w:rsidR="000B2D6F" w:rsidRPr="00867E14" w:rsidRDefault="00600978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E4131"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5,511</w:t>
            </w:r>
            <w:r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  <w:p w14:paraId="7E0613E3" w14:textId="260919DA" w:rsidR="00CE4131" w:rsidRPr="00867E14" w:rsidRDefault="00CE4131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A35DC62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546B41" w14:textId="6B669924" w:rsidR="000B2D6F" w:rsidRPr="00A5247A" w:rsidRDefault="000B2D6F" w:rsidP="00107C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,565)</w:t>
            </w:r>
          </w:p>
        </w:tc>
      </w:tr>
      <w:tr w:rsidR="000B2D6F" w:rsidRPr="00A5247A" w14:paraId="49EB989C" w14:textId="77777777" w:rsidTr="004728A0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78BFEE77" w14:textId="65E939FA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849" w:type="dxa"/>
            <w:shd w:val="clear" w:color="auto" w:fill="auto"/>
          </w:tcPr>
          <w:p w14:paraId="762C333A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18B63CC5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61F6B" w14:textId="7FDA8569" w:rsidR="000B2D6F" w:rsidRPr="00A5247A" w:rsidRDefault="004728A0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66,265</w:t>
            </w:r>
          </w:p>
        </w:tc>
        <w:tc>
          <w:tcPr>
            <w:tcW w:w="283" w:type="dxa"/>
            <w:shd w:val="clear" w:color="auto" w:fill="auto"/>
          </w:tcPr>
          <w:p w14:paraId="77301B24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3B07" w14:textId="2356543D" w:rsidR="000B2D6F" w:rsidRPr="00A5247A" w:rsidDel="00113267" w:rsidRDefault="000B2D6F" w:rsidP="00107C6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7,332</w:t>
            </w:r>
          </w:p>
        </w:tc>
        <w:tc>
          <w:tcPr>
            <w:tcW w:w="284" w:type="dxa"/>
            <w:shd w:val="clear" w:color="auto" w:fill="auto"/>
          </w:tcPr>
          <w:p w14:paraId="6A7B3443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0DB70" w14:textId="770EC61A" w:rsidR="000B2D6F" w:rsidRPr="00867E14" w:rsidRDefault="00600978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67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7,06</w:t>
            </w:r>
            <w:r w:rsidR="00F44C39" w:rsidRPr="00867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373F1D26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FCE5" w14:textId="4FE3F2E0" w:rsidR="000B2D6F" w:rsidRPr="00A5247A" w:rsidDel="00113267" w:rsidRDefault="000B2D6F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7,332</w:t>
            </w:r>
          </w:p>
        </w:tc>
      </w:tr>
      <w:tr w:rsidR="000B2D6F" w:rsidRPr="00A5247A" w14:paraId="7B6A748A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6E4A7415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39543A8C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6F56DC81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564449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86956F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1FB956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C15F561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735B9D" w14:textId="77777777" w:rsidR="000B2D6F" w:rsidRPr="00867E14" w:rsidRDefault="000B2D6F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18E538D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2826F0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D6F" w:rsidRPr="00A5247A" w14:paraId="047E072A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3E05CA8B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7F380C6F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4420BA4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C55C3C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703279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4D5380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28945F8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4E0739" w14:textId="77777777" w:rsidR="000B2D6F" w:rsidRPr="00867E14" w:rsidRDefault="000B2D6F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777DE2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92BD89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D6F" w:rsidRPr="00A5247A" w14:paraId="28B7CF86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71E59A4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105D0664" w14:textId="2CBF603D" w:rsidR="000B2D6F" w:rsidRPr="00404B22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4B22">
              <w:rPr>
                <w:rFonts w:ascii="Angsana New" w:hAnsi="Angsana New"/>
                <w:sz w:val="28"/>
                <w:szCs w:val="28"/>
              </w:rPr>
              <w:t>5.</w:t>
            </w:r>
            <w:r w:rsidR="00FC14B4" w:rsidRPr="00404B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shd w:val="clear" w:color="auto" w:fill="auto"/>
          </w:tcPr>
          <w:p w14:paraId="5BCAE765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C4BB9F" w14:textId="500C1BFD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D5E9A94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5CF51B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3408BE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402548" w14:textId="6B8FD896" w:rsidR="000B2D6F" w:rsidRPr="00867E14" w:rsidRDefault="00600978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867E14">
              <w:rPr>
                <w:rFonts w:ascii="Angsana New" w:hAnsi="Angsana New"/>
                <w:sz w:val="28"/>
                <w:szCs w:val="28"/>
                <w:lang w:val="en-US"/>
              </w:rPr>
              <w:t>4,12</w:t>
            </w:r>
            <w:r w:rsidR="00FE2BE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8E32733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63CCE1" w14:textId="080C13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6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B2D6F" w:rsidRPr="00A5247A" w14:paraId="4C31177D" w14:textId="77777777" w:rsidTr="00956BA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2EA0FDDB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9" w:type="dxa"/>
            <w:shd w:val="clear" w:color="auto" w:fill="auto"/>
          </w:tcPr>
          <w:p w14:paraId="71377A8B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78652B57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3CAAC1" w14:textId="3D3AF078" w:rsidR="000B2D6F" w:rsidRPr="00A5247A" w:rsidRDefault="004728A0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</w:t>
            </w:r>
            <w:r w:rsidR="00C0302F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83" w:type="dxa"/>
            <w:shd w:val="clear" w:color="auto" w:fill="auto"/>
          </w:tcPr>
          <w:p w14:paraId="1E6F9B96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B08B6E" w14:textId="057EAB70" w:rsidR="000B2D6F" w:rsidRPr="00A5247A" w:rsidRDefault="00F74394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6,858</w:t>
            </w:r>
          </w:p>
        </w:tc>
        <w:tc>
          <w:tcPr>
            <w:tcW w:w="284" w:type="dxa"/>
            <w:shd w:val="clear" w:color="auto" w:fill="auto"/>
          </w:tcPr>
          <w:p w14:paraId="21E1CECF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C7987D" w14:textId="09C32616" w:rsidR="000B2D6F" w:rsidRPr="00867E14" w:rsidRDefault="00867E14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867E14">
              <w:rPr>
                <w:rFonts w:ascii="Angsana New" w:hAnsi="Angsana New"/>
                <w:sz w:val="28"/>
                <w:szCs w:val="28"/>
                <w:lang w:val="en-US" w:bidi="th-TH"/>
              </w:rPr>
              <w:t>4,68</w:t>
            </w:r>
            <w:r w:rsidR="00FE2BE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A31E393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F47B75" w14:textId="46B323D8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2,827</w:t>
            </w:r>
          </w:p>
        </w:tc>
      </w:tr>
      <w:tr w:rsidR="000B2D6F" w:rsidRPr="00A5247A" w14:paraId="73EEE915" w14:textId="77777777" w:rsidTr="00956BA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125EE40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5D5F0E00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2A902F3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2DBCD" w14:textId="30AEBB21" w:rsidR="000B2D6F" w:rsidRPr="00A5247A" w:rsidRDefault="004728A0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</w:t>
            </w:r>
            <w:r w:rsidR="00C0302F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83" w:type="dxa"/>
            <w:shd w:val="clear" w:color="auto" w:fill="auto"/>
          </w:tcPr>
          <w:p w14:paraId="421711CD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2C682" w14:textId="3D3DDEF1" w:rsidR="000B2D6F" w:rsidRPr="00A5247A" w:rsidRDefault="00F74394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B2D6F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6,858</w:t>
            </w:r>
          </w:p>
        </w:tc>
        <w:tc>
          <w:tcPr>
            <w:tcW w:w="284" w:type="dxa"/>
            <w:shd w:val="clear" w:color="auto" w:fill="auto"/>
          </w:tcPr>
          <w:p w14:paraId="0D562553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28831" w14:textId="6B4AB174" w:rsidR="000B2D6F" w:rsidRPr="00867E14" w:rsidRDefault="00867E14" w:rsidP="00107C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867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8,809</w:t>
            </w:r>
          </w:p>
        </w:tc>
        <w:tc>
          <w:tcPr>
            <w:tcW w:w="283" w:type="dxa"/>
            <w:shd w:val="clear" w:color="auto" w:fill="auto"/>
          </w:tcPr>
          <w:p w14:paraId="598F8BA1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726E" w14:textId="1422320C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6,288</w:t>
            </w:r>
          </w:p>
        </w:tc>
      </w:tr>
      <w:tr w:rsidR="000B2D6F" w:rsidRPr="00A5247A" w14:paraId="7184D7C3" w14:textId="77777777" w:rsidTr="00717732">
        <w:trPr>
          <w:trHeight w:hRule="exact" w:val="403"/>
        </w:trPr>
        <w:tc>
          <w:tcPr>
            <w:tcW w:w="2975" w:type="dxa"/>
            <w:shd w:val="clear" w:color="auto" w:fill="auto"/>
          </w:tcPr>
          <w:p w14:paraId="12F44475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3FF2F47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6699BA18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32851964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372BCFAB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26CAB1C2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2F70C60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146A2768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477675FB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98F6AD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53C122E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92458D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2832012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72111B" w14:textId="77777777" w:rsidR="000B2D6F" w:rsidRPr="00867E14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0705FB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7D71D6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D6F" w:rsidRPr="00A5247A" w14:paraId="2DC34622" w14:textId="77777777" w:rsidTr="00717732">
        <w:trPr>
          <w:trHeight w:hRule="exact" w:val="403"/>
        </w:trPr>
        <w:tc>
          <w:tcPr>
            <w:tcW w:w="3824" w:type="dxa"/>
            <w:gridSpan w:val="2"/>
            <w:shd w:val="clear" w:color="auto" w:fill="auto"/>
          </w:tcPr>
          <w:p w14:paraId="10563673" w14:textId="422B9E92" w:rsidR="000B2D6F" w:rsidRPr="00A5247A" w:rsidRDefault="00017ED5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</w:t>
            </w:r>
            <w:r w:rsidR="00DB6B26"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ด้ค้างรับ</w:t>
            </w:r>
          </w:p>
        </w:tc>
        <w:tc>
          <w:tcPr>
            <w:tcW w:w="287" w:type="dxa"/>
            <w:shd w:val="clear" w:color="auto" w:fill="auto"/>
          </w:tcPr>
          <w:p w14:paraId="56738EC0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3845B3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BD6B7B9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5309EE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7B09B26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3CB04F" w14:textId="77777777" w:rsidR="000B2D6F" w:rsidRPr="00867E14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C44A6AF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BB5547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B2D6F" w:rsidRPr="00A5247A" w14:paraId="365E23C8" w14:textId="77777777" w:rsidTr="00956BA2">
        <w:trPr>
          <w:trHeight w:hRule="exact" w:val="403"/>
        </w:trPr>
        <w:tc>
          <w:tcPr>
            <w:tcW w:w="3824" w:type="dxa"/>
            <w:gridSpan w:val="2"/>
            <w:shd w:val="clear" w:color="auto" w:fill="auto"/>
          </w:tcPr>
          <w:p w14:paraId="376648D1" w14:textId="115F3235" w:rsidR="000B2D6F" w:rsidRPr="00A5247A" w:rsidRDefault="00DB6B26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87" w:type="dxa"/>
            <w:shd w:val="clear" w:color="auto" w:fill="auto"/>
          </w:tcPr>
          <w:p w14:paraId="6A043D52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B16E92" w14:textId="3E4C70C4" w:rsidR="000B2D6F" w:rsidRPr="004728A0" w:rsidRDefault="004728A0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8A0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14EBB394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54F4C1" w14:textId="46DBECCD" w:rsidR="000B2D6F" w:rsidRPr="00A5247A" w:rsidRDefault="00107C64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3E6E9A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25BF4C" w14:textId="0C17CD77" w:rsidR="000B2D6F" w:rsidRPr="00867E14" w:rsidRDefault="00600978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7E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2886AD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C359F0" w14:textId="7E184518" w:rsidR="000B2D6F" w:rsidRPr="00A5247A" w:rsidRDefault="00107C64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D6F" w:rsidRPr="00A5247A" w14:paraId="07C96ABB" w14:textId="77777777" w:rsidTr="00956BA2">
        <w:trPr>
          <w:trHeight w:hRule="exact" w:val="403"/>
        </w:trPr>
        <w:tc>
          <w:tcPr>
            <w:tcW w:w="3824" w:type="dxa"/>
            <w:gridSpan w:val="2"/>
            <w:shd w:val="clear" w:color="auto" w:fill="auto"/>
          </w:tcPr>
          <w:p w14:paraId="548F7018" w14:textId="331A9053" w:rsidR="000B2D6F" w:rsidRPr="00A5247A" w:rsidRDefault="00DB6B26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287" w:type="dxa"/>
            <w:shd w:val="clear" w:color="auto" w:fill="auto"/>
          </w:tcPr>
          <w:p w14:paraId="1DCC2AA7" w14:textId="77777777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8D0BA8" w14:textId="549D828D" w:rsidR="000B2D6F" w:rsidRPr="00A5247A" w:rsidRDefault="004728A0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0A04EE59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38764A" w14:textId="55B6B140" w:rsidR="000B2D6F" w:rsidRPr="00A5247A" w:rsidRDefault="00017ED5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1EEA4B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0F315D" w14:textId="08321258" w:rsidR="000B2D6F" w:rsidRPr="00867E14" w:rsidRDefault="00600978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7E1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E588C3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BC81BA" w14:textId="04407CD7" w:rsidR="000B2D6F" w:rsidRPr="00A5247A" w:rsidRDefault="00017ED5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B2D6F" w:rsidRPr="00A5247A" w14:paraId="05FD0D36" w14:textId="77777777" w:rsidTr="00956BA2">
        <w:trPr>
          <w:trHeight w:hRule="exact" w:val="403"/>
        </w:trPr>
        <w:tc>
          <w:tcPr>
            <w:tcW w:w="4111" w:type="dxa"/>
            <w:gridSpan w:val="3"/>
            <w:shd w:val="clear" w:color="auto" w:fill="auto"/>
          </w:tcPr>
          <w:p w14:paraId="5C9C1B5F" w14:textId="6252A71A" w:rsidR="000B2D6F" w:rsidRPr="00A5247A" w:rsidRDefault="000B2D6F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2ED5E" w14:textId="70A74FD1" w:rsidR="000B2D6F" w:rsidRPr="00A5247A" w:rsidRDefault="004728A0" w:rsidP="00107C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</w:t>
            </w:r>
            <w:r w:rsidR="00C0302F">
              <w:rPr>
                <w:rFonts w:ascii="Angsana New" w:hAnsi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83" w:type="dxa"/>
            <w:shd w:val="clear" w:color="auto" w:fill="auto"/>
          </w:tcPr>
          <w:p w14:paraId="15E91188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254EA" w14:textId="676F9339" w:rsidR="000B2D6F" w:rsidRPr="00A5247A" w:rsidRDefault="00017ED5" w:rsidP="00107C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  <w:shd w:val="clear" w:color="auto" w:fill="auto"/>
          </w:tcPr>
          <w:p w14:paraId="56906BEC" w14:textId="3F3B8FA2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9318B" w14:textId="1305AF99" w:rsidR="000B2D6F" w:rsidRPr="00867E14" w:rsidRDefault="00600978" w:rsidP="00107C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67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867E14" w:rsidRPr="00867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5,877</w:t>
            </w:r>
          </w:p>
        </w:tc>
        <w:tc>
          <w:tcPr>
            <w:tcW w:w="283" w:type="dxa"/>
            <w:shd w:val="clear" w:color="auto" w:fill="auto"/>
          </w:tcPr>
          <w:p w14:paraId="133EA885" w14:textId="77777777" w:rsidR="000B2D6F" w:rsidRPr="00A5247A" w:rsidRDefault="000B2D6F" w:rsidP="00107C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B614" w14:textId="65F907A3" w:rsidR="000B2D6F" w:rsidRPr="00A5247A" w:rsidRDefault="00F74394" w:rsidP="00107C6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17ED5"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3,620</w:t>
            </w:r>
          </w:p>
        </w:tc>
      </w:tr>
      <w:tr w:rsidR="000B2D6F" w:rsidRPr="00A5247A" w14:paraId="544C212B" w14:textId="77777777" w:rsidTr="00717732">
        <w:trPr>
          <w:trHeight w:hRule="exact" w:val="403"/>
        </w:trPr>
        <w:tc>
          <w:tcPr>
            <w:tcW w:w="4111" w:type="dxa"/>
            <w:gridSpan w:val="3"/>
            <w:shd w:val="clear" w:color="auto" w:fill="auto"/>
          </w:tcPr>
          <w:p w14:paraId="320A20A5" w14:textId="49932C83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1F7DE0" w14:textId="77777777" w:rsidR="00017ED5" w:rsidRPr="00A5247A" w:rsidRDefault="00017ED5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0F45B0" w14:textId="5189E45A" w:rsidR="00017ED5" w:rsidRPr="00A5247A" w:rsidRDefault="00017ED5" w:rsidP="000B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6F1AD7" w14:textId="030CE339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A402D0" w14:textId="77777777" w:rsidR="00017ED5" w:rsidRPr="00A5247A" w:rsidRDefault="00017E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50C7CC" w14:textId="77777777" w:rsidR="00017ED5" w:rsidRPr="00A5247A" w:rsidRDefault="00017E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F166DF" w14:textId="092CBD84" w:rsidR="00017ED5" w:rsidRPr="00A5247A" w:rsidRDefault="00017E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B047577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1B4B32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3208579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AD314C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C490F3E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DAA72B" w14:textId="19A6ACE2" w:rsidR="000B2D6F" w:rsidRPr="00A5247A" w:rsidRDefault="000B2D6F" w:rsidP="000B2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1686BFA1" w14:textId="4D9781EB" w:rsidR="00717732" w:rsidRPr="00717732" w:rsidRDefault="00717732" w:rsidP="00717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ค่าเผื่อ</w:t>
      </w:r>
      <w:r>
        <w:rPr>
          <w:rFonts w:ascii="Angsana New" w:hAnsi="Angsana New" w:hint="cs"/>
          <w:sz w:val="28"/>
          <w:szCs w:val="28"/>
          <w:cs/>
          <w:lang w:val="th-TH"/>
        </w:rPr>
        <w:t>ผลขาดทุนด้านเครดิต</w:t>
      </w:r>
      <w:r w:rsidRPr="00A5247A">
        <w:rPr>
          <w:rFonts w:ascii="Angsana New" w:hAnsi="Angsana New"/>
          <w:sz w:val="28"/>
          <w:szCs w:val="28"/>
          <w:cs/>
          <w:lang w:val="th-TH"/>
        </w:rPr>
        <w:t>มีการเปลี่ยนแปลงในระหว่างปี 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717732" w:rsidRPr="00A5247A" w14:paraId="71B264FC" w14:textId="77777777" w:rsidTr="00717732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17BA3A0" w14:textId="77777777" w:rsidR="00717732" w:rsidRPr="00A5247A" w:rsidRDefault="00717732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F412843" w14:textId="77777777" w:rsidR="00717732" w:rsidRPr="00A5247A" w:rsidRDefault="00717732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17732" w:rsidRPr="00A5247A" w14:paraId="3C7F6CFA" w14:textId="77777777" w:rsidTr="00717732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63D8FECC" w14:textId="77777777" w:rsidR="00717732" w:rsidRPr="00A5247A" w:rsidRDefault="00717732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BDA4" w14:textId="77777777" w:rsidR="00717732" w:rsidRPr="00A5247A" w:rsidRDefault="00717732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87EF4C7" w14:textId="77777777" w:rsidR="00717732" w:rsidRPr="00A5247A" w:rsidRDefault="00717732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1329D" w14:textId="77777777" w:rsidR="00717732" w:rsidRPr="00A5247A" w:rsidRDefault="00717732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732" w:rsidRPr="00A5247A" w14:paraId="1251A169" w14:textId="77777777" w:rsidTr="00717732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F8498A5" w14:textId="77777777" w:rsidR="00717732" w:rsidRPr="00A5247A" w:rsidRDefault="00717732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E0EC60" w14:textId="77777777" w:rsidR="00717732" w:rsidRPr="00A5247A" w:rsidRDefault="00717732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BD8F138" w14:textId="77777777" w:rsidR="00717732" w:rsidRPr="00A5247A" w:rsidRDefault="00717732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AAE316" w14:textId="77777777" w:rsidR="00717732" w:rsidRPr="00A5247A" w:rsidRDefault="00717732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52D692A4" w14:textId="77777777" w:rsidR="00717732" w:rsidRPr="00A5247A" w:rsidRDefault="00717732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C47AA4" w14:textId="77777777" w:rsidR="00717732" w:rsidRPr="00A5247A" w:rsidRDefault="00717732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8A1AFFB" w14:textId="77777777" w:rsidR="00717732" w:rsidRPr="00A5247A" w:rsidRDefault="00717732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E91830" w14:textId="77777777" w:rsidR="00717732" w:rsidRPr="00A5247A" w:rsidRDefault="00717732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15BC" w:rsidRPr="00A5247A" w14:paraId="0ACD6FDE" w14:textId="77777777" w:rsidTr="00956BA2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60AA06EB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D8540A" w14:textId="10C97D10" w:rsidR="00A315BC" w:rsidRPr="00A5247A" w:rsidRDefault="00956BA2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(11,565)</w:t>
            </w:r>
          </w:p>
        </w:tc>
        <w:tc>
          <w:tcPr>
            <w:tcW w:w="283" w:type="dxa"/>
          </w:tcPr>
          <w:p w14:paraId="071CE857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0A09E0" w14:textId="08B5711D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B29C006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B88484" w14:textId="5B63D3F5" w:rsidR="00A315BC" w:rsidRPr="00BC61EE" w:rsidRDefault="00412B96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BC61EE" w:rsidRPr="00BC61EE">
              <w:rPr>
                <w:rFonts w:ascii="Angsana New" w:hAnsi="Angsana New"/>
                <w:sz w:val="28"/>
                <w:szCs w:val="28"/>
                <w:lang w:val="en-US" w:bidi="th-TH"/>
              </w:rPr>
              <w:t>11,56</w:t>
            </w:r>
            <w:r w:rsidR="00BC61E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10C089BB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70933D" w14:textId="13144C51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315BC" w:rsidRPr="00A5247A" w14:paraId="522BC6D0" w14:textId="77777777" w:rsidTr="00956BA2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06494FEC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(เพิ่มขึ้น)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BD405" w14:textId="2057CE52" w:rsidR="00A315BC" w:rsidRPr="00A5247A" w:rsidRDefault="00956BA2" w:rsidP="00A315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(1,344)</w:t>
            </w:r>
          </w:p>
        </w:tc>
        <w:tc>
          <w:tcPr>
            <w:tcW w:w="283" w:type="dxa"/>
          </w:tcPr>
          <w:p w14:paraId="2051A201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0C033" w14:textId="75D9DE61" w:rsidR="00A315BC" w:rsidRPr="00A5247A" w:rsidRDefault="00A315BC" w:rsidP="00A315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0E6338" w:rsidRPr="000E6338">
              <w:rPr>
                <w:rFonts w:ascii="Angsana New" w:hAnsi="Angsana New" w:hint="cs"/>
                <w:sz w:val="28"/>
                <w:szCs w:val="28"/>
              </w:rPr>
              <w:t>0</w:t>
            </w:r>
            <w:r w:rsidR="00A76B48" w:rsidRPr="00A76B48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5B9A5B70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2BBB7" w14:textId="4207E142" w:rsidR="00A315BC" w:rsidRPr="00BC61EE" w:rsidRDefault="00412B96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BC61EE" w:rsidRPr="00BC61EE">
              <w:rPr>
                <w:rFonts w:ascii="Angsana New" w:hAnsi="Angsana New"/>
                <w:sz w:val="28"/>
                <w:szCs w:val="28"/>
                <w:lang w:val="en-US" w:bidi="th-TH"/>
              </w:rPr>
              <w:t>1,344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2D84821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E53DC00" w14:textId="0D2A96A5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315BC" w:rsidRPr="00A5247A" w14:paraId="64537816" w14:textId="77777777" w:rsidTr="00956BA2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476F918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EFE44" w14:textId="302122B5" w:rsidR="00A315BC" w:rsidRPr="00A5247A" w:rsidRDefault="00956BA2" w:rsidP="00A315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283" w:type="dxa"/>
          </w:tcPr>
          <w:p w14:paraId="72AD2395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B03C3" w14:textId="1D8D3648" w:rsidR="00A315BC" w:rsidRPr="00A5247A" w:rsidRDefault="00A315BC" w:rsidP="00A315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2E0C3AC4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72C79" w14:textId="3C849F4D" w:rsidR="00A315BC" w:rsidRPr="00BC61EE" w:rsidRDefault="00BC61EE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61EE">
              <w:rPr>
                <w:rFonts w:ascii="Angsana New" w:hAnsi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83" w:type="dxa"/>
          </w:tcPr>
          <w:p w14:paraId="2DB1EB6F" w14:textId="77777777" w:rsidR="00A315BC" w:rsidRPr="00A5247A" w:rsidRDefault="00A315BC" w:rsidP="00A315B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A1D41F" w14:textId="56EBD736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315BC" w:rsidRPr="00A5247A" w14:paraId="6C8F98FF" w14:textId="77777777" w:rsidTr="00956BA2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132C120" w14:textId="77777777" w:rsidR="00A315BC" w:rsidRPr="007C5F1B" w:rsidRDefault="00A315BC" w:rsidP="00A3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5F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7E05C" w14:textId="14B1B885" w:rsidR="00A315BC" w:rsidRPr="00A5247A" w:rsidRDefault="00956BA2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(5,511)</w:t>
            </w:r>
          </w:p>
        </w:tc>
        <w:tc>
          <w:tcPr>
            <w:tcW w:w="283" w:type="dxa"/>
          </w:tcPr>
          <w:p w14:paraId="6BD70D73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BE16D" w14:textId="3A21F63D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565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1273D4C3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5FF3B" w14:textId="0EEEB19D" w:rsidR="00A315BC" w:rsidRPr="00BC61EE" w:rsidRDefault="00412B96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BC61EE" w:rsidRPr="00BC61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,511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10D2B5C" w14:textId="77777777" w:rsidR="00A315BC" w:rsidRPr="00A5247A" w:rsidRDefault="00A315BC" w:rsidP="00A31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14559B7" w14:textId="7514F40B" w:rsidR="00A315BC" w:rsidRPr="00A5247A" w:rsidRDefault="00A315BC" w:rsidP="00A315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565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4425882" w14:textId="57C72F94" w:rsidR="0001283D" w:rsidRDefault="00F0079F" w:rsidP="00012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ในปี </w:t>
      </w:r>
      <w:r w:rsidR="00EA12A2" w:rsidRPr="00A5247A">
        <w:rPr>
          <w:rFonts w:ascii="Angsana New" w:hAnsi="Angsana New"/>
          <w:sz w:val="28"/>
          <w:szCs w:val="28"/>
        </w:rPr>
        <w:t>25</w:t>
      </w:r>
      <w:r w:rsidR="00F74394" w:rsidRPr="00F74394">
        <w:rPr>
          <w:rFonts w:ascii="Angsana New" w:hAnsi="Angsana New"/>
          <w:sz w:val="28"/>
          <w:szCs w:val="28"/>
        </w:rPr>
        <w:t>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</w:rPr>
        <w:t xml:space="preserve"> ค่าเผื่อผลขาดทุนด้านเครดิตที่ลดลงเนื่องจากได้รับชำระหนี้</w:t>
      </w:r>
      <w:r w:rsidR="00ED0C4D" w:rsidRPr="00A5247A">
        <w:rPr>
          <w:rFonts w:ascii="Angsana New" w:hAnsi="Angsana New"/>
          <w:sz w:val="28"/>
          <w:szCs w:val="28"/>
          <w:cs/>
        </w:rPr>
        <w:t xml:space="preserve"> </w:t>
      </w:r>
    </w:p>
    <w:p w14:paraId="0F793655" w14:textId="77777777" w:rsidR="007F19F0" w:rsidRDefault="007F19F0" w:rsidP="00012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8401E77" w14:textId="5FC62221" w:rsidR="006C01D9" w:rsidRPr="00A5247A" w:rsidRDefault="006C3B2A" w:rsidP="00012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 มีดังนี้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6C01D9" w:rsidRPr="00A5247A" w14:paraId="121DF435" w14:textId="77777777" w:rsidTr="00107C64">
        <w:tc>
          <w:tcPr>
            <w:tcW w:w="4111" w:type="dxa"/>
          </w:tcPr>
          <w:p w14:paraId="0CDED42B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B7E29FF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01D9" w:rsidRPr="00A5247A" w14:paraId="277F5DB1" w14:textId="77777777" w:rsidTr="00107C64">
        <w:tc>
          <w:tcPr>
            <w:tcW w:w="4111" w:type="dxa"/>
          </w:tcPr>
          <w:p w14:paraId="222E3D31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E5385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070389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F8006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1D9" w:rsidRPr="00A5247A" w14:paraId="5E3ADB61" w14:textId="77777777" w:rsidTr="00107C64">
        <w:tc>
          <w:tcPr>
            <w:tcW w:w="4111" w:type="dxa"/>
          </w:tcPr>
          <w:p w14:paraId="5C3A1E46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A84E81" w14:textId="08FA99F5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FD873FF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E6BBE7" w14:textId="07946E39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7C36496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F695E7" w14:textId="33D0FFF9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7E1765D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86B783" w14:textId="2722D9BD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C01D9" w:rsidRPr="00A5247A" w14:paraId="0980A0C4" w14:textId="77777777" w:rsidTr="00107C64">
        <w:tc>
          <w:tcPr>
            <w:tcW w:w="4111" w:type="dxa"/>
          </w:tcPr>
          <w:p w14:paraId="12FEFA53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D5ECB6" w14:textId="68CF96DB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5BE6E28C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8E0C4C" w14:textId="04114B66" w:rsidR="006C01D9" w:rsidRPr="00A5247A" w:rsidRDefault="00993AE2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3B7A879E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B1813A" w14:textId="3BA17F44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42B77D30" w14:textId="77777777" w:rsidR="006C01D9" w:rsidRPr="00A5247A" w:rsidRDefault="006C01D9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4A8297" w14:textId="4C45739D" w:rsidR="006C01D9" w:rsidRPr="00A5247A" w:rsidRDefault="00993AE2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C01D9" w:rsidRPr="00A5247A" w14:paraId="6CA4AC00" w14:textId="77777777" w:rsidTr="00107C64">
        <w:tc>
          <w:tcPr>
            <w:tcW w:w="4111" w:type="dxa"/>
          </w:tcPr>
          <w:p w14:paraId="26A444BD" w14:textId="62AD783E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06EDCFB8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C467D23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3BA9DD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F070C1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22846B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43EAA5B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1A225B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C01D9" w:rsidRPr="00A5247A" w14:paraId="2D12E359" w14:textId="77777777" w:rsidTr="00F44C39">
        <w:tc>
          <w:tcPr>
            <w:tcW w:w="4111" w:type="dxa"/>
          </w:tcPr>
          <w:p w14:paraId="04676145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0D0B4719" w14:textId="52DA0043" w:rsidR="006C01D9" w:rsidRPr="00A5247A" w:rsidRDefault="00993AE2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B331F3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8FDCAA" w14:textId="1F713DD5" w:rsidR="006C01D9" w:rsidRPr="00A5247A" w:rsidRDefault="00993AE2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F115819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6D97F6" w14:textId="2987D008" w:rsidR="006C01D9" w:rsidRPr="00A5247A" w:rsidRDefault="00F44C3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26BB33F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C873E5" w14:textId="0D0CDB11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01D9" w:rsidRPr="00A5247A" w14:paraId="36BB55CF" w14:textId="77777777" w:rsidTr="00107C64">
        <w:tc>
          <w:tcPr>
            <w:tcW w:w="4111" w:type="dxa"/>
          </w:tcPr>
          <w:p w14:paraId="48A887ED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A5247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04736A97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ACCCE03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083AE7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C8ACC0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980CE7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933DAE0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609EDE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C01D9" w:rsidRPr="00A5247A" w14:paraId="5E90A187" w14:textId="77777777" w:rsidTr="00F44C39">
        <w:tc>
          <w:tcPr>
            <w:tcW w:w="4111" w:type="dxa"/>
            <w:shd w:val="clear" w:color="auto" w:fill="auto"/>
          </w:tcPr>
          <w:p w14:paraId="4BD7B1A7" w14:textId="637470A5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5247A">
              <w:rPr>
                <w:rFonts w:ascii="Angsana New" w:hAnsi="Angsana New"/>
                <w:sz w:val="28"/>
                <w:szCs w:val="28"/>
              </w:rPr>
              <w:t>90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2CC72A23" w14:textId="1048DC17" w:rsidR="006C01D9" w:rsidRPr="00A5247A" w:rsidRDefault="00993AE2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FA84BB7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6DA4DE" w14:textId="565DC827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5A9603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39E83A" w14:textId="138370FA" w:rsidR="006C01D9" w:rsidRPr="00A5247A" w:rsidRDefault="00F44C3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83" w:type="dxa"/>
            <w:shd w:val="clear" w:color="auto" w:fill="auto"/>
          </w:tcPr>
          <w:p w14:paraId="4D8ECB91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2452FD" w14:textId="413CD459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01D9" w:rsidRPr="00A5247A" w14:paraId="629B1F3E" w14:textId="77777777" w:rsidTr="00F44C39">
        <w:tc>
          <w:tcPr>
            <w:tcW w:w="4111" w:type="dxa"/>
            <w:shd w:val="clear" w:color="auto" w:fill="auto"/>
          </w:tcPr>
          <w:p w14:paraId="6D91AE5A" w14:textId="6BED19B2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90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80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8DAABA2" w14:textId="56301859" w:rsidR="006C01D9" w:rsidRPr="00A5247A" w:rsidRDefault="00993AE2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F71FEC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9071CE" w14:textId="66D46DB6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66ADA35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41EC29" w14:textId="500790CE" w:rsidR="006C01D9" w:rsidRPr="00A5247A" w:rsidRDefault="00F44C3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83" w:type="dxa"/>
            <w:shd w:val="clear" w:color="auto" w:fill="auto"/>
          </w:tcPr>
          <w:p w14:paraId="480DB09E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3D816D" w14:textId="55AB2483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01D9" w:rsidRPr="00A5247A" w14:paraId="3886E79C" w14:textId="77777777" w:rsidTr="00F44C39">
        <w:tc>
          <w:tcPr>
            <w:tcW w:w="4111" w:type="dxa"/>
            <w:shd w:val="clear" w:color="auto" w:fill="auto"/>
          </w:tcPr>
          <w:p w14:paraId="094519FF" w14:textId="77777777" w:rsidR="006C01D9" w:rsidRPr="00A5247A" w:rsidRDefault="006C01D9" w:rsidP="001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4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F107" w14:textId="437E7FED" w:rsidR="006C01D9" w:rsidRPr="00A5247A" w:rsidRDefault="00993AE2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E56584" w14:textId="77777777" w:rsidR="006C01D9" w:rsidRPr="00A5247A" w:rsidRDefault="006C01D9" w:rsidP="00B3480C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48033" w14:textId="12777D41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66F920" w14:textId="77777777" w:rsidR="006C01D9" w:rsidRPr="00A5247A" w:rsidRDefault="006C01D9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FF6DF" w14:textId="0915573C" w:rsidR="006C01D9" w:rsidRPr="00A5247A" w:rsidRDefault="00F44C39" w:rsidP="00B3480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385EB655" w14:textId="77777777" w:rsidR="006C01D9" w:rsidRPr="00A5247A" w:rsidRDefault="006C01D9" w:rsidP="00B3480C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B53F" w14:textId="6D96F24A" w:rsidR="006C01D9" w:rsidRPr="00A5247A" w:rsidRDefault="00993AE2" w:rsidP="00B3480C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C01D9" w:rsidRPr="00A315BC" w14:paraId="41F78D2A" w14:textId="77777777" w:rsidTr="00993AE2">
        <w:tc>
          <w:tcPr>
            <w:tcW w:w="4111" w:type="dxa"/>
          </w:tcPr>
          <w:p w14:paraId="0FDBB53B" w14:textId="4F86EFF0" w:rsidR="006C01D9" w:rsidRPr="00A315BC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7AC44B15" w14:textId="77777777" w:rsidR="006C01D9" w:rsidRPr="00A315BC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3" w:type="dxa"/>
          </w:tcPr>
          <w:p w14:paraId="57815CBD" w14:textId="77777777" w:rsidR="006C01D9" w:rsidRPr="00A315BC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18CF9F18" w14:textId="77777777" w:rsidR="006C01D9" w:rsidRPr="00A315BC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70172CCA" w14:textId="77777777" w:rsidR="006C01D9" w:rsidRPr="00A315BC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441E2FC1" w14:textId="77777777" w:rsidR="006C01D9" w:rsidRPr="00A315BC" w:rsidRDefault="006C01D9" w:rsidP="006C01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283" w:type="dxa"/>
          </w:tcPr>
          <w:p w14:paraId="551AC804" w14:textId="77777777" w:rsidR="006C01D9" w:rsidRPr="00A315BC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7F783789" w14:textId="77777777" w:rsidR="006C01D9" w:rsidRPr="00A315BC" w:rsidRDefault="006C01D9" w:rsidP="006C01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</w:tr>
      <w:tr w:rsidR="00993AE2" w:rsidRPr="00A5247A" w14:paraId="48DD2F53" w14:textId="77777777" w:rsidTr="00993AE2">
        <w:tc>
          <w:tcPr>
            <w:tcW w:w="4111" w:type="dxa"/>
          </w:tcPr>
          <w:p w14:paraId="35D336D8" w14:textId="44FA4070" w:rsidR="00993AE2" w:rsidRPr="00A5247A" w:rsidRDefault="00993AE2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34" w:type="dxa"/>
          </w:tcPr>
          <w:p w14:paraId="02EBDA0F" w14:textId="77777777" w:rsidR="00993AE2" w:rsidRPr="00A5247A" w:rsidRDefault="00993AE2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191FE8" w14:textId="77777777" w:rsidR="00993AE2" w:rsidRPr="00A5247A" w:rsidRDefault="00993AE2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E9D270" w14:textId="77777777" w:rsidR="00993AE2" w:rsidRPr="00A5247A" w:rsidRDefault="00993AE2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3AE449" w14:textId="77777777" w:rsidR="00993AE2" w:rsidRPr="00A5247A" w:rsidRDefault="00993AE2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5496F2" w14:textId="77777777" w:rsidR="00993AE2" w:rsidRPr="00A5247A" w:rsidRDefault="00993AE2" w:rsidP="006C01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5E2F6DE5" w14:textId="77777777" w:rsidR="00993AE2" w:rsidRPr="00A5247A" w:rsidRDefault="00993AE2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97DBEE" w14:textId="77777777" w:rsidR="00993AE2" w:rsidRPr="00A5247A" w:rsidRDefault="00993AE2" w:rsidP="006C01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C01D9" w:rsidRPr="00A5247A" w14:paraId="104D4FC0" w14:textId="77777777" w:rsidTr="00956BA2">
        <w:tc>
          <w:tcPr>
            <w:tcW w:w="4111" w:type="dxa"/>
          </w:tcPr>
          <w:p w14:paraId="1F14AEDB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7784C718" w14:textId="326107DD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35,996</w:t>
            </w:r>
          </w:p>
        </w:tc>
        <w:tc>
          <w:tcPr>
            <w:tcW w:w="283" w:type="dxa"/>
          </w:tcPr>
          <w:p w14:paraId="3BD6E51F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20A46A" w14:textId="3C32F10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2,335</w:t>
            </w:r>
          </w:p>
        </w:tc>
        <w:tc>
          <w:tcPr>
            <w:tcW w:w="284" w:type="dxa"/>
          </w:tcPr>
          <w:p w14:paraId="05503B4C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FF7C57" w14:textId="11FE8FB5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1521C79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1B4C5C" w14:textId="16298A1D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2,335</w:t>
            </w:r>
          </w:p>
        </w:tc>
      </w:tr>
      <w:tr w:rsidR="006C01D9" w:rsidRPr="00A5247A" w14:paraId="7C3CA07F" w14:textId="77777777" w:rsidTr="00993AE2">
        <w:tc>
          <w:tcPr>
            <w:tcW w:w="4111" w:type="dxa"/>
          </w:tcPr>
          <w:p w14:paraId="30FFC84A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A5247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5FB3864A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533A2B2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F54A07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25AD55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7777F5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F41E94B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9F9C50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C01D9" w:rsidRPr="00A5247A" w14:paraId="517E5FC6" w14:textId="77777777" w:rsidTr="00956BA2">
        <w:tc>
          <w:tcPr>
            <w:tcW w:w="4111" w:type="dxa"/>
            <w:shd w:val="clear" w:color="auto" w:fill="auto"/>
          </w:tcPr>
          <w:p w14:paraId="3CE616A8" w14:textId="309672C5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5247A">
              <w:rPr>
                <w:rFonts w:ascii="Angsana New" w:hAnsi="Angsana New"/>
                <w:sz w:val="28"/>
                <w:szCs w:val="28"/>
              </w:rPr>
              <w:t>90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20001DF" w14:textId="7861E19A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16,027</w:t>
            </w:r>
          </w:p>
        </w:tc>
        <w:tc>
          <w:tcPr>
            <w:tcW w:w="283" w:type="dxa"/>
            <w:shd w:val="clear" w:color="auto" w:fill="auto"/>
          </w:tcPr>
          <w:p w14:paraId="3554B5DC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D17757" w14:textId="77CC2996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,633</w:t>
            </w:r>
          </w:p>
        </w:tc>
        <w:tc>
          <w:tcPr>
            <w:tcW w:w="284" w:type="dxa"/>
            <w:shd w:val="clear" w:color="auto" w:fill="auto"/>
          </w:tcPr>
          <w:p w14:paraId="37DC03D9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8C5B00" w14:textId="56EAA2C1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8BC732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65ABD8" w14:textId="1B450696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,633</w:t>
            </w:r>
          </w:p>
        </w:tc>
      </w:tr>
      <w:tr w:rsidR="006C01D9" w:rsidRPr="00A5247A" w14:paraId="61DFE32F" w14:textId="77777777" w:rsidTr="00956BA2">
        <w:tc>
          <w:tcPr>
            <w:tcW w:w="4111" w:type="dxa"/>
            <w:shd w:val="clear" w:color="auto" w:fill="auto"/>
          </w:tcPr>
          <w:p w14:paraId="782D14C1" w14:textId="0AF8EBBB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90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80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4822A8B" w14:textId="16615FCB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12,343</w:t>
            </w:r>
          </w:p>
        </w:tc>
        <w:tc>
          <w:tcPr>
            <w:tcW w:w="283" w:type="dxa"/>
            <w:shd w:val="clear" w:color="auto" w:fill="auto"/>
          </w:tcPr>
          <w:p w14:paraId="40A70F35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FF2FB4" w14:textId="3D7DF81C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84" w:type="dxa"/>
            <w:shd w:val="clear" w:color="auto" w:fill="auto"/>
          </w:tcPr>
          <w:p w14:paraId="4FD60938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2C9AB5" w14:textId="5811B884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4,756</w:t>
            </w:r>
          </w:p>
        </w:tc>
        <w:tc>
          <w:tcPr>
            <w:tcW w:w="283" w:type="dxa"/>
            <w:shd w:val="clear" w:color="auto" w:fill="auto"/>
          </w:tcPr>
          <w:p w14:paraId="07380B24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102173" w14:textId="45BBF325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</w:tr>
      <w:tr w:rsidR="006C01D9" w:rsidRPr="00A5247A" w14:paraId="4A62A2E4" w14:textId="77777777" w:rsidTr="00956BA2">
        <w:tc>
          <w:tcPr>
            <w:tcW w:w="4111" w:type="dxa"/>
            <w:shd w:val="clear" w:color="auto" w:fill="auto"/>
          </w:tcPr>
          <w:p w14:paraId="651B7AEE" w14:textId="236F6EEE" w:rsidR="006C01D9" w:rsidRPr="00A5247A" w:rsidRDefault="00F74394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</w:rPr>
              <w:t>8</w:t>
            </w:r>
            <w:r w:rsidR="00060B93">
              <w:rPr>
                <w:rFonts w:ascii="Angsana New" w:hAnsi="Angsana New"/>
                <w:sz w:val="28"/>
                <w:szCs w:val="28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01D9" w:rsidRPr="00A5247A">
              <w:rPr>
                <w:rFonts w:ascii="Angsana New" w:hAnsi="Angsana New"/>
                <w:sz w:val="28"/>
                <w:szCs w:val="28"/>
              </w:rPr>
              <w:t>-</w:t>
            </w:r>
            <w:r w:rsidR="006C01D9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01D9" w:rsidRPr="00A5247A">
              <w:rPr>
                <w:rFonts w:ascii="Angsana New" w:hAnsi="Angsana New"/>
                <w:sz w:val="28"/>
                <w:szCs w:val="28"/>
              </w:rPr>
              <w:t>360</w:t>
            </w:r>
            <w:r w:rsidR="006C01D9" w:rsidRPr="00A5247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A47FC23" w14:textId="2C209F05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1,471</w:t>
            </w:r>
          </w:p>
        </w:tc>
        <w:tc>
          <w:tcPr>
            <w:tcW w:w="283" w:type="dxa"/>
            <w:shd w:val="clear" w:color="auto" w:fill="auto"/>
          </w:tcPr>
          <w:p w14:paraId="66A0B855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CC8B1E" w14:textId="4EFA0844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84" w:type="dxa"/>
            <w:shd w:val="clear" w:color="auto" w:fill="auto"/>
          </w:tcPr>
          <w:p w14:paraId="4801C980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9C17E8" w14:textId="590A9793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1,470</w:t>
            </w:r>
          </w:p>
        </w:tc>
        <w:tc>
          <w:tcPr>
            <w:tcW w:w="283" w:type="dxa"/>
            <w:shd w:val="clear" w:color="auto" w:fill="auto"/>
          </w:tcPr>
          <w:p w14:paraId="0A4DE20C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E593C4" w14:textId="66B84816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699</w:t>
            </w:r>
          </w:p>
        </w:tc>
      </w:tr>
      <w:tr w:rsidR="006C01D9" w:rsidRPr="00A5247A" w14:paraId="2BECC601" w14:textId="77777777" w:rsidTr="00956BA2">
        <w:tc>
          <w:tcPr>
            <w:tcW w:w="4111" w:type="dxa"/>
            <w:shd w:val="clear" w:color="auto" w:fill="auto"/>
          </w:tcPr>
          <w:p w14:paraId="450FD2C1" w14:textId="0C8E728A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5247A">
              <w:rPr>
                <w:rFonts w:ascii="Angsana New" w:hAnsi="Angsana New"/>
                <w:sz w:val="28"/>
                <w:szCs w:val="28"/>
              </w:rPr>
              <w:t>360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B150C5C" w14:textId="34887475" w:rsidR="006C01D9" w:rsidRPr="00A5247A" w:rsidDel="00CF3381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5,939</w:t>
            </w:r>
          </w:p>
        </w:tc>
        <w:tc>
          <w:tcPr>
            <w:tcW w:w="283" w:type="dxa"/>
            <w:shd w:val="clear" w:color="auto" w:fill="auto"/>
          </w:tcPr>
          <w:p w14:paraId="4187DB85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FD5CB4" w14:textId="2BB43D5C" w:rsidR="006C01D9" w:rsidRPr="00A5247A" w:rsidDel="00CF3381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14:paraId="79DA21A1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491F31" w14:textId="0CDB26F5" w:rsidR="006C01D9" w:rsidRPr="00A5247A" w:rsidDel="00CF3381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5,939</w:t>
            </w:r>
          </w:p>
        </w:tc>
        <w:tc>
          <w:tcPr>
            <w:tcW w:w="283" w:type="dxa"/>
            <w:shd w:val="clear" w:color="auto" w:fill="auto"/>
          </w:tcPr>
          <w:p w14:paraId="503E5E76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BAAF89" w14:textId="498C1A27" w:rsidR="006C01D9" w:rsidRPr="00A5247A" w:rsidDel="00CF3381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02</w:t>
            </w:r>
          </w:p>
        </w:tc>
      </w:tr>
      <w:tr w:rsidR="006C01D9" w:rsidRPr="00A5247A" w14:paraId="676F6181" w14:textId="77777777" w:rsidTr="00956BA2">
        <w:tc>
          <w:tcPr>
            <w:tcW w:w="4111" w:type="dxa"/>
            <w:shd w:val="clear" w:color="auto" w:fill="auto"/>
          </w:tcPr>
          <w:p w14:paraId="3574E6C9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C67F5D" w14:textId="689091C0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71,776</w:t>
            </w:r>
          </w:p>
        </w:tc>
        <w:tc>
          <w:tcPr>
            <w:tcW w:w="283" w:type="dxa"/>
            <w:shd w:val="clear" w:color="auto" w:fill="auto"/>
          </w:tcPr>
          <w:p w14:paraId="3A110487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E77E8B" w14:textId="328265F8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8,897</w:t>
            </w:r>
          </w:p>
        </w:tc>
        <w:tc>
          <w:tcPr>
            <w:tcW w:w="284" w:type="dxa"/>
            <w:shd w:val="clear" w:color="auto" w:fill="auto"/>
          </w:tcPr>
          <w:p w14:paraId="00EE69A0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6CB68" w14:textId="12531E17" w:rsidR="006C01D9" w:rsidRPr="00A5247A" w:rsidRDefault="00CF08DC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12,165</w:t>
            </w:r>
          </w:p>
        </w:tc>
        <w:tc>
          <w:tcPr>
            <w:tcW w:w="283" w:type="dxa"/>
            <w:shd w:val="clear" w:color="auto" w:fill="auto"/>
          </w:tcPr>
          <w:p w14:paraId="7DC63C08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F9EFC0" w14:textId="312A61B6" w:rsidR="006C01D9" w:rsidRPr="00A5247A" w:rsidRDefault="00F74394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C01D9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8,897</w:t>
            </w:r>
          </w:p>
        </w:tc>
      </w:tr>
      <w:tr w:rsidR="006C01D9" w:rsidRPr="00A5247A" w14:paraId="688DD403" w14:textId="77777777" w:rsidTr="00956BA2">
        <w:tc>
          <w:tcPr>
            <w:tcW w:w="4111" w:type="dxa"/>
            <w:shd w:val="clear" w:color="auto" w:fill="auto"/>
          </w:tcPr>
          <w:p w14:paraId="36FC7A04" w14:textId="4CB9BAA8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E1B15D" w14:textId="6C555C62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(5,511)</w:t>
            </w:r>
          </w:p>
        </w:tc>
        <w:tc>
          <w:tcPr>
            <w:tcW w:w="283" w:type="dxa"/>
            <w:shd w:val="clear" w:color="auto" w:fill="auto"/>
          </w:tcPr>
          <w:p w14:paraId="035E0253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8BCCD8" w14:textId="7192A5CD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,565)</w:t>
            </w:r>
          </w:p>
        </w:tc>
        <w:tc>
          <w:tcPr>
            <w:tcW w:w="284" w:type="dxa"/>
            <w:shd w:val="clear" w:color="auto" w:fill="auto"/>
          </w:tcPr>
          <w:p w14:paraId="363E5821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C7C5C7" w14:textId="12407D67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(5,511)</w:t>
            </w:r>
          </w:p>
        </w:tc>
        <w:tc>
          <w:tcPr>
            <w:tcW w:w="283" w:type="dxa"/>
            <w:shd w:val="clear" w:color="auto" w:fill="auto"/>
          </w:tcPr>
          <w:p w14:paraId="5AFB2A53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93937B" w14:textId="1316DD10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,565)</w:t>
            </w:r>
          </w:p>
        </w:tc>
      </w:tr>
      <w:tr w:rsidR="006C01D9" w:rsidRPr="00A5247A" w14:paraId="48A2603A" w14:textId="77777777" w:rsidTr="00956BA2">
        <w:tc>
          <w:tcPr>
            <w:tcW w:w="4111" w:type="dxa"/>
            <w:shd w:val="clear" w:color="auto" w:fill="auto"/>
          </w:tcPr>
          <w:p w14:paraId="240B5A86" w14:textId="77777777" w:rsidR="006C01D9" w:rsidRPr="00A5247A" w:rsidRDefault="006C01D9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C7B94" w14:textId="292D5E13" w:rsidR="006C01D9" w:rsidRPr="00A5247A" w:rsidRDefault="00956BA2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66,265</w:t>
            </w:r>
          </w:p>
        </w:tc>
        <w:tc>
          <w:tcPr>
            <w:tcW w:w="283" w:type="dxa"/>
            <w:shd w:val="clear" w:color="auto" w:fill="auto"/>
          </w:tcPr>
          <w:p w14:paraId="283DBFBF" w14:textId="77777777" w:rsidR="006C01D9" w:rsidRPr="00A5247A" w:rsidRDefault="006C01D9" w:rsidP="006C01D9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1DA33" w14:textId="5EF54C16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7,332</w:t>
            </w:r>
          </w:p>
        </w:tc>
        <w:tc>
          <w:tcPr>
            <w:tcW w:w="284" w:type="dxa"/>
            <w:shd w:val="clear" w:color="auto" w:fill="auto"/>
          </w:tcPr>
          <w:p w14:paraId="504CD23C" w14:textId="77777777" w:rsidR="006C01D9" w:rsidRPr="00A5247A" w:rsidRDefault="006C01D9" w:rsidP="006C01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A1D5E" w14:textId="70A29F04" w:rsidR="006C01D9" w:rsidRPr="00A5247A" w:rsidRDefault="004A2513" w:rsidP="006C01D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6,654</w:t>
            </w:r>
          </w:p>
        </w:tc>
        <w:tc>
          <w:tcPr>
            <w:tcW w:w="283" w:type="dxa"/>
            <w:shd w:val="clear" w:color="auto" w:fill="auto"/>
          </w:tcPr>
          <w:p w14:paraId="20B56343" w14:textId="77777777" w:rsidR="006C01D9" w:rsidRPr="00A5247A" w:rsidRDefault="006C01D9" w:rsidP="006C01D9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DB916" w14:textId="3A083C28" w:rsidR="006C01D9" w:rsidRPr="00A5247A" w:rsidRDefault="006C01D9" w:rsidP="006C01D9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7,332</w:t>
            </w:r>
          </w:p>
        </w:tc>
      </w:tr>
    </w:tbl>
    <w:p w14:paraId="5EF54CD3" w14:textId="4F1835B6" w:rsidR="00CB0837" w:rsidRDefault="006C3B2A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  <w:r w:rsidRPr="00A5247A">
        <w:rPr>
          <w:rFonts w:ascii="Angsana New" w:hAnsi="Angsana New"/>
          <w:b/>
          <w:sz w:val="28"/>
          <w:szCs w:val="28"/>
          <w:cs/>
        </w:rPr>
        <w:t>โดยปกติ</w:t>
      </w:r>
      <w:r w:rsidRPr="00A5247A">
        <w:rPr>
          <w:rFonts w:ascii="Angsana New" w:hAnsi="Angsana New"/>
          <w:sz w:val="28"/>
          <w:szCs w:val="28"/>
          <w:cs/>
        </w:rPr>
        <w:t>ระยะเวลา</w:t>
      </w:r>
      <w:r w:rsidRPr="00A5247A">
        <w:rPr>
          <w:rFonts w:ascii="Angsana New" w:hAnsi="Angsana New"/>
          <w:b/>
          <w:sz w:val="28"/>
          <w:szCs w:val="28"/>
          <w:cs/>
        </w:rPr>
        <w:t>การให้สินเชื่อแก่ลูกค้าของกลุ่มบริษัท มีระยะเวลา</w:t>
      </w:r>
      <w:r w:rsidRPr="000D6A4F">
        <w:rPr>
          <w:rFonts w:ascii="Angsana New" w:hAnsi="Angsana New"/>
          <w:b/>
          <w:sz w:val="28"/>
          <w:szCs w:val="28"/>
          <w:cs/>
        </w:rPr>
        <w:t xml:space="preserve">ตั้งแต่ </w:t>
      </w:r>
      <w:r w:rsidR="000D6A4F" w:rsidRPr="000D6A4F">
        <w:rPr>
          <w:rFonts w:ascii="Angsana New" w:hAnsi="Angsana New"/>
          <w:bCs/>
          <w:sz w:val="28"/>
          <w:szCs w:val="28"/>
        </w:rPr>
        <w:t>15</w:t>
      </w:r>
      <w:r w:rsidRPr="000D6A4F">
        <w:rPr>
          <w:rFonts w:ascii="Angsana New" w:hAnsi="Angsana New"/>
          <w:b/>
          <w:sz w:val="28"/>
          <w:szCs w:val="28"/>
          <w:cs/>
        </w:rPr>
        <w:t xml:space="preserve"> วันถึง </w:t>
      </w:r>
      <w:r w:rsidR="000D6A4F" w:rsidRPr="000D6A4F">
        <w:rPr>
          <w:rFonts w:ascii="Angsana New" w:hAnsi="Angsana New"/>
          <w:bCs/>
          <w:sz w:val="28"/>
          <w:szCs w:val="28"/>
        </w:rPr>
        <w:t>9</w:t>
      </w:r>
      <w:r w:rsidR="00033DF7" w:rsidRPr="000D6A4F">
        <w:rPr>
          <w:rFonts w:ascii="Angsana New" w:hAnsi="Angsana New"/>
          <w:bCs/>
          <w:sz w:val="28"/>
          <w:szCs w:val="28"/>
        </w:rPr>
        <w:t>0</w:t>
      </w:r>
      <w:r w:rsidRPr="000D6A4F">
        <w:rPr>
          <w:rFonts w:ascii="Angsana New" w:hAnsi="Angsana New"/>
          <w:b/>
          <w:sz w:val="28"/>
          <w:szCs w:val="28"/>
          <w:cs/>
        </w:rPr>
        <w:t xml:space="preserve"> วัน</w:t>
      </w:r>
    </w:p>
    <w:p w14:paraId="6ED16C45" w14:textId="73337525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182203CE" w14:textId="6BF8B6F2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3F8F5C33" w14:textId="79D0D4C9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5B800F11" w14:textId="5ACED651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4C00C4C8" w14:textId="548A00F3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4D535161" w14:textId="1065CDAF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2C906514" w14:textId="3A827414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39ABE581" w14:textId="77777777" w:rsidR="0001283D" w:rsidRDefault="0001283D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28"/>
          <w:szCs w:val="28"/>
        </w:rPr>
      </w:pPr>
    </w:p>
    <w:p w14:paraId="2620B63E" w14:textId="5EC795E0" w:rsidR="006C3B2A" w:rsidRPr="00A5247A" w:rsidRDefault="006C3B2A" w:rsidP="00993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ลูกหนี้</w:t>
      </w:r>
      <w:r w:rsidR="00BC69A9" w:rsidRPr="00A5247A">
        <w:rPr>
          <w:rFonts w:ascii="Angsana New" w:hAnsi="Angsana New"/>
          <w:b/>
          <w:bCs/>
          <w:sz w:val="28"/>
          <w:szCs w:val="28"/>
          <w:cs/>
        </w:rPr>
        <w:t>หมุ</w:t>
      </w:r>
      <w:r w:rsidR="004257AE" w:rsidRPr="00A5247A">
        <w:rPr>
          <w:rFonts w:ascii="Angsana New" w:hAnsi="Angsana New"/>
          <w:b/>
          <w:bCs/>
          <w:sz w:val="28"/>
          <w:szCs w:val="28"/>
          <w:cs/>
        </w:rPr>
        <w:t>นเวียน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อื่น </w:t>
      </w:r>
    </w:p>
    <w:tbl>
      <w:tblPr>
        <w:tblW w:w="949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77"/>
        <w:gridCol w:w="850"/>
        <w:gridCol w:w="283"/>
        <w:gridCol w:w="1134"/>
        <w:gridCol w:w="283"/>
        <w:gridCol w:w="1134"/>
        <w:gridCol w:w="284"/>
        <w:gridCol w:w="1134"/>
        <w:gridCol w:w="283"/>
        <w:gridCol w:w="1134"/>
      </w:tblGrid>
      <w:tr w:rsidR="00C7178A" w:rsidRPr="00A5247A" w14:paraId="71B8517B" w14:textId="77777777" w:rsidTr="00716F00">
        <w:trPr>
          <w:trHeight w:val="241"/>
        </w:trPr>
        <w:tc>
          <w:tcPr>
            <w:tcW w:w="3826" w:type="dxa"/>
            <w:gridSpan w:val="2"/>
            <w:shd w:val="clear" w:color="auto" w:fill="auto"/>
          </w:tcPr>
          <w:p w14:paraId="19EFADF4" w14:textId="77777777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A4A333D" w14:textId="77777777" w:rsidR="00C7178A" w:rsidRPr="00A5247A" w:rsidRDefault="00C7178A" w:rsidP="000A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4199DB" w14:textId="7456355D" w:rsidR="00C7178A" w:rsidRPr="00A5247A" w:rsidRDefault="00C7178A" w:rsidP="000A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178A" w:rsidRPr="00A5247A" w14:paraId="781FF324" w14:textId="77777777" w:rsidTr="00716F00">
        <w:trPr>
          <w:trHeight w:val="241"/>
        </w:trPr>
        <w:tc>
          <w:tcPr>
            <w:tcW w:w="3826" w:type="dxa"/>
            <w:gridSpan w:val="2"/>
            <w:shd w:val="clear" w:color="auto" w:fill="auto"/>
          </w:tcPr>
          <w:p w14:paraId="5EAB3F3B" w14:textId="77777777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A46151C" w14:textId="77777777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ACB2" w14:textId="7B9C67C6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0DF28F0" w14:textId="77777777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27E31" w14:textId="6212F22A" w:rsidR="00C7178A" w:rsidRPr="00A5247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78A" w:rsidRPr="00A5247A" w14:paraId="275E778A" w14:textId="77777777" w:rsidTr="00716F00">
        <w:trPr>
          <w:trHeight w:val="241"/>
        </w:trPr>
        <w:tc>
          <w:tcPr>
            <w:tcW w:w="2977" w:type="dxa"/>
            <w:shd w:val="clear" w:color="auto" w:fill="auto"/>
          </w:tcPr>
          <w:p w14:paraId="227EAFA1" w14:textId="0AA9216B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7DABA2E" w14:textId="131A9BC6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0E1A586" w14:textId="77777777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255B90" w14:textId="71E75A34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D368FE3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3AB283" w14:textId="66D5761F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63DF0429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DAF780D" w14:textId="6E80E09E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F9D7EC9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815CCCB" w14:textId="6D5C30AA" w:rsidR="00C7178A" w:rsidRPr="00A5247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178A" w:rsidRPr="00A5247A" w14:paraId="0E646E63" w14:textId="77777777" w:rsidTr="00716F00">
        <w:trPr>
          <w:trHeight w:val="241"/>
        </w:trPr>
        <w:tc>
          <w:tcPr>
            <w:tcW w:w="2977" w:type="dxa"/>
            <w:shd w:val="clear" w:color="auto" w:fill="auto"/>
          </w:tcPr>
          <w:p w14:paraId="34F7818F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320C11" w14:textId="00605E10" w:rsidR="00C7178A" w:rsidRPr="00A5247A" w:rsidRDefault="00C7178A" w:rsidP="00C71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14:paraId="5925287E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0595BC" w14:textId="4D75DB61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64E118F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0460A1" w14:textId="269CAC0A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EFBFDD8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461CF7" w14:textId="3D2943BB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0D1ECE0" w14:textId="77777777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79093F" w14:textId="16CE18FE" w:rsidR="00C7178A" w:rsidRPr="00A5247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2D6F" w:rsidRPr="00A5247A" w14:paraId="796ABD78" w14:textId="77777777" w:rsidTr="004A2513">
        <w:trPr>
          <w:trHeight w:val="249"/>
        </w:trPr>
        <w:tc>
          <w:tcPr>
            <w:tcW w:w="2977" w:type="dxa"/>
            <w:shd w:val="clear" w:color="auto" w:fill="auto"/>
            <w:vAlign w:val="bottom"/>
            <w:hideMark/>
          </w:tcPr>
          <w:p w14:paraId="42F1DC3E" w14:textId="3901C454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39AFD8E" w14:textId="701DB5F4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5.</w:t>
            </w:r>
            <w:r w:rsidR="0041669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70F0A665" w14:textId="77777777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FE11EA" w14:textId="0F65F016" w:rsidR="000B2D6F" w:rsidRPr="00A5247A" w:rsidRDefault="00716F00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023C56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D192AC" w14:textId="0D9607D5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F4ABBF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DA15E" w14:textId="7030D8F2" w:rsidR="000B2D6F" w:rsidRPr="00A5247A" w:rsidRDefault="004A2513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4,12</w:t>
            </w:r>
            <w:r w:rsidR="001F2A8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8D46AF7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185B14" w14:textId="04A94835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0B2D6F" w:rsidRPr="00A5247A" w14:paraId="75577D6A" w14:textId="77777777" w:rsidTr="00716F00">
        <w:trPr>
          <w:trHeight w:val="320"/>
        </w:trPr>
        <w:tc>
          <w:tcPr>
            <w:tcW w:w="2977" w:type="dxa"/>
            <w:shd w:val="clear" w:color="auto" w:fill="auto"/>
            <w:vAlign w:val="bottom"/>
            <w:hideMark/>
          </w:tcPr>
          <w:p w14:paraId="0EF38F12" w14:textId="4237B7CD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50" w:type="dxa"/>
            <w:shd w:val="clear" w:color="auto" w:fill="auto"/>
          </w:tcPr>
          <w:p w14:paraId="30C45D5D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A9CFE1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789F" w14:textId="5B2C5445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A662A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44483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65423C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AAE053" w14:textId="77777777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6C929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416F4B" w14:textId="77777777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D6F" w:rsidRPr="00A5247A" w14:paraId="71FD042B" w14:textId="77777777" w:rsidTr="003418E2">
        <w:trPr>
          <w:trHeight w:val="320"/>
        </w:trPr>
        <w:tc>
          <w:tcPr>
            <w:tcW w:w="2977" w:type="dxa"/>
            <w:shd w:val="clear" w:color="auto" w:fill="auto"/>
            <w:vAlign w:val="bottom"/>
          </w:tcPr>
          <w:p w14:paraId="6025E179" w14:textId="43F44397" w:rsidR="000B2D6F" w:rsidRPr="00A5247A" w:rsidRDefault="0097164A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right="-107" w:hanging="14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50" w:type="dxa"/>
            <w:shd w:val="clear" w:color="auto" w:fill="auto"/>
          </w:tcPr>
          <w:p w14:paraId="2847C3F6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BFC7AA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358883" w14:textId="47B75FD7" w:rsidR="000B2D6F" w:rsidRPr="00A5247A" w:rsidRDefault="00956BA2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18,042</w:t>
            </w:r>
          </w:p>
        </w:tc>
        <w:tc>
          <w:tcPr>
            <w:tcW w:w="283" w:type="dxa"/>
            <w:shd w:val="clear" w:color="auto" w:fill="auto"/>
          </w:tcPr>
          <w:p w14:paraId="74C2E2C0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81E5CB" w14:textId="1D9774F5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/>
              </w:rPr>
              <w:t>9,993</w:t>
            </w:r>
          </w:p>
        </w:tc>
        <w:tc>
          <w:tcPr>
            <w:tcW w:w="284" w:type="dxa"/>
            <w:shd w:val="clear" w:color="auto" w:fill="auto"/>
          </w:tcPr>
          <w:p w14:paraId="59599B4C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A7AADE" w14:textId="0106CAF5" w:rsidR="000B2D6F" w:rsidRPr="00A5247A" w:rsidRDefault="004A2513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83" w:type="dxa"/>
            <w:shd w:val="clear" w:color="auto" w:fill="auto"/>
          </w:tcPr>
          <w:p w14:paraId="0452F4F2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D8BA9C6" w14:textId="10FC52AA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D6F" w:rsidRPr="00A5247A" w14:paraId="7E09228C" w14:textId="77777777" w:rsidTr="003418E2">
        <w:trPr>
          <w:trHeight w:val="241"/>
        </w:trPr>
        <w:tc>
          <w:tcPr>
            <w:tcW w:w="2977" w:type="dxa"/>
            <w:shd w:val="clear" w:color="auto" w:fill="auto"/>
            <w:vAlign w:val="bottom"/>
          </w:tcPr>
          <w:p w14:paraId="3B30AA32" w14:textId="77777777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850" w:type="dxa"/>
            <w:shd w:val="clear" w:color="auto" w:fill="auto"/>
          </w:tcPr>
          <w:p w14:paraId="54FE0B77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3D934F1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0AC320" w14:textId="30C539CF" w:rsidR="000B2D6F" w:rsidRPr="00A5247A" w:rsidRDefault="00956BA2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3,984</w:t>
            </w:r>
          </w:p>
        </w:tc>
        <w:tc>
          <w:tcPr>
            <w:tcW w:w="283" w:type="dxa"/>
            <w:shd w:val="clear" w:color="auto" w:fill="auto"/>
          </w:tcPr>
          <w:p w14:paraId="04EC75E0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72BE48" w14:textId="69DB7C2C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84" w:type="dxa"/>
            <w:shd w:val="clear" w:color="auto" w:fill="auto"/>
          </w:tcPr>
          <w:p w14:paraId="12FABAEF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E21028" w14:textId="29F060C0" w:rsidR="000B2D6F" w:rsidRPr="00A5247A" w:rsidRDefault="004A2513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47409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692A43F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B3FD4B" w14:textId="702300A3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</w:p>
        </w:tc>
      </w:tr>
      <w:tr w:rsidR="000B2D6F" w:rsidRPr="00A5247A" w14:paraId="1B1180AE" w14:textId="77777777" w:rsidTr="003418E2">
        <w:trPr>
          <w:trHeight w:val="232"/>
        </w:trPr>
        <w:tc>
          <w:tcPr>
            <w:tcW w:w="2977" w:type="dxa"/>
            <w:shd w:val="clear" w:color="auto" w:fill="auto"/>
            <w:vAlign w:val="bottom"/>
            <w:hideMark/>
          </w:tcPr>
          <w:p w14:paraId="6B4B2BA4" w14:textId="77777777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850" w:type="dxa"/>
            <w:shd w:val="clear" w:color="auto" w:fill="auto"/>
          </w:tcPr>
          <w:p w14:paraId="3DD6334E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186A82" w14:textId="77777777" w:rsidR="000B2D6F" w:rsidRPr="00A5247A" w:rsidDel="00D60FB5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D7B1392" w14:textId="22CF0570" w:rsidR="000B2D6F" w:rsidRPr="00A5247A" w:rsidDel="00D60FB5" w:rsidRDefault="00956BA2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2,714</w:t>
            </w:r>
          </w:p>
        </w:tc>
        <w:tc>
          <w:tcPr>
            <w:tcW w:w="283" w:type="dxa"/>
            <w:shd w:val="clear" w:color="auto" w:fill="auto"/>
          </w:tcPr>
          <w:p w14:paraId="55AAB8E1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837EB6" w14:textId="5C59FBE2" w:rsidR="000B2D6F" w:rsidRPr="00A5247A" w:rsidDel="00D60FB5" w:rsidRDefault="00F74394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  <w:lang w:bidi="th-TH"/>
              </w:rPr>
              <w:t>,327</w:t>
            </w:r>
          </w:p>
        </w:tc>
        <w:tc>
          <w:tcPr>
            <w:tcW w:w="284" w:type="dxa"/>
            <w:shd w:val="clear" w:color="auto" w:fill="auto"/>
          </w:tcPr>
          <w:p w14:paraId="7CA0BFF7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F15B3F" w14:textId="7AA178F4" w:rsidR="000B2D6F" w:rsidRPr="00A5247A" w:rsidDel="00D60FB5" w:rsidRDefault="00474097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585</w:t>
            </w:r>
          </w:p>
        </w:tc>
        <w:tc>
          <w:tcPr>
            <w:tcW w:w="283" w:type="dxa"/>
            <w:shd w:val="clear" w:color="auto" w:fill="auto"/>
          </w:tcPr>
          <w:p w14:paraId="6F4644BE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C82A73" w14:textId="675BBF41" w:rsidR="000B2D6F" w:rsidRPr="00A5247A" w:rsidDel="00D60FB5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602</w:t>
            </w:r>
          </w:p>
        </w:tc>
      </w:tr>
      <w:tr w:rsidR="000B2D6F" w:rsidRPr="00A5247A" w14:paraId="6E29FD01" w14:textId="77777777" w:rsidTr="003418E2">
        <w:trPr>
          <w:trHeight w:val="232"/>
        </w:trPr>
        <w:tc>
          <w:tcPr>
            <w:tcW w:w="2977" w:type="dxa"/>
            <w:shd w:val="clear" w:color="auto" w:fill="auto"/>
            <w:vAlign w:val="bottom"/>
          </w:tcPr>
          <w:p w14:paraId="0A65BCDE" w14:textId="77777777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850" w:type="dxa"/>
            <w:shd w:val="clear" w:color="auto" w:fill="auto"/>
          </w:tcPr>
          <w:p w14:paraId="7C0B4DDD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6B7516B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B7007C" w14:textId="0300699F" w:rsidR="000B2D6F" w:rsidRPr="008E59D9" w:rsidRDefault="008E59D9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14:paraId="7F9A6FC8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BF4A95" w14:textId="51055390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F9D2AF1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854036" w14:textId="1FAA34C2" w:rsidR="000B2D6F" w:rsidRPr="00A5247A" w:rsidDel="00D60FB5" w:rsidRDefault="00474097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1FD173C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11470" w14:textId="0D21168A" w:rsidR="000B2D6F" w:rsidRPr="00A5247A" w:rsidDel="00D60FB5" w:rsidRDefault="00F74394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</w:tr>
      <w:tr w:rsidR="000B2D6F" w:rsidRPr="00A5247A" w14:paraId="3E7BFDF1" w14:textId="77777777" w:rsidTr="003418E2">
        <w:trPr>
          <w:trHeight w:val="60"/>
        </w:trPr>
        <w:tc>
          <w:tcPr>
            <w:tcW w:w="2977" w:type="dxa"/>
            <w:shd w:val="clear" w:color="auto" w:fill="auto"/>
            <w:hideMark/>
          </w:tcPr>
          <w:p w14:paraId="4173540F" w14:textId="77777777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50" w:type="dxa"/>
            <w:shd w:val="clear" w:color="auto" w:fill="auto"/>
          </w:tcPr>
          <w:p w14:paraId="006C9E0B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0EDE385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F7B042" w14:textId="60BBDC2C" w:rsidR="000B2D6F" w:rsidRPr="003418E2" w:rsidRDefault="003418E2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3,668</w:t>
            </w:r>
          </w:p>
        </w:tc>
        <w:tc>
          <w:tcPr>
            <w:tcW w:w="283" w:type="dxa"/>
            <w:shd w:val="clear" w:color="auto" w:fill="auto"/>
          </w:tcPr>
          <w:p w14:paraId="7631D0E1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274B89" w14:textId="4D4EB66C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0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E89B417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CEB0CB" w14:textId="55FFE558" w:rsidR="000B2D6F" w:rsidRPr="001F2A89" w:rsidRDefault="001F2A89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3,584</w:t>
            </w:r>
          </w:p>
        </w:tc>
        <w:tc>
          <w:tcPr>
            <w:tcW w:w="283" w:type="dxa"/>
            <w:shd w:val="clear" w:color="auto" w:fill="auto"/>
          </w:tcPr>
          <w:p w14:paraId="5B613ECD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B31D68" w14:textId="5C3F7F88" w:rsidR="000B2D6F" w:rsidRPr="00A5247A" w:rsidRDefault="00F74394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,978</w:t>
            </w:r>
          </w:p>
        </w:tc>
      </w:tr>
      <w:tr w:rsidR="000B2D6F" w:rsidRPr="00A5247A" w14:paraId="52D8ACB3" w14:textId="77777777" w:rsidTr="003418E2">
        <w:trPr>
          <w:trHeight w:val="249"/>
        </w:trPr>
        <w:tc>
          <w:tcPr>
            <w:tcW w:w="2977" w:type="dxa"/>
            <w:shd w:val="clear" w:color="auto" w:fill="auto"/>
            <w:vAlign w:val="bottom"/>
            <w:hideMark/>
          </w:tcPr>
          <w:p w14:paraId="35C9D441" w14:textId="1D005C40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2F4F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50" w:type="dxa"/>
            <w:shd w:val="clear" w:color="auto" w:fill="auto"/>
          </w:tcPr>
          <w:p w14:paraId="1AE082F4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B7FB96A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0C8D1A" w14:textId="45795678" w:rsidR="000B2D6F" w:rsidRPr="00A5247A" w:rsidRDefault="008E59D9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28,424</w:t>
            </w:r>
          </w:p>
        </w:tc>
        <w:tc>
          <w:tcPr>
            <w:tcW w:w="283" w:type="dxa"/>
            <w:shd w:val="clear" w:color="auto" w:fill="auto"/>
          </w:tcPr>
          <w:p w14:paraId="268DFCB5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247290" w14:textId="7606B75B" w:rsidR="000B2D6F" w:rsidRPr="00A5247A" w:rsidRDefault="00F74394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B2D6F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6,858</w:t>
            </w:r>
          </w:p>
        </w:tc>
        <w:tc>
          <w:tcPr>
            <w:tcW w:w="284" w:type="dxa"/>
            <w:shd w:val="clear" w:color="auto" w:fill="auto"/>
          </w:tcPr>
          <w:p w14:paraId="014BCABE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AD98FD" w14:textId="5EC9322B" w:rsidR="000B2D6F" w:rsidRPr="00A5247A" w:rsidRDefault="001F2A89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4,68</w:t>
            </w:r>
            <w:r w:rsidR="001A2AD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5D30411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4FE388" w14:textId="1EDE0135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2,827</w:t>
            </w:r>
          </w:p>
        </w:tc>
      </w:tr>
      <w:tr w:rsidR="000B2D6F" w:rsidRPr="00A5247A" w14:paraId="1592C981" w14:textId="77777777" w:rsidTr="003418E2">
        <w:trPr>
          <w:trHeight w:val="58"/>
        </w:trPr>
        <w:tc>
          <w:tcPr>
            <w:tcW w:w="2977" w:type="dxa"/>
            <w:shd w:val="clear" w:color="auto" w:fill="auto"/>
            <w:vAlign w:val="bottom"/>
          </w:tcPr>
          <w:p w14:paraId="5D663621" w14:textId="6B042A28" w:rsidR="000B2D6F" w:rsidRPr="00A5247A" w:rsidRDefault="000B2D6F" w:rsidP="0099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50" w:type="dxa"/>
            <w:shd w:val="clear" w:color="auto" w:fill="auto"/>
          </w:tcPr>
          <w:p w14:paraId="3537676E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D64ADA6" w14:textId="77777777" w:rsidR="000B2D6F" w:rsidRPr="00A5247A" w:rsidRDefault="000B2D6F" w:rsidP="000B2D6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7BFD4" w14:textId="311E764D" w:rsidR="000B2D6F" w:rsidRPr="00A5247A" w:rsidRDefault="003418E2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</w:t>
            </w:r>
            <w:r w:rsidR="008E59D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83" w:type="dxa"/>
            <w:shd w:val="clear" w:color="auto" w:fill="auto"/>
          </w:tcPr>
          <w:p w14:paraId="57D6EBD3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1E640" w14:textId="0F9EF5F4" w:rsidR="000B2D6F" w:rsidRPr="00A5247A" w:rsidRDefault="00F74394" w:rsidP="000B2D6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0B2D6F"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6,858</w:t>
            </w:r>
          </w:p>
        </w:tc>
        <w:tc>
          <w:tcPr>
            <w:tcW w:w="284" w:type="dxa"/>
            <w:shd w:val="clear" w:color="auto" w:fill="auto"/>
          </w:tcPr>
          <w:p w14:paraId="0E8B14F9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4158" w14:textId="5D1D097B" w:rsidR="000B2D6F" w:rsidRPr="00A5247A" w:rsidRDefault="001F2A89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8,809</w:t>
            </w:r>
          </w:p>
        </w:tc>
        <w:tc>
          <w:tcPr>
            <w:tcW w:w="283" w:type="dxa"/>
            <w:shd w:val="clear" w:color="auto" w:fill="auto"/>
          </w:tcPr>
          <w:p w14:paraId="6CC778E0" w14:textId="77777777" w:rsidR="000B2D6F" w:rsidRPr="00A5247A" w:rsidRDefault="000B2D6F" w:rsidP="000B2D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51426" w14:textId="653A0706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6,288</w:t>
            </w:r>
          </w:p>
        </w:tc>
      </w:tr>
    </w:tbl>
    <w:p w14:paraId="5602FBEC" w14:textId="55D6BBE1" w:rsidR="00821B76" w:rsidRPr="00A5247A" w:rsidRDefault="00821B76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สินทรัพย์ที่เกิดจากสัญญา </w:t>
      </w:r>
      <w:r w:rsidRPr="00A5247A">
        <w:rPr>
          <w:rFonts w:ascii="Angsana New" w:hAnsi="Angsana New"/>
          <w:b/>
          <w:bCs/>
          <w:sz w:val="28"/>
          <w:szCs w:val="28"/>
          <w:lang w:val="th-TH"/>
        </w:rPr>
        <w:t>/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หนี้สินที่เกิดจากสัญญา</w:t>
      </w:r>
      <w:r w:rsidR="002F4FC9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- สุทธิ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821B76" w:rsidRPr="00A5247A" w14:paraId="197C4ED8" w14:textId="77777777" w:rsidTr="00716F00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2B21EE4F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C025F0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1B76" w:rsidRPr="00A5247A" w14:paraId="39F2EA7D" w14:textId="77777777" w:rsidTr="00716F00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50E96219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54AAD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CEE9069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6E383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B76" w:rsidRPr="00A5247A" w14:paraId="1BE759FF" w14:textId="77777777" w:rsidTr="00716F00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371A8558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7A42D6" w14:textId="3487EF8A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062B241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5D4F64" w14:textId="593C2F49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7BB78C2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14849D" w14:textId="0DD3BFE3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54306894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28E508" w14:textId="1A18E6EA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1B76" w:rsidRPr="00A5247A" w14:paraId="66D6022B" w14:textId="77777777" w:rsidTr="00716F00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1574494E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2CFB9F" w14:textId="1F850605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DBDC4C6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32BABE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932EA8F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5D3A21" w14:textId="5E9BCF85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08BD717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C72B54" w14:textId="77777777" w:rsidR="00821B76" w:rsidRPr="00A5247A" w:rsidRDefault="00821B76" w:rsidP="00B3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1B76" w:rsidRPr="00A5247A" w14:paraId="7CFA3BF0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3B1E09FE" w14:textId="77777777" w:rsidR="00821B76" w:rsidRPr="00A5247A" w:rsidRDefault="00821B76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0A7239AE" w14:textId="77777777" w:rsidR="00821B76" w:rsidRPr="00A5247A" w:rsidRDefault="00821B76" w:rsidP="00B34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B1B8AF9" w14:textId="77777777" w:rsidR="00821B76" w:rsidRPr="00A5247A" w:rsidRDefault="00821B76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AF463A" w14:textId="77777777" w:rsidR="00821B76" w:rsidRPr="00A5247A" w:rsidRDefault="00821B76" w:rsidP="00B34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125FBC2" w14:textId="77777777" w:rsidR="00821B76" w:rsidRPr="00A5247A" w:rsidRDefault="00821B76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380F66" w14:textId="77777777" w:rsidR="00821B76" w:rsidRPr="00A5247A" w:rsidRDefault="00821B76" w:rsidP="00B34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B3B8AA" w14:textId="77777777" w:rsidR="00821B76" w:rsidRPr="00A5247A" w:rsidRDefault="00821B76" w:rsidP="00B348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C007DB" w14:textId="77777777" w:rsidR="00821B76" w:rsidRPr="00A5247A" w:rsidRDefault="00821B76" w:rsidP="00B34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50FD5" w:rsidRPr="00A5247A" w14:paraId="07FC27A0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4B331693" w14:textId="7E5565BE" w:rsidR="00850FD5" w:rsidRPr="00A5247A" w:rsidRDefault="00850FD5" w:rsidP="0085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14:paraId="01F5E444" w14:textId="768FB377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4,48</w:t>
            </w:r>
            <w:r w:rsidR="006E3BA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142B688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61513C" w14:textId="47929761" w:rsidR="00850FD5" w:rsidRPr="00A5247A" w:rsidRDefault="00A76B48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850FD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84" w:type="dxa"/>
            <w:shd w:val="clear" w:color="auto" w:fill="auto"/>
          </w:tcPr>
          <w:p w14:paraId="3B761C66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2C5856" w14:textId="6CDCD5C9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4,48</w:t>
            </w:r>
            <w:r w:rsidR="006E3BA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945A891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0ADE6" w14:textId="1A146DC2" w:rsidR="00850FD5" w:rsidRPr="00A5247A" w:rsidRDefault="00A76B48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850FD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166</w:t>
            </w:r>
          </w:p>
        </w:tc>
      </w:tr>
      <w:tr w:rsidR="00850FD5" w:rsidRPr="00A5247A" w14:paraId="7B028FA8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26DA6F29" w14:textId="05B02965" w:rsidR="00850FD5" w:rsidRPr="00A5247A" w:rsidRDefault="00850FD5" w:rsidP="0085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shd w:val="clear" w:color="auto" w:fill="auto"/>
          </w:tcPr>
          <w:p w14:paraId="24E72CDF" w14:textId="3FFE2D48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(4,48</w:t>
            </w:r>
            <w:r w:rsidR="006E3BA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3B12A99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BC0347" w14:textId="02D29FF5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,482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DD69083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72C3A3" w14:textId="4AD900AA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(4,48</w:t>
            </w:r>
            <w:r w:rsidR="006E3BA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CC81A16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9D779C" w14:textId="2848E81A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,482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0FD5" w:rsidRPr="00A5247A" w14:paraId="3BB3AC39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2C4E2721" w14:textId="42BAA7A2" w:rsidR="00850FD5" w:rsidRPr="00A5247A" w:rsidRDefault="00850FD5" w:rsidP="0085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FE3A5" w14:textId="0B9CA64C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70D15CC" w14:textId="77777777" w:rsidR="00850FD5" w:rsidRPr="00A5247A" w:rsidRDefault="00850FD5" w:rsidP="00850FD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9F951" w14:textId="1BEC2F51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5AE79D5" w14:textId="77777777" w:rsidR="00850FD5" w:rsidRPr="00A5247A" w:rsidRDefault="00850FD5" w:rsidP="00850F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4BF4F" w14:textId="1897028E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AC3F3A" w14:textId="77777777" w:rsidR="00850FD5" w:rsidRPr="00A5247A" w:rsidRDefault="00850FD5" w:rsidP="00850FD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3B8F" w14:textId="7F62117C" w:rsidR="00850FD5" w:rsidRPr="00A5247A" w:rsidRDefault="00850FD5" w:rsidP="00850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CB6AFC" w:rsidRPr="00A5247A" w14:paraId="7DEB292E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6E2E749" w14:textId="77777777" w:rsidR="00CB6AFC" w:rsidRPr="00A5247A" w:rsidRDefault="00CB6AFC" w:rsidP="00CB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9CFE0E4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F370F5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44130A9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  <w:shd w:val="clear" w:color="auto" w:fill="auto"/>
          </w:tcPr>
          <w:p w14:paraId="43F48C13" w14:textId="77777777" w:rsidR="00CB6AFC" w:rsidRPr="00A5247A" w:rsidRDefault="00CB6AFC" w:rsidP="00CB6A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7AE9616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FC09406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9FB6F57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CB6AFC" w:rsidRPr="00A5247A" w14:paraId="6769BE7B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4197BBFA" w14:textId="77777777" w:rsidR="00CB6AFC" w:rsidRPr="00A5247A" w:rsidRDefault="00CB6AFC" w:rsidP="00CB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75133FCE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83C7CE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952159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42D2262" w14:textId="77777777" w:rsidR="00CB6AFC" w:rsidRPr="00A5247A" w:rsidRDefault="00CB6AFC" w:rsidP="00CB6A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8CD548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FDEF02B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B06042" w14:textId="77777777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B6AFC" w:rsidRPr="00A5247A" w14:paraId="3AD4A0CE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5EBD7449" w14:textId="77777777" w:rsidR="00CB6AFC" w:rsidRPr="00A5247A" w:rsidRDefault="00CB6AFC" w:rsidP="00CB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ต้นทุนงานที่ยังไม่ถึงกำหนดชำระ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22FB2C" w14:textId="140013FA" w:rsidR="00CB6AFC" w:rsidRPr="00A5247A" w:rsidRDefault="00850FD5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83" w:type="dxa"/>
            <w:shd w:val="clear" w:color="auto" w:fill="auto"/>
          </w:tcPr>
          <w:p w14:paraId="4A0A9AFB" w14:textId="77777777" w:rsidR="00CB6AFC" w:rsidRPr="00A5247A" w:rsidRDefault="00CB6AFC" w:rsidP="00CB6A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E85A6A" w14:textId="5589EBE7" w:rsidR="00CB6AFC" w:rsidRPr="00A5247A" w:rsidRDefault="009A0466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</w:t>
            </w:r>
          </w:p>
        </w:tc>
        <w:tc>
          <w:tcPr>
            <w:tcW w:w="284" w:type="dxa"/>
            <w:shd w:val="clear" w:color="auto" w:fill="auto"/>
          </w:tcPr>
          <w:p w14:paraId="53E15612" w14:textId="77777777" w:rsidR="00CB6AFC" w:rsidRPr="00A5247A" w:rsidRDefault="00CB6AFC" w:rsidP="00CB6A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AFC7E9" w14:textId="013A434C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83" w:type="dxa"/>
            <w:shd w:val="clear" w:color="auto" w:fill="auto"/>
          </w:tcPr>
          <w:p w14:paraId="2094E12E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8F69A5" w14:textId="2D788D31" w:rsidR="00CB6AFC" w:rsidRPr="00A5247A" w:rsidRDefault="00524145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</w:t>
            </w:r>
          </w:p>
        </w:tc>
      </w:tr>
      <w:tr w:rsidR="00CB6AFC" w:rsidRPr="00A5247A" w14:paraId="44394170" w14:textId="77777777" w:rsidTr="00850FD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0A29CBB7" w14:textId="147A1CB9" w:rsidR="00CB6AFC" w:rsidRPr="00A5247A" w:rsidRDefault="00CB6AFC" w:rsidP="00CB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  <w:r w:rsidR="009716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7164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9716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8ECE6" w14:textId="61C60480" w:rsidR="00CB6AFC" w:rsidRPr="00A5247A" w:rsidRDefault="00850FD5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83" w:type="dxa"/>
            <w:shd w:val="clear" w:color="auto" w:fill="auto"/>
          </w:tcPr>
          <w:p w14:paraId="3A24D69F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6BE7" w14:textId="6FAB3E5F" w:rsidR="00CB6AFC" w:rsidRPr="00A5247A" w:rsidRDefault="009A0466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2,481</w:t>
            </w:r>
          </w:p>
        </w:tc>
        <w:tc>
          <w:tcPr>
            <w:tcW w:w="284" w:type="dxa"/>
            <w:shd w:val="clear" w:color="auto" w:fill="auto"/>
          </w:tcPr>
          <w:p w14:paraId="6C1A4F90" w14:textId="77777777" w:rsidR="00CB6AFC" w:rsidRPr="00A5247A" w:rsidRDefault="00CB6AFC" w:rsidP="00CB6A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B2E90" w14:textId="0BA2668D" w:rsidR="00CB6AFC" w:rsidRPr="00A5247A" w:rsidRDefault="00CB6AFC" w:rsidP="00CB6AFC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83" w:type="dxa"/>
            <w:shd w:val="clear" w:color="auto" w:fill="auto"/>
          </w:tcPr>
          <w:p w14:paraId="52E62FD7" w14:textId="77777777" w:rsidR="00CB6AFC" w:rsidRPr="00A5247A" w:rsidRDefault="00CB6AFC" w:rsidP="00CB6A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629AA" w14:textId="3FD6FADB" w:rsidR="00CB6AFC" w:rsidRPr="00A5247A" w:rsidRDefault="00524145" w:rsidP="00CB6A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2,481</w:t>
            </w:r>
          </w:p>
        </w:tc>
      </w:tr>
    </w:tbl>
    <w:p w14:paraId="433C7851" w14:textId="77777777" w:rsidR="00CB6AFC" w:rsidRDefault="00CB6AFC" w:rsidP="00CB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2632581" w14:textId="77777777" w:rsidR="00CB6AFC" w:rsidRDefault="00CB6AFC" w:rsidP="00CB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515BBC6" w14:textId="77777777" w:rsidR="00CB6AFC" w:rsidRDefault="00CB6AFC" w:rsidP="00CB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F55EB45" w14:textId="50A28002" w:rsidR="00CB6AFC" w:rsidRPr="00717732" w:rsidRDefault="00CB6AFC" w:rsidP="00CB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ค่าเผื่อ</w:t>
      </w:r>
      <w:r>
        <w:rPr>
          <w:rFonts w:ascii="Angsana New" w:hAnsi="Angsana New" w:hint="cs"/>
          <w:sz w:val="28"/>
          <w:szCs w:val="28"/>
          <w:cs/>
          <w:lang w:val="th-TH"/>
        </w:rPr>
        <w:t>ผลขาดทุนด้านเครดิต</w:t>
      </w:r>
      <w:r w:rsidRPr="00A5247A">
        <w:rPr>
          <w:rFonts w:ascii="Angsana New" w:hAnsi="Angsana New"/>
          <w:sz w:val="28"/>
          <w:szCs w:val="28"/>
          <w:cs/>
          <w:lang w:val="th-TH"/>
        </w:rPr>
        <w:t>มีการเปลี่ยนแปลงในระหว่างปี 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CB6AFC" w:rsidRPr="00A5247A" w14:paraId="7629DA47" w14:textId="77777777" w:rsidTr="001D204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3E2F7036" w14:textId="77777777" w:rsidR="00CB6AFC" w:rsidRPr="00A5247A" w:rsidRDefault="00CB6AFC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F09FA9" w14:textId="77777777" w:rsidR="00CB6AFC" w:rsidRPr="00A5247A" w:rsidRDefault="00CB6AFC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B6AFC" w:rsidRPr="00A5247A" w14:paraId="39A5293E" w14:textId="77777777" w:rsidTr="001D204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3EA7C55D" w14:textId="77777777" w:rsidR="00CB6AFC" w:rsidRPr="00A5247A" w:rsidRDefault="00CB6AFC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4618" w14:textId="77777777" w:rsidR="00CB6AFC" w:rsidRPr="00A5247A" w:rsidRDefault="00CB6AFC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CCE13B" w14:textId="77777777" w:rsidR="00CB6AFC" w:rsidRPr="00A5247A" w:rsidRDefault="00CB6AFC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97E76" w14:textId="77777777" w:rsidR="00CB6AFC" w:rsidRPr="00A5247A" w:rsidRDefault="00CB6AFC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AFC" w:rsidRPr="00A5247A" w14:paraId="27CCDD5A" w14:textId="77777777" w:rsidTr="001D204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102C0818" w14:textId="77777777" w:rsidR="00CB6AFC" w:rsidRPr="00A5247A" w:rsidRDefault="00CB6AFC" w:rsidP="001D2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3F28A9" w14:textId="77777777" w:rsidR="00CB6AFC" w:rsidRPr="00A5247A" w:rsidRDefault="00CB6AFC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60787C2" w14:textId="77777777" w:rsidR="00CB6AFC" w:rsidRPr="00A5247A" w:rsidRDefault="00CB6AFC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EFBEF8" w14:textId="77777777" w:rsidR="00CB6AFC" w:rsidRPr="00A5247A" w:rsidRDefault="00CB6AFC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2D7E115A" w14:textId="77777777" w:rsidR="00CB6AFC" w:rsidRPr="00A5247A" w:rsidRDefault="00CB6AFC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6C7AB1" w14:textId="77777777" w:rsidR="00CB6AFC" w:rsidRPr="00A5247A" w:rsidRDefault="00CB6AFC" w:rsidP="001D204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4ABBFB3" w14:textId="77777777" w:rsidR="00CB6AFC" w:rsidRPr="00A5247A" w:rsidRDefault="00CB6AFC" w:rsidP="001D204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E62957" w14:textId="77777777" w:rsidR="00CB6AFC" w:rsidRPr="00A5247A" w:rsidRDefault="00CB6AFC" w:rsidP="001D20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00" w:rsidRPr="00A5247A" w14:paraId="1D11BCFB" w14:textId="77777777" w:rsidTr="00CC273A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9548B00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657FE1" w14:textId="10325064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3FE79E66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B489B8" w14:textId="7750FE04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0142971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6A67A" w14:textId="1D6EABE1" w:rsidR="00D03500" w:rsidRPr="00A315BC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18AD424E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575B7" w14:textId="52D370C7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03500" w:rsidRPr="00A5247A" w14:paraId="69AF299C" w14:textId="77777777" w:rsidTr="00D03500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4C8BB84F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(เพิ่มขึ้น)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A8159" w14:textId="04FDF4D3" w:rsidR="00D03500" w:rsidRPr="00A5247A" w:rsidRDefault="00D03500" w:rsidP="00D0350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4B0F439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5EDB9" w14:textId="47B74675" w:rsidR="00D03500" w:rsidRPr="00A5247A" w:rsidRDefault="00D03500" w:rsidP="00D0350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</w:rPr>
              <w:t>482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19CDA2D5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EC89F1" w14:textId="1A4FEF1D" w:rsidR="00D03500" w:rsidRPr="00D03500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035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D749DBF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D46EE5" w14:textId="4FE48A66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03500" w:rsidRPr="00A5247A" w14:paraId="7997C78C" w14:textId="77777777" w:rsidTr="00D03500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FDC22BB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D50B4" w14:textId="1DA5EA24" w:rsidR="00D03500" w:rsidRPr="00A5247A" w:rsidRDefault="00D03500" w:rsidP="00D0350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47DCB1A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589BF" w14:textId="77777777" w:rsidR="00D03500" w:rsidRPr="00A5247A" w:rsidRDefault="00D03500" w:rsidP="00D0350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8E25468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E289" w14:textId="0794D9FF" w:rsidR="00D03500" w:rsidRPr="00D03500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035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81B89EB" w14:textId="77777777" w:rsidR="00D03500" w:rsidRPr="00A5247A" w:rsidRDefault="00D03500" w:rsidP="00D0350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86E8A4" w14:textId="77777777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03500" w:rsidRPr="00A5247A" w14:paraId="465642DC" w14:textId="77777777" w:rsidTr="00D03500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4ECF3C3F" w14:textId="77777777" w:rsidR="00D03500" w:rsidRPr="001656E3" w:rsidRDefault="00D03500" w:rsidP="00D0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6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7166C" w14:textId="0B9D98AD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65342FC2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90F81" w14:textId="16AA193D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42747C2A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C28DC" w14:textId="36884052" w:rsidR="00D03500" w:rsidRPr="00A315BC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78482BFA" w14:textId="77777777" w:rsidR="00D03500" w:rsidRPr="00A5247A" w:rsidRDefault="00D03500" w:rsidP="00D0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CC0E89" w14:textId="53D30A44" w:rsidR="00D03500" w:rsidRPr="00A5247A" w:rsidRDefault="00D03500" w:rsidP="00D035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40B3D32B" w14:textId="40B6181E" w:rsidR="006A7F60" w:rsidRPr="00C35E93" w:rsidRDefault="006A7F60" w:rsidP="00C35E9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C35E93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เงินให้กู้ยืมระยะสั้น</w:t>
      </w:r>
      <w:r w:rsidRPr="00C35E93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  <w:r w:rsidR="00C35E93" w:rsidRPr="00C35E93">
        <w:rPr>
          <w:rFonts w:ascii="Angsana New" w:hAnsi="Angsana New" w:hint="cs"/>
          <w:b/>
          <w:bCs/>
          <w:sz w:val="28"/>
          <w:szCs w:val="28"/>
          <w:cs/>
          <w:lang w:val="th-TH"/>
        </w:rPr>
        <w:t>-</w:t>
      </w:r>
      <w:r w:rsidRPr="00C35E93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  <w:r w:rsidRPr="00C35E93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กิจการอื่น</w:t>
      </w:r>
    </w:p>
    <w:p w14:paraId="252C6540" w14:textId="4E226C49" w:rsidR="006A7F60" w:rsidRPr="006A7F60" w:rsidRDefault="006A7F60" w:rsidP="006A7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contextualSpacing w:val="0"/>
        <w:rPr>
          <w:rFonts w:ascii="Angsana New" w:hAnsi="Angsana New"/>
          <w:sz w:val="28"/>
          <w:szCs w:val="28"/>
          <w:lang w:val="th-TH"/>
        </w:rPr>
      </w:pPr>
      <w:r w:rsidRPr="006A7F60">
        <w:rPr>
          <w:rFonts w:ascii="Angsana New" w:hAnsi="Angsana New" w:hint="cs"/>
          <w:sz w:val="28"/>
          <w:szCs w:val="28"/>
          <w:cs/>
          <w:lang w:val="th-TH"/>
        </w:rPr>
        <w:t>รายการเคลื่อนไหวของเงิน</w:t>
      </w:r>
      <w:r w:rsidR="008A64A0">
        <w:rPr>
          <w:rFonts w:ascii="Angsana New" w:hAnsi="Angsana New" w:hint="cs"/>
          <w:sz w:val="28"/>
          <w:szCs w:val="28"/>
          <w:cs/>
          <w:lang w:val="th-TH"/>
        </w:rPr>
        <w:t>ให้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กู้ยืมระยะสั้น</w:t>
      </w:r>
      <w:r w:rsidR="008A64A0">
        <w:rPr>
          <w:rFonts w:ascii="Angsana New" w:hAnsi="Angsana New" w:hint="cs"/>
          <w:sz w:val="28"/>
          <w:szCs w:val="28"/>
          <w:cs/>
          <w:lang w:val="th-TH"/>
        </w:rPr>
        <w:t xml:space="preserve"> - กิจการอื่น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สำหรับปีสิ้นสุดวันที่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8334CF">
        <w:rPr>
          <w:rFonts w:ascii="Angsana New" w:hAnsi="Angsana New"/>
          <w:sz w:val="28"/>
          <w:szCs w:val="28"/>
        </w:rPr>
        <w:t xml:space="preserve">31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ธันวาคม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76B48" w:rsidRPr="00A76B48">
        <w:rPr>
          <w:rFonts w:ascii="Angsana New" w:hAnsi="Angsana New" w:hint="cs"/>
          <w:sz w:val="28"/>
          <w:szCs w:val="28"/>
        </w:rPr>
        <w:t>2564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มีดังนี้</w:t>
      </w:r>
    </w:p>
    <w:tbl>
      <w:tblPr>
        <w:tblW w:w="4814" w:type="pct"/>
        <w:tblInd w:w="392" w:type="dxa"/>
        <w:tblLook w:val="0000" w:firstRow="0" w:lastRow="0" w:firstColumn="0" w:lastColumn="0" w:noHBand="0" w:noVBand="0"/>
      </w:tblPr>
      <w:tblGrid>
        <w:gridCol w:w="4797"/>
        <w:gridCol w:w="2166"/>
        <w:gridCol w:w="286"/>
        <w:gridCol w:w="2168"/>
      </w:tblGrid>
      <w:tr w:rsidR="006A7F60" w:rsidRPr="00A5247A" w14:paraId="1908CA16" w14:textId="77777777" w:rsidTr="00F307CA">
        <w:trPr>
          <w:trHeight w:hRule="exact" w:val="403"/>
        </w:trPr>
        <w:tc>
          <w:tcPr>
            <w:tcW w:w="2547" w:type="pct"/>
          </w:tcPr>
          <w:p w14:paraId="1D1AE66E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53" w:type="pct"/>
            <w:gridSpan w:val="3"/>
            <w:tcBorders>
              <w:bottom w:val="single" w:sz="4" w:space="0" w:color="auto"/>
            </w:tcBorders>
          </w:tcPr>
          <w:p w14:paraId="2C06B98B" w14:textId="77777777" w:rsidR="006A7F60" w:rsidRPr="00A5247A" w:rsidRDefault="006A7F60" w:rsidP="00F307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6A7F60" w:rsidRPr="00A5247A" w14:paraId="1F18BC44" w14:textId="77777777" w:rsidTr="00F307CA">
        <w:trPr>
          <w:trHeight w:hRule="exact" w:val="403"/>
        </w:trPr>
        <w:tc>
          <w:tcPr>
            <w:tcW w:w="2547" w:type="pct"/>
          </w:tcPr>
          <w:p w14:paraId="013D778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E243F" w14:textId="77777777" w:rsidR="006A7F60" w:rsidRPr="00A5247A" w:rsidRDefault="006A7F60" w:rsidP="00F307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556147F3" w14:textId="77777777" w:rsidR="006A7F60" w:rsidRPr="00A5247A" w:rsidRDefault="006A7F60" w:rsidP="00F307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20A10" w14:textId="77777777" w:rsidR="006A7F60" w:rsidRPr="00A5247A" w:rsidRDefault="006A7F60" w:rsidP="00F307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F60" w:rsidRPr="00A5247A" w14:paraId="1449164D" w14:textId="77777777" w:rsidTr="00850FD5">
        <w:trPr>
          <w:trHeight w:hRule="exact" w:val="403"/>
        </w:trPr>
        <w:tc>
          <w:tcPr>
            <w:tcW w:w="2547" w:type="pct"/>
          </w:tcPr>
          <w:p w14:paraId="12FB35E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0" w:type="pct"/>
            <w:shd w:val="clear" w:color="auto" w:fill="auto"/>
            <w:vAlign w:val="bottom"/>
          </w:tcPr>
          <w:p w14:paraId="4A4E9C8E" w14:textId="604F2DEA" w:rsidR="006A7F60" w:rsidRPr="00A5247A" w:rsidRDefault="00850FD5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4D8C6AE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shd w:val="clear" w:color="auto" w:fill="auto"/>
            <w:vAlign w:val="bottom"/>
          </w:tcPr>
          <w:p w14:paraId="4B4AEBE9" w14:textId="6917215F" w:rsidR="006A7F60" w:rsidRPr="00A5247A" w:rsidRDefault="008334CF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6A7F60" w:rsidRPr="00A5247A" w14:paraId="2F1ADF45" w14:textId="77777777" w:rsidTr="00850FD5">
        <w:trPr>
          <w:trHeight w:hRule="exact" w:val="403"/>
        </w:trPr>
        <w:tc>
          <w:tcPr>
            <w:tcW w:w="2547" w:type="pct"/>
          </w:tcPr>
          <w:p w14:paraId="52E9347B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150" w:type="pct"/>
            <w:shd w:val="clear" w:color="auto" w:fill="auto"/>
            <w:vAlign w:val="bottom"/>
          </w:tcPr>
          <w:p w14:paraId="578F287A" w14:textId="16E06DAF" w:rsidR="006A7F60" w:rsidRPr="00A5247A" w:rsidRDefault="00850FD5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14,836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A10A956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shd w:val="clear" w:color="auto" w:fill="auto"/>
            <w:vAlign w:val="bottom"/>
          </w:tcPr>
          <w:p w14:paraId="5C3D19FD" w14:textId="03D6CD6E" w:rsidR="006A7F60" w:rsidRPr="00A5247A" w:rsidRDefault="008334CF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14,836</w:t>
            </w:r>
          </w:p>
        </w:tc>
      </w:tr>
      <w:tr w:rsidR="006A7F60" w:rsidRPr="00A5247A" w14:paraId="5DA45B9D" w14:textId="77777777" w:rsidTr="00850FD5">
        <w:trPr>
          <w:trHeight w:hRule="exact" w:val="403"/>
        </w:trPr>
        <w:tc>
          <w:tcPr>
            <w:tcW w:w="2547" w:type="pct"/>
          </w:tcPr>
          <w:p w14:paraId="34F4242C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781D" w14:textId="3ADC9D34" w:rsidR="006A7F60" w:rsidRPr="00A5247A" w:rsidRDefault="00850FD5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038B8F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DB48E" w14:textId="6293B493" w:rsidR="006A7F60" w:rsidRPr="00A5247A" w:rsidRDefault="008334CF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6A7F60" w:rsidRPr="00A5247A" w14:paraId="677937F7" w14:textId="77777777" w:rsidTr="00850FD5">
        <w:trPr>
          <w:trHeight w:hRule="exact" w:val="403"/>
        </w:trPr>
        <w:tc>
          <w:tcPr>
            <w:tcW w:w="2547" w:type="pct"/>
          </w:tcPr>
          <w:p w14:paraId="055B8ED3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ยอดยกไป 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2E0A3" w14:textId="29139F3E" w:rsidR="006A7F60" w:rsidRPr="00A5247A" w:rsidRDefault="00850FD5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14,836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BF09898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ACEB7" w14:textId="5546248D" w:rsidR="006A7F60" w:rsidRPr="00A5247A" w:rsidRDefault="00D41D9D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14,836</w:t>
            </w:r>
          </w:p>
        </w:tc>
      </w:tr>
    </w:tbl>
    <w:p w14:paraId="18F69092" w14:textId="5DF8C08D" w:rsidR="006A7F60" w:rsidRPr="006A7F60" w:rsidRDefault="006A7F60" w:rsidP="006A7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contextualSpacing w:val="0"/>
        <w:rPr>
          <w:rFonts w:ascii="Angsana New" w:hAnsi="Angsana New"/>
          <w:sz w:val="28"/>
          <w:szCs w:val="28"/>
        </w:rPr>
      </w:pPr>
      <w:r w:rsidRPr="006A7F60">
        <w:rPr>
          <w:rFonts w:ascii="Angsana New" w:hAnsi="Angsana New" w:hint="cs"/>
          <w:sz w:val="28"/>
          <w:szCs w:val="28"/>
          <w:cs/>
        </w:rPr>
        <w:t>ณ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วันที่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/>
          <w:sz w:val="28"/>
          <w:szCs w:val="28"/>
        </w:rPr>
        <w:t xml:space="preserve">31 </w:t>
      </w:r>
      <w:r w:rsidRPr="006A7F60">
        <w:rPr>
          <w:rFonts w:ascii="Angsana New" w:hAnsi="Angsana New" w:hint="cs"/>
          <w:sz w:val="28"/>
          <w:szCs w:val="28"/>
          <w:cs/>
        </w:rPr>
        <w:t>ธันวาคม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/>
          <w:sz w:val="28"/>
          <w:szCs w:val="28"/>
        </w:rPr>
        <w:t xml:space="preserve">2564 </w:t>
      </w:r>
      <w:r w:rsidRPr="006A7F60">
        <w:rPr>
          <w:rFonts w:ascii="Angsana New" w:hAnsi="Angsana New" w:hint="cs"/>
          <w:sz w:val="28"/>
          <w:szCs w:val="28"/>
          <w:cs/>
        </w:rPr>
        <w:t>บริษัทได้รวบรวมตั๋วสัญญาเงินกู้ทั้งหมด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รวมทั้งภาระผูกพันหนี้สินที่มีกับอดีตบริษัทย่อย</w:t>
      </w:r>
      <w:r w:rsidRPr="006A7F60">
        <w:rPr>
          <w:rFonts w:ascii="Angsana New" w:hAnsi="Angsana New"/>
          <w:sz w:val="28"/>
          <w:szCs w:val="28"/>
          <w:cs/>
        </w:rPr>
        <w:t xml:space="preserve"> (</w:t>
      </w:r>
      <w:r w:rsidRPr="006A7F60">
        <w:rPr>
          <w:rFonts w:ascii="Angsana New" w:hAnsi="Angsana New" w:hint="cs"/>
          <w:sz w:val="28"/>
          <w:szCs w:val="28"/>
          <w:cs/>
        </w:rPr>
        <w:t>บริษัท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บีเอส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มายโค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ไบโอเทค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จำกัด</w:t>
      </w:r>
      <w:r w:rsidRPr="006A7F60">
        <w:rPr>
          <w:rFonts w:ascii="Angsana New" w:hAnsi="Angsana New"/>
          <w:sz w:val="28"/>
          <w:szCs w:val="28"/>
          <w:cs/>
        </w:rPr>
        <w:t xml:space="preserve">) </w:t>
      </w:r>
      <w:r w:rsidRPr="006A7F60">
        <w:rPr>
          <w:rFonts w:ascii="Angsana New" w:hAnsi="Angsana New" w:hint="cs"/>
          <w:sz w:val="28"/>
          <w:szCs w:val="28"/>
          <w:cs/>
        </w:rPr>
        <w:t>และออกตั๋วสัญญาใช้เงินฉบับใหม่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โดยคิดอัตราดอกเบี้ยถัวเฉลี่ยของตั๋วสัญญาเงินกู้ทั้งหมด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โดยผู้กู้จะต้องชำระค่าดอกเบี้ยให้กับผู้ให้กู้เป็นรายเดือน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</w:rPr>
        <w:t>ตั๋วสัญญามีอายุ</w:t>
      </w:r>
      <w:r w:rsidRPr="006A7F60">
        <w:rPr>
          <w:rFonts w:ascii="Angsana New" w:hAnsi="Angsana New"/>
          <w:sz w:val="28"/>
          <w:szCs w:val="28"/>
          <w:cs/>
        </w:rPr>
        <w:t xml:space="preserve"> </w:t>
      </w:r>
      <w:r w:rsidRPr="006A7F60">
        <w:rPr>
          <w:rFonts w:ascii="Angsana New" w:hAnsi="Angsana New"/>
          <w:sz w:val="28"/>
          <w:szCs w:val="28"/>
        </w:rPr>
        <w:t xml:space="preserve">1 </w:t>
      </w:r>
      <w:r w:rsidRPr="006A7F60">
        <w:rPr>
          <w:rFonts w:ascii="Angsana New" w:hAnsi="Angsana New" w:hint="cs"/>
          <w:sz w:val="28"/>
          <w:szCs w:val="28"/>
          <w:cs/>
        </w:rPr>
        <w:t>ปี</w:t>
      </w:r>
    </w:p>
    <w:p w14:paraId="1C01D60C" w14:textId="37DA1ED3" w:rsidR="00821B76" w:rsidRPr="00A5247A" w:rsidRDefault="00821B76" w:rsidP="00640CFE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สินค้าคงเหลือ </w:t>
      </w:r>
      <w:r w:rsidR="008323D9" w:rsidRPr="00A5247A">
        <w:rPr>
          <w:rFonts w:ascii="Angsana New" w:hAnsi="Angsana New"/>
          <w:b/>
          <w:bCs/>
          <w:sz w:val="28"/>
          <w:szCs w:val="28"/>
          <w:cs/>
        </w:rPr>
        <w:t>-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สุทธิ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D70A6F" w:rsidRPr="00A5247A" w14:paraId="25FF5A2A" w14:textId="77777777" w:rsidTr="00716F00">
        <w:trPr>
          <w:tblHeader/>
        </w:trPr>
        <w:tc>
          <w:tcPr>
            <w:tcW w:w="4111" w:type="dxa"/>
          </w:tcPr>
          <w:p w14:paraId="6E563B4B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8281D78" w14:textId="4BBEF377" w:rsidR="00D70A6F" w:rsidRPr="00A5247A" w:rsidRDefault="00D70A6F" w:rsidP="00D70A6F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0A6F" w:rsidRPr="00A5247A" w14:paraId="78F8B1A5" w14:textId="77777777" w:rsidTr="00716F00">
        <w:trPr>
          <w:tblHeader/>
        </w:trPr>
        <w:tc>
          <w:tcPr>
            <w:tcW w:w="4111" w:type="dxa"/>
          </w:tcPr>
          <w:p w14:paraId="5032C15E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F1C49" w14:textId="4DE7414C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CD0019" w14:textId="77777777" w:rsidR="00D70A6F" w:rsidRPr="00A5247A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AA5D5" w14:textId="58EC439A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A6F" w:rsidRPr="00A5247A" w14:paraId="2B329884" w14:textId="77777777" w:rsidTr="00716F00">
        <w:trPr>
          <w:tblHeader/>
        </w:trPr>
        <w:tc>
          <w:tcPr>
            <w:tcW w:w="4111" w:type="dxa"/>
          </w:tcPr>
          <w:p w14:paraId="0EB7670E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93C82" w14:textId="10084164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931872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1DC9B8" w14:textId="3BC9623C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FD07EDF" w14:textId="77777777" w:rsidR="00D70A6F" w:rsidRPr="00A5247A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CA0017D" w14:textId="6CAA098E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165CF08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C44FB4" w14:textId="1E9F6F83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0A6F" w:rsidRPr="00A5247A" w14:paraId="2CAD62E4" w14:textId="77777777" w:rsidTr="00716F00">
        <w:trPr>
          <w:tblHeader/>
        </w:trPr>
        <w:tc>
          <w:tcPr>
            <w:tcW w:w="4111" w:type="dxa"/>
          </w:tcPr>
          <w:p w14:paraId="1C5A756D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578D12" w14:textId="3BD5CA0E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1ACBC767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AD886C" w14:textId="29B37C9B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1A574E16" w14:textId="77777777" w:rsidR="00D70A6F" w:rsidRPr="00A5247A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B53F9" w14:textId="2C4EB361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24B130DB" w14:textId="77777777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ABFA48" w14:textId="0A145ADA" w:rsidR="00D70A6F" w:rsidRPr="00A5247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2D6F" w:rsidRPr="00A5247A" w14:paraId="2CF00ABF" w14:textId="77777777" w:rsidTr="00850FD5">
        <w:tc>
          <w:tcPr>
            <w:tcW w:w="4111" w:type="dxa"/>
          </w:tcPr>
          <w:p w14:paraId="71A792AB" w14:textId="77777777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B28FA6" w14:textId="52469806" w:rsidR="000B2D6F" w:rsidRPr="00A5247A" w:rsidRDefault="00850F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</w:t>
            </w:r>
            <w:r w:rsidR="002F4F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113DB1F1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E02DD7" w14:textId="71620414" w:rsidR="000B2D6F" w:rsidRPr="00A5247A" w:rsidRDefault="00F74394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,982</w:t>
            </w:r>
          </w:p>
        </w:tc>
        <w:tc>
          <w:tcPr>
            <w:tcW w:w="284" w:type="dxa"/>
          </w:tcPr>
          <w:p w14:paraId="614B48ED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39924D" w14:textId="0C63EF31" w:rsidR="000B2D6F" w:rsidRPr="004822C2" w:rsidRDefault="004822C2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22C2">
              <w:rPr>
                <w:rFonts w:ascii="Angsana New" w:hAnsi="Angsana New"/>
                <w:sz w:val="28"/>
                <w:szCs w:val="28"/>
                <w:lang w:val="en-US"/>
              </w:rPr>
              <w:t>2,924</w:t>
            </w:r>
          </w:p>
        </w:tc>
        <w:tc>
          <w:tcPr>
            <w:tcW w:w="283" w:type="dxa"/>
            <w:shd w:val="clear" w:color="auto" w:fill="auto"/>
          </w:tcPr>
          <w:p w14:paraId="5BAE6485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532645" w14:textId="2D97E104" w:rsidR="000B2D6F" w:rsidRPr="00A5247A" w:rsidRDefault="00F74394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</w:tr>
      <w:tr w:rsidR="000B2D6F" w:rsidRPr="00A5247A" w14:paraId="0A47BF13" w14:textId="77777777" w:rsidTr="00850FD5">
        <w:tc>
          <w:tcPr>
            <w:tcW w:w="4111" w:type="dxa"/>
          </w:tcPr>
          <w:p w14:paraId="0FD90786" w14:textId="77777777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งานระหว่างประกอบและติดตั้ง</w:t>
            </w:r>
          </w:p>
        </w:tc>
        <w:tc>
          <w:tcPr>
            <w:tcW w:w="1134" w:type="dxa"/>
            <w:shd w:val="clear" w:color="auto" w:fill="auto"/>
          </w:tcPr>
          <w:p w14:paraId="140253C2" w14:textId="0186393D" w:rsidR="000B2D6F" w:rsidRPr="00A5247A" w:rsidRDefault="00045DCE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83" w:type="dxa"/>
          </w:tcPr>
          <w:p w14:paraId="3853F62B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17AE69" w14:textId="266F7137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  <w:tc>
          <w:tcPr>
            <w:tcW w:w="284" w:type="dxa"/>
          </w:tcPr>
          <w:p w14:paraId="0F8A9D02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B6054E" w14:textId="03305D16" w:rsidR="000B2D6F" w:rsidRPr="004822C2" w:rsidRDefault="00DF4D37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4D3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</w:t>
            </w:r>
            <w:r w:rsidR="00DD166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08F6684B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0BA863" w14:textId="533DFA7A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</w:tr>
      <w:tr w:rsidR="000B2D6F" w:rsidRPr="00A5247A" w14:paraId="00530D6D" w14:textId="77777777" w:rsidTr="00850FD5">
        <w:tc>
          <w:tcPr>
            <w:tcW w:w="4111" w:type="dxa"/>
          </w:tcPr>
          <w:p w14:paraId="7D79FEF6" w14:textId="77777777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4C371303" w14:textId="0F5F072F" w:rsidR="000B2D6F" w:rsidRPr="00A5247A" w:rsidRDefault="00850F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</w:t>
            </w:r>
            <w:r w:rsidR="002F4FC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77E12670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C9A6A" w14:textId="5FA535A2" w:rsidR="000B2D6F" w:rsidRPr="00A5247A" w:rsidRDefault="00F74394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,90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140C9493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AC8A7E" w14:textId="54E38CC7" w:rsidR="000B2D6F" w:rsidRPr="004822C2" w:rsidRDefault="004822C2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22C2">
              <w:rPr>
                <w:rFonts w:ascii="Angsana New" w:hAnsi="Angsana New"/>
                <w:sz w:val="28"/>
                <w:szCs w:val="28"/>
              </w:rPr>
              <w:t>4,063</w:t>
            </w:r>
          </w:p>
        </w:tc>
        <w:tc>
          <w:tcPr>
            <w:tcW w:w="283" w:type="dxa"/>
            <w:shd w:val="clear" w:color="auto" w:fill="auto"/>
          </w:tcPr>
          <w:p w14:paraId="1349DB5E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716597" w14:textId="1B2F3BF1" w:rsidR="000B2D6F" w:rsidRPr="00A5247A" w:rsidRDefault="00F74394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B2D6F" w:rsidRPr="00A5247A">
              <w:rPr>
                <w:rFonts w:ascii="Angsana New" w:hAnsi="Angsana New"/>
                <w:sz w:val="28"/>
                <w:szCs w:val="28"/>
              </w:rPr>
              <w:t>,063</w:t>
            </w:r>
          </w:p>
        </w:tc>
      </w:tr>
      <w:tr w:rsidR="000B2D6F" w:rsidRPr="00A5247A" w14:paraId="46B7EF03" w14:textId="77777777" w:rsidTr="00850FD5">
        <w:tc>
          <w:tcPr>
            <w:tcW w:w="4111" w:type="dxa"/>
          </w:tcPr>
          <w:p w14:paraId="3F4E3A59" w14:textId="77777777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213A61" w14:textId="2AE08094" w:rsidR="000B2D6F" w:rsidRPr="00A5247A" w:rsidRDefault="00850F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45DCE">
              <w:rPr>
                <w:rFonts w:ascii="Angsana New" w:hAnsi="Angsana New"/>
                <w:b/>
                <w:bCs/>
                <w:sz w:val="28"/>
                <w:szCs w:val="28"/>
              </w:rPr>
              <w:t>5,66</w:t>
            </w:r>
            <w:r w:rsidR="0097164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10C9711C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4F8CB" w14:textId="24ABD511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32,983</w:t>
            </w:r>
          </w:p>
        </w:tc>
        <w:tc>
          <w:tcPr>
            <w:tcW w:w="284" w:type="dxa"/>
          </w:tcPr>
          <w:p w14:paraId="28C95160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438A3E" w14:textId="57A35D53" w:rsidR="000B2D6F" w:rsidRPr="00DD1662" w:rsidRDefault="00DD1662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7,579</w:t>
            </w:r>
          </w:p>
        </w:tc>
        <w:tc>
          <w:tcPr>
            <w:tcW w:w="283" w:type="dxa"/>
            <w:shd w:val="clear" w:color="auto" w:fill="auto"/>
          </w:tcPr>
          <w:p w14:paraId="101B5979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442E7C" w14:textId="547BFB1D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,360</w:t>
            </w:r>
          </w:p>
        </w:tc>
      </w:tr>
      <w:tr w:rsidR="000B2D6F" w:rsidRPr="00A5247A" w14:paraId="7D29A9A0" w14:textId="77777777" w:rsidTr="00850FD5">
        <w:tc>
          <w:tcPr>
            <w:tcW w:w="4111" w:type="dxa"/>
          </w:tcPr>
          <w:p w14:paraId="19592720" w14:textId="77777777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EB2B9" w14:textId="34AB40C6" w:rsidR="000B2D6F" w:rsidRPr="00A5247A" w:rsidRDefault="00850F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(2,152)</w:t>
            </w:r>
          </w:p>
        </w:tc>
        <w:tc>
          <w:tcPr>
            <w:tcW w:w="283" w:type="dxa"/>
          </w:tcPr>
          <w:p w14:paraId="5C5B0A3E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A4DEB7" w14:textId="073AB9FB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0,9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84" w:type="dxa"/>
          </w:tcPr>
          <w:p w14:paraId="6F00E56C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6E635D" w14:textId="3FEB97BB" w:rsidR="000B2D6F" w:rsidRPr="004822C2" w:rsidRDefault="004822C2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22C2">
              <w:rPr>
                <w:rFonts w:ascii="Angsana New" w:hAnsi="Angsana New"/>
                <w:sz w:val="28"/>
                <w:szCs w:val="28"/>
              </w:rPr>
              <w:t>(2,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152</w:t>
            </w:r>
            <w:r w:rsidRPr="004822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E69576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0D64A" w14:textId="4AECA84E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0,9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5)</w:t>
            </w:r>
          </w:p>
        </w:tc>
      </w:tr>
      <w:tr w:rsidR="000B2D6F" w:rsidRPr="00A5247A" w14:paraId="58A68686" w14:textId="77777777" w:rsidTr="00850FD5">
        <w:tc>
          <w:tcPr>
            <w:tcW w:w="4111" w:type="dxa"/>
          </w:tcPr>
          <w:p w14:paraId="425D49AC" w14:textId="458C6385" w:rsidR="000B2D6F" w:rsidRPr="00A5247A" w:rsidRDefault="000B2D6F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030B7" w14:textId="1213BDD6" w:rsidR="000B2D6F" w:rsidRPr="00A5247A" w:rsidRDefault="00850FD5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45DCE">
              <w:rPr>
                <w:rFonts w:ascii="Angsana New" w:hAnsi="Angsana New"/>
                <w:b/>
                <w:bCs/>
                <w:sz w:val="28"/>
                <w:szCs w:val="28"/>
              </w:rPr>
              <w:t>3,51</w:t>
            </w:r>
            <w:r w:rsidR="0097164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26B99F2B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1C016C" w14:textId="7F3EB125" w:rsidR="000B2D6F" w:rsidRPr="00A5247A" w:rsidRDefault="000B2D6F" w:rsidP="000B2D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22,068</w:t>
            </w:r>
          </w:p>
        </w:tc>
        <w:tc>
          <w:tcPr>
            <w:tcW w:w="284" w:type="dxa"/>
          </w:tcPr>
          <w:p w14:paraId="5F6F6D0A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70C8C" w14:textId="34559424" w:rsidR="000B2D6F" w:rsidRPr="004822C2" w:rsidRDefault="00DD1662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5,427</w:t>
            </w:r>
          </w:p>
        </w:tc>
        <w:tc>
          <w:tcPr>
            <w:tcW w:w="283" w:type="dxa"/>
            <w:shd w:val="clear" w:color="auto" w:fill="auto"/>
          </w:tcPr>
          <w:p w14:paraId="196930A0" w14:textId="77777777" w:rsidR="000B2D6F" w:rsidRPr="00A5247A" w:rsidRDefault="000B2D6F" w:rsidP="000B2D6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7B34D3" w14:textId="3F69838E" w:rsidR="000B2D6F" w:rsidRPr="00A5247A" w:rsidRDefault="000B2D6F" w:rsidP="000B2D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20,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059B569D" w14:textId="026D8EB4" w:rsidR="004C2F30" w:rsidRPr="00A5247A" w:rsidRDefault="00C54F19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ค่าเผื่อการลดลงของมูลค่าสินค้ามีการเปลี่ยนแปลงในระหว่างปี 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C85621" w:rsidRPr="00A5247A" w14:paraId="3D347BFF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2BE719B1" w14:textId="77777777" w:rsidR="00C85621" w:rsidRPr="00A5247A" w:rsidRDefault="00C85621" w:rsidP="00F5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68F2BA" w14:textId="77777777" w:rsidR="00C85621" w:rsidRPr="00A5247A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85621" w:rsidRPr="00A5247A" w14:paraId="17A95C21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2185C8D8" w14:textId="77777777" w:rsidR="00C85621" w:rsidRPr="00A5247A" w:rsidRDefault="00C85621" w:rsidP="00F5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CA9FE" w14:textId="77777777" w:rsidR="00C85621" w:rsidRPr="00A5247A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1327255" w14:textId="77777777" w:rsidR="00C85621" w:rsidRPr="00A5247A" w:rsidRDefault="00C85621" w:rsidP="00F51E9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E080" w14:textId="77777777" w:rsidR="00C85621" w:rsidRPr="00A5247A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DD9" w:rsidRPr="00A5247A" w14:paraId="1D65C2F4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4CE9B91C" w14:textId="77777777" w:rsidR="000D6DD9" w:rsidRPr="00A5247A" w:rsidRDefault="000D6DD9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6F56F7" w14:textId="72C46D1B" w:rsidR="000D6DD9" w:rsidRPr="00A5247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681BDE" w14:textId="77777777" w:rsidR="000D6DD9" w:rsidRPr="00A5247A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020131" w14:textId="65AEA876" w:rsidR="000D6DD9" w:rsidRPr="00A5247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73F4A437" w14:textId="77777777" w:rsidR="000D6DD9" w:rsidRPr="00A5247A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4CD615" w14:textId="68BF782E" w:rsidR="000D6DD9" w:rsidRPr="00A5247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DBDA019" w14:textId="77777777" w:rsidR="000D6DD9" w:rsidRPr="00A5247A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B3A8F7" w14:textId="02952401" w:rsidR="000D6DD9" w:rsidRPr="00A5247A" w:rsidRDefault="000D6DD9" w:rsidP="000D6D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625A" w:rsidRPr="00A5247A" w14:paraId="0076DFA0" w14:textId="77777777" w:rsidTr="00467A61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B4E0CF1" w14:textId="1EFF7872" w:rsidR="00A7625A" w:rsidRPr="00A5247A" w:rsidRDefault="00A7625A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="00CB0980" w:rsidRPr="00A5247A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="00716F00" w:rsidRPr="00A524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536824" w14:textId="360E3E95" w:rsidR="00A7625A" w:rsidRPr="00A5247A" w:rsidRDefault="00B905F7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</w:t>
            </w:r>
            <w:r w:rsidR="00467A61">
              <w:rPr>
                <w:rFonts w:ascii="Angsana New" w:hAnsi="Angsana New"/>
                <w:sz w:val="28"/>
                <w:szCs w:val="28"/>
                <w:lang w:val="en-US" w:bidi="th-TH"/>
              </w:rPr>
              <w:t>,915)</w:t>
            </w:r>
          </w:p>
        </w:tc>
        <w:tc>
          <w:tcPr>
            <w:tcW w:w="283" w:type="dxa"/>
          </w:tcPr>
          <w:p w14:paraId="26CF312E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9E6E2D" w14:textId="06267A95" w:rsidR="00A7625A" w:rsidRPr="00A5247A" w:rsidRDefault="007E7ED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7625A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,50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9F5A497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B81297" w14:textId="46B97BCE" w:rsidR="00A7625A" w:rsidRPr="00A5247A" w:rsidRDefault="00887B89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(10,915)</w:t>
            </w:r>
          </w:p>
        </w:tc>
        <w:tc>
          <w:tcPr>
            <w:tcW w:w="283" w:type="dxa"/>
          </w:tcPr>
          <w:p w14:paraId="13AE0D9D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4D02F3" w14:textId="6B71A983" w:rsidR="00A7625A" w:rsidRPr="00A5247A" w:rsidRDefault="007E7ED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A7625A" w:rsidRPr="00A5247A">
              <w:rPr>
                <w:rFonts w:ascii="Angsana New" w:hAnsi="Angsana New"/>
                <w:sz w:val="28"/>
                <w:szCs w:val="28"/>
                <w:lang w:bidi="th-TH"/>
              </w:rPr>
              <w:t>,50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7625A" w:rsidRPr="00A5247A" w14:paraId="40B3C0DA" w14:textId="77777777" w:rsidTr="00467A61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694DDEED" w14:textId="757E7066" w:rsidR="00A7625A" w:rsidRPr="00A5247A" w:rsidRDefault="007E7EDE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625A"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A7625A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E2B32" w14:textId="052723D9" w:rsidR="00A7625A" w:rsidRPr="00A5247A" w:rsidRDefault="00467A61" w:rsidP="00A762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(292)</w:t>
            </w:r>
          </w:p>
        </w:tc>
        <w:tc>
          <w:tcPr>
            <w:tcW w:w="283" w:type="dxa"/>
          </w:tcPr>
          <w:p w14:paraId="7C7C1C17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E932B" w14:textId="2B616652" w:rsidR="00A7625A" w:rsidRPr="00A5247A" w:rsidRDefault="007E7EDE" w:rsidP="00A762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9,</w:t>
            </w:r>
            <w:r w:rsidR="00F74394">
              <w:rPr>
                <w:rFonts w:ascii="Angsana New" w:hAnsi="Angsana New"/>
                <w:sz w:val="28"/>
                <w:szCs w:val="28"/>
              </w:rPr>
              <w:t>411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170B95B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839EA3" w14:textId="4CF6A5BF" w:rsidR="00A7625A" w:rsidRPr="00A5247A" w:rsidRDefault="00887B89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069D776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7BBAA2" w14:textId="3F84FE92" w:rsidR="00A7625A" w:rsidRPr="00A5247A" w:rsidRDefault="007E7ED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625A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9,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B0980" w:rsidRPr="00A5247A" w14:paraId="72A9781E" w14:textId="77777777" w:rsidTr="00467A61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70F98CEE" w14:textId="74C927EB" w:rsidR="00CB0980" w:rsidRPr="00A5247A" w:rsidRDefault="00CB0980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0841E" w14:textId="40693DD4" w:rsidR="00CB0980" w:rsidRPr="00A5247A" w:rsidRDefault="00467A61" w:rsidP="00A762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9,055</w:t>
            </w:r>
          </w:p>
        </w:tc>
        <w:tc>
          <w:tcPr>
            <w:tcW w:w="283" w:type="dxa"/>
          </w:tcPr>
          <w:p w14:paraId="18F93DE8" w14:textId="77777777" w:rsidR="00CB0980" w:rsidRPr="00A5247A" w:rsidRDefault="00CB0980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99F1" w14:textId="5C8EECBF" w:rsidR="00CB0980" w:rsidRPr="00A5247A" w:rsidRDefault="00194558" w:rsidP="001945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26C66FEB" w14:textId="77777777" w:rsidR="00CB0980" w:rsidRPr="00A5247A" w:rsidRDefault="00CB0980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5B25" w14:textId="003211CD" w:rsidR="00CB0980" w:rsidRPr="00A5247A" w:rsidRDefault="00887B89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9,055</w:t>
            </w:r>
          </w:p>
        </w:tc>
        <w:tc>
          <w:tcPr>
            <w:tcW w:w="283" w:type="dxa"/>
          </w:tcPr>
          <w:p w14:paraId="5F756CF0" w14:textId="77777777" w:rsidR="00CB0980" w:rsidRPr="00A5247A" w:rsidRDefault="00CB0980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E10C81" w14:textId="721D31A0" w:rsidR="00CB0980" w:rsidRPr="00A5247A" w:rsidRDefault="00194558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7625A" w:rsidRPr="00A5247A" w14:paraId="50E52516" w14:textId="77777777" w:rsidTr="00467A61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4AFA4988" w14:textId="4A76B02B" w:rsidR="00A7625A" w:rsidRPr="00BA2ACB" w:rsidRDefault="00A7625A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A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</w:t>
            </w:r>
            <w:r w:rsidR="00CB0980" w:rsidRPr="00BA2A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</w:t>
            </w:r>
            <w:r w:rsidR="00716F00" w:rsidRPr="00BA2A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3B42E" w14:textId="6843DC9A" w:rsidR="00A7625A" w:rsidRPr="00A5247A" w:rsidRDefault="00467A61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(2,152)</w:t>
            </w:r>
          </w:p>
        </w:tc>
        <w:tc>
          <w:tcPr>
            <w:tcW w:w="283" w:type="dxa"/>
          </w:tcPr>
          <w:p w14:paraId="00843762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D6904" w14:textId="0D3719F4" w:rsidR="00A7625A" w:rsidRPr="00A5247A" w:rsidRDefault="007E7ED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0,9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3C2A40F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C9E27" w14:textId="516F9127" w:rsidR="00A7625A" w:rsidRPr="00A5247A" w:rsidRDefault="007A7FDA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</w:t>
            </w:r>
            <w:r w:rsidR="00A76B48"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14:paraId="3DEC1BAE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EEB010" w14:textId="189721F7" w:rsidR="00A7625A" w:rsidRPr="00A5247A" w:rsidRDefault="007E7ED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0,9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53184A77" w14:textId="33741A17" w:rsidR="007E7EDE" w:rsidRPr="00467A61" w:rsidRDefault="007E7EDE" w:rsidP="007E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467A61">
        <w:rPr>
          <w:rFonts w:ascii="Angsana New" w:hAnsi="Angsana New"/>
          <w:sz w:val="28"/>
          <w:szCs w:val="28"/>
          <w:cs/>
        </w:rPr>
        <w:t xml:space="preserve">ในปี </w:t>
      </w:r>
      <w:r w:rsidRPr="00467A61">
        <w:rPr>
          <w:rFonts w:ascii="Angsana New" w:hAnsi="Angsana New"/>
          <w:sz w:val="28"/>
          <w:szCs w:val="28"/>
        </w:rPr>
        <w:t>256</w:t>
      </w:r>
      <w:r w:rsidR="00F74394" w:rsidRPr="00467A61">
        <w:rPr>
          <w:rFonts w:ascii="Angsana New" w:hAnsi="Angsana New"/>
          <w:sz w:val="28"/>
          <w:szCs w:val="28"/>
        </w:rPr>
        <w:t>4</w:t>
      </w:r>
      <w:r w:rsidRPr="00467A61">
        <w:rPr>
          <w:rFonts w:ascii="Angsana New" w:hAnsi="Angsana New"/>
          <w:sz w:val="28"/>
          <w:szCs w:val="28"/>
        </w:rPr>
        <w:t xml:space="preserve"> </w:t>
      </w:r>
      <w:r w:rsidRPr="00467A61">
        <w:rPr>
          <w:rFonts w:ascii="Angsana New" w:hAnsi="Angsana New"/>
          <w:sz w:val="28"/>
          <w:szCs w:val="28"/>
          <w:cs/>
        </w:rPr>
        <w:t>ค่าเผื่อ</w:t>
      </w:r>
      <w:r w:rsidR="00640CFE" w:rsidRPr="00467A61">
        <w:rPr>
          <w:rFonts w:ascii="Angsana New" w:hAnsi="Angsana New" w:hint="cs"/>
          <w:sz w:val="28"/>
          <w:szCs w:val="28"/>
          <w:cs/>
        </w:rPr>
        <w:t>การลดลง</w:t>
      </w:r>
      <w:r w:rsidR="00EB6C19" w:rsidRPr="00467A61">
        <w:rPr>
          <w:rFonts w:ascii="Angsana New" w:hAnsi="Angsana New" w:hint="cs"/>
          <w:sz w:val="28"/>
          <w:szCs w:val="28"/>
          <w:cs/>
        </w:rPr>
        <w:t>ของ</w:t>
      </w:r>
      <w:r w:rsidRPr="00467A61">
        <w:rPr>
          <w:rFonts w:ascii="Angsana New" w:hAnsi="Angsana New"/>
          <w:sz w:val="28"/>
          <w:szCs w:val="28"/>
          <w:cs/>
        </w:rPr>
        <w:t>มูลค่าสินค้</w:t>
      </w:r>
      <w:r w:rsidR="00640CFE" w:rsidRPr="00467A61">
        <w:rPr>
          <w:rFonts w:ascii="Angsana New" w:hAnsi="Angsana New" w:hint="cs"/>
          <w:sz w:val="28"/>
          <w:szCs w:val="28"/>
          <w:cs/>
        </w:rPr>
        <w:t>า</w:t>
      </w:r>
      <w:r w:rsidR="00CB6AFC" w:rsidRPr="00467A61">
        <w:rPr>
          <w:rFonts w:ascii="Angsana New" w:hAnsi="Angsana New" w:hint="cs"/>
          <w:sz w:val="28"/>
          <w:szCs w:val="28"/>
          <w:cs/>
        </w:rPr>
        <w:t>ลดลง</w:t>
      </w:r>
      <w:r w:rsidRPr="00467A61">
        <w:rPr>
          <w:rFonts w:ascii="Angsana New" w:hAnsi="Angsana New"/>
          <w:sz w:val="28"/>
          <w:szCs w:val="28"/>
          <w:cs/>
        </w:rPr>
        <w:t xml:space="preserve"> เนื่องจากบริษัทมีการนำงานระหว่างประกอบและติดตั้งที่เคยตั้งค่าเผื่อมูลค่าสินค้าไว้ออกจำหน่าย</w:t>
      </w:r>
    </w:p>
    <w:p w14:paraId="149F661F" w14:textId="735305F4" w:rsidR="008C3C23" w:rsidRPr="00A5247A" w:rsidRDefault="008C3C23" w:rsidP="008C3C2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สินทรัพย์ทางการเงินไม่หมุนเวียนอื่น</w:t>
      </w:r>
    </w:p>
    <w:p w14:paraId="421D7CB1" w14:textId="77777777" w:rsidR="008C3C23" w:rsidRPr="00A5247A" w:rsidRDefault="008C3C23" w:rsidP="008C3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-45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8C3C23" w:rsidRPr="00A5247A" w14:paraId="45D784F7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0D9BFFD8" w14:textId="77777777" w:rsidR="008C3C23" w:rsidRPr="00A5247A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B2AE5A" w14:textId="77777777" w:rsidR="008C3C23" w:rsidRPr="00A5247A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C3C23" w:rsidRPr="00A5247A" w14:paraId="0EE3464A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814E280" w14:textId="77777777" w:rsidR="008C3C23" w:rsidRPr="00A5247A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427B" w14:textId="77777777" w:rsidR="008C3C23" w:rsidRPr="00A5247A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CFD5DCD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3146" w14:textId="77777777" w:rsidR="008C3C23" w:rsidRPr="00A5247A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C23" w:rsidRPr="00A5247A" w14:paraId="2DB236BE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400C4219" w14:textId="77777777" w:rsidR="008C3C23" w:rsidRPr="00A5247A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50A248" w14:textId="5DECAB94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7D6E7EE4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06EFC2" w14:textId="3CE9A114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0C28B3EE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8B6BC2" w14:textId="36BCEDD8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FB1B117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E3A15C" w14:textId="7A898555" w:rsidR="008C3C23" w:rsidRPr="00A5247A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C3C23" w:rsidRPr="00A5247A" w14:paraId="5F5161CF" w14:textId="77777777" w:rsidTr="00716F00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28EAD54A" w14:textId="77777777" w:rsidR="008C3C23" w:rsidRPr="00A5247A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054F8C" w14:textId="708E2C28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AC99BA1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644D4C" w14:textId="642D766E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9F64655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F51009" w14:textId="6C501682" w:rsidR="008C3C23" w:rsidRPr="00A5247A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F74E4FC" w14:textId="77777777" w:rsidR="008C3C23" w:rsidRPr="00A5247A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18ED6" w14:textId="50707BBA" w:rsidR="008C3C23" w:rsidRPr="00A5247A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625A" w:rsidRPr="00A5247A" w14:paraId="163DD2C0" w14:textId="77777777" w:rsidTr="00F57125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502239A2" w14:textId="7A444E22" w:rsidR="00A7625A" w:rsidRPr="00A5247A" w:rsidRDefault="00A7625A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ตราสารทุน - ที่ไม่อยู่ในความต้องการตลาด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09EA38" w14:textId="35EF22EA" w:rsidR="00A7625A" w:rsidRPr="00A5247A" w:rsidRDefault="00F57125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83" w:type="dxa"/>
          </w:tcPr>
          <w:p w14:paraId="336B558A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BD57E4" w14:textId="2A8B8384" w:rsidR="00A7625A" w:rsidRPr="00A5247A" w:rsidRDefault="00A7625A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84" w:type="dxa"/>
          </w:tcPr>
          <w:p w14:paraId="75E1879D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1C7E4E" w14:textId="7ECF3357" w:rsidR="00A7625A" w:rsidRPr="00AA794E" w:rsidRDefault="00AA794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794E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83" w:type="dxa"/>
          </w:tcPr>
          <w:p w14:paraId="2826624F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640B9" w14:textId="5B2DA017" w:rsidR="00A7625A" w:rsidRPr="00A5247A" w:rsidRDefault="00A7625A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</w:tr>
      <w:tr w:rsidR="00A7625A" w:rsidRPr="00A5247A" w14:paraId="36B24FA2" w14:textId="77777777" w:rsidTr="00F57125">
        <w:tblPrEx>
          <w:tblLook w:val="01E0" w:firstRow="1" w:lastRow="1" w:firstColumn="1" w:lastColumn="1" w:noHBand="0" w:noVBand="0"/>
        </w:tblPrEx>
        <w:tc>
          <w:tcPr>
            <w:tcW w:w="4111" w:type="dxa"/>
          </w:tcPr>
          <w:p w14:paraId="5CCAC58C" w14:textId="485C7BA6" w:rsidR="00A7625A" w:rsidRPr="00A5247A" w:rsidRDefault="00A7625A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975BB" w14:textId="68502667" w:rsidR="00A7625A" w:rsidRPr="00A5247A" w:rsidRDefault="00F57125" w:rsidP="00A762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283" w:type="dxa"/>
          </w:tcPr>
          <w:p w14:paraId="07F67A07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1206" w14:textId="3BB9635D" w:rsidR="00A7625A" w:rsidRPr="00A5247A" w:rsidRDefault="00F74394" w:rsidP="00A762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,070</w:t>
            </w:r>
          </w:p>
        </w:tc>
        <w:tc>
          <w:tcPr>
            <w:tcW w:w="284" w:type="dxa"/>
          </w:tcPr>
          <w:p w14:paraId="38241B7D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F63CC" w14:textId="2D4D1485" w:rsidR="00A7625A" w:rsidRPr="00AA794E" w:rsidRDefault="00AA794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794E">
              <w:rPr>
                <w:rFonts w:ascii="Angsana New" w:hAnsi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83" w:type="dxa"/>
          </w:tcPr>
          <w:p w14:paraId="06E47DB4" w14:textId="77777777" w:rsidR="00A7625A" w:rsidRPr="00A5247A" w:rsidRDefault="00A7625A" w:rsidP="00A7625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B707C9" w14:textId="0A17116F" w:rsidR="00A7625A" w:rsidRPr="00A5247A" w:rsidRDefault="00F74394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,070</w:t>
            </w:r>
          </w:p>
        </w:tc>
      </w:tr>
      <w:tr w:rsidR="00A7625A" w:rsidRPr="00A5247A" w14:paraId="2CC0500F" w14:textId="77777777" w:rsidTr="00F57125">
        <w:tblPrEx>
          <w:tblLook w:val="01E0" w:firstRow="1" w:lastRow="1" w:firstColumn="1" w:lastColumn="1" w:noHBand="0" w:noVBand="0"/>
        </w:tblPrEx>
        <w:trPr>
          <w:trHeight w:val="69"/>
        </w:trPr>
        <w:tc>
          <w:tcPr>
            <w:tcW w:w="4111" w:type="dxa"/>
          </w:tcPr>
          <w:p w14:paraId="71A5DABB" w14:textId="13C72F0E" w:rsidR="00A7625A" w:rsidRPr="00A5247A" w:rsidRDefault="00A7625A" w:rsidP="0071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32D2" w14:textId="7EDC33B6" w:rsidR="00A7625A" w:rsidRPr="00A5247A" w:rsidRDefault="00F57125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1,054</w:t>
            </w:r>
          </w:p>
        </w:tc>
        <w:tc>
          <w:tcPr>
            <w:tcW w:w="283" w:type="dxa"/>
          </w:tcPr>
          <w:p w14:paraId="623B5191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191F" w14:textId="7387D3B8" w:rsidR="00A7625A" w:rsidRPr="00A5247A" w:rsidRDefault="00F74394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,350</w:t>
            </w:r>
          </w:p>
        </w:tc>
        <w:tc>
          <w:tcPr>
            <w:tcW w:w="284" w:type="dxa"/>
          </w:tcPr>
          <w:p w14:paraId="769184E3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3F55F" w14:textId="2775D02A" w:rsidR="00A7625A" w:rsidRPr="00AA794E" w:rsidRDefault="00AA794E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A79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1,054</w:t>
            </w:r>
          </w:p>
        </w:tc>
        <w:tc>
          <w:tcPr>
            <w:tcW w:w="283" w:type="dxa"/>
          </w:tcPr>
          <w:p w14:paraId="78090F8E" w14:textId="77777777" w:rsidR="00A7625A" w:rsidRPr="00A5247A" w:rsidRDefault="00A7625A" w:rsidP="00A762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EA6B6D2" w14:textId="6446BB5A" w:rsidR="00A7625A" w:rsidRPr="00A5247A" w:rsidRDefault="00F74394" w:rsidP="00A76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,350</w:t>
            </w:r>
          </w:p>
        </w:tc>
      </w:tr>
    </w:tbl>
    <w:p w14:paraId="41C1D526" w14:textId="77777777" w:rsidR="00D02309" w:rsidRPr="00A5247A" w:rsidRDefault="00D02309" w:rsidP="00C0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642A64B8" w14:textId="0FA2F2EE" w:rsidR="006C5BFC" w:rsidRPr="00A5247A" w:rsidRDefault="006C5BFC" w:rsidP="008C3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  <w:sectPr w:rsidR="006C5BFC" w:rsidRPr="00A5247A" w:rsidSect="005C55F2">
          <w:headerReference w:type="default" r:id="rId8"/>
          <w:footerReference w:type="default" r:id="rId9"/>
          <w:headerReference w:type="first" r:id="rId10"/>
          <w:pgSz w:w="11907" w:h="16840" w:code="9"/>
          <w:pgMar w:top="978" w:right="992" w:bottom="567" w:left="1134" w:header="1134" w:footer="567" w:gutter="0"/>
          <w:pgNumType w:start="11"/>
          <w:cols w:space="708"/>
          <w:docGrid w:linePitch="360"/>
        </w:sectPr>
      </w:pPr>
    </w:p>
    <w:p w14:paraId="34736392" w14:textId="015E32C9" w:rsidR="007A7C2E" w:rsidRPr="00A5247A" w:rsidRDefault="007A7C2E" w:rsidP="009722B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851" w:right="-45" w:hanging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ตราสารทุน</w:t>
      </w:r>
      <w:r w:rsidR="008C3C23" w:rsidRPr="00A5247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444AB" w:rsidRPr="00A5247A">
        <w:rPr>
          <w:rFonts w:ascii="Angsana New" w:hAnsi="Angsana New"/>
          <w:b/>
          <w:bCs/>
          <w:sz w:val="28"/>
          <w:szCs w:val="28"/>
        </w:rPr>
        <w:t>-</w:t>
      </w:r>
      <w:r w:rsidR="008C3C23" w:rsidRPr="00A5247A">
        <w:rPr>
          <w:rFonts w:ascii="Angsana New" w:hAnsi="Angsana New"/>
          <w:b/>
          <w:bCs/>
          <w:sz w:val="28"/>
          <w:szCs w:val="28"/>
          <w:cs/>
        </w:rPr>
        <w:t xml:space="preserve"> ที่ไม่อยู่ในความต้องการตลาด</w:t>
      </w:r>
    </w:p>
    <w:tbl>
      <w:tblPr>
        <w:tblW w:w="1403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260"/>
        <w:gridCol w:w="2126"/>
        <w:gridCol w:w="284"/>
        <w:gridCol w:w="1276"/>
        <w:gridCol w:w="283"/>
        <w:gridCol w:w="1134"/>
        <w:gridCol w:w="284"/>
        <w:gridCol w:w="1134"/>
        <w:gridCol w:w="284"/>
        <w:gridCol w:w="1134"/>
        <w:gridCol w:w="284"/>
        <w:gridCol w:w="1134"/>
        <w:gridCol w:w="284"/>
        <w:gridCol w:w="1134"/>
      </w:tblGrid>
      <w:tr w:rsidR="006178FA" w:rsidRPr="00A5247A" w14:paraId="451224D9" w14:textId="77777777" w:rsidTr="002523D0">
        <w:trPr>
          <w:trHeight w:val="156"/>
        </w:trPr>
        <w:tc>
          <w:tcPr>
            <w:tcW w:w="3260" w:type="dxa"/>
          </w:tcPr>
          <w:p w14:paraId="23C87011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B8000E2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17B228E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65" w:type="dxa"/>
            <w:gridSpan w:val="11"/>
            <w:tcBorders>
              <w:bottom w:val="single" w:sz="4" w:space="0" w:color="auto"/>
            </w:tcBorders>
          </w:tcPr>
          <w:p w14:paraId="58AECD98" w14:textId="575EA32B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8FA" w:rsidRPr="00A5247A" w14:paraId="41C83690" w14:textId="77777777" w:rsidTr="002523D0">
        <w:trPr>
          <w:trHeight w:val="63"/>
        </w:trPr>
        <w:tc>
          <w:tcPr>
            <w:tcW w:w="3259" w:type="dxa"/>
          </w:tcPr>
          <w:p w14:paraId="641C707F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214A5E8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82AEB04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5D2D9317" w14:textId="4BE981F1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C0FA12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  <w:vAlign w:val="bottom"/>
          </w:tcPr>
          <w:p w14:paraId="3870C314" w14:textId="64494AA1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F8BB6B" w14:textId="77777777" w:rsidR="006178FA" w:rsidRPr="00A5247A" w:rsidRDefault="006178FA" w:rsidP="003A6C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  <w:vAlign w:val="bottom"/>
          </w:tcPr>
          <w:p w14:paraId="593AD9F3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78FA" w:rsidRPr="00A5247A" w:rsidDel="00685444" w14:paraId="172AF5A6" w14:textId="77777777" w:rsidTr="002523D0">
        <w:trPr>
          <w:trHeight w:val="73"/>
        </w:trPr>
        <w:tc>
          <w:tcPr>
            <w:tcW w:w="3259" w:type="dxa"/>
          </w:tcPr>
          <w:p w14:paraId="38E212BF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3F5FA75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F00E5F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E9648E0" w14:textId="0186EAF3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84" w:type="dxa"/>
          </w:tcPr>
          <w:p w14:paraId="13C9C56C" w14:textId="77777777" w:rsidR="006178FA" w:rsidRPr="00A5247A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06768236" w14:textId="084680D9" w:rsidR="006178FA" w:rsidRPr="00A5247A" w:rsidDel="0068544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84" w:type="dxa"/>
            <w:vAlign w:val="bottom"/>
          </w:tcPr>
          <w:p w14:paraId="0B6DF403" w14:textId="77777777" w:rsidR="006178FA" w:rsidRPr="00A5247A" w:rsidRDefault="006178FA" w:rsidP="003A6C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1436D8E1" w14:textId="77777777" w:rsidR="006178FA" w:rsidRPr="00A5247A" w:rsidDel="0068544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A7C2E" w:rsidRPr="00A5247A" w14:paraId="2DF8E613" w14:textId="77777777" w:rsidTr="002523D0">
        <w:trPr>
          <w:trHeight w:val="63"/>
        </w:trPr>
        <w:tc>
          <w:tcPr>
            <w:tcW w:w="3259" w:type="dxa"/>
          </w:tcPr>
          <w:p w14:paraId="661EA6D6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0F34F29" w14:textId="2983338E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6FE0D47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30B58E" w14:textId="1856B1E2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B1E45F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92FDE8" w14:textId="1398FFAD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</w:tcPr>
          <w:p w14:paraId="3C5BF8C5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238E9C" w14:textId="4FD6AFB3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</w:tcPr>
          <w:p w14:paraId="0822F501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1DE46E" w14:textId="1AE504B4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</w:tcPr>
          <w:p w14:paraId="55D12B39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740CB0" w14:textId="0C7318D6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1793C2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8C2875" w14:textId="4986BE2B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A7C2E" w:rsidRPr="00A5247A" w14:paraId="0F7B23CC" w14:textId="77777777" w:rsidTr="002523D0">
        <w:trPr>
          <w:trHeight w:val="63"/>
        </w:trPr>
        <w:tc>
          <w:tcPr>
            <w:tcW w:w="3259" w:type="dxa"/>
          </w:tcPr>
          <w:p w14:paraId="41C1BD63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08B4BD7" w14:textId="2B9D3B82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284" w:type="dxa"/>
            <w:shd w:val="clear" w:color="auto" w:fill="auto"/>
          </w:tcPr>
          <w:p w14:paraId="3AE95EE2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E9CD89" w14:textId="5AA7C106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157EB48C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1260B" w14:textId="25F44C04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307D3CE7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9639A4" w14:textId="0115EB1A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512E2C9B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7222F4" w14:textId="0243BEBE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7CB3D303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B31B58" w14:textId="45AC9CB3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072CBF30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AF3B19" w14:textId="11F3B0A4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7C2E" w:rsidRPr="00A5247A" w14:paraId="0557F2D2" w14:textId="77777777" w:rsidTr="002523D0">
        <w:trPr>
          <w:trHeight w:val="63"/>
        </w:trPr>
        <w:tc>
          <w:tcPr>
            <w:tcW w:w="3259" w:type="dxa"/>
          </w:tcPr>
          <w:p w14:paraId="409F4204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8B4687F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84" w:type="dxa"/>
            <w:shd w:val="clear" w:color="auto" w:fill="auto"/>
          </w:tcPr>
          <w:p w14:paraId="6E3A32D6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C19B031" w14:textId="4448513D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84" w:type="dxa"/>
          </w:tcPr>
          <w:p w14:paraId="127EC9C5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08942C3" w14:textId="27217BDA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14:paraId="2CD2E92A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247BE30" w14:textId="70AAC33E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A7C2E" w:rsidRPr="00A5247A" w14:paraId="71A6F59F" w14:textId="77777777" w:rsidTr="002523D0">
        <w:trPr>
          <w:trHeight w:val="63"/>
        </w:trPr>
        <w:tc>
          <w:tcPr>
            <w:tcW w:w="5385" w:type="dxa"/>
            <w:gridSpan w:val="2"/>
          </w:tcPr>
          <w:p w14:paraId="1A0B270A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ตราสารทุนที่ไม่อยู่ในความต้องการ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ของตลาด</w:t>
            </w:r>
          </w:p>
        </w:tc>
        <w:tc>
          <w:tcPr>
            <w:tcW w:w="284" w:type="dxa"/>
            <w:shd w:val="clear" w:color="auto" w:fill="auto"/>
          </w:tcPr>
          <w:p w14:paraId="76D7BC87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E56411" w14:textId="49BD1B93" w:rsidR="007A7C2E" w:rsidRPr="00A5247A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3CAF90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7FF21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88092FD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B736A55" w14:textId="250F56C5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5C31473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F443E3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0DD3994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F69BA3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2CBD90E3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6C1D24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A7C2E" w:rsidRPr="00A5247A" w14:paraId="34B5126E" w14:textId="77777777" w:rsidTr="006D6694">
        <w:trPr>
          <w:trHeight w:val="73"/>
        </w:trPr>
        <w:tc>
          <w:tcPr>
            <w:tcW w:w="3259" w:type="dxa"/>
          </w:tcPr>
          <w:p w14:paraId="2D29C53B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 เบคุโทรุ (ไทยแลนด์)  จำกัด</w:t>
            </w:r>
          </w:p>
        </w:tc>
        <w:tc>
          <w:tcPr>
            <w:tcW w:w="2126" w:type="dxa"/>
            <w:vAlign w:val="center"/>
          </w:tcPr>
          <w:p w14:paraId="368034A3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จำหน่ายส่วนประกอบ</w:t>
            </w:r>
          </w:p>
        </w:tc>
        <w:tc>
          <w:tcPr>
            <w:tcW w:w="284" w:type="dxa"/>
            <w:shd w:val="clear" w:color="auto" w:fill="auto"/>
          </w:tcPr>
          <w:p w14:paraId="3BA989C6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6F7020A3" w14:textId="55577083" w:rsidR="007A7C2E" w:rsidRPr="00A5247A" w:rsidRDefault="006D6694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83" w:type="dxa"/>
            <w:shd w:val="clear" w:color="auto" w:fill="auto"/>
          </w:tcPr>
          <w:p w14:paraId="3BA0FBBC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E63224" w14:textId="633F74EA" w:rsidR="007A7C2E" w:rsidRPr="00A5247A" w:rsidRDefault="00F74394" w:rsidP="007A7C2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14:paraId="5F626CBA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F1E568E" w14:textId="65F28D8B" w:rsidR="007A7C2E" w:rsidRPr="00A5247A" w:rsidRDefault="00A76B48" w:rsidP="007A7C2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6D6694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84" w:type="dxa"/>
            <w:shd w:val="clear" w:color="auto" w:fill="auto"/>
          </w:tcPr>
          <w:p w14:paraId="49EB90BA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1C153F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284" w:type="dxa"/>
            <w:shd w:val="clear" w:color="auto" w:fill="auto"/>
          </w:tcPr>
          <w:p w14:paraId="6967FE61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96D00A" w14:textId="6453E413" w:rsidR="007A7C2E" w:rsidRPr="00596597" w:rsidRDefault="00596597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6597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284" w:type="dxa"/>
          </w:tcPr>
          <w:p w14:paraId="15B7F2B1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E628B9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7A7C2E" w:rsidRPr="00A5247A" w14:paraId="762C3DB1" w14:textId="77777777" w:rsidTr="002523D0">
        <w:trPr>
          <w:trHeight w:val="73"/>
        </w:trPr>
        <w:tc>
          <w:tcPr>
            <w:tcW w:w="3259" w:type="dxa"/>
          </w:tcPr>
          <w:p w14:paraId="2190DBE8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4D5113DE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ของเครื่องจักร อะไหล่</w:t>
            </w:r>
          </w:p>
        </w:tc>
        <w:tc>
          <w:tcPr>
            <w:tcW w:w="284" w:type="dxa"/>
            <w:shd w:val="clear" w:color="auto" w:fill="auto"/>
          </w:tcPr>
          <w:p w14:paraId="00AAEF9E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A741B84" w14:textId="72173DCE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507810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1AC0E0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54B851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661AA8" w14:textId="5DF20272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A196B3C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33AC38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562CEDC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A6CB0D" w14:textId="77777777" w:rsidR="007A7C2E" w:rsidRPr="00596597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C898C0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98CE38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C2E" w:rsidRPr="00A5247A" w14:paraId="2FA9BE56" w14:textId="77777777" w:rsidTr="002523D0">
        <w:trPr>
          <w:trHeight w:val="73"/>
        </w:trPr>
        <w:tc>
          <w:tcPr>
            <w:tcW w:w="3259" w:type="dxa"/>
          </w:tcPr>
          <w:p w14:paraId="1A47992D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CC2026" w14:textId="29A09092" w:rsidR="007A7C2E" w:rsidRPr="00A5247A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และอุปกรณ์ต่าง</w:t>
            </w:r>
            <w:r w:rsidR="00186937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ๆ</w:t>
            </w:r>
          </w:p>
        </w:tc>
        <w:tc>
          <w:tcPr>
            <w:tcW w:w="284" w:type="dxa"/>
          </w:tcPr>
          <w:p w14:paraId="64DB463D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FA329C" w14:textId="38B7238A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5747E97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291A56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30A91EF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0E4008E" w14:textId="552FBA4A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5F5FA9C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9C32C3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B543D35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CCFFA" w14:textId="77777777" w:rsidR="007A7C2E" w:rsidRPr="00596597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838CBA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BA8C6C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C2E" w:rsidRPr="00A5247A" w14:paraId="7777212B" w14:textId="77777777" w:rsidTr="00596597">
        <w:trPr>
          <w:trHeight w:val="63"/>
        </w:trPr>
        <w:tc>
          <w:tcPr>
            <w:tcW w:w="3259" w:type="dxa"/>
          </w:tcPr>
          <w:p w14:paraId="1DF7BE70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4519652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06A3BEFD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009425" w14:textId="4B22870C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400670" w14:textId="77777777" w:rsidR="007A7C2E" w:rsidRPr="00A5247A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43DCF8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274BCEF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80C752" w14:textId="678D4AA0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E6B7B98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7131C9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D8FD55E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95FFA" w14:textId="5841E871" w:rsidR="007A7C2E" w:rsidRPr="00596597" w:rsidRDefault="00596597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6597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84" w:type="dxa"/>
          </w:tcPr>
          <w:p w14:paraId="76E3B1B7" w14:textId="77777777" w:rsidR="007A7C2E" w:rsidRPr="00A5247A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25A6A7" w14:textId="77777777" w:rsidR="007A7C2E" w:rsidRPr="00A5247A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</w:tr>
    </w:tbl>
    <w:p w14:paraId="35E9EE9A" w14:textId="149B8F5E" w:rsidR="007A7C2E" w:rsidRPr="00A5247A" w:rsidRDefault="007A7C2E" w:rsidP="0001283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0" w:right="-4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เงินฝากธนาคารที่มีข้อจำกัดการใช้</w:t>
      </w:r>
    </w:p>
    <w:p w14:paraId="06D2A869" w14:textId="6E8D64E3" w:rsidR="00A0738C" w:rsidRPr="00A5247A" w:rsidRDefault="00A0738C" w:rsidP="00A0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Pr="00A5247A">
        <w:rPr>
          <w:rFonts w:ascii="Angsana New" w:hAnsi="Angsana New"/>
          <w:sz w:val="28"/>
          <w:szCs w:val="28"/>
        </w:rPr>
        <w:t>256</w:t>
      </w:r>
      <w:r w:rsidR="00A7625A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เงินฝากธนาคารที่มีข้อจำกัดการใช้</w:t>
      </w:r>
      <w:r w:rsidRPr="00086123">
        <w:rPr>
          <w:rFonts w:ascii="Angsana New" w:hAnsi="Angsana New"/>
          <w:sz w:val="28"/>
          <w:szCs w:val="28"/>
          <w:cs/>
        </w:rPr>
        <w:t xml:space="preserve">จำนวน </w:t>
      </w:r>
      <w:r w:rsidR="006540B6" w:rsidRPr="00086123">
        <w:rPr>
          <w:rFonts w:ascii="Angsana New" w:hAnsi="Angsana New"/>
          <w:sz w:val="28"/>
          <w:szCs w:val="28"/>
        </w:rPr>
        <w:t>0.77</w:t>
      </w:r>
      <w:r w:rsidRPr="00086123">
        <w:rPr>
          <w:rFonts w:ascii="Angsana New" w:hAnsi="Angsana New"/>
          <w:sz w:val="28"/>
          <w:szCs w:val="28"/>
        </w:rPr>
        <w:t xml:space="preserve"> </w:t>
      </w:r>
      <w:r w:rsidRPr="00086123">
        <w:rPr>
          <w:rFonts w:ascii="Angsana New" w:hAnsi="Angsana New"/>
          <w:sz w:val="28"/>
          <w:szCs w:val="28"/>
          <w:cs/>
        </w:rPr>
        <w:t>ล้านบาท</w:t>
      </w:r>
      <w:r w:rsidRPr="00A5247A">
        <w:rPr>
          <w:rFonts w:ascii="Angsana New" w:hAnsi="Angsana New"/>
          <w:sz w:val="28"/>
          <w:szCs w:val="28"/>
          <w:cs/>
        </w:rPr>
        <w:t xml:space="preserve"> และ </w:t>
      </w:r>
      <w:r w:rsidR="00F74394">
        <w:rPr>
          <w:rFonts w:ascii="Angsana New" w:hAnsi="Angsana New"/>
          <w:sz w:val="28"/>
          <w:szCs w:val="28"/>
        </w:rPr>
        <w:t>1</w:t>
      </w:r>
      <w:r w:rsidR="006B7703" w:rsidRPr="00A5247A">
        <w:rPr>
          <w:rFonts w:ascii="Angsana New" w:hAnsi="Angsana New"/>
          <w:sz w:val="28"/>
          <w:szCs w:val="28"/>
          <w:cs/>
        </w:rPr>
        <w:t>.</w:t>
      </w:r>
      <w:r w:rsidR="00EA12A2" w:rsidRPr="00A5247A">
        <w:rPr>
          <w:rFonts w:ascii="Angsana New" w:hAnsi="Angsana New"/>
          <w:sz w:val="28"/>
          <w:szCs w:val="28"/>
        </w:rPr>
        <w:t>07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ล้านบาท ในงบการเงินรวม</w:t>
      </w:r>
      <w:r w:rsidR="001656E3">
        <w:rPr>
          <w:rFonts w:ascii="Angsana New" w:hAnsi="Angsana New" w:hint="cs"/>
          <w:sz w:val="28"/>
          <w:szCs w:val="28"/>
          <w:cs/>
        </w:rPr>
        <w:t>และงบการเงินเฉพาะกิจการ</w:t>
      </w:r>
      <w:r w:rsidR="00FB617F" w:rsidRPr="00A5247A">
        <w:rPr>
          <w:rFonts w:ascii="Angsana New" w:hAnsi="Angsana New"/>
          <w:sz w:val="28"/>
          <w:szCs w:val="28"/>
          <w:cs/>
        </w:rPr>
        <w:t>ตามลำดับ</w:t>
      </w:r>
      <w:r w:rsidRPr="00A5247A">
        <w:rPr>
          <w:rFonts w:ascii="Angsana New" w:hAnsi="Angsana New"/>
          <w:sz w:val="28"/>
          <w:szCs w:val="28"/>
          <w:cs/>
        </w:rPr>
        <w:t xml:space="preserve"> ใช้ค้ำประกันการให้ธนาคารออกหนังสือค้ำประกัน</w:t>
      </w:r>
    </w:p>
    <w:p w14:paraId="27D1A01E" w14:textId="77777777" w:rsidR="007A7C2E" w:rsidRPr="00A5247A" w:rsidRDefault="007A7C2E" w:rsidP="007A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-45"/>
        <w:jc w:val="thaiDistribute"/>
        <w:rPr>
          <w:rFonts w:ascii="Angsana New" w:hAnsi="Angsana New"/>
          <w:sz w:val="28"/>
          <w:szCs w:val="28"/>
        </w:rPr>
      </w:pPr>
    </w:p>
    <w:p w14:paraId="43CFDB70" w14:textId="77777777" w:rsidR="00D02309" w:rsidRPr="00A5247A" w:rsidRDefault="00D02309" w:rsidP="00A0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28"/>
          <w:szCs w:val="28"/>
        </w:rPr>
        <w:sectPr w:rsidR="00D02309" w:rsidRPr="00A5247A" w:rsidSect="009722B1">
          <w:headerReference w:type="default" r:id="rId11"/>
          <w:footerReference w:type="default" r:id="rId12"/>
          <w:pgSz w:w="16840" w:h="11907" w:orient="landscape" w:code="9"/>
          <w:pgMar w:top="692" w:right="822" w:bottom="578" w:left="1151" w:header="1134" w:footer="567" w:gutter="0"/>
          <w:cols w:space="708"/>
          <w:docGrid w:linePitch="360"/>
        </w:sectPr>
      </w:pPr>
    </w:p>
    <w:p w14:paraId="4525FFE6" w14:textId="6DAE6BD1" w:rsidR="006A7F60" w:rsidRDefault="006A7F60" w:rsidP="009722B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6A7F60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เงินลงทุนในบริษัทร่วม</w:t>
      </w:r>
    </w:p>
    <w:tbl>
      <w:tblPr>
        <w:tblW w:w="1463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76"/>
        <w:gridCol w:w="2410"/>
        <w:gridCol w:w="303"/>
        <w:gridCol w:w="1364"/>
        <w:gridCol w:w="303"/>
        <w:gridCol w:w="1213"/>
        <w:gridCol w:w="304"/>
        <w:gridCol w:w="1213"/>
        <w:gridCol w:w="304"/>
        <w:gridCol w:w="1213"/>
        <w:gridCol w:w="304"/>
        <w:gridCol w:w="1213"/>
        <w:gridCol w:w="304"/>
        <w:gridCol w:w="1213"/>
      </w:tblGrid>
      <w:tr w:rsidR="006A7F60" w:rsidRPr="00A5247A" w14:paraId="20E7D42A" w14:textId="77777777" w:rsidTr="006E3BA4">
        <w:trPr>
          <w:trHeight w:val="156"/>
        </w:trPr>
        <w:tc>
          <w:tcPr>
            <w:tcW w:w="2976" w:type="dxa"/>
          </w:tcPr>
          <w:p w14:paraId="3EFA964B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E648307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" w:type="dxa"/>
          </w:tcPr>
          <w:p w14:paraId="61037DD4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48" w:type="dxa"/>
            <w:gridSpan w:val="11"/>
            <w:tcBorders>
              <w:bottom w:val="single" w:sz="4" w:space="0" w:color="auto"/>
            </w:tcBorders>
          </w:tcPr>
          <w:p w14:paraId="5DFF297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F60" w:rsidRPr="00A5247A" w14:paraId="288AED5F" w14:textId="77777777" w:rsidTr="006E3BA4">
        <w:trPr>
          <w:trHeight w:val="63"/>
        </w:trPr>
        <w:tc>
          <w:tcPr>
            <w:tcW w:w="2976" w:type="dxa"/>
          </w:tcPr>
          <w:p w14:paraId="78C31FBA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70A525EB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" w:type="dxa"/>
            <w:shd w:val="clear" w:color="auto" w:fill="auto"/>
          </w:tcPr>
          <w:p w14:paraId="0AAC924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197347B1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76920BBE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5BD96BF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dxa"/>
            <w:tcBorders>
              <w:top w:val="single" w:sz="4" w:space="0" w:color="auto"/>
            </w:tcBorders>
            <w:vAlign w:val="bottom"/>
          </w:tcPr>
          <w:p w14:paraId="3F0EB007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3183CE37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7F60" w:rsidRPr="00A5247A" w:rsidDel="00685444" w14:paraId="7FDEC840" w14:textId="77777777" w:rsidTr="006E3BA4">
        <w:trPr>
          <w:trHeight w:val="73"/>
        </w:trPr>
        <w:tc>
          <w:tcPr>
            <w:tcW w:w="2976" w:type="dxa"/>
          </w:tcPr>
          <w:p w14:paraId="74C123BC" w14:textId="77777777" w:rsidR="006A7F60" w:rsidRPr="00A5247A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3084D56A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" w:type="dxa"/>
            <w:shd w:val="clear" w:color="auto" w:fill="auto"/>
          </w:tcPr>
          <w:p w14:paraId="72FC0F8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AEDC8CD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304" w:type="dxa"/>
          </w:tcPr>
          <w:p w14:paraId="1F3D3106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  <w:vAlign w:val="bottom"/>
          </w:tcPr>
          <w:p w14:paraId="098E70C6" w14:textId="77777777" w:rsidR="006A7F60" w:rsidRPr="00A5247A" w:rsidDel="00685444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304" w:type="dxa"/>
            <w:vAlign w:val="bottom"/>
          </w:tcPr>
          <w:p w14:paraId="38891B3F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  <w:vAlign w:val="bottom"/>
          </w:tcPr>
          <w:p w14:paraId="7EE70604" w14:textId="77777777" w:rsidR="006A7F60" w:rsidRPr="00A5247A" w:rsidDel="00685444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6A7F60" w:rsidRPr="00A5247A" w14:paraId="409E917B" w14:textId="77777777" w:rsidTr="006E3BA4">
        <w:trPr>
          <w:trHeight w:val="63"/>
        </w:trPr>
        <w:tc>
          <w:tcPr>
            <w:tcW w:w="2976" w:type="dxa"/>
          </w:tcPr>
          <w:p w14:paraId="20B548B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65B486D9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59A62D43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57235BE6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02896A5D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CC22329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</w:tcPr>
          <w:p w14:paraId="6ECBD0A2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C0FC79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</w:tcPr>
          <w:p w14:paraId="2469E07A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CD56743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</w:tcPr>
          <w:p w14:paraId="71E73EFE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F688551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77CF55C1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819CB71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6A7F60" w:rsidRPr="00A5247A" w14:paraId="29AA412A" w14:textId="77777777" w:rsidTr="006E3BA4">
        <w:trPr>
          <w:trHeight w:val="63"/>
        </w:trPr>
        <w:tc>
          <w:tcPr>
            <w:tcW w:w="2976" w:type="dxa"/>
          </w:tcPr>
          <w:p w14:paraId="1E3FF6F3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16F184E6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303" w:type="dxa"/>
            <w:shd w:val="clear" w:color="auto" w:fill="auto"/>
          </w:tcPr>
          <w:p w14:paraId="4A841D02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959AB12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3" w:type="dxa"/>
          </w:tcPr>
          <w:p w14:paraId="1004A71C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D8BA149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" w:type="dxa"/>
          </w:tcPr>
          <w:p w14:paraId="10B72545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D1D80E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4" w:type="dxa"/>
          </w:tcPr>
          <w:p w14:paraId="4FE84BDB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DB2F424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" w:type="dxa"/>
          </w:tcPr>
          <w:p w14:paraId="754CCBE9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E37AAC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4" w:type="dxa"/>
          </w:tcPr>
          <w:p w14:paraId="589E3A07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924F3D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A7F60" w:rsidRPr="00A5247A" w14:paraId="2585FBA9" w14:textId="77777777" w:rsidTr="006E3BA4">
        <w:trPr>
          <w:trHeight w:val="63"/>
        </w:trPr>
        <w:tc>
          <w:tcPr>
            <w:tcW w:w="2976" w:type="dxa"/>
          </w:tcPr>
          <w:p w14:paraId="0392B07E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898926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303" w:type="dxa"/>
            <w:shd w:val="clear" w:color="auto" w:fill="auto"/>
          </w:tcPr>
          <w:p w14:paraId="105F3333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F3BEE71" w14:textId="21604F61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304" w:type="dxa"/>
          </w:tcPr>
          <w:p w14:paraId="29372065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</w:tcPr>
          <w:p w14:paraId="42E29723" w14:textId="3EAF17A3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304" w:type="dxa"/>
          </w:tcPr>
          <w:p w14:paraId="09CCE865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</w:tcPr>
          <w:p w14:paraId="14FC1388" w14:textId="22183193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A7F60" w:rsidRPr="00A5247A" w14:paraId="253248DA" w14:textId="77777777" w:rsidTr="006E3BA4">
        <w:trPr>
          <w:trHeight w:val="73"/>
        </w:trPr>
        <w:tc>
          <w:tcPr>
            <w:tcW w:w="2976" w:type="dxa"/>
          </w:tcPr>
          <w:p w14:paraId="3E1D8A6C" w14:textId="1BCD398D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1A2AD9">
              <w:rPr>
                <w:rFonts w:ascii="Angsana New" w:hAnsi="Angsana New" w:hint="cs"/>
                <w:sz w:val="28"/>
                <w:szCs w:val="28"/>
                <w:cs/>
              </w:rPr>
              <w:t>สุวรรณ ไบโอ ฟาร์ม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541413" w14:textId="65C4A878" w:rsidR="006A7F60" w:rsidRPr="00A5247A" w:rsidRDefault="001A2AD9" w:rsidP="00F307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งานวิจัยและพัฒนาการปลูก </w:t>
            </w:r>
          </w:p>
        </w:tc>
        <w:tc>
          <w:tcPr>
            <w:tcW w:w="303" w:type="dxa"/>
            <w:shd w:val="clear" w:color="auto" w:fill="auto"/>
          </w:tcPr>
          <w:p w14:paraId="4A92D147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7D73695B" w14:textId="459256A0" w:rsidR="006A7F60" w:rsidRPr="00A5247A" w:rsidRDefault="006E3BA4" w:rsidP="00F307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303" w:type="dxa"/>
            <w:shd w:val="clear" w:color="auto" w:fill="auto"/>
          </w:tcPr>
          <w:p w14:paraId="4F9DBCB9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715DD800" w14:textId="040A3842" w:rsidR="006A7F60" w:rsidRPr="00A5247A" w:rsidRDefault="004F6CFD" w:rsidP="00F307C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14:paraId="38346D30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4E4DA793" w14:textId="0F2FED53" w:rsidR="006A7F60" w:rsidRPr="00A5247A" w:rsidRDefault="006E3BA4" w:rsidP="00F307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304" w:type="dxa"/>
            <w:shd w:val="clear" w:color="auto" w:fill="auto"/>
          </w:tcPr>
          <w:p w14:paraId="142283C7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0B2626D0" w14:textId="7453ABE1" w:rsidR="006A7F60" w:rsidRPr="00A5247A" w:rsidRDefault="004F6CFD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14:paraId="51ABB1E8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42D501E6" w14:textId="225FFB30" w:rsidR="006A7F60" w:rsidRPr="00596597" w:rsidRDefault="006E3BA4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304" w:type="dxa"/>
          </w:tcPr>
          <w:p w14:paraId="00B6AE9F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B55C9F9" w14:textId="44ECA9C6" w:rsidR="006A7F60" w:rsidRPr="00A5247A" w:rsidRDefault="004F6CFD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7F60" w:rsidRPr="00A5247A" w14:paraId="65748313" w14:textId="77777777" w:rsidTr="006E3BA4">
        <w:trPr>
          <w:trHeight w:val="73"/>
        </w:trPr>
        <w:tc>
          <w:tcPr>
            <w:tcW w:w="2976" w:type="dxa"/>
          </w:tcPr>
          <w:p w14:paraId="152187B9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2608459" w14:textId="021A4205" w:rsidR="006A7F60" w:rsidRPr="00A5247A" w:rsidRDefault="001A2AD9" w:rsidP="00F307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สกัดจำหน่าย และพัฒนา</w:t>
            </w:r>
          </w:p>
        </w:tc>
        <w:tc>
          <w:tcPr>
            <w:tcW w:w="303" w:type="dxa"/>
            <w:shd w:val="clear" w:color="auto" w:fill="auto"/>
          </w:tcPr>
          <w:p w14:paraId="0BC21065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2EFB9FCD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3" w:type="dxa"/>
            <w:shd w:val="clear" w:color="auto" w:fill="auto"/>
          </w:tcPr>
          <w:p w14:paraId="062E3C4A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6CB9AEE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3C037135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B1AC270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7CA227C3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73DC6563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692A896A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FE68A7E" w14:textId="77777777" w:rsidR="006A7F60" w:rsidRPr="00596597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6A5BB539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B44476A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F60" w:rsidRPr="00A5247A" w14:paraId="66EBEA7B" w14:textId="77777777" w:rsidTr="006E3BA4">
        <w:trPr>
          <w:trHeight w:val="73"/>
        </w:trPr>
        <w:tc>
          <w:tcPr>
            <w:tcW w:w="2976" w:type="dxa"/>
          </w:tcPr>
          <w:p w14:paraId="41D55A60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F8F2FC" w14:textId="408A6BE0" w:rsidR="006A7F60" w:rsidRPr="00A5247A" w:rsidRDefault="001A2AD9" w:rsidP="00F307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ผลิตภัณฑ์สมุนไพรจากพืช </w:t>
            </w:r>
          </w:p>
        </w:tc>
        <w:tc>
          <w:tcPr>
            <w:tcW w:w="303" w:type="dxa"/>
          </w:tcPr>
          <w:p w14:paraId="598E8CC8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CBBA953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565BB8BB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7CAC723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59463E17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6C8D0EB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1103BC0A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57517810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6B77F2FF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3B22422" w14:textId="77777777" w:rsidR="006A7F60" w:rsidRPr="00596597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1421242A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67523D1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AD9" w:rsidRPr="00A5247A" w14:paraId="575C847C" w14:textId="77777777" w:rsidTr="006E3BA4">
        <w:trPr>
          <w:trHeight w:val="73"/>
        </w:trPr>
        <w:tc>
          <w:tcPr>
            <w:tcW w:w="2976" w:type="dxa"/>
          </w:tcPr>
          <w:p w14:paraId="26D1E4D7" w14:textId="77777777" w:rsidR="001A2AD9" w:rsidRPr="00A5247A" w:rsidRDefault="001A2AD9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44DB61" w14:textId="7C24BDA8" w:rsidR="001A2AD9" w:rsidRDefault="001A2AD9" w:rsidP="00F307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เพื่อการแพทย์และเชิง</w:t>
            </w:r>
            <w:r w:rsidR="006E3BA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พาณิชย์</w:t>
            </w:r>
          </w:p>
        </w:tc>
        <w:tc>
          <w:tcPr>
            <w:tcW w:w="303" w:type="dxa"/>
          </w:tcPr>
          <w:p w14:paraId="35A0F8D2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B766F4B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09989CBE" w14:textId="77777777" w:rsidR="001A2AD9" w:rsidRPr="00A5247A" w:rsidRDefault="001A2AD9" w:rsidP="00F3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EC1C851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2B2E941C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34F4B0FE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2A36CA4E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2FBD77F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6286EFB6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DA70B61" w14:textId="77777777" w:rsidR="001A2AD9" w:rsidRPr="00596597" w:rsidRDefault="001A2AD9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3C6C8884" w14:textId="77777777" w:rsidR="001A2AD9" w:rsidRPr="00A5247A" w:rsidRDefault="001A2AD9" w:rsidP="00F307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ABE0898" w14:textId="77777777" w:rsidR="001A2AD9" w:rsidRPr="00A5247A" w:rsidRDefault="001A2AD9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F60" w:rsidRPr="00A5247A" w14:paraId="485C6A1E" w14:textId="77777777" w:rsidTr="006E3BA4">
        <w:trPr>
          <w:trHeight w:val="63"/>
        </w:trPr>
        <w:tc>
          <w:tcPr>
            <w:tcW w:w="2976" w:type="dxa"/>
          </w:tcPr>
          <w:p w14:paraId="038F5D8F" w14:textId="77777777" w:rsidR="006A7F60" w:rsidRPr="00A5247A" w:rsidRDefault="006A7F60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E04E781" w14:textId="29D14743" w:rsidR="006A7F60" w:rsidRPr="00A5247A" w:rsidRDefault="006A7F60" w:rsidP="00F307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3" w:type="dxa"/>
          </w:tcPr>
          <w:p w14:paraId="0D320E51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545BF3B8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66A1BFD2" w14:textId="77777777" w:rsidR="006A7F60" w:rsidRPr="00A5247A" w:rsidRDefault="006A7F60" w:rsidP="00F307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6648BD4B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0F92D691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0F3E36DF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60CBB358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01AC28DD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44A85D5C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2594F" w14:textId="1C447D6B" w:rsidR="006A7F60" w:rsidRPr="00596597" w:rsidRDefault="006E3BA4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9,799</w:t>
            </w:r>
          </w:p>
        </w:tc>
        <w:tc>
          <w:tcPr>
            <w:tcW w:w="304" w:type="dxa"/>
          </w:tcPr>
          <w:p w14:paraId="7CF8EFBB" w14:textId="77777777" w:rsidR="006A7F60" w:rsidRPr="00A5247A" w:rsidRDefault="006A7F60" w:rsidP="00F307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7511D670" w14:textId="4639F15D" w:rsidR="006A7F60" w:rsidRPr="00A5247A" w:rsidRDefault="004F6CFD" w:rsidP="00F3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F90F44A" w14:textId="77777777" w:rsidR="00C0626A" w:rsidRPr="006A7F60" w:rsidRDefault="00C0626A" w:rsidP="00C0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  <w:r w:rsidRPr="006A7F60">
        <w:rPr>
          <w:rFonts w:ascii="Angsana New" w:hAnsi="Angsana New" w:hint="cs"/>
          <w:sz w:val="28"/>
          <w:szCs w:val="28"/>
          <w:cs/>
          <w:lang w:val="th-TH"/>
        </w:rPr>
        <w:t>ตามมติที่ประชุมคณะกรรมการบริษัท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ครั้งที่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6A7F60">
        <w:rPr>
          <w:rFonts w:ascii="Angsana New" w:hAnsi="Angsana New"/>
          <w:sz w:val="28"/>
          <w:szCs w:val="28"/>
          <w:cs/>
          <w:lang w:val="th-TH"/>
        </w:rPr>
        <w:t>/</w:t>
      </w:r>
      <w:r>
        <w:rPr>
          <w:rFonts w:ascii="Angsana New" w:hAnsi="Angsana New"/>
          <w:sz w:val="28"/>
          <w:szCs w:val="28"/>
        </w:rPr>
        <w:t>2564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มีมติอนุมัติให้บริษัทร่วมลงทุนกับบริษัท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เอ็นซีแอล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อินเตอร์เนชั่นแนล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(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มหาชน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)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เพื่อจัดตั้งบริษัทจำกัด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โดยมีทุนจดทะเบียน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จำนวน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20</w:t>
      </w:r>
      <w:r w:rsidRPr="006A7F60">
        <w:rPr>
          <w:rFonts w:ascii="Angsana New" w:hAnsi="Angsana New"/>
          <w:sz w:val="28"/>
          <w:szCs w:val="28"/>
          <w:cs/>
          <w:lang w:val="th-TH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6A7F60">
        <w:rPr>
          <w:rFonts w:ascii="Angsana New" w:hAnsi="Angsana New"/>
          <w:sz w:val="28"/>
          <w:szCs w:val="28"/>
          <w:cs/>
          <w:lang w:val="th-TH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บาท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ทั้งนี้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บริษัทจะถือหุ้นในสัดส่วนร้อยละ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49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ของทุนจดทะเบียน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คิดเป็นเงินลงทุน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9</w:t>
      </w:r>
      <w:r w:rsidRPr="006A7F60">
        <w:rPr>
          <w:rFonts w:ascii="Angsana New" w:hAnsi="Angsana New"/>
          <w:sz w:val="28"/>
          <w:szCs w:val="28"/>
          <w:cs/>
          <w:lang w:val="th-TH"/>
        </w:rPr>
        <w:t>,</w:t>
      </w:r>
      <w:r>
        <w:rPr>
          <w:rFonts w:ascii="Angsana New" w:hAnsi="Angsana New"/>
          <w:sz w:val="28"/>
          <w:szCs w:val="28"/>
        </w:rPr>
        <w:t>800</w:t>
      </w:r>
      <w:r w:rsidRPr="006A7F60">
        <w:rPr>
          <w:rFonts w:ascii="Angsana New" w:hAnsi="Angsana New"/>
          <w:sz w:val="28"/>
          <w:szCs w:val="28"/>
          <w:cs/>
          <w:lang w:val="th-TH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บาท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เพื่อร่วมกันวิจัยและพัฒนาผลิตภัณฑ์จากกัญชง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06F89DF1" w14:textId="77777777" w:rsidR="00C0626A" w:rsidRPr="006A7F60" w:rsidRDefault="00C0626A" w:rsidP="00C0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  <w:r w:rsidRPr="006A7F60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ตุลาคม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ได้มีการดำเนินการจดทะเบียนจัดตั้ง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สุวรรณ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ไบโอ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ฟาร์ม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Pr="006A7F60">
        <w:rPr>
          <w:rFonts w:ascii="Angsana New" w:hAnsi="Angsana New" w:hint="eastAsia"/>
          <w:sz w:val="28"/>
          <w:szCs w:val="28"/>
          <w:cs/>
          <w:lang w:val="th-TH"/>
        </w:rPr>
        <w:t>”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และเรียกชำระค่าหุ้นทั้งจำนวน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26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ตุลาคม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บริษัทจ่ายชำระเงินลงทุนจำนวน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cs/>
          <w:lang w:val="th-TH"/>
        </w:rPr>
        <w:br/>
      </w:r>
      <w:r>
        <w:rPr>
          <w:rFonts w:ascii="Angsana New" w:hAnsi="Angsana New"/>
          <w:sz w:val="28"/>
          <w:szCs w:val="28"/>
        </w:rPr>
        <w:t>5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ล้านบาท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ส่วนที่เหลือจำนวน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>4.8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ล้านบาท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บริษัทบันทึกบัญชีเป็น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เจ้าหนี้ค่าหุ้น</w:t>
      </w:r>
      <w:r w:rsidRPr="006A7F60">
        <w:rPr>
          <w:rFonts w:ascii="Angsana New" w:hAnsi="Angsana New"/>
          <w:sz w:val="28"/>
          <w:szCs w:val="28"/>
          <w:cs/>
          <w:lang w:val="th-TH"/>
        </w:rPr>
        <w:t xml:space="preserve">” </w:t>
      </w:r>
      <w:r w:rsidRPr="006A7F60">
        <w:rPr>
          <w:rFonts w:ascii="Angsana New" w:hAnsi="Angsana New" w:hint="cs"/>
          <w:sz w:val="28"/>
          <w:szCs w:val="28"/>
          <w:cs/>
          <w:lang w:val="th-TH"/>
        </w:rPr>
        <w:t>ในงบแสดงฐานะการเงิน</w:t>
      </w:r>
    </w:p>
    <w:p w14:paraId="034F904E" w14:textId="42EFDAF5" w:rsidR="006A7F60" w:rsidRDefault="006A7F60" w:rsidP="006A7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06AFBCDA" w14:textId="3A0E99F3" w:rsidR="006A7F60" w:rsidRDefault="006A7F60" w:rsidP="006A7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D34D824" w14:textId="77777777" w:rsidR="006E3BA4" w:rsidRDefault="006E3BA4" w:rsidP="0097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DB50BBD" w14:textId="73A8DE59" w:rsidR="00125E7D" w:rsidRPr="00A5247A" w:rsidRDefault="00B0164D" w:rsidP="009722B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เงินลงทุนในบริษัทย่อย</w:t>
      </w:r>
      <w:r w:rsidR="00126526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- สุทธ</w:t>
      </w:r>
      <w:r w:rsidR="00DA6826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ิ</w:t>
      </w:r>
    </w:p>
    <w:p w14:paraId="1B123F27" w14:textId="4B49E2A9" w:rsidR="00B0164D" w:rsidRPr="00A5247A" w:rsidRDefault="00B0164D" w:rsidP="00C70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เงินลงทุนในบริษัทย่อย ณ วันที่ </w:t>
      </w:r>
      <w:r w:rsidR="00DF6D52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DF6D52"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DF6D52" w:rsidRPr="00A5247A">
        <w:rPr>
          <w:rFonts w:ascii="Angsana New" w:hAnsi="Angsana New"/>
          <w:sz w:val="28"/>
          <w:szCs w:val="28"/>
        </w:rPr>
        <w:t>256</w:t>
      </w:r>
      <w:r w:rsidR="00A7625A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มีดังนี้</w:t>
      </w:r>
    </w:p>
    <w:tbl>
      <w:tblPr>
        <w:tblpPr w:leftFromText="181" w:rightFromText="181" w:vertAnchor="text" w:horzAnchor="margin" w:tblpX="285" w:tblpY="1"/>
        <w:tblW w:w="15008" w:type="dxa"/>
        <w:tblLayout w:type="fixed"/>
        <w:tblLook w:val="01E0" w:firstRow="1" w:lastRow="1" w:firstColumn="1" w:lastColumn="1" w:noHBand="0" w:noVBand="0"/>
      </w:tblPr>
      <w:tblGrid>
        <w:gridCol w:w="3119"/>
        <w:gridCol w:w="825"/>
        <w:gridCol w:w="275"/>
        <w:gridCol w:w="826"/>
        <w:gridCol w:w="274"/>
        <w:gridCol w:w="961"/>
        <w:gridCol w:w="274"/>
        <w:gridCol w:w="964"/>
        <w:gridCol w:w="274"/>
        <w:gridCol w:w="962"/>
        <w:gridCol w:w="274"/>
        <w:gridCol w:w="963"/>
        <w:gridCol w:w="275"/>
        <w:gridCol w:w="961"/>
        <w:gridCol w:w="275"/>
        <w:gridCol w:w="963"/>
        <w:gridCol w:w="275"/>
        <w:gridCol w:w="987"/>
        <w:gridCol w:w="243"/>
        <w:gridCol w:w="1023"/>
        <w:gridCol w:w="15"/>
      </w:tblGrid>
      <w:tr w:rsidR="00B0164D" w:rsidRPr="00A5247A" w14:paraId="03C7B14B" w14:textId="77777777" w:rsidTr="006A7F60">
        <w:trPr>
          <w:trHeight w:hRule="exact" w:val="369"/>
        </w:trPr>
        <w:tc>
          <w:tcPr>
            <w:tcW w:w="3119" w:type="dxa"/>
            <w:shd w:val="clear" w:color="auto" w:fill="auto"/>
          </w:tcPr>
          <w:p w14:paraId="11D6D156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79297EFF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47F9E3AA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8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589FC14E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0164D" w:rsidRPr="00A5247A" w14:paraId="377CEDE8" w14:textId="77777777" w:rsidTr="006A7F60">
        <w:trPr>
          <w:trHeight w:hRule="exact" w:val="369"/>
        </w:trPr>
        <w:tc>
          <w:tcPr>
            <w:tcW w:w="3119" w:type="dxa"/>
            <w:shd w:val="clear" w:color="auto" w:fill="auto"/>
          </w:tcPr>
          <w:p w14:paraId="1EE94990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76B7DF71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0703F2DB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8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3D887853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7F7" w:rsidRPr="00A5247A" w14:paraId="5D62B0DD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4EBFAA62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29F847EC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74" w:type="dxa"/>
            <w:shd w:val="clear" w:color="auto" w:fill="auto"/>
          </w:tcPr>
          <w:p w14:paraId="34EBE5CD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C4BC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4348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17CD29C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14:paraId="3CA88005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27440607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</w:tcPr>
          <w:p w14:paraId="77A7F595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01855A6E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</w:tcPr>
          <w:p w14:paraId="73EAE6D4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15A64E0D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</w:tcPr>
          <w:p w14:paraId="280D117B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45D79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77F7" w:rsidRPr="00A5247A" w14:paraId="4D474AD9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2E27FA2F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5A621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เจ้าของ (ร้อยละ)</w:t>
            </w:r>
          </w:p>
        </w:tc>
        <w:tc>
          <w:tcPr>
            <w:tcW w:w="274" w:type="dxa"/>
            <w:shd w:val="clear" w:color="auto" w:fill="auto"/>
          </w:tcPr>
          <w:p w14:paraId="29B31DA6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4517" w14:textId="77777777" w:rsidR="00B0164D" w:rsidRPr="00A5247A" w:rsidDel="00685444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EB870C1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A5714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5" w:type="dxa"/>
            <w:shd w:val="clear" w:color="auto" w:fill="auto"/>
          </w:tcPr>
          <w:p w14:paraId="117B9899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9E2A6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5" w:type="dxa"/>
            <w:shd w:val="clear" w:color="auto" w:fill="auto"/>
          </w:tcPr>
          <w:p w14:paraId="2398D592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5FEA8" w14:textId="2A621E9C" w:rsidR="00B0164D" w:rsidRPr="00A5247A" w:rsidDel="00685444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1B3E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  <w:r w:rsidR="001B3E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077F7" w:rsidRPr="00A5247A" w14:paraId="3893CD68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27AFC79F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D89DFE0" w14:textId="0C98868B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D5E684B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39D3EFDF" w14:textId="6F3A193E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12A603B3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05E89AA9" w14:textId="6841CCD4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781F473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F8BBC50" w14:textId="456E801D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0EC42F6B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75BD3FF" w14:textId="3D5E5242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38E092FD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A73B3FA" w14:textId="453C046F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63CC3CE8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D498E3D" w14:textId="4F4F2E8A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79E27A98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0862184" w14:textId="74C49DB6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34C08804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592ECABC" w14:textId="7F8AC898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732465FF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669EC1C" w14:textId="485C75DA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077F7" w:rsidRPr="00A5247A" w14:paraId="3C5E9261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193BE374" w14:textId="77777777" w:rsidR="00B0164D" w:rsidRPr="00A5247A" w:rsidRDefault="00B0164D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991965C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</w:tcPr>
          <w:p w14:paraId="51420A42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D9060B6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6DB250B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30290BD0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  <w:shd w:val="clear" w:color="auto" w:fill="auto"/>
          </w:tcPr>
          <w:p w14:paraId="31B6E4DC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50768B89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ED3E8C6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295E43F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B622984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5FDF849E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1CEF8F2C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2D54426F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14855FB0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5BB4A1BA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3BAD3EA7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0495D98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9984A4A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0266C9F6" w14:textId="77777777" w:rsidR="00B0164D" w:rsidRPr="00A5247A" w:rsidRDefault="00B0164D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077F7" w:rsidRPr="00A5247A" w14:paraId="4CEB4F50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13225F21" w14:textId="718DA6A0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 บีเอส มายโค ไบโอเทค จำกัด</w:t>
            </w:r>
            <w:r w:rsidR="00D0350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825" w:type="dxa"/>
            <w:shd w:val="clear" w:color="auto" w:fill="auto"/>
          </w:tcPr>
          <w:p w14:paraId="28A8210C" w14:textId="0B3B34DB" w:rsidR="00A7625A" w:rsidRPr="002D5878" w:rsidRDefault="002D5878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58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5089BB4" w14:textId="77777777" w:rsidR="00A7625A" w:rsidRPr="00A5247A" w:rsidRDefault="00A7625A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464A3A22" w14:textId="4F51639B" w:rsidR="00A7625A" w:rsidRPr="00A5247A" w:rsidRDefault="00A7625A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87.22</w:t>
            </w:r>
          </w:p>
        </w:tc>
        <w:tc>
          <w:tcPr>
            <w:tcW w:w="274" w:type="dxa"/>
            <w:shd w:val="clear" w:color="auto" w:fill="auto"/>
          </w:tcPr>
          <w:p w14:paraId="28A4F9DA" w14:textId="77777777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C11EF51" w14:textId="143D9985" w:rsidR="00A7625A" w:rsidRPr="00A5247A" w:rsidRDefault="007E3FB4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716EF70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05EC5C94" w14:textId="42807028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72,000</w:t>
            </w:r>
          </w:p>
        </w:tc>
        <w:tc>
          <w:tcPr>
            <w:tcW w:w="274" w:type="dxa"/>
            <w:shd w:val="clear" w:color="auto" w:fill="auto"/>
          </w:tcPr>
          <w:p w14:paraId="57A858C7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7062C147" w14:textId="2267B6CB" w:rsidR="00A7625A" w:rsidRPr="00A5247A" w:rsidRDefault="00C00AA7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79DABB8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16D16D1D" w14:textId="027B608F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57,799</w:t>
            </w:r>
          </w:p>
        </w:tc>
        <w:tc>
          <w:tcPr>
            <w:tcW w:w="275" w:type="dxa"/>
            <w:shd w:val="clear" w:color="auto" w:fill="auto"/>
          </w:tcPr>
          <w:p w14:paraId="7B53BF02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6D3A8E2" w14:textId="7FDC6155" w:rsidR="00A7625A" w:rsidRPr="00A5247A" w:rsidRDefault="00C00AA7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102DB5E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35A662E4" w14:textId="1A089F9B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56)</w:t>
            </w:r>
          </w:p>
        </w:tc>
        <w:tc>
          <w:tcPr>
            <w:tcW w:w="275" w:type="dxa"/>
            <w:shd w:val="clear" w:color="auto" w:fill="auto"/>
          </w:tcPr>
          <w:p w14:paraId="4B2C9214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07ECED86" w14:textId="448F070B" w:rsidR="00A7625A" w:rsidRPr="00A5247A" w:rsidRDefault="00C00AA7" w:rsidP="006A7F6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760E282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ADE4AE0" w14:textId="00119211" w:rsidR="00A7625A" w:rsidRPr="00A5247A" w:rsidRDefault="00F74394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,3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077F7" w:rsidRPr="00A5247A" w14:paraId="58DD85B3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7A4E8507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825" w:type="dxa"/>
            <w:shd w:val="clear" w:color="auto" w:fill="auto"/>
          </w:tcPr>
          <w:p w14:paraId="31525CFF" w14:textId="2BED7016" w:rsidR="00A7625A" w:rsidRPr="002D5878" w:rsidRDefault="00A76B48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2D5878" w:rsidRPr="002D587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5" w:type="dxa"/>
            <w:shd w:val="clear" w:color="auto" w:fill="auto"/>
          </w:tcPr>
          <w:p w14:paraId="3FC67B6D" w14:textId="77777777" w:rsidR="00A7625A" w:rsidRPr="00A5247A" w:rsidRDefault="00A7625A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3C79E7CE" w14:textId="287F9341" w:rsidR="00A7625A" w:rsidRPr="00A5247A" w:rsidRDefault="00A7625A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99.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2BBE9032" w14:textId="77777777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8AE9725" w14:textId="39EF07D3" w:rsidR="00A7625A" w:rsidRPr="00A5247A" w:rsidRDefault="00C00AA7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274" w:type="dxa"/>
            <w:shd w:val="clear" w:color="auto" w:fill="auto"/>
          </w:tcPr>
          <w:p w14:paraId="6CE93D22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ADB2142" w14:textId="314C4EBE" w:rsidR="00A7625A" w:rsidRPr="00A5247A" w:rsidRDefault="00F74394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4" w:type="dxa"/>
            <w:shd w:val="clear" w:color="auto" w:fill="auto"/>
          </w:tcPr>
          <w:p w14:paraId="5397CDFF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01C6947F" w14:textId="1D5F9691" w:rsidR="00A7625A" w:rsidRPr="00A5247A" w:rsidRDefault="00C00AA7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119,300</w:t>
            </w:r>
          </w:p>
        </w:tc>
        <w:tc>
          <w:tcPr>
            <w:tcW w:w="274" w:type="dxa"/>
            <w:shd w:val="clear" w:color="auto" w:fill="auto"/>
          </w:tcPr>
          <w:p w14:paraId="3A3B6BFB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14AA5D98" w14:textId="6961C758" w:rsidR="00A7625A" w:rsidRPr="00A5247A" w:rsidRDefault="00F74394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275" w:type="dxa"/>
            <w:shd w:val="clear" w:color="auto" w:fill="auto"/>
          </w:tcPr>
          <w:p w14:paraId="66D55FCA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2C8C4D7" w14:textId="771FFE48" w:rsidR="00A7625A" w:rsidRPr="00A5247A" w:rsidRDefault="00C00AA7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B343AA2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6DBA1A1D" w14:textId="5BDEEC28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788AC65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14A5ADB" w14:textId="40C00D12" w:rsidR="00A7625A" w:rsidRPr="00A5247A" w:rsidRDefault="00C00AA7" w:rsidP="006A7F60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119,300</w:t>
            </w:r>
          </w:p>
        </w:tc>
        <w:tc>
          <w:tcPr>
            <w:tcW w:w="243" w:type="dxa"/>
            <w:shd w:val="clear" w:color="auto" w:fill="auto"/>
          </w:tcPr>
          <w:p w14:paraId="4C8C7E4A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4D5CB1A" w14:textId="5E6A1531" w:rsidR="00A7625A" w:rsidRPr="00A5247A" w:rsidRDefault="00F74394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7625A" w:rsidRPr="00A5247A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2077F7" w:rsidRPr="00A5247A" w14:paraId="05B6B634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455F1B63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825" w:type="dxa"/>
            <w:shd w:val="clear" w:color="auto" w:fill="auto"/>
          </w:tcPr>
          <w:p w14:paraId="6CAA8C5D" w14:textId="3F2E7E92" w:rsidR="00A7625A" w:rsidRPr="002D5878" w:rsidRDefault="00A76B48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</w:t>
            </w:r>
            <w:r w:rsidR="002D5878" w:rsidRPr="002D587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5" w:type="dxa"/>
            <w:shd w:val="clear" w:color="auto" w:fill="auto"/>
          </w:tcPr>
          <w:p w14:paraId="65D7BF19" w14:textId="77777777" w:rsidR="00A7625A" w:rsidRPr="00A5247A" w:rsidRDefault="00A7625A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20CB10E7" w14:textId="230BCEE2" w:rsidR="00A7625A" w:rsidRPr="00A5247A" w:rsidRDefault="00A7625A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55.00</w:t>
            </w:r>
          </w:p>
        </w:tc>
        <w:tc>
          <w:tcPr>
            <w:tcW w:w="274" w:type="dxa"/>
            <w:shd w:val="clear" w:color="auto" w:fill="auto"/>
          </w:tcPr>
          <w:p w14:paraId="29543A32" w14:textId="77777777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F49668F" w14:textId="60222AFD" w:rsidR="00A7625A" w:rsidRPr="00A5247A" w:rsidRDefault="00C00AA7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4" w:type="dxa"/>
            <w:shd w:val="clear" w:color="auto" w:fill="auto"/>
          </w:tcPr>
          <w:p w14:paraId="5DF03FFC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64D37DB0" w14:textId="0F73C86D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4" w:type="dxa"/>
            <w:shd w:val="clear" w:color="auto" w:fill="auto"/>
          </w:tcPr>
          <w:p w14:paraId="2089AC4B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5CA38D8A" w14:textId="4CC94A66" w:rsidR="00A7625A" w:rsidRPr="00A5247A" w:rsidRDefault="00C00AA7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  <w:tc>
          <w:tcPr>
            <w:tcW w:w="274" w:type="dxa"/>
            <w:shd w:val="clear" w:color="auto" w:fill="auto"/>
          </w:tcPr>
          <w:p w14:paraId="0979CE3D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20E9AB3E" w14:textId="56BED2CE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  <w:tc>
          <w:tcPr>
            <w:tcW w:w="275" w:type="dxa"/>
            <w:shd w:val="clear" w:color="auto" w:fill="auto"/>
          </w:tcPr>
          <w:p w14:paraId="3F5B1C07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54EFC5B" w14:textId="61381228" w:rsidR="00A7625A" w:rsidRPr="00A5247A" w:rsidRDefault="00C00AA7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233F14B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7DBCB9F6" w14:textId="06BFB844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C370BE7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6D0685E" w14:textId="12F010A5" w:rsidR="00A7625A" w:rsidRPr="00A5247A" w:rsidRDefault="00C00AA7" w:rsidP="006A7F60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2,750</w:t>
            </w:r>
          </w:p>
        </w:tc>
        <w:tc>
          <w:tcPr>
            <w:tcW w:w="243" w:type="dxa"/>
            <w:shd w:val="clear" w:color="auto" w:fill="auto"/>
          </w:tcPr>
          <w:p w14:paraId="3440DAFB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371D9A56" w14:textId="4557BB64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</w:tr>
      <w:tr w:rsidR="002077F7" w:rsidRPr="00A5247A" w14:paraId="10A9A4A3" w14:textId="77777777" w:rsidTr="006A7F60">
        <w:trPr>
          <w:gridAfter w:val="1"/>
          <w:wAfter w:w="15" w:type="dxa"/>
          <w:trHeight w:hRule="exact" w:val="749"/>
        </w:trPr>
        <w:tc>
          <w:tcPr>
            <w:tcW w:w="3119" w:type="dxa"/>
            <w:shd w:val="clear" w:color="auto" w:fill="auto"/>
          </w:tcPr>
          <w:p w14:paraId="2A7AB442" w14:textId="0C704643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บริษัท เอ.พี.ดับเบิลยู.</w:t>
            </w:r>
            <w:r w:rsidR="002077F7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77F7" w:rsidRPr="00A524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</w:t>
            </w:r>
            <w:r w:rsidR="002077F7"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77F7" w:rsidRPr="00A5247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25" w:type="dxa"/>
            <w:shd w:val="clear" w:color="auto" w:fill="auto"/>
          </w:tcPr>
          <w:p w14:paraId="0DE66237" w14:textId="77777777" w:rsidR="00C00AA7" w:rsidRDefault="00C00AA7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0622244" w14:textId="62E91032" w:rsidR="002544C3" w:rsidRPr="002D5878" w:rsidRDefault="00A76B48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  <w:r w:rsidR="007E3FB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="000E6338" w:rsidRPr="000E633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5" w:type="dxa"/>
            <w:shd w:val="clear" w:color="auto" w:fill="auto"/>
          </w:tcPr>
          <w:p w14:paraId="0FC95FD3" w14:textId="77777777" w:rsidR="002544C3" w:rsidRPr="00A5247A" w:rsidRDefault="002544C3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3C522472" w14:textId="77777777" w:rsidR="002544C3" w:rsidRPr="00A5247A" w:rsidRDefault="002544C3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6DE251" w14:textId="364D0CB2" w:rsidR="00126526" w:rsidRPr="00A5247A" w:rsidRDefault="00126526" w:rsidP="006A7F6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1900DE7" w14:textId="77777777" w:rsidR="002544C3" w:rsidRPr="00A5247A" w:rsidRDefault="002544C3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F0DB09C" w14:textId="77777777" w:rsidR="002544C3" w:rsidRDefault="002544C3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720D8B" w14:textId="1D05CEC1" w:rsidR="00C00AA7" w:rsidRPr="00A5247A" w:rsidRDefault="00AB08B6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4" w:type="dxa"/>
            <w:shd w:val="clear" w:color="auto" w:fill="auto"/>
          </w:tcPr>
          <w:p w14:paraId="487E50EF" w14:textId="77777777" w:rsidR="002544C3" w:rsidRPr="00A5247A" w:rsidRDefault="002544C3" w:rsidP="006A7F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8EBD1B1" w14:textId="77777777" w:rsidR="00126526" w:rsidRPr="00A5247A" w:rsidRDefault="00126526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F3B216" w14:textId="5A6FC6D8" w:rsidR="00126526" w:rsidRPr="00A5247A" w:rsidRDefault="00C702DD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003BC47" w14:textId="77777777" w:rsidR="002544C3" w:rsidRPr="00A5247A" w:rsidRDefault="002544C3" w:rsidP="006A7F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0CE622B2" w14:textId="77777777" w:rsidR="002544C3" w:rsidRDefault="002544C3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5AB1CD" w14:textId="3D903E17" w:rsidR="00AB08B6" w:rsidRPr="00A5247A" w:rsidRDefault="009E2698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  <w:tc>
          <w:tcPr>
            <w:tcW w:w="274" w:type="dxa"/>
            <w:shd w:val="clear" w:color="auto" w:fill="auto"/>
          </w:tcPr>
          <w:p w14:paraId="046406A7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0825D945" w14:textId="77777777" w:rsidR="00126526" w:rsidRPr="00A5247A" w:rsidRDefault="0012652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5FEDD7" w14:textId="2F0CF2F3" w:rsidR="00126526" w:rsidRPr="00A5247A" w:rsidRDefault="0012652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7341B49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03CD25C" w14:textId="77777777" w:rsidR="002544C3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07929E" w14:textId="385EC267" w:rsidR="00AB08B6" w:rsidRPr="00A5247A" w:rsidRDefault="00AB08B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E907BBD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6D2E2245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7E7A7F3" w14:textId="1DE594B9" w:rsidR="00126526" w:rsidRPr="00A5247A" w:rsidRDefault="0012652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D22E825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1C2FC269" w14:textId="77777777" w:rsidR="002544C3" w:rsidRDefault="002544C3" w:rsidP="006A7F60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6F30CF98" w14:textId="62E73FCB" w:rsidR="00AB08B6" w:rsidRPr="00A5247A" w:rsidRDefault="009E2698" w:rsidP="006A7F60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  <w:tc>
          <w:tcPr>
            <w:tcW w:w="243" w:type="dxa"/>
            <w:shd w:val="clear" w:color="auto" w:fill="auto"/>
          </w:tcPr>
          <w:p w14:paraId="3E98F9AC" w14:textId="77777777" w:rsidR="002544C3" w:rsidRPr="00A5247A" w:rsidRDefault="002544C3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5FC1D472" w14:textId="77777777" w:rsidR="002544C3" w:rsidRPr="00A5247A" w:rsidRDefault="002544C3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AF1447" w14:textId="2A00107A" w:rsidR="00126526" w:rsidRPr="00A5247A" w:rsidRDefault="0012652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077F7" w:rsidRPr="00A5247A" w14:paraId="1D82CB81" w14:textId="77777777" w:rsidTr="006A7F60">
        <w:trPr>
          <w:gridAfter w:val="1"/>
          <w:wAfter w:w="15" w:type="dxa"/>
          <w:trHeight w:hRule="exact" w:val="369"/>
        </w:trPr>
        <w:tc>
          <w:tcPr>
            <w:tcW w:w="3119" w:type="dxa"/>
            <w:shd w:val="clear" w:color="auto" w:fill="auto"/>
          </w:tcPr>
          <w:p w14:paraId="4D789E04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5" w:type="dxa"/>
            <w:shd w:val="clear" w:color="auto" w:fill="auto"/>
          </w:tcPr>
          <w:p w14:paraId="2752D0FA" w14:textId="77777777" w:rsidR="00A7625A" w:rsidRPr="002D5878" w:rsidRDefault="00A7625A" w:rsidP="006A7F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2F27D246" w14:textId="77777777" w:rsidR="00A7625A" w:rsidRPr="00A5247A" w:rsidRDefault="00A7625A" w:rsidP="006A7F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25BA9DE6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03484B90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877FF9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44530D3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D6EF66C" w14:textId="77777777" w:rsidR="00A7625A" w:rsidRPr="00A5247A" w:rsidRDefault="00A7625A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4F04774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0C26" w14:textId="441513DE" w:rsidR="00A7625A" w:rsidRPr="00A5247A" w:rsidRDefault="009E2698" w:rsidP="006A7F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504,550</w:t>
            </w:r>
          </w:p>
        </w:tc>
        <w:tc>
          <w:tcPr>
            <w:tcW w:w="274" w:type="dxa"/>
            <w:shd w:val="clear" w:color="auto" w:fill="auto"/>
          </w:tcPr>
          <w:p w14:paraId="70C8F3EE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2E167" w14:textId="753ABC23" w:rsidR="00A7625A" w:rsidRPr="00A5247A" w:rsidRDefault="00F74394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11F91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79,8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311F91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5" w:type="dxa"/>
            <w:shd w:val="clear" w:color="auto" w:fill="auto"/>
          </w:tcPr>
          <w:p w14:paraId="68CE14A4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ACAD1" w14:textId="62CD47A2" w:rsidR="00A7625A" w:rsidRPr="00A5247A" w:rsidRDefault="00AB08B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4439BB3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11D3" w14:textId="517B304A" w:rsidR="00A7625A" w:rsidRPr="00A5247A" w:rsidRDefault="001D7852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56)</w:t>
            </w:r>
          </w:p>
        </w:tc>
        <w:tc>
          <w:tcPr>
            <w:tcW w:w="275" w:type="dxa"/>
            <w:shd w:val="clear" w:color="auto" w:fill="auto"/>
          </w:tcPr>
          <w:p w14:paraId="26ED7F6E" w14:textId="77777777" w:rsidR="00A7625A" w:rsidRPr="00A5247A" w:rsidRDefault="00A7625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E6626" w14:textId="295474C2" w:rsidR="00A7625A" w:rsidRPr="00A5247A" w:rsidRDefault="009E2698" w:rsidP="006A7F6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504,550</w:t>
            </w:r>
          </w:p>
        </w:tc>
        <w:tc>
          <w:tcPr>
            <w:tcW w:w="243" w:type="dxa"/>
            <w:shd w:val="clear" w:color="auto" w:fill="auto"/>
          </w:tcPr>
          <w:p w14:paraId="74E16258" w14:textId="77777777" w:rsidR="00A7625A" w:rsidRPr="00A5247A" w:rsidRDefault="00A7625A" w:rsidP="006A7F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6C010" w14:textId="25C7CF77" w:rsidR="00A7625A" w:rsidRPr="00A5247A" w:rsidRDefault="00F74394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625A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66,393</w:t>
            </w:r>
          </w:p>
        </w:tc>
      </w:tr>
    </w:tbl>
    <w:p w14:paraId="09FF3520" w14:textId="0AD75E67" w:rsidR="00013002" w:rsidRPr="00C702DD" w:rsidRDefault="00D03500" w:rsidP="001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7E3FB4">
        <w:rPr>
          <w:rFonts w:ascii="Angsana New" w:hAnsi="Angsana New" w:hint="cs"/>
          <w:sz w:val="28"/>
          <w:szCs w:val="28"/>
          <w:cs/>
          <w:lang w:val="th-TH"/>
        </w:rPr>
        <w:t>*สิ้นสุดความสัมพันธ์</w:t>
      </w:r>
      <w:r w:rsidR="007E3FB4" w:rsidRPr="007E3FB4">
        <w:rPr>
          <w:rFonts w:ascii="Angsana New" w:hAnsi="Angsana New" w:hint="cs"/>
          <w:sz w:val="28"/>
          <w:szCs w:val="28"/>
          <w:cs/>
          <w:lang w:val="th-TH"/>
        </w:rPr>
        <w:t>วันที่</w:t>
      </w:r>
      <w:r w:rsidR="00C702DD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C702DD">
        <w:rPr>
          <w:rFonts w:ascii="Angsana New" w:hAnsi="Angsana New"/>
          <w:sz w:val="28"/>
          <w:szCs w:val="28"/>
        </w:rPr>
        <w:t>28</w:t>
      </w:r>
      <w:r w:rsidR="007E3FB4" w:rsidRPr="007E3FB4">
        <w:rPr>
          <w:rFonts w:ascii="Angsana New" w:hAnsi="Angsana New" w:hint="cs"/>
          <w:sz w:val="28"/>
          <w:szCs w:val="28"/>
          <w:cs/>
          <w:lang w:val="th-TH"/>
        </w:rPr>
        <w:t xml:space="preserve"> ธันวาคม </w:t>
      </w:r>
      <w:r w:rsidR="00C702DD">
        <w:rPr>
          <w:rFonts w:ascii="Angsana New" w:hAnsi="Angsana New"/>
          <w:sz w:val="28"/>
          <w:szCs w:val="28"/>
        </w:rPr>
        <w:t>2564</w:t>
      </w:r>
      <w:r w:rsidR="00636B98">
        <w:rPr>
          <w:rFonts w:ascii="Angsana New" w:hAnsi="Angsana New"/>
          <w:sz w:val="28"/>
          <w:szCs w:val="28"/>
        </w:rPr>
        <w:t xml:space="preserve"> </w:t>
      </w:r>
      <w:r w:rsidR="00636B98">
        <w:rPr>
          <w:rFonts w:ascii="Angsana New" w:hAnsi="Angsana New" w:hint="cs"/>
          <w:sz w:val="28"/>
          <w:szCs w:val="28"/>
          <w:cs/>
        </w:rPr>
        <w:t>เนื่องจากการขายบริษัท</w:t>
      </w:r>
    </w:p>
    <w:p w14:paraId="4EA9E1E7" w14:textId="664C3E1F" w:rsidR="006A7F60" w:rsidRPr="006A7F60" w:rsidRDefault="006A7F60" w:rsidP="001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15F817FC" w14:textId="77777777" w:rsidR="006A7F60" w:rsidRDefault="006A7F60" w:rsidP="001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highlight w:val="yellow"/>
          <w:cs/>
          <w:lang w:val="th-TH"/>
        </w:rPr>
      </w:pPr>
    </w:p>
    <w:p w14:paraId="5200E139" w14:textId="59A78185" w:rsidR="00D03500" w:rsidRPr="00A5247A" w:rsidRDefault="00D03500" w:rsidP="001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highlight w:val="yellow"/>
          <w:cs/>
          <w:lang w:val="th-TH"/>
        </w:rPr>
        <w:sectPr w:rsidR="00D03500" w:rsidRPr="00A5247A" w:rsidSect="006127C8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680" w:bottom="576" w:left="1152" w:header="1134" w:footer="567" w:gutter="0"/>
          <w:cols w:space="708"/>
          <w:docGrid w:linePitch="360"/>
        </w:sectPr>
      </w:pPr>
    </w:p>
    <w:p w14:paraId="05531FB4" w14:textId="1D767633" w:rsidR="002405C7" w:rsidRPr="007D5603" w:rsidRDefault="002405C7" w:rsidP="00972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u w:val="single"/>
          <w:lang w:val="th-TH"/>
        </w:rPr>
      </w:pPr>
      <w:r w:rsidRPr="007D5603">
        <w:rPr>
          <w:rFonts w:ascii="Angsana New" w:hAnsi="Angsana New" w:hint="cs"/>
          <w:b/>
          <w:bCs/>
          <w:sz w:val="28"/>
          <w:szCs w:val="28"/>
          <w:u w:val="single"/>
          <w:cs/>
          <w:lang w:val="th-TH"/>
        </w:rPr>
        <w:t>การซื้อเงินลงทุน</w:t>
      </w:r>
    </w:p>
    <w:p w14:paraId="32E454B8" w14:textId="05669907" w:rsidR="002405C7" w:rsidRPr="002405C7" w:rsidRDefault="002405C7" w:rsidP="002405C7">
      <w:pPr>
        <w:pStyle w:val="a0"/>
        <w:tabs>
          <w:tab w:val="left" w:pos="426"/>
        </w:tabs>
        <w:spacing w:before="120" w:after="120"/>
        <w:ind w:left="426" w:right="4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ตามมติที่ประชุมวิสามัญผู้ถือหุ้น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ครั้งที่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1/2564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27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ตุลาคม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มีมติอนุมัติการเข้าทำรายการได้มาซึ่งสินทรัพย์ของบริษัท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.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โดยบริษัทจะเข้าทำรายการรับโอนหุ้นสามัญของ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1,300,000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หุ้น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คิดเป็นสัดส่วนร้อยละ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ของจำนวนหุ้นที่ออกและชำระแล้วทั้งหมด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มูลค่าที่ตราไว้หุ้นละ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โดยเป็นทุนที่ชำระแล้ว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130,000,000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จากบริษัท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แปซิฟิกโกลบอล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ภายใต้กระบวนการโอนกิจการทั้งหมด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(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Entire Business Transfer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หรือ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EBT)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โดยบริษัทจะซื้อและรับโอนกิจการทั้งหมดจาก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แปซิฟิกโกลบอล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ซึ่งหมายถึง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ทรัพย์สิน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หนี้สิน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สิทธิ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หน้าที่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และความรับผิดชอบทั้งหมดของบริษัท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แปซิฟิกโกลบอล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ณ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วันโอนกิจการ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ดังนั้น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ณ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วันโอนกิจการ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บริษัทจะรับโอนมาซึ่งหุ้นสามัญของ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มูลค่ารวมทั้งสิ้น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382,500,000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บริษัทจะชำระค่าตอบแทนสำหรับธุรกรรมการรับโอนกิจการทั้งหมดให้กับ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แปซิฟิกโกลบอล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ด้วยหุ้นสามัญเพิ่มทุนที่ออกใหม่ของบริษัท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450,000,000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หุ้น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มูลค่าที่ตราไว้หุ้นละ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0.25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คิดเป็นสัดส่วนร้อยละ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33.59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ของจำนวนหุ้นที่ออกและชำระแล้วทั้งหมดของบริษัท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ภายหลังการเพิ่มทุน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โดยกำหนดราคาเสนอขายหุ้นสามัญเพิ่มทุนที่ออกใหม่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ราคาหุ้นละ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0.85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คิดเป็นมูลค่ารวมทั้งสิ้น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382,500,000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โดยเสนอขายแบบเฉพาะเจาะจงให้แก่บุคคลในวงจำกัด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(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Private Placement)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ให้แก่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แปซิฟิกโกลบอล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เพื่อเป็นค่าตอบแทนแทนการชำระค่าตอบแทนด้วยเงินสด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6C7410F1" w14:textId="412AF254" w:rsidR="00141124" w:rsidRDefault="002405C7" w:rsidP="002405C7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426" w:right="43" w:hanging="28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405C7">
        <w:rPr>
          <w:rFonts w:ascii="Angsana New" w:hAnsi="Angsana New" w:cs="Angsana New"/>
          <w:sz w:val="28"/>
          <w:szCs w:val="28"/>
          <w:lang w:val="en-US"/>
        </w:rPr>
        <w:tab/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บริษัทลงนามในสัญญารับโอนกิจการทั้งหมดเมื่อวันที่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28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ตุลาคม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และรับโอนหุ้นสามัญทั้งหมดของบริษัท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11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ทำให้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บริษัทได้มาซึ่งอำนาจควบคุมในบริษัท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ดังนั้น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เอ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พี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ดับเบิลยู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อินเตอร์เนชั่นแนล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จึงเป็นบริษัทย่อยของกลุ่มกิจการ</w:t>
      </w:r>
      <w:r w:rsidR="00983433" w:rsidRPr="00A5247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83433" w:rsidRPr="00A5247A"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279F5A5B" w14:textId="42F15818" w:rsidR="002405C7" w:rsidRPr="00D55DE1" w:rsidRDefault="002405C7" w:rsidP="002405C7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 w:hanging="283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  <w:lang w:val="en-US"/>
        </w:rPr>
      </w:pPr>
      <w:r w:rsidRPr="00D55DE1">
        <w:rPr>
          <w:rFonts w:ascii="Angsana New" w:hAnsi="Angsana New" w:cs="Angsana New" w:hint="cs"/>
          <w:b/>
          <w:bCs/>
          <w:sz w:val="28"/>
          <w:szCs w:val="28"/>
          <w:u w:val="single"/>
          <w:cs/>
          <w:lang w:val="en-US"/>
        </w:rPr>
        <w:t>การจำหน่ายเงินลงทุน</w:t>
      </w:r>
    </w:p>
    <w:p w14:paraId="19401FF4" w14:textId="6A21450E" w:rsidR="002405C7" w:rsidRPr="002405C7" w:rsidRDefault="002405C7" w:rsidP="002405C7">
      <w:pPr>
        <w:pStyle w:val="a0"/>
        <w:numPr>
          <w:ilvl w:val="0"/>
          <w:numId w:val="32"/>
        </w:numPr>
        <w:tabs>
          <w:tab w:val="clear" w:pos="1080"/>
          <w:tab w:val="left" w:pos="709"/>
        </w:tabs>
        <w:spacing w:before="120" w:after="120"/>
        <w:ind w:left="709" w:right="43" w:hanging="28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ตาม</w:t>
      </w:r>
      <w:r w:rsidR="0041669C">
        <w:rPr>
          <w:rFonts w:ascii="Angsana New" w:hAnsi="Angsana New" w:cs="Angsana New" w:hint="cs"/>
          <w:sz w:val="28"/>
          <w:szCs w:val="28"/>
          <w:cs/>
          <w:lang w:val="en-US"/>
        </w:rPr>
        <w:t>มติ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ที่ประชุมคณะกรรมการบริษัทครั้งที่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10/2564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27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ได้มีมติอนุมัติการจำหน่ายหุ้นสามัญของบริษัท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บีเอส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มายโค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ไบโอเทค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ให้กับบริษัทที่ไม่เกี่ยวข้องกันแห่งหนึ่ง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เป็นจำนวน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174,390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หุ้นคิดเป็นร้อยละ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24.22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ของทุนจดทะเบียนเรียกชำระแล้วในราคาหุ้นละ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286.71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รวมเป็นเงินทั้งสิ้น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50,000,000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บริษัทได้รับชำระเงินครบถ้วนแล้วเมื่อวันที่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29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</w:p>
    <w:p w14:paraId="4C168731" w14:textId="77777777" w:rsidR="002405C7" w:rsidRPr="002405C7" w:rsidRDefault="002405C7" w:rsidP="002405C7">
      <w:pPr>
        <w:pStyle w:val="a0"/>
        <w:tabs>
          <w:tab w:val="clear" w:pos="1080"/>
          <w:tab w:val="left" w:pos="709"/>
        </w:tabs>
        <w:spacing w:before="120" w:after="120"/>
        <w:ind w:left="709" w:right="43" w:hanging="28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2.  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ตามมติที่ประชุมคณะกรรมการบริษัท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ครั้งที่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6/2564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3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อนุมัติการจำหน่ายเงินลงทุนในบริษัท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บีเอส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มายโค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ไบโอเทค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ให้กับบุคคลที่ไม่เกี่ยวข้องกัน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เป็นจำนวน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453,600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หุ้น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คิดเป็นร้อยละ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63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ของจำนวนหุ้นทั้งหมดในมูลค่า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30,000,000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11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ตุลาคม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บริษัทได้รับชำระเงินบางส่วนจากผู้ซื้อเป็นจำนวน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10,000,000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เงินส่วนที่เหลือบริษัทได้รับชำระครบถ้วนแล้วเมื่อวันที่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28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</w:p>
    <w:p w14:paraId="3FCD69A9" w14:textId="12A976F2" w:rsidR="002405C7" w:rsidRDefault="002405C7" w:rsidP="002405C7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บริษัทดำเนินการโอนหุ้นสามัญทั้งหมดให้แก่ผู้ซื้อทั้ง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ราย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เมื่อวันที่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28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และ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29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2564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มีผลให้บริษัท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บีเอส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มายโค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ไบโอเทค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ไม่ได้เป็นบริษัทย่อยอีกต่อไป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ณ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วันที่จำหน่าย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มูลค่าตามบัญชีของสินทรัพย์สุทธิของบริษัท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บีเอส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มายโค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ไบโอเทค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จำกัด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ในงบการเงินของกิจการมีจำนวนเงิน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57125">
        <w:rPr>
          <w:rFonts w:ascii="Angsana New" w:hAnsi="Angsana New" w:cs="Angsana New"/>
          <w:sz w:val="28"/>
          <w:szCs w:val="28"/>
          <w:lang w:val="en-US"/>
        </w:rPr>
        <w:t>3</w:t>
      </w:r>
      <w:r w:rsidR="00B812D0">
        <w:rPr>
          <w:rFonts w:ascii="Angsana New" w:hAnsi="Angsana New" w:cs="Angsana New"/>
          <w:sz w:val="28"/>
          <w:szCs w:val="28"/>
          <w:lang w:val="en-US"/>
        </w:rPr>
        <w:t>2.63</w:t>
      </w:r>
      <w:r w:rsidR="00F5712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ล้านบาท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และ</w:t>
      </w:r>
      <w:r w:rsidR="00B812D0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กำไรจากการจำหน่ายเงินลงทุนจำนวนเงิน</w:t>
      </w:r>
      <w:r w:rsidR="0038115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38115E">
        <w:rPr>
          <w:rFonts w:ascii="Angsana New" w:hAnsi="Angsana New" w:cs="Angsana New"/>
          <w:sz w:val="28"/>
          <w:szCs w:val="28"/>
          <w:lang w:val="en-US"/>
        </w:rPr>
        <w:t>49.09</w:t>
      </w:r>
      <w:r w:rsidR="0038115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ล้านบาทในงบการเงินรวม และจำนวน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22.20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ล้านบาท</w:t>
      </w:r>
      <w:r w:rsidR="0038115E">
        <w:rPr>
          <w:rFonts w:ascii="Angsana New" w:hAnsi="Angsana New" w:cs="Angsana New" w:hint="cs"/>
          <w:sz w:val="28"/>
          <w:szCs w:val="28"/>
          <w:cs/>
          <w:lang w:val="en-US"/>
        </w:rPr>
        <w:t>ในงบเฉพาะกิจการ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สำหรับปีสิ้นสุดวันที่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2405C7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405C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405C7">
        <w:rPr>
          <w:rFonts w:ascii="Angsana New" w:hAnsi="Angsana New" w:cs="Angsana New"/>
          <w:sz w:val="28"/>
          <w:szCs w:val="28"/>
          <w:lang w:val="en-US"/>
        </w:rPr>
        <w:t>2564</w:t>
      </w:r>
    </w:p>
    <w:p w14:paraId="5DEE942E" w14:textId="24B7A2FF" w:rsidR="002405C7" w:rsidRDefault="002405C7" w:rsidP="002405C7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3F4D4E6" w14:textId="2CED8111" w:rsidR="002405C7" w:rsidRDefault="002405C7" w:rsidP="002405C7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E7D44BD" w14:textId="77777777" w:rsidR="009722B1" w:rsidRDefault="009722B1" w:rsidP="009722B1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/>
        <w:rPr>
          <w:rFonts w:ascii="Angsana New" w:hAnsi="Angsana New" w:cs="Angsana New"/>
          <w:sz w:val="28"/>
          <w:szCs w:val="28"/>
          <w:lang w:val="en-US"/>
        </w:rPr>
      </w:pPr>
    </w:p>
    <w:p w14:paraId="360B9827" w14:textId="138003CC" w:rsidR="002405C7" w:rsidRPr="00D55DE1" w:rsidRDefault="002405C7" w:rsidP="009722B1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567" w:right="43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  <w:lang w:val="en-US"/>
        </w:rPr>
      </w:pPr>
      <w:r w:rsidRPr="00D55DE1">
        <w:rPr>
          <w:rFonts w:ascii="Angsana New" w:hAnsi="Angsana New" w:cs="Angsana New" w:hint="cs"/>
          <w:b/>
          <w:bCs/>
          <w:sz w:val="28"/>
          <w:szCs w:val="28"/>
          <w:u w:val="single"/>
          <w:cs/>
          <w:lang w:val="en-US"/>
        </w:rPr>
        <w:t>การเพิ่มเงินลงทุน</w:t>
      </w:r>
    </w:p>
    <w:p w14:paraId="28C3DDEA" w14:textId="7ACC7004" w:rsidR="002405C7" w:rsidRPr="002405C7" w:rsidRDefault="002405C7" w:rsidP="002405C7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45" w:hanging="284"/>
        <w:jc w:val="thaiDistribute"/>
        <w:rPr>
          <w:rFonts w:ascii="Angsana New" w:hAnsi="Angsana New"/>
          <w:b/>
          <w:sz w:val="28"/>
          <w:szCs w:val="28"/>
        </w:rPr>
      </w:pPr>
      <w:r w:rsidRPr="002405C7">
        <w:rPr>
          <w:rFonts w:ascii="Angsana New" w:hAnsi="Angsana New" w:hint="cs"/>
          <w:b/>
          <w:sz w:val="28"/>
          <w:szCs w:val="28"/>
          <w:cs/>
        </w:rPr>
        <w:t>ตามมติที่ประชุมคณะกรรมการบริษัท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ครั้งที่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7/2563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เมื่อวันที่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6E3BA4">
        <w:rPr>
          <w:rFonts w:ascii="Angsana New" w:hAnsi="Angsana New"/>
          <w:bCs/>
          <w:sz w:val="28"/>
          <w:szCs w:val="28"/>
        </w:rPr>
        <w:t>5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2563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มีมติอนุมัติเพิ่มทุนในบริษัทย่อย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- </w:t>
      </w:r>
      <w:r w:rsidRPr="002405C7">
        <w:rPr>
          <w:rFonts w:ascii="Angsana New" w:hAnsi="Angsana New" w:hint="cs"/>
          <w:b/>
          <w:sz w:val="28"/>
          <w:szCs w:val="28"/>
          <w:cs/>
        </w:rPr>
        <w:t>บริษัท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กิจการร่วมค้า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ยูเรก้า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ยูยู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จำกัด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จากทุนจดทะเบียน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7,000,000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บาท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เป็น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120,000,000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บาท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โดยออกหุ้นสามัญจำนวน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1,130,000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หุ้น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มูลค่าหุ้นที่ตราไว้หุ้นละ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100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บาท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บริษัทย่อยได้จดทะเบียนเพิ่มทุนเมื่อวันที่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9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Pr="002405C7">
        <w:rPr>
          <w:rFonts w:ascii="Angsana New" w:hAnsi="Angsana New"/>
          <w:b/>
          <w:sz w:val="28"/>
          <w:szCs w:val="28"/>
          <w:cs/>
        </w:rPr>
        <w:t xml:space="preserve"> </w:t>
      </w:r>
      <w:r w:rsidRPr="002405C7">
        <w:rPr>
          <w:rFonts w:ascii="Angsana New" w:hAnsi="Angsana New"/>
          <w:bCs/>
          <w:sz w:val="28"/>
          <w:szCs w:val="28"/>
        </w:rPr>
        <w:t>2563</w:t>
      </w:r>
    </w:p>
    <w:p w14:paraId="2FD16948" w14:textId="604075B8" w:rsidR="00141124" w:rsidRPr="00654F9B" w:rsidRDefault="002405C7" w:rsidP="002405C7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51" w:right="-45" w:hanging="284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ตามมติที่ประชุมคณะกรรมการบริษัท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ครั้งที่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7/2563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เมื่อวันที่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5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มิถุนายน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2563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มีมติอนุมัติเพิ่มทุนในบริษัทย่อย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-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บริษัท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บีเอส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มายโค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ไบโอเทค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จำกัด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จากทุนจดทะเบียน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46,700,000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บาท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เป็น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72,000,000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บาท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โดยออกหุ้นสามัญจำนวน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253,000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หุ้น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มูลค่าหุ้นที่ตราไว้หุ้นละ</w:t>
      </w:r>
      <w:r w:rsidRPr="00654F9B">
        <w:rPr>
          <w:rFonts w:ascii="Angsana New" w:hAnsi="Angsana New"/>
          <w:bCs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100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บาท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บริษัทย่อยได้จดทะเบียนเพิ่มทุนเมื่อวันที่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11</w:t>
      </w:r>
      <w:r w:rsidRPr="00654F9B">
        <w:rPr>
          <w:rFonts w:ascii="Angsana New" w:hAnsi="Angsana New"/>
          <w:b/>
          <w:spacing w:val="-4"/>
          <w:sz w:val="28"/>
          <w:szCs w:val="28"/>
        </w:rPr>
        <w:t xml:space="preserve"> </w:t>
      </w:r>
      <w:r w:rsidRPr="00654F9B">
        <w:rPr>
          <w:rFonts w:ascii="Angsana New" w:hAnsi="Angsana New" w:hint="cs"/>
          <w:b/>
          <w:spacing w:val="-4"/>
          <w:sz w:val="28"/>
          <w:szCs w:val="28"/>
          <w:cs/>
        </w:rPr>
        <w:t>มิถุนายน</w:t>
      </w:r>
      <w:r w:rsidRPr="00654F9B">
        <w:rPr>
          <w:rFonts w:ascii="Angsana New" w:hAnsi="Angsana New"/>
          <w:b/>
          <w:spacing w:val="-4"/>
          <w:sz w:val="28"/>
          <w:szCs w:val="28"/>
          <w:cs/>
        </w:rPr>
        <w:t xml:space="preserve"> </w:t>
      </w:r>
      <w:r w:rsidRPr="00654F9B">
        <w:rPr>
          <w:rFonts w:ascii="Angsana New" w:hAnsi="Angsana New"/>
          <w:bCs/>
          <w:spacing w:val="-4"/>
          <w:sz w:val="28"/>
          <w:szCs w:val="28"/>
        </w:rPr>
        <w:t>2563</w:t>
      </w:r>
    </w:p>
    <w:p w14:paraId="3D385930" w14:textId="0F887BFA" w:rsidR="009841F0" w:rsidRPr="00A5247A" w:rsidRDefault="00141124" w:rsidP="00510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28"/>
          <w:szCs w:val="28"/>
          <w:cs/>
        </w:rPr>
      </w:pPr>
      <w:r w:rsidRPr="00A5247A">
        <w:rPr>
          <w:rFonts w:ascii="Angsana New" w:hAnsi="Angsana New"/>
          <w:b/>
          <w:sz w:val="28"/>
          <w:szCs w:val="28"/>
          <w:cs/>
        </w:rPr>
        <w:tab/>
      </w:r>
      <w:r w:rsidR="00170343" w:rsidRPr="00A5247A">
        <w:rPr>
          <w:rFonts w:ascii="Angsana New" w:hAnsi="Angsana New"/>
          <w:b/>
          <w:sz w:val="28"/>
          <w:szCs w:val="28"/>
          <w:cs/>
        </w:rPr>
        <w:t>การเพิ่มขึ้นและลดลงของเงินลงทุนในบริษัทย่อยสำหรับปีสิ้นสุดวันที่</w:t>
      </w:r>
      <w:r w:rsidR="00170343" w:rsidRPr="00A5247A">
        <w:rPr>
          <w:rFonts w:ascii="Angsana New" w:hAnsi="Angsana New"/>
          <w:bCs/>
          <w:sz w:val="28"/>
          <w:szCs w:val="28"/>
          <w:cs/>
        </w:rPr>
        <w:t xml:space="preserve"> </w:t>
      </w:r>
      <w:r w:rsidR="00170343" w:rsidRPr="00A5247A">
        <w:rPr>
          <w:rFonts w:ascii="Angsana New" w:hAnsi="Angsana New"/>
          <w:bCs/>
          <w:sz w:val="28"/>
          <w:szCs w:val="28"/>
        </w:rPr>
        <w:t>3</w:t>
      </w:r>
      <w:r w:rsidR="00F74394">
        <w:rPr>
          <w:rFonts w:ascii="Angsana New" w:hAnsi="Angsana New"/>
          <w:bCs/>
          <w:sz w:val="28"/>
          <w:szCs w:val="28"/>
        </w:rPr>
        <w:t>1</w:t>
      </w:r>
      <w:r w:rsidR="00170343" w:rsidRPr="00A5247A">
        <w:rPr>
          <w:rFonts w:ascii="Angsana New" w:hAnsi="Angsana New"/>
          <w:b/>
          <w:sz w:val="28"/>
          <w:szCs w:val="28"/>
        </w:rPr>
        <w:t xml:space="preserve"> </w:t>
      </w:r>
      <w:r w:rsidR="00170343" w:rsidRPr="00A5247A">
        <w:rPr>
          <w:rFonts w:ascii="Angsana New" w:hAnsi="Angsana New"/>
          <w:b/>
          <w:sz w:val="28"/>
          <w:szCs w:val="28"/>
          <w:cs/>
        </w:rPr>
        <w:t>ธันวาคม</w:t>
      </w:r>
      <w:r w:rsidR="00983433" w:rsidRPr="00A5247A">
        <w:rPr>
          <w:rFonts w:ascii="Angsana New" w:hAnsi="Angsana New"/>
          <w:b/>
          <w:sz w:val="28"/>
          <w:szCs w:val="28"/>
        </w:rPr>
        <w:t xml:space="preserve"> </w:t>
      </w:r>
      <w:r w:rsidR="00983433" w:rsidRPr="00A5247A">
        <w:rPr>
          <w:rFonts w:ascii="Angsana New" w:hAnsi="Angsana New"/>
          <w:bCs/>
          <w:sz w:val="28"/>
          <w:szCs w:val="28"/>
        </w:rPr>
        <w:t>256</w:t>
      </w:r>
      <w:r w:rsidR="00F74394">
        <w:rPr>
          <w:rFonts w:ascii="Angsana New" w:hAnsi="Angsana New"/>
          <w:bCs/>
          <w:sz w:val="28"/>
          <w:szCs w:val="28"/>
        </w:rPr>
        <w:t>4</w:t>
      </w:r>
      <w:r w:rsidR="00983433" w:rsidRPr="00A5247A">
        <w:rPr>
          <w:rFonts w:ascii="Angsana New" w:hAnsi="Angsana New"/>
          <w:b/>
          <w:sz w:val="28"/>
          <w:szCs w:val="28"/>
        </w:rPr>
        <w:t xml:space="preserve"> </w:t>
      </w:r>
      <w:r w:rsidR="00983433" w:rsidRPr="00A5247A">
        <w:rPr>
          <w:rFonts w:ascii="Angsana New" w:hAnsi="Angsana New"/>
          <w:b/>
          <w:sz w:val="28"/>
          <w:szCs w:val="28"/>
          <w:cs/>
        </w:rPr>
        <w:t xml:space="preserve">และ </w:t>
      </w:r>
      <w:r w:rsidR="00983433" w:rsidRPr="00A5247A">
        <w:rPr>
          <w:rFonts w:ascii="Angsana New" w:hAnsi="Angsana New"/>
          <w:bCs/>
          <w:sz w:val="28"/>
          <w:szCs w:val="28"/>
        </w:rPr>
        <w:t>2563</w:t>
      </w:r>
      <w:r w:rsidR="00170343" w:rsidRPr="00A5247A">
        <w:rPr>
          <w:rFonts w:ascii="Angsana New" w:hAnsi="Angsana New"/>
          <w:b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51"/>
        <w:gridCol w:w="3045"/>
        <w:gridCol w:w="1440"/>
        <w:gridCol w:w="270"/>
        <w:gridCol w:w="1422"/>
      </w:tblGrid>
      <w:tr w:rsidR="00170343" w:rsidRPr="00A5247A" w14:paraId="4ECA5A00" w14:textId="77777777" w:rsidTr="00AA072B">
        <w:tc>
          <w:tcPr>
            <w:tcW w:w="3051" w:type="dxa"/>
          </w:tcPr>
          <w:p w14:paraId="6DFE1205" w14:textId="77777777" w:rsidR="00170343" w:rsidRPr="00A5247A" w:rsidRDefault="00170343" w:rsidP="006C5F7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dxa"/>
          </w:tcPr>
          <w:p w14:paraId="4706327E" w14:textId="77777777" w:rsidR="00170343" w:rsidRPr="00A5247A" w:rsidRDefault="00170343" w:rsidP="006C5F7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3"/>
            <w:tcBorders>
              <w:bottom w:val="single" w:sz="4" w:space="0" w:color="auto"/>
            </w:tcBorders>
          </w:tcPr>
          <w:p w14:paraId="53CBDC2C" w14:textId="40B92818" w:rsidR="00031519" w:rsidRPr="00A5247A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31519" w:rsidRPr="00A5247A" w14:paraId="4276DB05" w14:textId="77777777" w:rsidTr="00AA072B">
        <w:tc>
          <w:tcPr>
            <w:tcW w:w="3051" w:type="dxa"/>
          </w:tcPr>
          <w:p w14:paraId="359255DD" w14:textId="5D026A69" w:rsidR="00031519" w:rsidRPr="00A5247A" w:rsidRDefault="00031519" w:rsidP="004F685B">
            <w:pPr>
              <w:tabs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dxa"/>
          </w:tcPr>
          <w:p w14:paraId="49F4D5A4" w14:textId="77777777" w:rsidR="00031519" w:rsidRPr="00A5247A" w:rsidRDefault="00031519" w:rsidP="006C5F7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4C859" w14:textId="46047B44" w:rsidR="00031519" w:rsidRPr="00A5247A" w:rsidRDefault="00031519" w:rsidP="006C5F7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519" w:rsidRPr="00A5247A" w14:paraId="274E5A0D" w14:textId="77777777" w:rsidTr="00AA072B">
        <w:tc>
          <w:tcPr>
            <w:tcW w:w="3051" w:type="dxa"/>
          </w:tcPr>
          <w:p w14:paraId="43EB9FEB" w14:textId="77777777" w:rsidR="00031519" w:rsidRPr="00A5247A" w:rsidRDefault="00031519" w:rsidP="000315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dxa"/>
          </w:tcPr>
          <w:p w14:paraId="4162E61E" w14:textId="77777777" w:rsidR="00031519" w:rsidRPr="00A5247A" w:rsidRDefault="00031519" w:rsidP="0003151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22EE62" w14:textId="28120F75" w:rsidR="00031519" w:rsidRPr="00A5247A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1FE523" w14:textId="77777777" w:rsidR="00031519" w:rsidRPr="00A5247A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7A6711D" w14:textId="2C203A1C" w:rsidR="00031519" w:rsidRPr="00A5247A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1A61" w:rsidRPr="00A5247A" w14:paraId="064B2F67" w14:textId="77777777" w:rsidTr="00491BA9">
        <w:tc>
          <w:tcPr>
            <w:tcW w:w="3051" w:type="dxa"/>
          </w:tcPr>
          <w:p w14:paraId="58CC2B92" w14:textId="4CD6EF51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045" w:type="dxa"/>
          </w:tcPr>
          <w:p w14:paraId="2BB06F9C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B678E8" w14:textId="7EFB9AB4" w:rsidR="00A71A61" w:rsidRPr="00491BA9" w:rsidRDefault="00F74394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1BA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26526" w:rsidRPr="00491BA9">
              <w:rPr>
                <w:rFonts w:ascii="Angsana New" w:hAnsi="Angsana New"/>
                <w:sz w:val="28"/>
                <w:szCs w:val="28"/>
                <w:lang w:val="en-US" w:bidi="th-TH"/>
              </w:rPr>
              <w:t>66,393</w:t>
            </w:r>
          </w:p>
        </w:tc>
        <w:tc>
          <w:tcPr>
            <w:tcW w:w="270" w:type="dxa"/>
            <w:shd w:val="clear" w:color="auto" w:fill="auto"/>
          </w:tcPr>
          <w:p w14:paraId="35492FD4" w14:textId="77777777" w:rsidR="00A71A61" w:rsidRPr="00491BA9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3BC9FCC" w14:textId="26B489C8" w:rsidR="00A71A61" w:rsidRPr="00A5247A" w:rsidRDefault="00F74394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A71A61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A71A61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A71A61" w:rsidRPr="00A5247A" w14:paraId="4A0B8EE7" w14:textId="77777777" w:rsidTr="003873FF">
        <w:tc>
          <w:tcPr>
            <w:tcW w:w="3051" w:type="dxa"/>
          </w:tcPr>
          <w:p w14:paraId="0D66312D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45" w:type="dxa"/>
          </w:tcPr>
          <w:p w14:paraId="24794C03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65DF90" w14:textId="23A81A61" w:rsidR="00A71A61" w:rsidRPr="00A5247A" w:rsidRDefault="003873FF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382,500</w:t>
            </w:r>
          </w:p>
        </w:tc>
        <w:tc>
          <w:tcPr>
            <w:tcW w:w="270" w:type="dxa"/>
          </w:tcPr>
          <w:p w14:paraId="4B3E744C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6007169" w14:textId="43C5A1FB" w:rsidR="00A71A61" w:rsidRPr="00A5247A" w:rsidRDefault="00F74394" w:rsidP="00A71A6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71A61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35,800</w:t>
            </w:r>
          </w:p>
        </w:tc>
      </w:tr>
      <w:tr w:rsidR="00A71A61" w:rsidRPr="00A5247A" w14:paraId="7E958975" w14:textId="77777777" w:rsidTr="003873FF">
        <w:tc>
          <w:tcPr>
            <w:tcW w:w="3051" w:type="dxa"/>
          </w:tcPr>
          <w:p w14:paraId="387611E1" w14:textId="6219BAB2" w:rsidR="00A71A61" w:rsidRPr="00A5247A" w:rsidRDefault="00167B42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1A61" w:rsidRPr="00A5247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45" w:type="dxa"/>
          </w:tcPr>
          <w:p w14:paraId="2498B60A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8C542F" w14:textId="4994324D" w:rsidR="00A71A61" w:rsidRPr="001C726F" w:rsidRDefault="003873FF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(57,799)</w:t>
            </w:r>
          </w:p>
        </w:tc>
        <w:tc>
          <w:tcPr>
            <w:tcW w:w="270" w:type="dxa"/>
          </w:tcPr>
          <w:p w14:paraId="4F864B8A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E0CDD5F" w14:textId="0701E818" w:rsidR="00A71A61" w:rsidRPr="00A5247A" w:rsidRDefault="00A71A61" w:rsidP="00A71A6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390" w:rsidRPr="00A5247A" w14:paraId="26357C3E" w14:textId="77777777" w:rsidTr="002D01DC">
        <w:tc>
          <w:tcPr>
            <w:tcW w:w="6096" w:type="dxa"/>
            <w:gridSpan w:val="2"/>
          </w:tcPr>
          <w:p w14:paraId="641AE3AF" w14:textId="01344725" w:rsidR="002C3390" w:rsidRPr="00A5247A" w:rsidRDefault="002C3390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 (ค่าเผื่อผลขาดทุนจากการด้อยค่า) 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69DA0E4" w14:textId="3220A75D" w:rsidR="002C3390" w:rsidRPr="003873FF" w:rsidRDefault="002C3390" w:rsidP="001C726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13,456</w:t>
            </w:r>
          </w:p>
        </w:tc>
        <w:tc>
          <w:tcPr>
            <w:tcW w:w="270" w:type="dxa"/>
            <w:shd w:val="clear" w:color="auto" w:fill="auto"/>
          </w:tcPr>
          <w:p w14:paraId="18322F62" w14:textId="77777777" w:rsidR="002C3390" w:rsidRPr="00677908" w:rsidRDefault="002C3390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8509373" w14:textId="5AEB18B2" w:rsidR="002C3390" w:rsidRPr="00A5247A" w:rsidRDefault="002C3390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71A61" w:rsidRPr="00A5247A" w14:paraId="1B0092A6" w14:textId="77777777" w:rsidTr="00491BA9">
        <w:tc>
          <w:tcPr>
            <w:tcW w:w="3051" w:type="dxa"/>
          </w:tcPr>
          <w:p w14:paraId="6CEC2BB7" w14:textId="0A34F631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5" w:type="dxa"/>
          </w:tcPr>
          <w:p w14:paraId="3B55F97A" w14:textId="77777777" w:rsidR="00A71A61" w:rsidRPr="00491BA9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089AB" w14:textId="62DD13E6" w:rsidR="00A71A61" w:rsidRPr="00491BA9" w:rsidRDefault="00A76B48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  <w:r w:rsidR="000E6338" w:rsidRPr="000E633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Pr="00A76B4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491BA9" w:rsidRPr="00491BA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,550</w:t>
            </w:r>
          </w:p>
        </w:tc>
        <w:tc>
          <w:tcPr>
            <w:tcW w:w="270" w:type="dxa"/>
            <w:shd w:val="clear" w:color="auto" w:fill="auto"/>
          </w:tcPr>
          <w:p w14:paraId="68BE68D8" w14:textId="77777777" w:rsidR="00A71A61" w:rsidRPr="00A5247A" w:rsidRDefault="00A71A61" w:rsidP="00A71A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BC90CE5" w14:textId="11E6FDF6" w:rsidR="00A71A61" w:rsidRPr="00A5247A" w:rsidRDefault="00F74394" w:rsidP="00A71A6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71A61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66,393</w:t>
            </w:r>
          </w:p>
        </w:tc>
      </w:tr>
    </w:tbl>
    <w:p w14:paraId="5EE5B954" w14:textId="144E4DC9" w:rsidR="002405C7" w:rsidRPr="00A5247A" w:rsidRDefault="009841F0" w:rsidP="002405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ind w:right="-45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b/>
          <w:sz w:val="28"/>
          <w:szCs w:val="28"/>
          <w:cs/>
        </w:rPr>
        <w:tab/>
      </w:r>
    </w:p>
    <w:p w14:paraId="2E03C666" w14:textId="60FFC17B" w:rsidR="00D56B63" w:rsidRPr="00A5247A" w:rsidRDefault="00D56B63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51E5B7CC" w14:textId="77777777" w:rsidR="00D56B63" w:rsidRPr="00A5247A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C8ECB7" w14:textId="77777777" w:rsidR="00D56B63" w:rsidRPr="00A5247A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B2E1FFD" w14:textId="77777777" w:rsidR="00D56B63" w:rsidRPr="00A5247A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38E2253" w14:textId="6F7BD7D9" w:rsidR="00D56B63" w:rsidRPr="00A5247A" w:rsidRDefault="00D56B63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148D99" w14:textId="18892AD5" w:rsidR="00753337" w:rsidRPr="00A5247A" w:rsidRDefault="00753337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13CF7C8" w14:textId="7AFA9BA7" w:rsidR="00753337" w:rsidRPr="00A5247A" w:rsidRDefault="00753337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B325A5D" w14:textId="55C195FF" w:rsidR="00753337" w:rsidRPr="00A5247A" w:rsidRDefault="00753337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EA44D58" w14:textId="3D9FAA89" w:rsidR="00753337" w:rsidRDefault="00753337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5E1D3E" w14:textId="02949457" w:rsidR="00A5247A" w:rsidRDefault="00A5247A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90B85A8" w14:textId="4FF638CD" w:rsidR="00A5247A" w:rsidRDefault="00A5247A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EDF40E" w14:textId="77777777" w:rsidR="003F2947" w:rsidRDefault="003F2947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9CB6F3" w14:textId="77777777" w:rsidR="00D56B63" w:rsidRPr="00C218F1" w:rsidRDefault="00D56B63" w:rsidP="0051065C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C218F1">
        <w:rPr>
          <w:rFonts w:ascii="Angsana New" w:hAnsi="Angsana New"/>
          <w:spacing w:val="-4"/>
          <w:sz w:val="28"/>
          <w:szCs w:val="28"/>
          <w:cs/>
        </w:rPr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 มีดังนี้</w:t>
      </w:r>
    </w:p>
    <w:p w14:paraId="1D235C20" w14:textId="77777777" w:rsidR="00D56B63" w:rsidRPr="00C218F1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218F1">
        <w:rPr>
          <w:rFonts w:ascii="Angsana New" w:hAnsi="Angsana New"/>
          <w:spacing w:val="-4"/>
          <w:sz w:val="28"/>
          <w:szCs w:val="28"/>
          <w:cs/>
        </w:rPr>
        <w:t>สินทรัพย์ที่ได้มาและหนี้สินที่รับมา</w:t>
      </w:r>
    </w:p>
    <w:tbl>
      <w:tblPr>
        <w:tblW w:w="960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644"/>
        <w:gridCol w:w="1417"/>
        <w:gridCol w:w="274"/>
        <w:gridCol w:w="1440"/>
        <w:gridCol w:w="270"/>
        <w:gridCol w:w="1560"/>
      </w:tblGrid>
      <w:tr w:rsidR="00D56B63" w:rsidRPr="00A5247A" w14:paraId="17D9498A" w14:textId="77777777" w:rsidTr="00C218F1">
        <w:trPr>
          <w:trHeight w:val="60"/>
        </w:trPr>
        <w:tc>
          <w:tcPr>
            <w:tcW w:w="4644" w:type="dxa"/>
          </w:tcPr>
          <w:p w14:paraId="7091F4EA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2A6DA52D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4" w:type="dxa"/>
          </w:tcPr>
          <w:p w14:paraId="4B66860A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7310D8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6FE15427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14:paraId="32664106" w14:textId="77777777" w:rsidR="00D56B63" w:rsidRPr="00C218F1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6B63" w:rsidRPr="00A5247A" w14:paraId="7613798C" w14:textId="77777777" w:rsidTr="00C218F1">
        <w:trPr>
          <w:trHeight w:val="60"/>
        </w:trPr>
        <w:tc>
          <w:tcPr>
            <w:tcW w:w="4644" w:type="dxa"/>
          </w:tcPr>
          <w:p w14:paraId="05E6FC1E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0962BB3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2BB57FF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6CFB86D7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870CAF6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</w:tcPr>
          <w:p w14:paraId="6A2705B9" w14:textId="77777777" w:rsidR="00D56B63" w:rsidRPr="00C218F1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</w:rPr>
              <w:t>(</w:t>
            </w:r>
            <w:r w:rsidRPr="00C218F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18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6B63" w:rsidRPr="00A5247A" w14:paraId="69D2AE86" w14:textId="77777777" w:rsidTr="00C218F1">
        <w:trPr>
          <w:trHeight w:val="60"/>
        </w:trPr>
        <w:tc>
          <w:tcPr>
            <w:tcW w:w="4644" w:type="dxa"/>
          </w:tcPr>
          <w:p w14:paraId="642AECEA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417" w:type="dxa"/>
          </w:tcPr>
          <w:p w14:paraId="5DCFACFD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32C59E7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5781AD4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4E1B678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221E81F" w14:textId="50929F49" w:rsidR="00D56B63" w:rsidRPr="00A5247A" w:rsidRDefault="00167B42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47,124</w:t>
            </w:r>
          </w:p>
        </w:tc>
      </w:tr>
      <w:tr w:rsidR="00D56B63" w:rsidRPr="00A5247A" w14:paraId="713B15E8" w14:textId="77777777" w:rsidTr="00AA072B">
        <w:tc>
          <w:tcPr>
            <w:tcW w:w="4644" w:type="dxa"/>
          </w:tcPr>
          <w:p w14:paraId="527E2C8A" w14:textId="0EED8D05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2405C7" w:rsidRPr="00C218F1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="00C218F1" w:rsidRPr="00C218F1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17" w:type="dxa"/>
          </w:tcPr>
          <w:p w14:paraId="4D7F7D27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2EF124E6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4215C5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EDFD50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BFBAD7B" w14:textId="7D04905E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67B42">
              <w:rPr>
                <w:rFonts w:ascii="Angsana New" w:hAnsi="Angsana New"/>
                <w:sz w:val="28"/>
                <w:szCs w:val="28"/>
              </w:rPr>
              <w:t>2,023</w:t>
            </w:r>
          </w:p>
        </w:tc>
      </w:tr>
      <w:tr w:rsidR="00D56B63" w:rsidRPr="00A5247A" w14:paraId="668F0579" w14:textId="77777777" w:rsidTr="00AA072B">
        <w:tc>
          <w:tcPr>
            <w:tcW w:w="4644" w:type="dxa"/>
          </w:tcPr>
          <w:p w14:paraId="02C45767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4159B01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28C5E3AA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ABBB1CC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DA0AC10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37F5AA32" w14:textId="0FD183E8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7,519</w:t>
            </w:r>
          </w:p>
        </w:tc>
      </w:tr>
      <w:tr w:rsidR="00D56B63" w:rsidRPr="00A5247A" w14:paraId="3F6C898F" w14:textId="77777777" w:rsidTr="00AA072B">
        <w:tc>
          <w:tcPr>
            <w:tcW w:w="4644" w:type="dxa"/>
          </w:tcPr>
          <w:p w14:paraId="17D1CD79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66C45E9E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166EAE11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F186D6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72A2791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073CB807" w14:textId="1A36EBEF" w:rsidR="00D56B63" w:rsidRPr="00A5247A" w:rsidRDefault="00167B42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100,505</w:t>
            </w:r>
          </w:p>
        </w:tc>
      </w:tr>
      <w:tr w:rsidR="00D56B63" w:rsidRPr="00A5247A" w14:paraId="221A06E3" w14:textId="77777777" w:rsidTr="00AA072B">
        <w:tc>
          <w:tcPr>
            <w:tcW w:w="4644" w:type="dxa"/>
          </w:tcPr>
          <w:p w14:paraId="0EE6F8FF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4DEB0E1A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4D88CF84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48DCD27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F040E9D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79B14E69" w14:textId="78DCA96A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67B42">
              <w:rPr>
                <w:rFonts w:ascii="Angsana New" w:hAnsi="Angsana New"/>
                <w:sz w:val="28"/>
                <w:szCs w:val="28"/>
              </w:rPr>
              <w:t>,730</w:t>
            </w:r>
          </w:p>
        </w:tc>
      </w:tr>
      <w:tr w:rsidR="002405C7" w:rsidRPr="00A5247A" w14:paraId="726AA8C9" w14:textId="77777777" w:rsidTr="00AA072B">
        <w:tc>
          <w:tcPr>
            <w:tcW w:w="4644" w:type="dxa"/>
          </w:tcPr>
          <w:p w14:paraId="5F0E8BAC" w14:textId="619A16D6" w:rsidR="002405C7" w:rsidRPr="00C218F1" w:rsidRDefault="002405C7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</w:t>
            </w:r>
            <w:r w:rsidR="00C218F1" w:rsidRPr="00C218F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เวียน</w:t>
            </w:r>
            <w:r w:rsidR="00C218F1" w:rsidRPr="00C218F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</w:tcPr>
          <w:p w14:paraId="4C1120F9" w14:textId="77777777" w:rsidR="002405C7" w:rsidRPr="00A5247A" w:rsidRDefault="002405C7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482AC1FB" w14:textId="77777777" w:rsidR="002405C7" w:rsidRPr="00A5247A" w:rsidRDefault="002405C7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B6085A3" w14:textId="77777777" w:rsidR="002405C7" w:rsidRPr="00A5247A" w:rsidRDefault="002405C7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F394AF" w14:textId="77777777" w:rsidR="002405C7" w:rsidRPr="00A5247A" w:rsidRDefault="002405C7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0B9BC895" w14:textId="5B770375" w:rsidR="002405C7" w:rsidRPr="00A5247A" w:rsidRDefault="00DF4D37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D3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C218F1" w:rsidRPr="00A5247A" w14:paraId="63C7B7BC" w14:textId="77777777" w:rsidTr="00AA072B">
        <w:tc>
          <w:tcPr>
            <w:tcW w:w="4644" w:type="dxa"/>
          </w:tcPr>
          <w:p w14:paraId="7A5D453F" w14:textId="19630AD2" w:rsidR="00C218F1" w:rsidRPr="00C218F1" w:rsidRDefault="00C218F1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67366B9C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2DCB24E7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553749A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AD2B1C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075BB1FC" w14:textId="168A8173" w:rsidR="00C218F1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D56B63" w:rsidRPr="00A5247A" w14:paraId="39084CEE" w14:textId="77777777" w:rsidTr="00AA072B">
        <w:tc>
          <w:tcPr>
            <w:tcW w:w="4644" w:type="dxa"/>
          </w:tcPr>
          <w:p w14:paraId="5B86E5F0" w14:textId="34BEB869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218F1" w:rsidRPr="00C218F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218F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</w:tcPr>
          <w:p w14:paraId="6130203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0E51041A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517014E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E99FF7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4E9D11F" w14:textId="05E0BA49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(9,774)</w:t>
            </w:r>
          </w:p>
        </w:tc>
      </w:tr>
      <w:tr w:rsidR="00C218F1" w:rsidRPr="00A5247A" w14:paraId="7FF275FB" w14:textId="77777777" w:rsidTr="00AA072B">
        <w:tc>
          <w:tcPr>
            <w:tcW w:w="4644" w:type="dxa"/>
          </w:tcPr>
          <w:p w14:paraId="2D22E10B" w14:textId="09956717" w:rsidR="00C218F1" w:rsidRPr="00C218F1" w:rsidRDefault="00C218F1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</w:tcPr>
          <w:p w14:paraId="2E201F51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215E225F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35955FA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5442BE5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3549C07" w14:textId="01AACC96" w:rsidR="00C218F1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(9,885)</w:t>
            </w:r>
          </w:p>
        </w:tc>
      </w:tr>
      <w:tr w:rsidR="00C218F1" w:rsidRPr="00A5247A" w14:paraId="7EA888F7" w14:textId="77777777" w:rsidTr="00AA072B">
        <w:tc>
          <w:tcPr>
            <w:tcW w:w="4644" w:type="dxa"/>
          </w:tcPr>
          <w:p w14:paraId="665CE275" w14:textId="5CD99219" w:rsidR="00C218F1" w:rsidRPr="00C218F1" w:rsidRDefault="00C218F1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14:paraId="14689260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0AC4279F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230C1D3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38884EF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67609106" w14:textId="71A1182F" w:rsidR="00C218F1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C218F1" w:rsidRPr="00A5247A" w14:paraId="0A105CBB" w14:textId="77777777" w:rsidTr="00AA072B">
        <w:tc>
          <w:tcPr>
            <w:tcW w:w="4644" w:type="dxa"/>
          </w:tcPr>
          <w:p w14:paraId="722C8766" w14:textId="6EBBEF6A" w:rsidR="00C218F1" w:rsidRPr="00C218F1" w:rsidRDefault="00C218F1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</w:tcPr>
          <w:p w14:paraId="315354DC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64EB38B0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EEA9DB1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B05C66" w14:textId="77777777" w:rsidR="00C218F1" w:rsidRPr="00A5247A" w:rsidRDefault="00C218F1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7DD5B1BB" w14:textId="4FF66201" w:rsidR="00C218F1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</w:tr>
      <w:tr w:rsidR="00D56B63" w:rsidRPr="00A5247A" w14:paraId="5AA892CA" w14:textId="77777777" w:rsidTr="00AA072B">
        <w:tc>
          <w:tcPr>
            <w:tcW w:w="4644" w:type="dxa"/>
          </w:tcPr>
          <w:p w14:paraId="086059BF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417" w:type="dxa"/>
          </w:tcPr>
          <w:p w14:paraId="735FAD7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388F3142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8618844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0B58A00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F7BC7B0" w14:textId="2F21A2C4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606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67B42">
              <w:rPr>
                <w:rFonts w:ascii="Angsana New" w:hAnsi="Angsana New"/>
                <w:b/>
                <w:bCs/>
                <w:sz w:val="28"/>
                <w:szCs w:val="28"/>
              </w:rPr>
              <w:t>2,086</w:t>
            </w:r>
          </w:p>
        </w:tc>
      </w:tr>
      <w:tr w:rsidR="00D56B63" w:rsidRPr="00A5247A" w14:paraId="7116A2FB" w14:textId="77777777" w:rsidTr="00AA072B">
        <w:tc>
          <w:tcPr>
            <w:tcW w:w="4644" w:type="dxa"/>
          </w:tcPr>
          <w:p w14:paraId="10142B40" w14:textId="01127A39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หัก ส่วนได้เสียที่ไม่มีอำนาจควบคุม</w:t>
            </w:r>
            <w:r w:rsidRPr="00C218F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70CBDDE2" w14:textId="77777777" w:rsidR="00D56B63" w:rsidRPr="00C218F1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80C2AAD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5CE0730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BF69C3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D30940" w14:textId="3CE79607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56B63" w:rsidRPr="00A5247A" w14:paraId="614739CE" w14:textId="77777777" w:rsidTr="00AA072B">
        <w:tc>
          <w:tcPr>
            <w:tcW w:w="4644" w:type="dxa"/>
          </w:tcPr>
          <w:p w14:paraId="0C776302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417" w:type="dxa"/>
          </w:tcPr>
          <w:p w14:paraId="5B1E05E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29D4BE37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1921B45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D2D175C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5E5F07A" w14:textId="64D5A29C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606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67B42">
              <w:rPr>
                <w:rFonts w:ascii="Angsana New" w:hAnsi="Angsana New"/>
                <w:b/>
                <w:bCs/>
                <w:sz w:val="28"/>
                <w:szCs w:val="28"/>
              </w:rPr>
              <w:t>2,086</w:t>
            </w:r>
          </w:p>
        </w:tc>
      </w:tr>
      <w:tr w:rsidR="00D56B63" w:rsidRPr="00A5247A" w14:paraId="350A59F7" w14:textId="77777777" w:rsidTr="00AA072B">
        <w:tc>
          <w:tcPr>
            <w:tcW w:w="4644" w:type="dxa"/>
          </w:tcPr>
          <w:p w14:paraId="04818A9A" w14:textId="71C91FC0" w:rsidR="00D56B63" w:rsidRPr="00C218F1" w:rsidRDefault="00C218F1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7" w:type="dxa"/>
          </w:tcPr>
          <w:p w14:paraId="78AEE59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68AB0C80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50B765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3C7103E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6C6D5F2" w14:textId="292FE1FA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061C">
              <w:rPr>
                <w:rFonts w:ascii="Angsana New" w:hAnsi="Angsana New"/>
                <w:sz w:val="28"/>
                <w:szCs w:val="28"/>
              </w:rPr>
              <w:t>27</w:t>
            </w:r>
            <w:r w:rsidR="00167B42">
              <w:rPr>
                <w:rFonts w:ascii="Angsana New" w:hAnsi="Angsana New"/>
                <w:sz w:val="28"/>
                <w:szCs w:val="28"/>
              </w:rPr>
              <w:t>0,414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6B63" w:rsidRPr="00A5247A" w14:paraId="43597925" w14:textId="77777777" w:rsidTr="00AA072B">
        <w:tc>
          <w:tcPr>
            <w:tcW w:w="4644" w:type="dxa"/>
          </w:tcPr>
          <w:p w14:paraId="692A2348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417" w:type="dxa"/>
          </w:tcPr>
          <w:p w14:paraId="1098771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441DA9D0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1085F16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34B69D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EAD40" w14:textId="3678A38F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382,500</w:t>
            </w:r>
          </w:p>
        </w:tc>
      </w:tr>
      <w:tr w:rsidR="00D56B63" w:rsidRPr="00A5247A" w14:paraId="46294E28" w14:textId="77777777" w:rsidTr="00AA072B">
        <w:tc>
          <w:tcPr>
            <w:tcW w:w="4644" w:type="dxa"/>
          </w:tcPr>
          <w:p w14:paraId="5A8954E2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18A572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133DCF48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545B068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D8D68EA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14:paraId="54FE9865" w14:textId="77777777" w:rsidR="00D56B63" w:rsidRPr="00A5247A" w:rsidRDefault="00D56B63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B63" w:rsidRPr="00A5247A" w14:paraId="13C1C207" w14:textId="77777777" w:rsidTr="00AA072B">
        <w:tc>
          <w:tcPr>
            <w:tcW w:w="4644" w:type="dxa"/>
          </w:tcPr>
          <w:p w14:paraId="39A82AD9" w14:textId="7F2DC3D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เงินสดสุทธิที่ได้มาจากการ</w:t>
            </w:r>
            <w:r w:rsidR="00C218F1" w:rsidRPr="00C218F1">
              <w:rPr>
                <w:rFonts w:ascii="Angsana New" w:hAnsi="Angsana New" w:hint="cs"/>
                <w:sz w:val="28"/>
                <w:szCs w:val="28"/>
                <w:cs/>
              </w:rPr>
              <w:t>รับโอนกิจการ</w:t>
            </w:r>
          </w:p>
        </w:tc>
        <w:tc>
          <w:tcPr>
            <w:tcW w:w="1417" w:type="dxa"/>
          </w:tcPr>
          <w:p w14:paraId="0380AA44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7A10A799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BFAA1EC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922D8FE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14:paraId="18EB3E4D" w14:textId="6C7ED82B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67B42">
              <w:rPr>
                <w:rFonts w:ascii="Angsana New" w:hAnsi="Angsana New"/>
                <w:sz w:val="28"/>
                <w:szCs w:val="28"/>
              </w:rPr>
              <w:t>7,124</w:t>
            </w:r>
          </w:p>
        </w:tc>
      </w:tr>
      <w:tr w:rsidR="00D56B63" w:rsidRPr="00A5247A" w14:paraId="567BDD4D" w14:textId="77777777" w:rsidTr="00AA072B">
        <w:tc>
          <w:tcPr>
            <w:tcW w:w="4644" w:type="dxa"/>
          </w:tcPr>
          <w:p w14:paraId="0B3D46E9" w14:textId="77777777" w:rsidR="00D56B63" w:rsidRPr="00C218F1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28"/>
                <w:szCs w:val="28"/>
                <w:cs/>
              </w:rPr>
            </w:pPr>
            <w:r w:rsidRPr="00C218F1">
              <w:rPr>
                <w:rFonts w:ascii="Angsana New" w:hAnsi="Angsana New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1417" w:type="dxa"/>
          </w:tcPr>
          <w:p w14:paraId="48D60D3E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6C6F0FE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9182893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ED96340" w14:textId="77777777" w:rsidR="00D56B63" w:rsidRPr="00A5247A" w:rsidRDefault="00D56B63" w:rsidP="007A7BAD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C14B8B" w14:textId="28B356C8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6B63" w:rsidRPr="00A5247A" w14:paraId="623DA1EA" w14:textId="77777777" w:rsidTr="00AA072B">
        <w:tc>
          <w:tcPr>
            <w:tcW w:w="4644" w:type="dxa"/>
          </w:tcPr>
          <w:p w14:paraId="68E5A996" w14:textId="6FAE915C" w:rsidR="00D56B63" w:rsidRPr="005303C0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0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417" w:type="dxa"/>
          </w:tcPr>
          <w:p w14:paraId="4DA7DECB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3C1B02E3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34AA2F1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159E7A6" w14:textId="77777777" w:rsidR="00D56B63" w:rsidRPr="00A5247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187497" w14:textId="384F1820" w:rsidR="00D56B63" w:rsidRPr="00A5247A" w:rsidRDefault="00C218F1" w:rsidP="00C2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67B42">
              <w:rPr>
                <w:rFonts w:ascii="Angsana New" w:hAnsi="Angsana New"/>
                <w:b/>
                <w:bCs/>
                <w:sz w:val="28"/>
                <w:szCs w:val="28"/>
              </w:rPr>
              <w:t>7,124</w:t>
            </w:r>
          </w:p>
        </w:tc>
      </w:tr>
    </w:tbl>
    <w:p w14:paraId="63992BB3" w14:textId="72CC25AB" w:rsidR="00D56B63" w:rsidRPr="00670C60" w:rsidRDefault="00D56B63" w:rsidP="006A0164">
      <w:pPr>
        <w:pStyle w:val="BodyText2"/>
        <w:tabs>
          <w:tab w:val="left" w:pos="540"/>
        </w:tabs>
        <w:spacing w:before="240" w:line="240" w:lineRule="atLeast"/>
        <w:ind w:left="539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670C60">
        <w:rPr>
          <w:rFonts w:ascii="Angsana New" w:hAnsi="Angsana New"/>
          <w:spacing w:val="-4"/>
          <w:sz w:val="28"/>
          <w:szCs w:val="28"/>
          <w:cs/>
        </w:rPr>
        <w:t>การซื้อธุรกิจดังกล่าวข้างต้น บริษัทได้จ้างผู้ประเมินราคาอิสระเพื่อประเมินมูลค่ายุติธรรมของสินทรัพย์ที่ได้มาและหนี้สินที่รับมา</w:t>
      </w:r>
    </w:p>
    <w:p w14:paraId="595E3253" w14:textId="028E83A4" w:rsidR="003F2947" w:rsidRDefault="003F2947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305CD61D" w14:textId="748EDE77" w:rsidR="002405C7" w:rsidRDefault="002405C7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27F97A76" w14:textId="0D139DE4" w:rsidR="002405C7" w:rsidRDefault="002405C7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449CE6C8" w14:textId="69C67437" w:rsidR="006A7F60" w:rsidRDefault="006A7F60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7D6548DB" w14:textId="77777777" w:rsidR="005502FB" w:rsidRDefault="005502FB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121AC931" w14:textId="28A51DEA" w:rsidR="002405C7" w:rsidRDefault="002405C7" w:rsidP="007A201B">
      <w:pPr>
        <w:pStyle w:val="BodyText2"/>
        <w:spacing w:before="120" w:after="120" w:line="240" w:lineRule="atLeast"/>
        <w:ind w:left="539" w:firstLine="0"/>
        <w:jc w:val="thaiDistribute"/>
        <w:rPr>
          <w:rFonts w:ascii="Angsana New" w:hAnsi="Angsana New"/>
          <w:sz w:val="28"/>
          <w:szCs w:val="28"/>
        </w:rPr>
      </w:pPr>
    </w:p>
    <w:p w14:paraId="19935DFC" w14:textId="77777777" w:rsidR="00BD0121" w:rsidRPr="00A5247A" w:rsidRDefault="00CB2D41" w:rsidP="000F3F5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65" w:hanging="540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ส่วนได้เสียที่ไม่มีอำนาจควบคุม </w:t>
      </w:r>
    </w:p>
    <w:p w14:paraId="37DEB095" w14:textId="2589E898" w:rsidR="008C0C14" w:rsidRPr="00A5211C" w:rsidRDefault="008C0C14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11C">
        <w:rPr>
          <w:rFonts w:ascii="Angsana New" w:hAnsi="Angsana New"/>
          <w:sz w:val="28"/>
          <w:szCs w:val="28"/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 ณ วันที่ </w:t>
      </w:r>
      <w:r w:rsidRPr="00A5211C">
        <w:rPr>
          <w:rFonts w:ascii="Angsana New" w:hAnsi="Angsana New"/>
          <w:sz w:val="28"/>
          <w:szCs w:val="28"/>
        </w:rPr>
        <w:t>3</w:t>
      </w:r>
      <w:r w:rsidR="00F74394" w:rsidRPr="00A5211C">
        <w:rPr>
          <w:rFonts w:ascii="Angsana New" w:hAnsi="Angsana New"/>
          <w:sz w:val="28"/>
          <w:szCs w:val="28"/>
        </w:rPr>
        <w:t>1</w:t>
      </w:r>
      <w:r w:rsidRPr="00A5211C">
        <w:rPr>
          <w:rFonts w:ascii="Angsana New" w:hAnsi="Angsana New"/>
          <w:sz w:val="28"/>
          <w:szCs w:val="28"/>
        </w:rPr>
        <w:t xml:space="preserve"> </w:t>
      </w:r>
      <w:r w:rsidRPr="00A5211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11C">
        <w:rPr>
          <w:rFonts w:ascii="Angsana New" w:hAnsi="Angsana New"/>
          <w:sz w:val="28"/>
          <w:szCs w:val="28"/>
        </w:rPr>
        <w:t>256</w:t>
      </w:r>
      <w:r w:rsidR="00F74394" w:rsidRPr="00A5211C">
        <w:rPr>
          <w:rFonts w:ascii="Angsana New" w:hAnsi="Angsana New"/>
          <w:sz w:val="28"/>
          <w:szCs w:val="28"/>
        </w:rPr>
        <w:t>4</w:t>
      </w:r>
      <w:r w:rsidRPr="00A5211C">
        <w:rPr>
          <w:rFonts w:ascii="Angsana New" w:hAnsi="Angsana New"/>
          <w:sz w:val="28"/>
          <w:szCs w:val="28"/>
        </w:rPr>
        <w:t xml:space="preserve"> </w:t>
      </w:r>
      <w:r w:rsidRPr="00A5211C">
        <w:rPr>
          <w:rFonts w:ascii="Angsana New" w:hAnsi="Angsana New"/>
          <w:sz w:val="28"/>
          <w:szCs w:val="28"/>
          <w:cs/>
        </w:rPr>
        <w:t xml:space="preserve">และ </w:t>
      </w:r>
      <w:r w:rsidRPr="00A5211C">
        <w:rPr>
          <w:rFonts w:ascii="Angsana New" w:hAnsi="Angsana New"/>
          <w:sz w:val="28"/>
          <w:szCs w:val="28"/>
        </w:rPr>
        <w:t>256</w:t>
      </w:r>
      <w:r w:rsidR="00A71A61" w:rsidRPr="00A5211C">
        <w:rPr>
          <w:rFonts w:ascii="Angsana New" w:hAnsi="Angsana New"/>
          <w:sz w:val="28"/>
          <w:szCs w:val="28"/>
        </w:rPr>
        <w:t>3</w:t>
      </w:r>
      <w:r w:rsidRPr="00A5211C">
        <w:rPr>
          <w:rFonts w:ascii="Angsana New" w:hAnsi="Angsana New"/>
          <w:sz w:val="28"/>
          <w:szCs w:val="28"/>
        </w:rPr>
        <w:t xml:space="preserve"> </w:t>
      </w:r>
      <w:r w:rsidRPr="00A5211C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81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17"/>
        <w:gridCol w:w="956"/>
        <w:gridCol w:w="993"/>
        <w:gridCol w:w="1077"/>
        <w:gridCol w:w="1080"/>
        <w:gridCol w:w="1080"/>
        <w:gridCol w:w="1114"/>
      </w:tblGrid>
      <w:tr w:rsidR="00D970B7" w:rsidRPr="00A5247A" w14:paraId="14E5FAA9" w14:textId="77777777" w:rsidTr="000F3F5E">
        <w:tc>
          <w:tcPr>
            <w:tcW w:w="2517" w:type="dxa"/>
            <w:tcBorders>
              <w:left w:val="nil"/>
              <w:bottom w:val="nil"/>
              <w:right w:val="nil"/>
            </w:tcBorders>
            <w:vAlign w:val="bottom"/>
          </w:tcPr>
          <w:p w14:paraId="2695605B" w14:textId="77777777" w:rsidR="00D970B7" w:rsidRPr="00A5247A" w:rsidRDefault="00D970B7" w:rsidP="00C3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D98407" w14:textId="09F854D2" w:rsidR="00D970B7" w:rsidRPr="00A5247A" w:rsidRDefault="00D970B7" w:rsidP="00D97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35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B9E59C0" w14:textId="42888237" w:rsidR="00D970B7" w:rsidRPr="00A5247A" w:rsidRDefault="00D970B7" w:rsidP="000A26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7B0D" w:rsidRPr="00A5247A" w14:paraId="10C2E362" w14:textId="77777777" w:rsidTr="000F3F5E">
        <w:tc>
          <w:tcPr>
            <w:tcW w:w="2517" w:type="dxa"/>
            <w:tcBorders>
              <w:left w:val="nil"/>
              <w:bottom w:val="nil"/>
              <w:right w:val="nil"/>
            </w:tcBorders>
            <w:vAlign w:val="bottom"/>
          </w:tcPr>
          <w:p w14:paraId="53ADECDF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6519CD" w14:textId="39B34AFB" w:rsidR="00F57B0D" w:rsidRPr="00A5247A" w:rsidRDefault="00F57B0D" w:rsidP="001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highlight w:val="magenta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สัดส่วนที่ถือโดยส่วน</w:t>
            </w:r>
          </w:p>
        </w:tc>
        <w:tc>
          <w:tcPr>
            <w:tcW w:w="21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9BB1CE" w14:textId="6D924052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00E7A0" w14:textId="46C53EAC" w:rsidR="00F57B0D" w:rsidRPr="00A5247A" w:rsidRDefault="00C85F78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กำไรหรือขาดทุนที่แบ่ง</w:t>
            </w:r>
            <w:r w:rsidR="00F57B0D"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ให้กับส่วนได้เสียที่ไม่มี</w:t>
            </w:r>
          </w:p>
        </w:tc>
      </w:tr>
      <w:tr w:rsidR="00F57B0D" w:rsidRPr="00A5247A" w14:paraId="618CDF84" w14:textId="77777777" w:rsidTr="000F3F5E">
        <w:tc>
          <w:tcPr>
            <w:tcW w:w="2517" w:type="dxa"/>
            <w:tcBorders>
              <w:left w:val="nil"/>
              <w:bottom w:val="nil"/>
              <w:right w:val="nil"/>
            </w:tcBorders>
            <w:vAlign w:val="bottom"/>
          </w:tcPr>
          <w:p w14:paraId="1F99DCA1" w14:textId="77777777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B1BE8A" w14:textId="592F66F9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ได้เสียที่ไม่มีอำนาจควบคุม</w:t>
            </w:r>
          </w:p>
        </w:tc>
        <w:tc>
          <w:tcPr>
            <w:tcW w:w="21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E79ADB" w14:textId="5950030F" w:rsidR="00F57B0D" w:rsidRPr="00A5247A" w:rsidRDefault="00F57125" w:rsidP="00F57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5" w:right="-7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ส่วนได้เสียที่ไม่มีอำนาจ</w:t>
            </w:r>
            <w:r w:rsidR="00F57B0D"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ควบคุมในบริษัทย่อยสะสม</w:t>
            </w:r>
          </w:p>
        </w:tc>
        <w:tc>
          <w:tcPr>
            <w:tcW w:w="21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2CC4F6" w14:textId="7B291113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อำนาจควบคุมในบริษัทย่อยในระหว่างปี            </w:t>
            </w:r>
          </w:p>
        </w:tc>
      </w:tr>
      <w:tr w:rsidR="00F57B0D" w:rsidRPr="00A5247A" w14:paraId="4E56A333" w14:textId="77777777" w:rsidTr="000F3F5E"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7467B619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D38B" w14:textId="1D1D73AF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5C15" w14:textId="69920E19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4A46" w14:textId="27196061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458E" w14:textId="15A006AC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E14888" w14:textId="0FA4546E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7A84B1F" w14:textId="192FF789" w:rsidR="00F57B0D" w:rsidRPr="00A5247A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F57B0D" w:rsidRPr="00A5247A" w14:paraId="74D4F10E" w14:textId="77777777" w:rsidTr="000F3F5E"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6CBFCB8B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F0828B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CCC976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59B232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160B72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4C1E1D1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D00DAC2" w14:textId="77777777" w:rsidR="00F57B0D" w:rsidRPr="00A5247A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</w:tr>
      <w:tr w:rsidR="00A71A61" w:rsidRPr="00A5247A" w14:paraId="1B0D2E87" w14:textId="77777777" w:rsidTr="00F57125"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2830A936" w14:textId="51B8ED52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6" w:hanging="39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ยูเรกา เอ็นเนอร์จี จำกัด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51A9" w14:textId="7761D3BF" w:rsidR="00A71A61" w:rsidRPr="007260DD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="00F57125">
              <w:rPr>
                <w:rFonts w:ascii="Angsana New" w:eastAsia="Times New Roman" w:hAnsi="Angsana New"/>
                <w:sz w:val="28"/>
                <w:szCs w:val="28"/>
              </w:rPr>
              <w:t>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A074" w14:textId="0F65653E" w:rsidR="00A71A61" w:rsidRPr="00A5247A" w:rsidRDefault="00F743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5.00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56E3" w14:textId="7C160F08" w:rsidR="00A71A61" w:rsidRPr="00A5247A" w:rsidRDefault="00F5712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06A6" w14:textId="0421D6B5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2,03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F363" w14:textId="488FCA60" w:rsidR="00A71A61" w:rsidRPr="00A5247A" w:rsidRDefault="00F5712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1,026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D1B7" w14:textId="47A77C80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A71A61" w:rsidRPr="00A5247A" w14:paraId="4809CA42" w14:textId="77777777" w:rsidTr="00A97E04"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22B47FA" w14:textId="42F3E980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6" w:hanging="39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บีเอส มายโค ไบโอเทค จำกัด</w:t>
            </w:r>
            <w:r w:rsidR="002405C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50B7A" w14:textId="0999AD35" w:rsidR="00A71A61" w:rsidRPr="00A5247A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1001" w14:textId="67C26103" w:rsidR="00A71A61" w:rsidRPr="00A5247A" w:rsidRDefault="00F743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2.78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B12E" w14:textId="67967A5B" w:rsidR="00A71A61" w:rsidRPr="00A5247A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221A" w14:textId="0DCCA30F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2AF8" w14:textId="3648BF5D" w:rsidR="00A71A61" w:rsidRPr="00A5247A" w:rsidRDefault="00F5593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63C87">
              <w:rPr>
                <w:rFonts w:ascii="Angsana New" w:eastAsia="Times New Roman" w:hAnsi="Angsana New"/>
                <w:sz w:val="28"/>
                <w:szCs w:val="28"/>
              </w:rPr>
              <w:t>2,287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38BE" w14:textId="225B31E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,78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</w:tbl>
    <w:p w14:paraId="4C28C30A" w14:textId="0A7B07B9" w:rsidR="00F51E9F" w:rsidRPr="00A5247A" w:rsidRDefault="00F51E9F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รายละเอียดของ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52CF2562" w14:textId="4EEB5C62" w:rsidR="00F51E9F" w:rsidRPr="00A5247A" w:rsidRDefault="00F51E9F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สรุปรายการฐานะทางการเงิน</w:t>
      </w:r>
    </w:p>
    <w:tbl>
      <w:tblPr>
        <w:tblW w:w="885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1134"/>
        <w:gridCol w:w="284"/>
        <w:gridCol w:w="1276"/>
        <w:gridCol w:w="283"/>
        <w:gridCol w:w="1134"/>
        <w:gridCol w:w="284"/>
        <w:gridCol w:w="1134"/>
      </w:tblGrid>
      <w:tr w:rsidR="00EB5371" w:rsidRPr="00A5247A" w14:paraId="09B45808" w14:textId="55117314" w:rsidTr="000F3F5E">
        <w:tc>
          <w:tcPr>
            <w:tcW w:w="3330" w:type="dxa"/>
            <w:shd w:val="clear" w:color="auto" w:fill="auto"/>
            <w:vAlign w:val="bottom"/>
          </w:tcPr>
          <w:p w14:paraId="6FD9F6C4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1978B52A" w14:textId="6592FC51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EB5371" w:rsidRPr="00A5247A" w14:paraId="53F55D3B" w14:textId="46CAB924" w:rsidTr="000F3F5E">
        <w:trPr>
          <w:trHeight w:val="283"/>
        </w:trPr>
        <w:tc>
          <w:tcPr>
            <w:tcW w:w="3330" w:type="dxa"/>
            <w:shd w:val="clear" w:color="auto" w:fill="auto"/>
            <w:vAlign w:val="center"/>
          </w:tcPr>
          <w:p w14:paraId="66A1EDBE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93CC41" w14:textId="77777777" w:rsidR="009A3A25" w:rsidRPr="00A5247A" w:rsidRDefault="009A3A25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D2A6CC2" w14:textId="64D6CD6D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ยูเรกา เอ็นเนอร์จี จำกัด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2FACF99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01086" w14:textId="77777777" w:rsidR="009A3A25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บีเอส มายโค </w:t>
            </w:r>
          </w:p>
          <w:p w14:paraId="0F9B4D69" w14:textId="230D4801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ไบโอเทค จำกัด</w:t>
            </w:r>
          </w:p>
        </w:tc>
      </w:tr>
      <w:tr w:rsidR="00EB5371" w:rsidRPr="00A5247A" w14:paraId="3E17382B" w14:textId="6BA27D1A" w:rsidTr="000F3F5E">
        <w:tc>
          <w:tcPr>
            <w:tcW w:w="3330" w:type="dxa"/>
            <w:shd w:val="clear" w:color="auto" w:fill="auto"/>
          </w:tcPr>
          <w:p w14:paraId="07068118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3556" w14:textId="5FBF3BD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BCAE48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1DFE2" w14:textId="1C01F046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55D0DC29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A6D16B" w14:textId="0F73AB6E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2E584EA1" w14:textId="77777777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BCDA80" w14:textId="14D5BC7C" w:rsidR="00EB5371" w:rsidRPr="00A5247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65673F" w:rsidRPr="00A5247A" w14:paraId="65D97590" w14:textId="77777777" w:rsidTr="000F3F5E">
        <w:tc>
          <w:tcPr>
            <w:tcW w:w="4463" w:type="dxa"/>
            <w:gridSpan w:val="2"/>
            <w:shd w:val="clear" w:color="auto" w:fill="auto"/>
            <w:vAlign w:val="bottom"/>
          </w:tcPr>
          <w:p w14:paraId="6AE3A6EA" w14:textId="72DB78CA" w:rsidR="0065673F" w:rsidRPr="00A5247A" w:rsidRDefault="0065673F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</w:p>
        </w:tc>
        <w:tc>
          <w:tcPr>
            <w:tcW w:w="284" w:type="dxa"/>
          </w:tcPr>
          <w:p w14:paraId="3E0575CF" w14:textId="77777777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754DF" w14:textId="1076F0ED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BA48F06" w14:textId="77777777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BE35" w14:textId="489AF48D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B5848C" w14:textId="77777777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C0F73B" w14:textId="0CCD36A1" w:rsidR="0065673F" w:rsidRPr="00A5247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B5371" w:rsidRPr="00A5247A" w14:paraId="0FF73B99" w14:textId="77777777" w:rsidTr="000F3F5E">
        <w:tc>
          <w:tcPr>
            <w:tcW w:w="3330" w:type="dxa"/>
            <w:shd w:val="clear" w:color="auto" w:fill="auto"/>
            <w:vAlign w:val="bottom"/>
          </w:tcPr>
          <w:p w14:paraId="47EC096A" w14:textId="470B1AE4" w:rsidR="00EB5371" w:rsidRPr="00A5247A" w:rsidRDefault="00EB537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204A5" w14:textId="77777777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79FD86" w14:textId="77777777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8FF51" w14:textId="72856B80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197BBD6" w14:textId="77777777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783F1" w14:textId="730FD628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6EDF7B1" w14:textId="77777777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D9343" w14:textId="49AAC254" w:rsidR="00EB5371" w:rsidRPr="00A5247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1A61" w:rsidRPr="00A5247A" w14:paraId="3BA0F006" w14:textId="2D3572B6" w:rsidTr="00241094">
        <w:tc>
          <w:tcPr>
            <w:tcW w:w="3330" w:type="dxa"/>
            <w:shd w:val="clear" w:color="auto" w:fill="auto"/>
            <w:vAlign w:val="bottom"/>
          </w:tcPr>
          <w:p w14:paraId="1BD29108" w14:textId="77777777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12975A" w14:textId="6F04260E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43,742</w:t>
            </w:r>
          </w:p>
        </w:tc>
        <w:tc>
          <w:tcPr>
            <w:tcW w:w="284" w:type="dxa"/>
          </w:tcPr>
          <w:p w14:paraId="5EACBAB0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5416A" w14:textId="6593F26D" w:rsidR="00A71A61" w:rsidRPr="00A5247A" w:rsidRDefault="00F743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,7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14:paraId="2D4871AB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EB8B1A" w14:textId="58F4B69E" w:rsidR="00A71A61" w:rsidRPr="00A97E04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97E04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6A815DDC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2734" w14:textId="4886665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3,300</w:t>
            </w:r>
          </w:p>
        </w:tc>
      </w:tr>
      <w:tr w:rsidR="00A71A61" w:rsidRPr="00A5247A" w14:paraId="603249E4" w14:textId="6EF27403" w:rsidTr="00241094">
        <w:tc>
          <w:tcPr>
            <w:tcW w:w="3330" w:type="dxa"/>
            <w:shd w:val="clear" w:color="auto" w:fill="auto"/>
            <w:vAlign w:val="bottom"/>
          </w:tcPr>
          <w:p w14:paraId="2824F305" w14:textId="77777777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8BBC51" w14:textId="0D34E438" w:rsidR="00A71A61" w:rsidRPr="00241094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109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E9942E4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43D6E" w14:textId="49AD73A8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36CFFB4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55BD0" w14:textId="3F0EAF21" w:rsidR="00A71A61" w:rsidRPr="00A97E04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97E04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E90FFAC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FEC8A" w14:textId="5695408B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59,82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A71A61" w:rsidRPr="00A5247A" w14:paraId="1FBA47C4" w14:textId="11C3DB66" w:rsidTr="00241094">
        <w:tc>
          <w:tcPr>
            <w:tcW w:w="3330" w:type="dxa"/>
            <w:shd w:val="clear" w:color="auto" w:fill="auto"/>
            <w:vAlign w:val="bottom"/>
          </w:tcPr>
          <w:p w14:paraId="04498EEB" w14:textId="77777777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C6DBE" w14:textId="6DD57DF3" w:rsidR="00A71A61" w:rsidRPr="00241094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1094">
              <w:rPr>
                <w:rFonts w:ascii="Angsana New" w:eastAsia="Times New Roman" w:hAnsi="Angsana New"/>
                <w:sz w:val="28"/>
                <w:szCs w:val="28"/>
              </w:rPr>
              <w:t>36,270</w:t>
            </w:r>
          </w:p>
        </w:tc>
        <w:tc>
          <w:tcPr>
            <w:tcW w:w="284" w:type="dxa"/>
          </w:tcPr>
          <w:p w14:paraId="31E160D9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AD77C" w14:textId="4FB1046D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200</w:t>
            </w:r>
          </w:p>
        </w:tc>
        <w:tc>
          <w:tcPr>
            <w:tcW w:w="283" w:type="dxa"/>
          </w:tcPr>
          <w:p w14:paraId="44AF1810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F97222" w14:textId="316155C3" w:rsidR="00A71A61" w:rsidRPr="00A97E04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97E04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130567F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9C6423" w14:textId="47EC80E2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9,958</w:t>
            </w:r>
          </w:p>
        </w:tc>
      </w:tr>
      <w:tr w:rsidR="00A71A61" w:rsidRPr="00A5247A" w14:paraId="3A34765A" w14:textId="0D578481" w:rsidTr="00241094">
        <w:tc>
          <w:tcPr>
            <w:tcW w:w="3330" w:type="dxa"/>
            <w:shd w:val="clear" w:color="auto" w:fill="auto"/>
            <w:vAlign w:val="bottom"/>
          </w:tcPr>
          <w:p w14:paraId="485FF4C2" w14:textId="77777777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D860D" w14:textId="4680DB41" w:rsidR="00A71A61" w:rsidRPr="00241094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1094">
              <w:rPr>
                <w:rFonts w:ascii="Angsana New" w:eastAsia="Times New Roman" w:hAnsi="Angsana New"/>
                <w:sz w:val="28"/>
                <w:szCs w:val="28"/>
              </w:rPr>
              <w:t>673</w:t>
            </w:r>
          </w:p>
        </w:tc>
        <w:tc>
          <w:tcPr>
            <w:tcW w:w="284" w:type="dxa"/>
          </w:tcPr>
          <w:p w14:paraId="64B1FAEC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4C76D0" w14:textId="08FAC1D8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E9483D2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76FE73" w14:textId="7E23EC55" w:rsidR="00A71A61" w:rsidRPr="00A97E04" w:rsidRDefault="00F31576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97E04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29EF07DF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0C6968" w14:textId="7CEB9113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5,693</w:t>
            </w:r>
          </w:p>
        </w:tc>
      </w:tr>
    </w:tbl>
    <w:p w14:paraId="22D30CD0" w14:textId="77777777" w:rsidR="00AC3418" w:rsidRDefault="00AC3418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87DA23F" w14:textId="094F227B" w:rsidR="00AC3418" w:rsidRDefault="00AC3418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3BEA8740" w14:textId="3516D7EA" w:rsidR="00AA08F1" w:rsidRDefault="00AA08F1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865FBE2" w14:textId="67264C96" w:rsidR="001437AA" w:rsidRDefault="001437AA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09AD1DAF" w14:textId="4AE7E954" w:rsidR="00F51E9F" w:rsidRPr="00A5247A" w:rsidRDefault="00F51E9F" w:rsidP="0097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สรุปรายการกำไรขาดทุนเบ็ดเสร็จ</w:t>
      </w:r>
    </w:p>
    <w:tbl>
      <w:tblPr>
        <w:tblW w:w="8817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66"/>
        <w:gridCol w:w="1170"/>
        <w:gridCol w:w="240"/>
        <w:gridCol w:w="1246"/>
        <w:gridCol w:w="264"/>
        <w:gridCol w:w="1127"/>
        <w:gridCol w:w="291"/>
        <w:gridCol w:w="1113"/>
      </w:tblGrid>
      <w:tr w:rsidR="00D64535" w:rsidRPr="00A5247A" w14:paraId="6C7287FB" w14:textId="77777777" w:rsidTr="002C4AE5">
        <w:tc>
          <w:tcPr>
            <w:tcW w:w="3366" w:type="dxa"/>
            <w:shd w:val="clear" w:color="auto" w:fill="auto"/>
            <w:vAlign w:val="bottom"/>
          </w:tcPr>
          <w:p w14:paraId="36490F7E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tcBorders>
              <w:bottom w:val="single" w:sz="4" w:space="0" w:color="auto"/>
            </w:tcBorders>
          </w:tcPr>
          <w:p w14:paraId="2BE43283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D64535" w:rsidRPr="00A5247A" w14:paraId="33C74A07" w14:textId="77777777" w:rsidTr="002C4AE5">
        <w:trPr>
          <w:trHeight w:val="283"/>
        </w:trPr>
        <w:tc>
          <w:tcPr>
            <w:tcW w:w="3366" w:type="dxa"/>
            <w:shd w:val="clear" w:color="auto" w:fill="auto"/>
            <w:vAlign w:val="center"/>
          </w:tcPr>
          <w:p w14:paraId="00D79176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F4C03" w14:textId="77777777" w:rsidR="009A3A25" w:rsidRPr="00A5247A" w:rsidRDefault="009A3A2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8F41748" w14:textId="14F3EFB2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ยูเรกา เอ็นเนอร์จี จำกัด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72E26EE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629BFE" w14:textId="77777777" w:rsidR="009A3A2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บีเอส มายโค </w:t>
            </w:r>
          </w:p>
          <w:p w14:paraId="409874D8" w14:textId="305412D1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ไบโอเทค จำกัด</w:t>
            </w:r>
          </w:p>
        </w:tc>
      </w:tr>
      <w:tr w:rsidR="00D64535" w:rsidRPr="00A5247A" w14:paraId="232CD85A" w14:textId="77777777" w:rsidTr="002C4AE5">
        <w:tc>
          <w:tcPr>
            <w:tcW w:w="3366" w:type="dxa"/>
            <w:shd w:val="clear" w:color="auto" w:fill="auto"/>
          </w:tcPr>
          <w:p w14:paraId="7F6FB3EC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6C93" w14:textId="622EA430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904FBE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0E1A" w14:textId="74B0CE03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64" w:type="dxa"/>
          </w:tcPr>
          <w:p w14:paraId="6E39F2BB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4021D05E" w14:textId="4F045DD3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91" w:type="dxa"/>
          </w:tcPr>
          <w:p w14:paraId="6C43774B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3446D95" w14:textId="477DFCA6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D64535" w:rsidRPr="00A5247A" w14:paraId="0AA14012" w14:textId="77777777" w:rsidTr="002C4AE5">
        <w:tc>
          <w:tcPr>
            <w:tcW w:w="3366" w:type="dxa"/>
            <w:shd w:val="clear" w:color="auto" w:fill="auto"/>
            <w:vAlign w:val="bottom"/>
          </w:tcPr>
          <w:p w14:paraId="0A74CBD7" w14:textId="6079488D" w:rsidR="00D64535" w:rsidRPr="00A5247A" w:rsidRDefault="00D64535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3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B419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55F761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04F9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7CBC243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85D47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34F5DEF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6D37E4D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1A61" w:rsidRPr="00A5247A" w14:paraId="04A317FF" w14:textId="77777777" w:rsidTr="002C4AE5">
        <w:tc>
          <w:tcPr>
            <w:tcW w:w="3366" w:type="dxa"/>
            <w:shd w:val="clear" w:color="auto" w:fill="auto"/>
          </w:tcPr>
          <w:p w14:paraId="14ADCF20" w14:textId="66EAE37F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FC8F4" w14:textId="347D8F8F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35,177</w:t>
            </w:r>
          </w:p>
        </w:tc>
        <w:tc>
          <w:tcPr>
            <w:tcW w:w="240" w:type="dxa"/>
          </w:tcPr>
          <w:p w14:paraId="0BFD19AD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7CEBE05" w14:textId="689A84AE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15C73D3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2D42D5B" w14:textId="042CDB0F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</w:tcPr>
          <w:p w14:paraId="50DCF5BE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7CC5343" w14:textId="05D3CE6A" w:rsidR="00A71A61" w:rsidRPr="00A5247A" w:rsidRDefault="00F743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7,336</w:t>
            </w:r>
          </w:p>
        </w:tc>
      </w:tr>
      <w:tr w:rsidR="00A71A61" w:rsidRPr="00A5247A" w14:paraId="4FA9AF6E" w14:textId="77777777" w:rsidTr="002C4AE5">
        <w:tc>
          <w:tcPr>
            <w:tcW w:w="3366" w:type="dxa"/>
            <w:shd w:val="clear" w:color="auto" w:fill="auto"/>
          </w:tcPr>
          <w:p w14:paraId="7FDC3F44" w14:textId="4A15B39E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4054B" w14:textId="6EED44E6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2,280</w:t>
            </w:r>
          </w:p>
        </w:tc>
        <w:tc>
          <w:tcPr>
            <w:tcW w:w="240" w:type="dxa"/>
          </w:tcPr>
          <w:p w14:paraId="60FBF62C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D1FCD5A" w14:textId="74D52B76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(386)</w:t>
            </w:r>
          </w:p>
        </w:tc>
        <w:tc>
          <w:tcPr>
            <w:tcW w:w="264" w:type="dxa"/>
          </w:tcPr>
          <w:p w14:paraId="0815C79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696DA26" w14:textId="31C1BDCE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17,826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91" w:type="dxa"/>
          </w:tcPr>
          <w:p w14:paraId="243BCC0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50F1BC9" w14:textId="395E59C2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(37,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0)</w:t>
            </w:r>
          </w:p>
        </w:tc>
      </w:tr>
      <w:tr w:rsidR="00A71A61" w:rsidRPr="00A5247A" w14:paraId="303D281D" w14:textId="77777777" w:rsidTr="002C4AE5">
        <w:tc>
          <w:tcPr>
            <w:tcW w:w="3366" w:type="dxa"/>
            <w:shd w:val="clear" w:color="auto" w:fill="auto"/>
          </w:tcPr>
          <w:p w14:paraId="3BBBFEC1" w14:textId="1EEEFED8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90C41" w14:textId="1F79258A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FC7E0CB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207BB05" w14:textId="35696D8F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D9E582D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EA99A60" w14:textId="72ECA1B2" w:rsidR="00A71A61" w:rsidRPr="00A5247A" w:rsidRDefault="002410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</w:tcPr>
          <w:p w14:paraId="5B944185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1A273B1" w14:textId="52768D3A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2D46C99" w14:textId="3705B7BC" w:rsidR="00F51E9F" w:rsidRPr="00A5247A" w:rsidRDefault="00F51E9F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0"/>
        <w:jc w:val="thaiDistribute"/>
        <w:rPr>
          <w:rFonts w:ascii="Angsana New" w:eastAsia="Cordia New" w:hAnsi="Angsana New"/>
          <w:b/>
          <w:bCs/>
          <w:sz w:val="28"/>
          <w:szCs w:val="28"/>
          <w:lang w:eastAsia="zh-CN"/>
        </w:rPr>
      </w:pPr>
      <w:r w:rsidRPr="00A5247A">
        <w:rPr>
          <w:rFonts w:ascii="Angsana New" w:eastAsia="Cordia New" w:hAnsi="Angsana New"/>
          <w:b/>
          <w:bCs/>
          <w:sz w:val="28"/>
          <w:szCs w:val="28"/>
          <w:cs/>
          <w:lang w:eastAsia="zh-CN"/>
        </w:rPr>
        <w:t>สรุป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รายการ</w:t>
      </w:r>
      <w:r w:rsidRPr="00A5247A">
        <w:rPr>
          <w:rFonts w:ascii="Angsana New" w:eastAsia="Cordia New" w:hAnsi="Angsana New"/>
          <w:b/>
          <w:bCs/>
          <w:sz w:val="28"/>
          <w:szCs w:val="28"/>
          <w:cs/>
          <w:lang w:eastAsia="zh-CN"/>
        </w:rPr>
        <w:t>กระแสเงินสด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64"/>
        <w:gridCol w:w="1170"/>
        <w:gridCol w:w="236"/>
        <w:gridCol w:w="1204"/>
        <w:gridCol w:w="236"/>
        <w:gridCol w:w="1204"/>
        <w:gridCol w:w="236"/>
        <w:gridCol w:w="1170"/>
      </w:tblGrid>
      <w:tr w:rsidR="00D64535" w:rsidRPr="00A5247A" w14:paraId="0809981F" w14:textId="77777777" w:rsidTr="002C4AE5">
        <w:tc>
          <w:tcPr>
            <w:tcW w:w="3364" w:type="dxa"/>
            <w:shd w:val="clear" w:color="auto" w:fill="auto"/>
            <w:vAlign w:val="bottom"/>
          </w:tcPr>
          <w:p w14:paraId="04825C7C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6" w:type="dxa"/>
            <w:gridSpan w:val="7"/>
            <w:tcBorders>
              <w:bottom w:val="single" w:sz="4" w:space="0" w:color="auto"/>
            </w:tcBorders>
          </w:tcPr>
          <w:p w14:paraId="1822BF17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D64535" w:rsidRPr="00A5247A" w14:paraId="0435C901" w14:textId="77777777" w:rsidTr="002C4AE5">
        <w:trPr>
          <w:trHeight w:val="283"/>
        </w:trPr>
        <w:tc>
          <w:tcPr>
            <w:tcW w:w="3364" w:type="dxa"/>
            <w:shd w:val="clear" w:color="auto" w:fill="auto"/>
            <w:vAlign w:val="center"/>
          </w:tcPr>
          <w:p w14:paraId="731D8AAA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24AD61" w14:textId="77777777" w:rsidR="009A3A25" w:rsidRPr="00A5247A" w:rsidRDefault="009A3A2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F5D9ECF" w14:textId="76071E5C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ยูเรกา เอ็นเนอร์จี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5A23933" w14:textId="77777777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6E08A7" w14:textId="77777777" w:rsidR="009A3A2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บีเอส มายโค </w:t>
            </w:r>
          </w:p>
          <w:p w14:paraId="4B7936BD" w14:textId="3C1C22C1" w:rsidR="00D64535" w:rsidRPr="00A5247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ไบโอเทค จำกัด</w:t>
            </w:r>
          </w:p>
        </w:tc>
      </w:tr>
      <w:tr w:rsidR="00677AF6" w:rsidRPr="00A5247A" w14:paraId="1E9E6DC4" w14:textId="77777777" w:rsidTr="002C4AE5">
        <w:tc>
          <w:tcPr>
            <w:tcW w:w="3364" w:type="dxa"/>
            <w:shd w:val="clear" w:color="auto" w:fill="auto"/>
            <w:vAlign w:val="bottom"/>
          </w:tcPr>
          <w:p w14:paraId="51E7E55D" w14:textId="1A939486" w:rsidR="00677AF6" w:rsidRPr="00A5247A" w:rsidRDefault="00677AF6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56FD52" w14:textId="4A922434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C411924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86E588F" w14:textId="3057B1E6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C486806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0CB949B" w14:textId="4F80AD89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D10E3C3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E876E" w14:textId="77E0E2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677AF6" w:rsidRPr="00A5247A" w14:paraId="40E667BA" w14:textId="77777777" w:rsidTr="002C4AE5">
        <w:tc>
          <w:tcPr>
            <w:tcW w:w="3364" w:type="dxa"/>
            <w:shd w:val="clear" w:color="auto" w:fill="auto"/>
            <w:vAlign w:val="bottom"/>
          </w:tcPr>
          <w:p w14:paraId="5563C339" w14:textId="2679FB9E" w:rsidR="00677AF6" w:rsidRPr="00A5247A" w:rsidRDefault="00677AF6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3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49A1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26A338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06D63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816B33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3D4C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0E682B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BF387A" w14:textId="77777777" w:rsidR="00677AF6" w:rsidRPr="00A5247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1A61" w:rsidRPr="00A5247A" w14:paraId="64792CE7" w14:textId="77777777" w:rsidTr="00920DEB">
        <w:tc>
          <w:tcPr>
            <w:tcW w:w="3364" w:type="dxa"/>
            <w:shd w:val="clear" w:color="auto" w:fill="auto"/>
          </w:tcPr>
          <w:p w14:paraId="43E6BBFB" w14:textId="6D36351E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66BDF" w14:textId="362D951D" w:rsidR="00A71A61" w:rsidRPr="00A5247A" w:rsidRDefault="00920DEB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(4,309)</w:t>
            </w:r>
          </w:p>
        </w:tc>
        <w:tc>
          <w:tcPr>
            <w:tcW w:w="236" w:type="dxa"/>
          </w:tcPr>
          <w:p w14:paraId="2824FBC4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DB590F" w14:textId="5D9EE8F0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(560)</w:t>
            </w:r>
          </w:p>
        </w:tc>
        <w:tc>
          <w:tcPr>
            <w:tcW w:w="236" w:type="dxa"/>
          </w:tcPr>
          <w:p w14:paraId="52F4598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1BA262" w14:textId="4FFE26D8" w:rsidR="00A71A61" w:rsidRPr="00A5247A" w:rsidRDefault="001A51C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9,086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6313343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86AE2" w14:textId="6E7C0963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7,78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A71A61" w:rsidRPr="00A5247A" w14:paraId="73727C5E" w14:textId="77777777" w:rsidTr="00920DEB">
        <w:tc>
          <w:tcPr>
            <w:tcW w:w="3364" w:type="dxa"/>
            <w:shd w:val="clear" w:color="auto" w:fill="auto"/>
          </w:tcPr>
          <w:p w14:paraId="17BC7ABA" w14:textId="57E2839B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CFF1F" w14:textId="5EE55950" w:rsidR="00A71A61" w:rsidRPr="00A5247A" w:rsidRDefault="00920DEB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2,497</w:t>
            </w:r>
          </w:p>
        </w:tc>
        <w:tc>
          <w:tcPr>
            <w:tcW w:w="236" w:type="dxa"/>
          </w:tcPr>
          <w:p w14:paraId="51942206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EA313F" w14:textId="2790DF8F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(2,837)</w:t>
            </w:r>
          </w:p>
        </w:tc>
        <w:tc>
          <w:tcPr>
            <w:tcW w:w="236" w:type="dxa"/>
          </w:tcPr>
          <w:p w14:paraId="45701B66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D7E5E7" w14:textId="6F7BBDFF" w:rsidR="00A71A61" w:rsidRPr="00A5247A" w:rsidRDefault="001A51C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D9BC48F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05C52" w14:textId="1E32DB6C" w:rsidR="00A71A61" w:rsidRPr="00A5247A" w:rsidRDefault="00F74394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A71A61" w:rsidRPr="00A5247A">
              <w:rPr>
                <w:rFonts w:ascii="Angsana New" w:eastAsia="Times New Roman" w:hAnsi="Angsana New"/>
                <w:sz w:val="28"/>
                <w:szCs w:val="28"/>
              </w:rPr>
              <w:t>,089</w:t>
            </w:r>
          </w:p>
        </w:tc>
      </w:tr>
      <w:tr w:rsidR="00A71A61" w:rsidRPr="00A5247A" w14:paraId="1B687509" w14:textId="77777777" w:rsidTr="00920DEB">
        <w:tc>
          <w:tcPr>
            <w:tcW w:w="3364" w:type="dxa"/>
            <w:shd w:val="clear" w:color="auto" w:fill="auto"/>
          </w:tcPr>
          <w:p w14:paraId="0A1A2667" w14:textId="4D7BA288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FE176" w14:textId="605B331F" w:rsidR="00A71A61" w:rsidRPr="00A5247A" w:rsidRDefault="00920DEB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35B92D81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38C33" w14:textId="68C5D723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4F64E4E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6CEA4" w14:textId="3CF3D428" w:rsidR="00A71A61" w:rsidRPr="00A5247A" w:rsidRDefault="001A51C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9,079</w:t>
            </w:r>
          </w:p>
        </w:tc>
        <w:tc>
          <w:tcPr>
            <w:tcW w:w="236" w:type="dxa"/>
          </w:tcPr>
          <w:p w14:paraId="33D24E4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FECB" w14:textId="6B05064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7,985</w:t>
            </w:r>
          </w:p>
        </w:tc>
      </w:tr>
      <w:tr w:rsidR="00A71A61" w:rsidRPr="00A5247A" w14:paraId="10C33244" w14:textId="77777777" w:rsidTr="00920DEB">
        <w:tc>
          <w:tcPr>
            <w:tcW w:w="3364" w:type="dxa"/>
            <w:shd w:val="clear" w:color="auto" w:fill="auto"/>
          </w:tcPr>
          <w:p w14:paraId="42E655F4" w14:textId="69A683E7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C3F0B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B54D3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1F599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77CB5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0C3DC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6C768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CBD9F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1A61" w:rsidRPr="00A5247A" w14:paraId="45D609BD" w14:textId="77777777" w:rsidTr="00920DEB">
        <w:tc>
          <w:tcPr>
            <w:tcW w:w="3364" w:type="dxa"/>
            <w:shd w:val="clear" w:color="auto" w:fill="auto"/>
          </w:tcPr>
          <w:p w14:paraId="65FD6281" w14:textId="0C30C4E4" w:rsidR="00A71A61" w:rsidRPr="00A5247A" w:rsidRDefault="00A71A61" w:rsidP="000F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hanging="52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 (ลดลง)สุทธิ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8D8F6" w14:textId="0C583B00" w:rsidR="00A71A61" w:rsidRPr="00A5247A" w:rsidRDefault="00920DEB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(1,586)</w:t>
            </w:r>
          </w:p>
        </w:tc>
        <w:tc>
          <w:tcPr>
            <w:tcW w:w="236" w:type="dxa"/>
          </w:tcPr>
          <w:p w14:paraId="02683701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2C879" w14:textId="028CFE58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(3,398)</w:t>
            </w:r>
          </w:p>
        </w:tc>
        <w:tc>
          <w:tcPr>
            <w:tcW w:w="236" w:type="dxa"/>
          </w:tcPr>
          <w:p w14:paraId="32A1C31F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73BBB" w14:textId="5C7E892A" w:rsidR="00A71A61" w:rsidRPr="00A5247A" w:rsidRDefault="001A51C5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04B22A4" w14:textId="77777777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7CBFC7" w14:textId="2B0A7902" w:rsidR="00A71A61" w:rsidRPr="00A5247A" w:rsidRDefault="00A71A61" w:rsidP="00A7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(8,707)</w:t>
            </w:r>
          </w:p>
        </w:tc>
      </w:tr>
    </w:tbl>
    <w:p w14:paraId="035BDEE6" w14:textId="77777777" w:rsidR="00125E7D" w:rsidRDefault="00125E7D" w:rsidP="007A2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10"/>
        </w:tabs>
        <w:rPr>
          <w:rFonts w:ascii="Angsana New" w:hAnsi="Angsana New"/>
          <w:sz w:val="28"/>
          <w:szCs w:val="28"/>
        </w:rPr>
      </w:pPr>
    </w:p>
    <w:p w14:paraId="3B54C2DE" w14:textId="77777777" w:rsidR="006E7326" w:rsidRPr="006E7326" w:rsidRDefault="006E7326" w:rsidP="006E7326">
      <w:pPr>
        <w:rPr>
          <w:rFonts w:ascii="Angsana New" w:hAnsi="Angsana New"/>
          <w:sz w:val="28"/>
          <w:szCs w:val="28"/>
          <w:cs/>
        </w:rPr>
      </w:pPr>
    </w:p>
    <w:p w14:paraId="371587DF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35FC9780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3ADA9EE5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7A268E57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23D305C6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6C595C2A" w14:textId="77777777" w:rsidR="006E7326" w:rsidRPr="006E7326" w:rsidRDefault="006E7326" w:rsidP="006E7326">
      <w:pPr>
        <w:rPr>
          <w:rFonts w:ascii="Angsana New" w:hAnsi="Angsana New"/>
          <w:sz w:val="28"/>
          <w:szCs w:val="28"/>
        </w:rPr>
      </w:pPr>
    </w:p>
    <w:p w14:paraId="7975685C" w14:textId="77777777" w:rsidR="006E7326" w:rsidRDefault="006E7326" w:rsidP="006E7326">
      <w:pPr>
        <w:rPr>
          <w:rFonts w:ascii="Angsana New" w:hAnsi="Angsana New"/>
          <w:sz w:val="28"/>
          <w:szCs w:val="28"/>
        </w:rPr>
      </w:pPr>
    </w:p>
    <w:p w14:paraId="50A31961" w14:textId="2405D091" w:rsidR="006E7326" w:rsidRDefault="006E732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0E1F04E6" w14:textId="570BA433" w:rsidR="006E7326" w:rsidRDefault="006E732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4A71EA7" w14:textId="4A4FDC9C" w:rsidR="006E7326" w:rsidRDefault="006E732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4CF34E5" w14:textId="4C2D286E" w:rsidR="006E7326" w:rsidRDefault="006E732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B74EBE2" w14:textId="4F8A3AD5" w:rsidR="006E7326" w:rsidRDefault="006E732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B63542C" w14:textId="77777777" w:rsidR="00A57656" w:rsidRDefault="00A57656" w:rsidP="006E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A57656" w:rsidSect="00E90CD7">
          <w:headerReference w:type="default" r:id="rId17"/>
          <w:footerReference w:type="default" r:id="rId18"/>
          <w:footerReference w:type="first" r:id="rId19"/>
          <w:pgSz w:w="11909" w:h="16834" w:code="9"/>
          <w:pgMar w:top="692" w:right="992" w:bottom="578" w:left="1151" w:header="1134" w:footer="567" w:gutter="0"/>
          <w:cols w:space="720"/>
          <w:docGrid w:linePitch="245"/>
        </w:sectPr>
      </w:pPr>
    </w:p>
    <w:p w14:paraId="1F7D897A" w14:textId="77777777" w:rsidR="00AE4500" w:rsidRPr="00A5247A" w:rsidRDefault="00AE4500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อสังหาริมทรัพย์เพื่อการลงทุน - สุทธิ</w:t>
      </w:r>
    </w:p>
    <w:p w14:paraId="2E0FC61E" w14:textId="3EAB53CA" w:rsidR="00AE4500" w:rsidRPr="00A5247A" w:rsidRDefault="004336A5" w:rsidP="003D78C9">
      <w:pPr>
        <w:pStyle w:val="block"/>
        <w:spacing w:before="120" w:after="0" w:line="240" w:lineRule="atLeast"/>
        <w:ind w:left="0" w:firstLine="426"/>
        <w:jc w:val="both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  <w:lang w:bidi="th-TH"/>
        </w:rPr>
        <w:t>รายการเคลื่อนไหว</w:t>
      </w:r>
      <w:r w:rsidR="00AE4500" w:rsidRPr="00A5247A">
        <w:rPr>
          <w:rFonts w:ascii="Angsana New" w:hAnsi="Angsana New"/>
          <w:sz w:val="28"/>
          <w:szCs w:val="28"/>
          <w:cs/>
          <w:lang w:bidi="th-TH"/>
        </w:rPr>
        <w:t>สำหรับปีสิ้นสุดวันที่</w:t>
      </w:r>
      <w:r w:rsidR="00AE4500" w:rsidRPr="00A5247A">
        <w:rPr>
          <w:rFonts w:ascii="Angsana New" w:hAnsi="Angsana New"/>
          <w:sz w:val="28"/>
          <w:szCs w:val="28"/>
          <w:rtl/>
          <w:cs/>
        </w:rPr>
        <w:t xml:space="preserve">  </w:t>
      </w:r>
      <w:r w:rsidR="00AE4500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="00AE4500" w:rsidRPr="00A5247A">
        <w:rPr>
          <w:rFonts w:ascii="Angsana New" w:hAnsi="Angsana New"/>
          <w:sz w:val="28"/>
          <w:szCs w:val="28"/>
        </w:rPr>
        <w:t xml:space="preserve"> </w:t>
      </w:r>
      <w:r w:rsidR="00AE4500" w:rsidRPr="00A5247A">
        <w:rPr>
          <w:rFonts w:ascii="Angsana New" w:hAnsi="Angsana New"/>
          <w:sz w:val="28"/>
          <w:szCs w:val="28"/>
          <w:cs/>
          <w:lang w:bidi="th-TH"/>
        </w:rPr>
        <w:t xml:space="preserve">ธันวาคม </w:t>
      </w:r>
      <w:r w:rsidR="00AE4500"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A5247A">
        <w:rPr>
          <w:rFonts w:ascii="Angsana New" w:hAnsi="Angsana New"/>
          <w:sz w:val="28"/>
          <w:szCs w:val="28"/>
        </w:rPr>
        <w:t xml:space="preserve"> </w:t>
      </w:r>
      <w:r w:rsidR="00A5247A">
        <w:rPr>
          <w:rFonts w:ascii="Angsana New" w:hAnsi="Angsana New" w:hint="cs"/>
          <w:sz w:val="28"/>
          <w:szCs w:val="28"/>
          <w:cs/>
          <w:lang w:bidi="th-TH"/>
        </w:rPr>
        <w:t xml:space="preserve">และ </w:t>
      </w:r>
      <w:r w:rsidR="00A5247A">
        <w:rPr>
          <w:rFonts w:ascii="Angsana New" w:hAnsi="Angsana New"/>
          <w:sz w:val="28"/>
          <w:szCs w:val="28"/>
          <w:lang w:val="en-US" w:bidi="th-TH"/>
        </w:rPr>
        <w:t>2563</w:t>
      </w:r>
      <w:r w:rsidR="00AE4500" w:rsidRPr="00A5247A">
        <w:rPr>
          <w:rFonts w:ascii="Angsana New" w:hAnsi="Angsana New"/>
          <w:sz w:val="28"/>
          <w:szCs w:val="28"/>
        </w:rPr>
        <w:t xml:space="preserve"> </w:t>
      </w:r>
      <w:r w:rsidR="00AE4500" w:rsidRPr="00A5247A">
        <w:rPr>
          <w:rFonts w:ascii="Angsana New" w:hAnsi="Angsana New"/>
          <w:sz w:val="28"/>
          <w:szCs w:val="28"/>
          <w:cs/>
          <w:lang w:bidi="th-TH"/>
        </w:rPr>
        <w:t>มีดังนี้</w:t>
      </w:r>
    </w:p>
    <w:tbl>
      <w:tblPr>
        <w:tblW w:w="9465" w:type="dxa"/>
        <w:tblInd w:w="284" w:type="dxa"/>
        <w:tblLook w:val="04A0" w:firstRow="1" w:lastRow="0" w:firstColumn="1" w:lastColumn="0" w:noHBand="0" w:noVBand="1"/>
      </w:tblPr>
      <w:tblGrid>
        <w:gridCol w:w="2835"/>
        <w:gridCol w:w="2210"/>
        <w:gridCol w:w="2210"/>
        <w:gridCol w:w="2210"/>
      </w:tblGrid>
      <w:tr w:rsidR="00F954B4" w:rsidRPr="002405C7" w14:paraId="55447844" w14:textId="77777777" w:rsidTr="00987931">
        <w:trPr>
          <w:tblHeader/>
        </w:trPr>
        <w:tc>
          <w:tcPr>
            <w:tcW w:w="2835" w:type="dxa"/>
            <w:shd w:val="clear" w:color="auto" w:fill="auto"/>
          </w:tcPr>
          <w:p w14:paraId="535256B7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30" w:type="dxa"/>
            <w:gridSpan w:val="3"/>
          </w:tcPr>
          <w:p w14:paraId="18D59867" w14:textId="70542A29" w:rsidR="00F954B4" w:rsidRPr="002405C7" w:rsidRDefault="00F954B4" w:rsidP="004166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</w:t>
            </w:r>
            <w:r w:rsidRPr="002405C7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F954B4" w:rsidRPr="002405C7" w14:paraId="1B1FB98F" w14:textId="77777777" w:rsidTr="00987931">
        <w:trPr>
          <w:tblHeader/>
        </w:trPr>
        <w:tc>
          <w:tcPr>
            <w:tcW w:w="2835" w:type="dxa"/>
            <w:shd w:val="clear" w:color="auto" w:fill="auto"/>
          </w:tcPr>
          <w:p w14:paraId="3EC6A22B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30" w:type="dxa"/>
            <w:gridSpan w:val="3"/>
          </w:tcPr>
          <w:p w14:paraId="654820D0" w14:textId="1F0997D8" w:rsidR="00F954B4" w:rsidRPr="002405C7" w:rsidRDefault="00F954B4" w:rsidP="00987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</w:t>
            </w:r>
            <w:r w:rsidR="00086123"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การเงินรวม</w:t>
            </w:r>
            <w:r w:rsidR="00CA20CB">
              <w:rPr>
                <w:rFonts w:ascii="Angsana New" w:eastAsia="Times New Roman" w:hAnsi="Angsana New"/>
                <w:sz w:val="28"/>
                <w:szCs w:val="28"/>
              </w:rPr>
              <w:t xml:space="preserve"> / </w:t>
            </w:r>
            <w:r w:rsidR="00CA20CB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4B4" w:rsidRPr="002405C7" w14:paraId="5D960731" w14:textId="77777777" w:rsidTr="00987931">
        <w:trPr>
          <w:tblHeader/>
        </w:trPr>
        <w:tc>
          <w:tcPr>
            <w:tcW w:w="2835" w:type="dxa"/>
            <w:shd w:val="clear" w:color="auto" w:fill="auto"/>
          </w:tcPr>
          <w:p w14:paraId="2B1E6F4E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</w:tcPr>
          <w:p w14:paraId="49A0BA55" w14:textId="77777777" w:rsidR="00F954B4" w:rsidRPr="002405C7" w:rsidRDefault="00F954B4" w:rsidP="00987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210" w:type="dxa"/>
          </w:tcPr>
          <w:p w14:paraId="36193528" w14:textId="77777777" w:rsidR="00F954B4" w:rsidRPr="002405C7" w:rsidRDefault="00F954B4" w:rsidP="00987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210" w:type="dxa"/>
            <w:shd w:val="clear" w:color="auto" w:fill="auto"/>
          </w:tcPr>
          <w:p w14:paraId="0019170D" w14:textId="77777777" w:rsidR="00F954B4" w:rsidRPr="002405C7" w:rsidRDefault="00F954B4" w:rsidP="00987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7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954B4" w:rsidRPr="002405C7" w14:paraId="65FC72A3" w14:textId="77777777" w:rsidTr="00987931">
        <w:tc>
          <w:tcPr>
            <w:tcW w:w="2835" w:type="dxa"/>
            <w:shd w:val="clear" w:color="auto" w:fill="auto"/>
          </w:tcPr>
          <w:p w14:paraId="5F9EC8DA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1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0" w:type="dxa"/>
          </w:tcPr>
          <w:p w14:paraId="698C49CE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</w:tcPr>
          <w:p w14:paraId="45F85248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627963F4" w14:textId="77777777" w:rsidR="00F954B4" w:rsidRPr="002405C7" w:rsidRDefault="00F954B4" w:rsidP="0098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17D4E" w:rsidRPr="002405C7" w14:paraId="5FAC6173" w14:textId="77777777" w:rsidTr="00CA25A2">
        <w:tc>
          <w:tcPr>
            <w:tcW w:w="2835" w:type="dxa"/>
            <w:shd w:val="clear" w:color="auto" w:fill="auto"/>
            <w:vAlign w:val="center"/>
          </w:tcPr>
          <w:p w14:paraId="20C6BFBE" w14:textId="77777777" w:rsidR="00617D4E" w:rsidRPr="002405C7" w:rsidRDefault="00617D4E" w:rsidP="006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1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2405C7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03B69E6A" w14:textId="07A678D4" w:rsidR="00617D4E" w:rsidRPr="002405C7" w:rsidRDefault="00617D4E" w:rsidP="006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21,273</w:t>
            </w:r>
          </w:p>
        </w:tc>
        <w:tc>
          <w:tcPr>
            <w:tcW w:w="2210" w:type="dxa"/>
            <w:shd w:val="clear" w:color="auto" w:fill="auto"/>
          </w:tcPr>
          <w:p w14:paraId="0FE7F970" w14:textId="01DCC08C" w:rsidR="00617D4E" w:rsidRPr="002405C7" w:rsidRDefault="00617D4E" w:rsidP="006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50,157</w:t>
            </w:r>
          </w:p>
        </w:tc>
        <w:tc>
          <w:tcPr>
            <w:tcW w:w="2210" w:type="dxa"/>
            <w:shd w:val="clear" w:color="auto" w:fill="auto"/>
          </w:tcPr>
          <w:p w14:paraId="5159089D" w14:textId="27258071" w:rsidR="00617D4E" w:rsidRPr="002405C7" w:rsidRDefault="00617D4E" w:rsidP="006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71,430</w:t>
            </w:r>
          </w:p>
        </w:tc>
      </w:tr>
      <w:tr w:rsidR="001437AA" w:rsidRPr="002405C7" w14:paraId="5B92E78B" w14:textId="77777777" w:rsidTr="00CA25A2">
        <w:tc>
          <w:tcPr>
            <w:tcW w:w="2835" w:type="dxa"/>
            <w:shd w:val="clear" w:color="auto" w:fill="auto"/>
            <w:vAlign w:val="center"/>
          </w:tcPr>
          <w:p w14:paraId="583DF175" w14:textId="12CFAED8" w:rsidR="001437AA" w:rsidRPr="002405C7" w:rsidRDefault="00363C87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 w:rsidRPr="002405C7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10" w:type="dxa"/>
            <w:shd w:val="clear" w:color="auto" w:fill="auto"/>
          </w:tcPr>
          <w:p w14:paraId="5B64FAE1" w14:textId="3C4F1321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B1D54">
              <w:rPr>
                <w:rFonts w:ascii="Angsana New" w:eastAsia="Times New Roman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210" w:type="dxa"/>
            <w:shd w:val="clear" w:color="auto" w:fill="auto"/>
          </w:tcPr>
          <w:p w14:paraId="4BF980B9" w14:textId="7DA897C3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23E3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2210" w:type="dxa"/>
            <w:shd w:val="clear" w:color="auto" w:fill="auto"/>
          </w:tcPr>
          <w:p w14:paraId="3DCC2421" w14:textId="0544F7E3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23E3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</w:p>
        </w:tc>
      </w:tr>
      <w:tr w:rsidR="001437AA" w:rsidRPr="002405C7" w14:paraId="584081BA" w14:textId="77777777" w:rsidTr="00CA25A2">
        <w:tc>
          <w:tcPr>
            <w:tcW w:w="2835" w:type="dxa"/>
            <w:shd w:val="clear" w:color="auto" w:fill="auto"/>
            <w:vAlign w:val="center"/>
          </w:tcPr>
          <w:p w14:paraId="361F3935" w14:textId="175CE892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25230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  <w:cs/>
              </w:rPr>
              <w:t>ณ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25230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  <w:cs/>
              </w:rPr>
              <w:t>วันที่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Pr="0025230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  <w:cs/>
              </w:rPr>
              <w:t>ธันวาคม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66E27C45" w14:textId="3EE30F99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21,273</w:t>
            </w:r>
          </w:p>
        </w:tc>
        <w:tc>
          <w:tcPr>
            <w:tcW w:w="2210" w:type="dxa"/>
            <w:shd w:val="clear" w:color="auto" w:fill="auto"/>
          </w:tcPr>
          <w:p w14:paraId="19C650FD" w14:textId="778A8F3A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50,157</w:t>
            </w:r>
          </w:p>
        </w:tc>
        <w:tc>
          <w:tcPr>
            <w:tcW w:w="2210" w:type="dxa"/>
            <w:shd w:val="clear" w:color="auto" w:fill="auto"/>
          </w:tcPr>
          <w:p w14:paraId="681DBF4B" w14:textId="7FD02373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71,430</w:t>
            </w:r>
          </w:p>
        </w:tc>
      </w:tr>
      <w:tr w:rsidR="001437AA" w:rsidRPr="002405C7" w14:paraId="0DE0246D" w14:textId="77777777" w:rsidTr="00CA25A2">
        <w:tc>
          <w:tcPr>
            <w:tcW w:w="2835" w:type="dxa"/>
            <w:shd w:val="clear" w:color="auto" w:fill="auto"/>
            <w:vAlign w:val="center"/>
          </w:tcPr>
          <w:p w14:paraId="318473DC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10" w:type="dxa"/>
            <w:shd w:val="clear" w:color="auto" w:fill="auto"/>
          </w:tcPr>
          <w:p w14:paraId="415D88E0" w14:textId="13C4F26A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2210" w:type="dxa"/>
            <w:shd w:val="clear" w:color="auto" w:fill="auto"/>
          </w:tcPr>
          <w:p w14:paraId="3C58DDEE" w14:textId="2C46C07F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2210" w:type="dxa"/>
            <w:shd w:val="clear" w:color="auto" w:fill="auto"/>
          </w:tcPr>
          <w:p w14:paraId="3846C429" w14:textId="6FB08E8B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</w:tr>
      <w:tr w:rsidR="001437AA" w:rsidRPr="002405C7" w14:paraId="6B35F37D" w14:textId="77777777" w:rsidTr="00CA25A2">
        <w:tc>
          <w:tcPr>
            <w:tcW w:w="2835" w:type="dxa"/>
            <w:shd w:val="clear" w:color="auto" w:fill="auto"/>
            <w:vAlign w:val="center"/>
          </w:tcPr>
          <w:p w14:paraId="6AE220AB" w14:textId="26B0921F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/ </w:t>
            </w:r>
            <w:r w:rsidRPr="002405C7">
              <w:rPr>
                <w:rFonts w:ascii="Angsana New" w:eastAsia="Times New Roman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10" w:type="dxa"/>
            <w:shd w:val="clear" w:color="auto" w:fill="auto"/>
          </w:tcPr>
          <w:p w14:paraId="000C2D5F" w14:textId="758AC75C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2210" w:type="dxa"/>
            <w:shd w:val="clear" w:color="auto" w:fill="auto"/>
          </w:tcPr>
          <w:p w14:paraId="6E3542B1" w14:textId="26F8A00B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2210" w:type="dxa"/>
            <w:shd w:val="clear" w:color="auto" w:fill="auto"/>
          </w:tcPr>
          <w:p w14:paraId="0C4C6E73" w14:textId="18ACFF73" w:rsidR="001437AA" w:rsidRPr="002405C7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5CD1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</w:p>
        </w:tc>
      </w:tr>
      <w:tr w:rsidR="001437AA" w:rsidRPr="002405C7" w14:paraId="6A9ED7E0" w14:textId="77777777" w:rsidTr="00CA25A2">
        <w:tc>
          <w:tcPr>
            <w:tcW w:w="2835" w:type="dxa"/>
            <w:shd w:val="clear" w:color="auto" w:fill="auto"/>
            <w:vAlign w:val="center"/>
          </w:tcPr>
          <w:p w14:paraId="0B168C98" w14:textId="77777777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2564</w:t>
            </w:r>
          </w:p>
        </w:tc>
        <w:tc>
          <w:tcPr>
            <w:tcW w:w="2210" w:type="dxa"/>
            <w:shd w:val="clear" w:color="auto" w:fill="auto"/>
          </w:tcPr>
          <w:p w14:paraId="7B1C6C6C" w14:textId="56C9A85E" w:rsidR="001437AA" w:rsidRPr="00252302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21,273</w:t>
            </w:r>
          </w:p>
        </w:tc>
        <w:tc>
          <w:tcPr>
            <w:tcW w:w="2210" w:type="dxa"/>
            <w:shd w:val="clear" w:color="auto" w:fill="auto"/>
          </w:tcPr>
          <w:p w14:paraId="0C7856D6" w14:textId="50C1375B" w:rsidR="001437AA" w:rsidRPr="00252302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50,157</w:t>
            </w:r>
          </w:p>
        </w:tc>
        <w:tc>
          <w:tcPr>
            <w:tcW w:w="2210" w:type="dxa"/>
            <w:shd w:val="clear" w:color="auto" w:fill="auto"/>
          </w:tcPr>
          <w:p w14:paraId="7FA7FCEC" w14:textId="7C28DA52" w:rsidR="001437AA" w:rsidRPr="00252302" w:rsidRDefault="001437AA" w:rsidP="001437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ab/>
            </w: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71,430</w:t>
            </w:r>
          </w:p>
        </w:tc>
      </w:tr>
      <w:tr w:rsidR="001437AA" w:rsidRPr="002405C7" w14:paraId="78F04E42" w14:textId="77777777" w:rsidTr="00CA25A2">
        <w:tc>
          <w:tcPr>
            <w:tcW w:w="2835" w:type="dxa"/>
            <w:shd w:val="clear" w:color="auto" w:fill="auto"/>
          </w:tcPr>
          <w:p w14:paraId="6ACCAD2D" w14:textId="1ED9A2ED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1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491C7A67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6490A05A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1B647BDB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35B03B3B" w14:textId="77777777" w:rsidTr="00CA25A2">
        <w:tc>
          <w:tcPr>
            <w:tcW w:w="2835" w:type="dxa"/>
            <w:shd w:val="clear" w:color="auto" w:fill="auto"/>
          </w:tcPr>
          <w:p w14:paraId="3ED3A4DB" w14:textId="798FDB36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1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0" w:type="dxa"/>
            <w:shd w:val="clear" w:color="auto" w:fill="auto"/>
          </w:tcPr>
          <w:p w14:paraId="5868405F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327A5C0C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1B2A028A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5CE03697" w14:textId="77777777" w:rsidTr="00CA25A2">
        <w:tc>
          <w:tcPr>
            <w:tcW w:w="2835" w:type="dxa"/>
            <w:shd w:val="clear" w:color="auto" w:fill="auto"/>
            <w:vAlign w:val="center"/>
          </w:tcPr>
          <w:p w14:paraId="35F721AE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1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2405C7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64D3D2AC" w14:textId="004BC4DE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 w:rsidRPr="00CB1D54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10" w:type="dxa"/>
            <w:shd w:val="clear" w:color="auto" w:fill="auto"/>
          </w:tcPr>
          <w:p w14:paraId="2D45EEBF" w14:textId="352FF484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27,837</w:t>
            </w:r>
          </w:p>
        </w:tc>
        <w:tc>
          <w:tcPr>
            <w:tcW w:w="2210" w:type="dxa"/>
            <w:shd w:val="clear" w:color="auto" w:fill="auto"/>
          </w:tcPr>
          <w:p w14:paraId="6EE4DC31" w14:textId="003576C6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27,837</w:t>
            </w:r>
          </w:p>
        </w:tc>
      </w:tr>
      <w:tr w:rsidR="001437AA" w:rsidRPr="002405C7" w14:paraId="651BBD8C" w14:textId="77777777" w:rsidTr="00CA25A2">
        <w:tc>
          <w:tcPr>
            <w:tcW w:w="2835" w:type="dxa"/>
            <w:shd w:val="clear" w:color="auto" w:fill="auto"/>
            <w:vAlign w:val="center"/>
          </w:tcPr>
          <w:p w14:paraId="209B2330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210" w:type="dxa"/>
            <w:shd w:val="clear" w:color="auto" w:fill="auto"/>
          </w:tcPr>
          <w:p w14:paraId="7AA1A43A" w14:textId="6CD8714D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 w:rsidRPr="00CB1D54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10" w:type="dxa"/>
            <w:shd w:val="clear" w:color="auto" w:fill="auto"/>
          </w:tcPr>
          <w:p w14:paraId="26264354" w14:textId="25D20260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2,187</w:t>
            </w:r>
          </w:p>
        </w:tc>
        <w:tc>
          <w:tcPr>
            <w:tcW w:w="2210" w:type="dxa"/>
            <w:shd w:val="clear" w:color="auto" w:fill="auto"/>
          </w:tcPr>
          <w:p w14:paraId="24F1A38A" w14:textId="377B5CDF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2,187</w:t>
            </w:r>
          </w:p>
        </w:tc>
      </w:tr>
      <w:tr w:rsidR="001437AA" w:rsidRPr="002405C7" w14:paraId="5B7E7A15" w14:textId="77777777" w:rsidTr="00CA25A2">
        <w:tc>
          <w:tcPr>
            <w:tcW w:w="2835" w:type="dxa"/>
            <w:shd w:val="clear" w:color="auto" w:fill="auto"/>
            <w:vAlign w:val="center"/>
          </w:tcPr>
          <w:p w14:paraId="74438A95" w14:textId="77777777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5E287774" w14:textId="20CFC1E0" w:rsidR="001437AA" w:rsidRPr="00252302" w:rsidRDefault="001437AA" w:rsidP="001437AA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10" w:type="dxa"/>
            <w:shd w:val="clear" w:color="auto" w:fill="auto"/>
          </w:tcPr>
          <w:p w14:paraId="517B8AC3" w14:textId="65B77EC0" w:rsidR="001437AA" w:rsidRPr="00252302" w:rsidRDefault="001437AA" w:rsidP="001437AA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30,024</w:t>
            </w:r>
          </w:p>
        </w:tc>
        <w:tc>
          <w:tcPr>
            <w:tcW w:w="2210" w:type="dxa"/>
            <w:shd w:val="clear" w:color="auto" w:fill="auto"/>
          </w:tcPr>
          <w:p w14:paraId="0B872AB8" w14:textId="7F9F0048" w:rsidR="001437AA" w:rsidRPr="00252302" w:rsidRDefault="001437AA" w:rsidP="001437AA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30,024</w:t>
            </w:r>
          </w:p>
        </w:tc>
      </w:tr>
      <w:tr w:rsidR="001437AA" w:rsidRPr="002405C7" w14:paraId="3B72B8B2" w14:textId="77777777" w:rsidTr="00CA25A2">
        <w:tc>
          <w:tcPr>
            <w:tcW w:w="2835" w:type="dxa"/>
            <w:shd w:val="clear" w:color="auto" w:fill="auto"/>
            <w:vAlign w:val="center"/>
          </w:tcPr>
          <w:p w14:paraId="1E1E5C09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5C7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210" w:type="dxa"/>
            <w:shd w:val="clear" w:color="auto" w:fill="auto"/>
          </w:tcPr>
          <w:p w14:paraId="0DBD8809" w14:textId="171D9BE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B1D5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10" w:type="dxa"/>
            <w:shd w:val="clear" w:color="auto" w:fill="auto"/>
          </w:tcPr>
          <w:p w14:paraId="3B186EAD" w14:textId="574EA366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6B48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CB1D5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E6338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15396C">
              <w:rPr>
                <w:rFonts w:ascii="Angsana New" w:eastAsia="Times New Roman" w:hAnsi="Angsana New"/>
                <w:sz w:val="28"/>
                <w:szCs w:val="28"/>
              </w:rPr>
              <w:t>38</w:t>
            </w:r>
          </w:p>
        </w:tc>
        <w:tc>
          <w:tcPr>
            <w:tcW w:w="2210" w:type="dxa"/>
            <w:shd w:val="clear" w:color="auto" w:fill="auto"/>
          </w:tcPr>
          <w:p w14:paraId="335ABF89" w14:textId="651D40E8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6B48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CB1D5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E6338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15396C">
              <w:rPr>
                <w:rFonts w:ascii="Angsana New" w:eastAsia="Times New Roman" w:hAnsi="Angsana New"/>
                <w:sz w:val="28"/>
                <w:szCs w:val="28"/>
              </w:rPr>
              <w:t>38</w:t>
            </w:r>
          </w:p>
        </w:tc>
      </w:tr>
      <w:tr w:rsidR="001437AA" w:rsidRPr="002405C7" w14:paraId="7585DB3F" w14:textId="77777777" w:rsidTr="00CA25A2">
        <w:tc>
          <w:tcPr>
            <w:tcW w:w="2835" w:type="dxa"/>
            <w:shd w:val="clear" w:color="auto" w:fill="auto"/>
            <w:vAlign w:val="center"/>
          </w:tcPr>
          <w:p w14:paraId="3B245AE8" w14:textId="77777777" w:rsidR="001437AA" w:rsidRPr="00252302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252302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</w:rPr>
              <w:t>2564</w:t>
            </w:r>
          </w:p>
        </w:tc>
        <w:tc>
          <w:tcPr>
            <w:tcW w:w="2210" w:type="dxa"/>
            <w:shd w:val="clear" w:color="auto" w:fill="auto"/>
          </w:tcPr>
          <w:p w14:paraId="7CC052BD" w14:textId="6F710970" w:rsidR="001437AA" w:rsidRPr="00252302" w:rsidRDefault="001437AA" w:rsidP="001437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10" w:type="dxa"/>
            <w:shd w:val="clear" w:color="auto" w:fill="auto"/>
          </w:tcPr>
          <w:p w14:paraId="79332267" w14:textId="12DBFE78" w:rsidR="001437AA" w:rsidRPr="00252302" w:rsidRDefault="001437AA" w:rsidP="001437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32,0</w:t>
            </w:r>
            <w:r w:rsidR="0015396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210" w:type="dxa"/>
            <w:shd w:val="clear" w:color="auto" w:fill="auto"/>
          </w:tcPr>
          <w:p w14:paraId="39BBD276" w14:textId="49AA15B1" w:rsidR="001437AA" w:rsidRPr="00252302" w:rsidRDefault="001437AA" w:rsidP="001437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5230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32,06</w:t>
            </w:r>
            <w:r w:rsidR="0015396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1437AA" w:rsidRPr="002405C7" w14:paraId="5A8CBDE7" w14:textId="77777777" w:rsidTr="00CA25A2">
        <w:tc>
          <w:tcPr>
            <w:tcW w:w="2835" w:type="dxa"/>
            <w:shd w:val="clear" w:color="auto" w:fill="auto"/>
            <w:vAlign w:val="center"/>
          </w:tcPr>
          <w:p w14:paraId="2B38ECAF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210" w:type="dxa"/>
            <w:shd w:val="clear" w:color="auto" w:fill="auto"/>
          </w:tcPr>
          <w:p w14:paraId="41DCC586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4D927840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071C0F89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091039F7" w14:textId="77777777" w:rsidTr="00CA25A2">
        <w:tc>
          <w:tcPr>
            <w:tcW w:w="2835" w:type="dxa"/>
            <w:shd w:val="clear" w:color="auto" w:fill="auto"/>
            <w:vAlign w:val="center"/>
          </w:tcPr>
          <w:p w14:paraId="07CF1CAF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hanging="106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2405C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210" w:type="dxa"/>
            <w:shd w:val="clear" w:color="auto" w:fill="auto"/>
          </w:tcPr>
          <w:p w14:paraId="2F8C1681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2C481DCB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65ABC0CC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167AD859" w14:textId="77777777" w:rsidTr="00CA25A2">
        <w:tc>
          <w:tcPr>
            <w:tcW w:w="2835" w:type="dxa"/>
            <w:shd w:val="clear" w:color="auto" w:fill="auto"/>
            <w:vAlign w:val="center"/>
          </w:tcPr>
          <w:p w14:paraId="4E8C62C4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31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7AB5CF38" w14:textId="3EFED5BC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21,273</w:t>
            </w:r>
          </w:p>
        </w:tc>
        <w:tc>
          <w:tcPr>
            <w:tcW w:w="2210" w:type="dxa"/>
            <w:shd w:val="clear" w:color="auto" w:fill="auto"/>
          </w:tcPr>
          <w:p w14:paraId="2BDB8544" w14:textId="01429275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20,133</w:t>
            </w:r>
          </w:p>
        </w:tc>
        <w:tc>
          <w:tcPr>
            <w:tcW w:w="2210" w:type="dxa"/>
            <w:shd w:val="clear" w:color="auto" w:fill="auto"/>
          </w:tcPr>
          <w:p w14:paraId="1F94472A" w14:textId="5E4C1555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pacing w:val="-2"/>
                <w:sz w:val="28"/>
                <w:szCs w:val="28"/>
              </w:rPr>
            </w:pPr>
            <w:r w:rsidRPr="00A76B48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41</w:t>
            </w:r>
            <w:r w:rsidRPr="00CB1D54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,</w:t>
            </w:r>
            <w:r w:rsidRPr="00A76B48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4</w:t>
            </w:r>
            <w:r w:rsidRPr="000E6338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0</w:t>
            </w:r>
            <w:r w:rsidRPr="00A76B48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6</w:t>
            </w:r>
          </w:p>
        </w:tc>
      </w:tr>
      <w:tr w:rsidR="001437AA" w:rsidRPr="002405C7" w14:paraId="5C4E371A" w14:textId="77777777" w:rsidTr="00CA25A2">
        <w:tc>
          <w:tcPr>
            <w:tcW w:w="2835" w:type="dxa"/>
            <w:shd w:val="clear" w:color="auto" w:fill="auto"/>
            <w:vAlign w:val="center"/>
          </w:tcPr>
          <w:p w14:paraId="01CA89C1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31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2405C7"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2210" w:type="dxa"/>
            <w:shd w:val="clear" w:color="auto" w:fill="auto"/>
          </w:tcPr>
          <w:p w14:paraId="52136629" w14:textId="67C7ED20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21,273</w:t>
            </w:r>
          </w:p>
        </w:tc>
        <w:tc>
          <w:tcPr>
            <w:tcW w:w="2210" w:type="dxa"/>
            <w:shd w:val="clear" w:color="auto" w:fill="auto"/>
          </w:tcPr>
          <w:p w14:paraId="4D4323D0" w14:textId="1DF6A4E9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18,09</w:t>
            </w:r>
            <w:r w:rsidR="0041669C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2210" w:type="dxa"/>
            <w:shd w:val="clear" w:color="auto" w:fill="auto"/>
          </w:tcPr>
          <w:p w14:paraId="23C1C924" w14:textId="43E3883C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76B48">
              <w:rPr>
                <w:rFonts w:ascii="Angsana New" w:eastAsia="Times New Roman" w:hAnsi="Angsana New"/>
                <w:sz w:val="28"/>
                <w:szCs w:val="28"/>
              </w:rPr>
              <w:t>39</w:t>
            </w:r>
            <w:r w:rsidRPr="00CB1D5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76B48">
              <w:rPr>
                <w:rFonts w:ascii="Angsana New" w:eastAsia="Times New Roman" w:hAnsi="Angsana New"/>
                <w:sz w:val="28"/>
                <w:szCs w:val="28"/>
              </w:rPr>
              <w:t>36</w:t>
            </w:r>
            <w:r w:rsidR="0041669C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</w:tr>
      <w:tr w:rsidR="001437AA" w:rsidRPr="002405C7" w14:paraId="441CB890" w14:textId="77777777" w:rsidTr="00CA25A2">
        <w:tc>
          <w:tcPr>
            <w:tcW w:w="2835" w:type="dxa"/>
            <w:shd w:val="clear" w:color="auto" w:fill="auto"/>
            <w:vAlign w:val="center"/>
          </w:tcPr>
          <w:p w14:paraId="3FA4D628" w14:textId="0B4C182C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31B8A415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137B9485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06FD7275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6B0FE66A" w14:textId="77777777" w:rsidTr="00CA25A2">
        <w:tc>
          <w:tcPr>
            <w:tcW w:w="2835" w:type="dxa"/>
            <w:shd w:val="clear" w:color="auto" w:fill="auto"/>
            <w:vAlign w:val="center"/>
          </w:tcPr>
          <w:p w14:paraId="79B15137" w14:textId="1F7CA17E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hanging="1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40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210" w:type="dxa"/>
            <w:shd w:val="clear" w:color="auto" w:fill="auto"/>
          </w:tcPr>
          <w:p w14:paraId="2285AF28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7D9D54E3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17CE93FC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437AA" w:rsidRPr="002405C7" w14:paraId="2470C32D" w14:textId="77777777" w:rsidTr="00CA25A2">
        <w:tc>
          <w:tcPr>
            <w:tcW w:w="2835" w:type="dxa"/>
            <w:shd w:val="clear" w:color="auto" w:fill="auto"/>
            <w:vAlign w:val="center"/>
          </w:tcPr>
          <w:p w14:paraId="1CE13FC9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05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2405C7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2210" w:type="dxa"/>
            <w:shd w:val="clear" w:color="auto" w:fill="auto"/>
          </w:tcPr>
          <w:p w14:paraId="0858C2D6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503743CA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73307120" w14:textId="4AA4E488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pacing w:val="-2"/>
                <w:sz w:val="28"/>
                <w:szCs w:val="28"/>
              </w:rPr>
              <w:t>2,187</w:t>
            </w:r>
          </w:p>
        </w:tc>
      </w:tr>
      <w:tr w:rsidR="001437AA" w:rsidRPr="002405C7" w14:paraId="7EF8880B" w14:textId="77777777" w:rsidTr="00CA25A2">
        <w:tc>
          <w:tcPr>
            <w:tcW w:w="2835" w:type="dxa"/>
            <w:shd w:val="clear" w:color="auto" w:fill="auto"/>
            <w:vAlign w:val="center"/>
          </w:tcPr>
          <w:p w14:paraId="14FC5437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405C7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05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2405C7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2210" w:type="dxa"/>
            <w:shd w:val="clear" w:color="auto" w:fill="auto"/>
          </w:tcPr>
          <w:p w14:paraId="2F3784AB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7FE960EB" w14:textId="77777777" w:rsidR="001437AA" w:rsidRPr="002405C7" w:rsidRDefault="001437AA" w:rsidP="001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14:paraId="37381E8B" w14:textId="18A9EC70" w:rsidR="001437AA" w:rsidRPr="002405C7" w:rsidRDefault="001437AA" w:rsidP="001437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6B48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CB1D5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E6338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15396C">
              <w:rPr>
                <w:rFonts w:ascii="Angsana New" w:eastAsia="Times New Roman" w:hAnsi="Angsana New"/>
                <w:sz w:val="28"/>
                <w:szCs w:val="28"/>
              </w:rPr>
              <w:t>38</w:t>
            </w:r>
          </w:p>
        </w:tc>
      </w:tr>
    </w:tbl>
    <w:p w14:paraId="67BB6AAD" w14:textId="42D6E959" w:rsidR="00AE4500" w:rsidRPr="00A5247A" w:rsidRDefault="00AE4500" w:rsidP="00D470C8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ราคาทรัพย์สินของบริษัทก่อนหักค่าเสื่อมราคาสะสมของอสังหาริมทรัพย์เพื่อการลงทุน ซึ่งได้คิดค่าเสื่อมราคาเต็มจำนวนแล้วแต่ยังคงใช้งานจนถึงวันที่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มีจำนวน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623230" w:rsidRPr="00A97E04">
        <w:rPr>
          <w:rFonts w:ascii="Angsana New" w:hAnsi="Angsana New"/>
          <w:sz w:val="28"/>
          <w:szCs w:val="28"/>
        </w:rPr>
        <w:t>9.42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ล้านบาท (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A71A61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</w:rPr>
        <w:t xml:space="preserve"> : </w:t>
      </w:r>
      <w:r w:rsidR="009A3A25" w:rsidRPr="00A5247A">
        <w:rPr>
          <w:rFonts w:ascii="Angsana New" w:hAnsi="Angsana New"/>
          <w:sz w:val="28"/>
          <w:szCs w:val="28"/>
        </w:rPr>
        <w:t>9.36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ล้านบาท</w:t>
      </w:r>
      <w:r w:rsidRPr="00A5247A">
        <w:rPr>
          <w:rFonts w:ascii="Angsana New" w:hAnsi="Angsana New"/>
          <w:sz w:val="28"/>
          <w:szCs w:val="28"/>
        </w:rPr>
        <w:t>)</w:t>
      </w:r>
    </w:p>
    <w:p w14:paraId="23A9A454" w14:textId="41B69FB5" w:rsidR="00AE4500" w:rsidRDefault="00AE4500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อสังหาริมทรัพย์เพื่อการลงทุนแสดงด้วยวิธีราคาทุนหักค่าเสื่อมราคาสะสม</w:t>
      </w:r>
      <w:r w:rsidR="00983433" w:rsidRPr="00A5247A">
        <w:rPr>
          <w:rFonts w:ascii="Angsana New" w:hAnsi="Angsana New"/>
          <w:sz w:val="28"/>
          <w:szCs w:val="28"/>
          <w:cs/>
        </w:rPr>
        <w:t xml:space="preserve"> และค่าเผื่อการด้อยค่า (ถ้ามี)</w:t>
      </w:r>
    </w:p>
    <w:p w14:paraId="1619CC68" w14:textId="76C3699A" w:rsidR="00A5247A" w:rsidRDefault="00A5247A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</w:p>
    <w:p w14:paraId="41B71F26" w14:textId="6760407F" w:rsidR="00A5247A" w:rsidRDefault="00A5247A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</w:p>
    <w:p w14:paraId="72973741" w14:textId="44734AB8" w:rsidR="001437AA" w:rsidRDefault="001437AA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</w:p>
    <w:p w14:paraId="16063BCE" w14:textId="77777777" w:rsidR="00363C87" w:rsidRDefault="00363C87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</w:rPr>
      </w:pPr>
    </w:p>
    <w:p w14:paraId="2E3C756D" w14:textId="6C173CCA" w:rsidR="004413DB" w:rsidRPr="00A5247A" w:rsidRDefault="004413DB" w:rsidP="009722B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สินทรัพย์ที่ไม่ได้ใช้ดำเนินงาน </w:t>
      </w:r>
      <w:r w:rsidR="00D60896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-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สุทธิ</w:t>
      </w:r>
    </w:p>
    <w:p w14:paraId="60719503" w14:textId="5A747E9D" w:rsidR="004413DB" w:rsidRDefault="00947A45" w:rsidP="00D60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28"/>
          <w:szCs w:val="28"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รายการเคลื่อนไหวสำหรับปีสิ้นสุดวันที่  </w:t>
      </w:r>
      <w:r w:rsidR="000F73A3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73560C"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A5247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5247A">
        <w:rPr>
          <w:rFonts w:ascii="Angsana New" w:hAnsi="Angsana New"/>
          <w:sz w:val="28"/>
          <w:szCs w:val="28"/>
        </w:rPr>
        <w:t>2563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มีดังนี้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3827"/>
        <w:gridCol w:w="1843"/>
        <w:gridCol w:w="1842"/>
        <w:gridCol w:w="1843"/>
      </w:tblGrid>
      <w:tr w:rsidR="00DF7118" w:rsidRPr="006F3FBC" w14:paraId="735EA2CC" w14:textId="77777777" w:rsidTr="00C5037A">
        <w:trPr>
          <w:tblHeader/>
        </w:trPr>
        <w:tc>
          <w:tcPr>
            <w:tcW w:w="3827" w:type="dxa"/>
            <w:shd w:val="clear" w:color="auto" w:fill="auto"/>
          </w:tcPr>
          <w:p w14:paraId="238D7D42" w14:textId="77777777" w:rsidR="00DF7118" w:rsidRPr="006F3FBC" w:rsidRDefault="00DF7118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3"/>
          </w:tcPr>
          <w:p w14:paraId="060B1CDB" w14:textId="2AF09577" w:rsidR="00DF7118" w:rsidRPr="006F3FBC" w:rsidRDefault="00CA20CB" w:rsidP="0041669C">
            <w:pPr>
              <w:pBdr>
                <w:bottom w:val="single" w:sz="4" w:space="1" w:color="auto"/>
              </w:pBd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DF7118" w:rsidRPr="006F3FB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DF7118" w:rsidRPr="006F3FBC" w14:paraId="751D323F" w14:textId="77777777" w:rsidTr="00C5037A">
        <w:trPr>
          <w:tblHeader/>
        </w:trPr>
        <w:tc>
          <w:tcPr>
            <w:tcW w:w="3827" w:type="dxa"/>
            <w:shd w:val="clear" w:color="auto" w:fill="auto"/>
          </w:tcPr>
          <w:p w14:paraId="10985084" w14:textId="77777777" w:rsidR="00DF7118" w:rsidRPr="006F3FBC" w:rsidRDefault="00DF7118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3"/>
          </w:tcPr>
          <w:p w14:paraId="3E559AB7" w14:textId="7798A020" w:rsidR="00DF7118" w:rsidRPr="006F3FBC" w:rsidRDefault="00DF7118" w:rsidP="00DA28C5">
            <w:pPr>
              <w:pBdr>
                <w:bottom w:val="single" w:sz="4" w:space="1" w:color="auto"/>
              </w:pBd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A20C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CA20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37A" w:rsidRPr="006F3FBC" w14:paraId="0C668351" w14:textId="77777777" w:rsidTr="00C5037A">
        <w:trPr>
          <w:tblHeader/>
        </w:trPr>
        <w:tc>
          <w:tcPr>
            <w:tcW w:w="3827" w:type="dxa"/>
            <w:shd w:val="clear" w:color="auto" w:fill="auto"/>
          </w:tcPr>
          <w:p w14:paraId="7C1D9DEF" w14:textId="77777777" w:rsidR="00C5037A" w:rsidRPr="006F3FBC" w:rsidRDefault="00C5037A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740CE31" w14:textId="7C2032A1" w:rsidR="00C5037A" w:rsidRPr="006F3FBC" w:rsidRDefault="00C5037A" w:rsidP="00DA28C5">
            <w:pP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377D6C84" w14:textId="77777777" w:rsidR="00C5037A" w:rsidRPr="006F3FBC" w:rsidRDefault="00C5037A" w:rsidP="00DA28C5">
            <w:pP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1843" w:type="dxa"/>
            <w:shd w:val="clear" w:color="auto" w:fill="auto"/>
          </w:tcPr>
          <w:p w14:paraId="61B8DF97" w14:textId="77777777" w:rsidR="00C5037A" w:rsidRPr="006F3FBC" w:rsidRDefault="00C5037A" w:rsidP="00DA28C5">
            <w:pP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37A" w:rsidRPr="006F3FBC" w14:paraId="5C843A36" w14:textId="77777777" w:rsidTr="00C5037A">
        <w:trPr>
          <w:tblHeader/>
        </w:trPr>
        <w:tc>
          <w:tcPr>
            <w:tcW w:w="3827" w:type="dxa"/>
            <w:shd w:val="clear" w:color="auto" w:fill="auto"/>
          </w:tcPr>
          <w:p w14:paraId="53C87DA3" w14:textId="77777777" w:rsidR="00C5037A" w:rsidRPr="006F3FBC" w:rsidRDefault="00C5037A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D88AD6E" w14:textId="4AECDE7D" w:rsidR="00C5037A" w:rsidRDefault="00D57471" w:rsidP="00DA28C5">
            <w:pPr>
              <w:pBdr>
                <w:bottom w:val="single" w:sz="4" w:space="1" w:color="auto"/>
              </w:pBd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842" w:type="dxa"/>
          </w:tcPr>
          <w:p w14:paraId="2CF2A3B2" w14:textId="77777777" w:rsidR="00C5037A" w:rsidRPr="006F3FBC" w:rsidRDefault="00C5037A" w:rsidP="00DA28C5">
            <w:pPr>
              <w:pBdr>
                <w:bottom w:val="single" w:sz="4" w:space="1" w:color="auto"/>
              </w:pBd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843" w:type="dxa"/>
            <w:shd w:val="clear" w:color="auto" w:fill="auto"/>
          </w:tcPr>
          <w:p w14:paraId="737EA4C6" w14:textId="77777777" w:rsidR="00C5037A" w:rsidRDefault="00C5037A" w:rsidP="00DA28C5">
            <w:pPr>
              <w:pBdr>
                <w:bottom w:val="single" w:sz="4" w:space="1" w:color="auto"/>
              </w:pBdr>
              <w:spacing w:line="350" w:lineRule="exact"/>
              <w:ind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5037A" w:rsidRPr="006F3FBC" w14:paraId="171B9F5E" w14:textId="77777777" w:rsidTr="00C5037A">
        <w:tc>
          <w:tcPr>
            <w:tcW w:w="3827" w:type="dxa"/>
            <w:shd w:val="clear" w:color="auto" w:fill="auto"/>
          </w:tcPr>
          <w:p w14:paraId="57BA143D" w14:textId="77777777" w:rsidR="00C5037A" w:rsidRPr="006F3FBC" w:rsidRDefault="00C5037A" w:rsidP="00DA28C5">
            <w:pPr>
              <w:spacing w:line="350" w:lineRule="exact"/>
              <w:ind w:left="-113"/>
              <w:rPr>
                <w:rFonts w:ascii="Angsana New" w:hAnsi="Angsana New"/>
                <w:sz w:val="28"/>
                <w:szCs w:val="28"/>
              </w:rPr>
            </w:pPr>
            <w:r w:rsidRPr="006F3F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18A75436" w14:textId="77777777" w:rsidR="00C5037A" w:rsidRPr="006F3FBC" w:rsidRDefault="00C5037A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7B7E24F" w14:textId="77777777" w:rsidR="00C5037A" w:rsidRPr="006F3FBC" w:rsidRDefault="00C5037A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471A6E0" w14:textId="77777777" w:rsidR="00C5037A" w:rsidRPr="006F3FBC" w:rsidRDefault="00C5037A" w:rsidP="00DA28C5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22A0D955" w14:textId="77777777" w:rsidTr="00C5037A">
        <w:tc>
          <w:tcPr>
            <w:tcW w:w="3827" w:type="dxa"/>
            <w:shd w:val="clear" w:color="auto" w:fill="auto"/>
            <w:vAlign w:val="center"/>
          </w:tcPr>
          <w:p w14:paraId="19BD9146" w14:textId="77777777" w:rsidR="00B356AC" w:rsidRPr="00BD4342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87ADFC8" w14:textId="078B40C4" w:rsid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2119674D" w14:textId="318E5BF2" w:rsid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69CA633" w14:textId="2C552485" w:rsidR="00B356AC" w:rsidRPr="006F3FBC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37A" w:rsidRPr="006F3FBC" w14:paraId="70F18434" w14:textId="77777777" w:rsidTr="00C5037A">
        <w:tc>
          <w:tcPr>
            <w:tcW w:w="3827" w:type="dxa"/>
            <w:shd w:val="clear" w:color="auto" w:fill="auto"/>
            <w:vAlign w:val="center"/>
          </w:tcPr>
          <w:p w14:paraId="7F16EB53" w14:textId="7668FBAF" w:rsidR="00C5037A" w:rsidRPr="00BD4342" w:rsidRDefault="00B356AC" w:rsidP="00C67552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shd w:val="clear" w:color="auto" w:fill="auto"/>
          </w:tcPr>
          <w:p w14:paraId="2D4EBC79" w14:textId="51A32487" w:rsidR="00C5037A" w:rsidRPr="008940EA" w:rsidRDefault="00C5037A" w:rsidP="00C675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6632DC0" w14:textId="44B9A494" w:rsidR="00C5037A" w:rsidRPr="008940EA" w:rsidRDefault="00C5037A" w:rsidP="00C675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5DED72C" w14:textId="20EB8D38" w:rsidR="00C5037A" w:rsidRPr="006F3FBC" w:rsidRDefault="00C5037A" w:rsidP="00C6755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6AC" w:rsidRPr="006F3FBC" w14:paraId="7155788C" w14:textId="77777777" w:rsidTr="0050299C">
        <w:tc>
          <w:tcPr>
            <w:tcW w:w="3827" w:type="dxa"/>
            <w:shd w:val="clear" w:color="auto" w:fill="auto"/>
            <w:vAlign w:val="center"/>
          </w:tcPr>
          <w:p w14:paraId="7C69BB31" w14:textId="204776B5" w:rsidR="00B356AC" w:rsidRPr="00BD4342" w:rsidRDefault="00B356AC" w:rsidP="00B356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3" w:hanging="14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301E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(ก่อนจัดประเภทรายการใหม่)</w:t>
            </w:r>
          </w:p>
        </w:tc>
        <w:tc>
          <w:tcPr>
            <w:tcW w:w="1843" w:type="dxa"/>
            <w:shd w:val="clear" w:color="auto" w:fill="auto"/>
          </w:tcPr>
          <w:p w14:paraId="4D4E79C1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3F5430" w14:textId="419EF05F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946CA4F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19B65C" w14:textId="3FB62218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07132F7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75D412" w14:textId="1D1D8482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356AC" w:rsidRPr="006F3FBC" w14:paraId="2EB52461" w14:textId="77777777" w:rsidTr="005019DC">
        <w:tc>
          <w:tcPr>
            <w:tcW w:w="3827" w:type="dxa"/>
            <w:shd w:val="clear" w:color="auto" w:fill="auto"/>
            <w:vAlign w:val="center"/>
          </w:tcPr>
          <w:p w14:paraId="4954B92B" w14:textId="7E36EFED" w:rsidR="00B356AC" w:rsidRPr="00B356AC" w:rsidRDefault="00B356AC" w:rsidP="00B356AC">
            <w:pPr>
              <w:spacing w:line="240" w:lineRule="auto"/>
              <w:ind w:left="169" w:hanging="14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43" w:type="dxa"/>
            <w:shd w:val="clear" w:color="auto" w:fill="auto"/>
          </w:tcPr>
          <w:p w14:paraId="52508E9F" w14:textId="54A767EC" w:rsidR="00B356AC" w:rsidRPr="00D6301E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15,467</w:t>
            </w:r>
          </w:p>
        </w:tc>
        <w:tc>
          <w:tcPr>
            <w:tcW w:w="1842" w:type="dxa"/>
            <w:shd w:val="clear" w:color="auto" w:fill="auto"/>
          </w:tcPr>
          <w:p w14:paraId="777C4818" w14:textId="354A9A55" w:rsidR="00B356AC" w:rsidRPr="00D6301E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  <w:tc>
          <w:tcPr>
            <w:tcW w:w="1843" w:type="dxa"/>
            <w:shd w:val="clear" w:color="auto" w:fill="auto"/>
          </w:tcPr>
          <w:p w14:paraId="75E6B4DB" w14:textId="0A0F814E" w:rsidR="00B356AC" w:rsidRPr="00D6301E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20,119</w:t>
            </w:r>
          </w:p>
        </w:tc>
      </w:tr>
      <w:tr w:rsidR="00B356AC" w:rsidRPr="006F3FBC" w14:paraId="1ABF3F3D" w14:textId="77777777" w:rsidTr="00C5037A">
        <w:tc>
          <w:tcPr>
            <w:tcW w:w="3827" w:type="dxa"/>
            <w:shd w:val="clear" w:color="auto" w:fill="auto"/>
            <w:vAlign w:val="center"/>
          </w:tcPr>
          <w:p w14:paraId="4AD37FEB" w14:textId="7E031CCD" w:rsidR="00B356AC" w:rsidRPr="00D6301E" w:rsidRDefault="00B356AC" w:rsidP="00B356AC">
            <w:pPr>
              <w:spacing w:line="240" w:lineRule="auto"/>
              <w:ind w:left="169" w:hanging="142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D6301E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หลัง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จัดประเภทรายการใหม่)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DF33B0" w14:textId="7D159597" w:rsidR="00B356AC" w:rsidRPr="00D6301E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15,467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CEAE32" w14:textId="104639CE" w:rsidR="00B356AC" w:rsidRPr="00D6301E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FD8409" w14:textId="7F38B751" w:rsidR="00B356AC" w:rsidRPr="00D6301E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20,119</w:t>
            </w:r>
          </w:p>
        </w:tc>
      </w:tr>
      <w:tr w:rsidR="00B356AC" w:rsidRPr="006F3FBC" w14:paraId="72320CD3" w14:textId="77777777" w:rsidTr="00C5037A">
        <w:tc>
          <w:tcPr>
            <w:tcW w:w="3827" w:type="dxa"/>
            <w:shd w:val="clear" w:color="auto" w:fill="auto"/>
            <w:vAlign w:val="center"/>
          </w:tcPr>
          <w:p w14:paraId="459B5B84" w14:textId="77777777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shd w:val="clear" w:color="auto" w:fill="auto"/>
          </w:tcPr>
          <w:p w14:paraId="7412B55C" w14:textId="7137FF06" w:rsidR="00B356AC" w:rsidRDefault="00B356AC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A4376AA" w14:textId="7AEB38C4" w:rsidR="00B356AC" w:rsidRDefault="00B356AC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92C43CE" w14:textId="2441D0CA" w:rsidR="00B356AC" w:rsidRPr="008940EA" w:rsidRDefault="00DA68ED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6AC" w:rsidRPr="006F3FBC" w14:paraId="3B3F9A45" w14:textId="77777777" w:rsidTr="00C5037A">
        <w:tc>
          <w:tcPr>
            <w:tcW w:w="3827" w:type="dxa"/>
            <w:shd w:val="clear" w:color="auto" w:fill="auto"/>
            <w:vAlign w:val="center"/>
          </w:tcPr>
          <w:p w14:paraId="0522F670" w14:textId="18BD0BEC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C0C9D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0C9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2954DCDD" w14:textId="2CED9E75" w:rsid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07C1BDEB" w14:textId="09E757AF" w:rsid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E9F95B9" w14:textId="36DACBCC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292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356AC" w:rsidRPr="006F3FBC" w14:paraId="38B1E356" w14:textId="77777777" w:rsidTr="00C5037A">
        <w:tc>
          <w:tcPr>
            <w:tcW w:w="3827" w:type="dxa"/>
            <w:shd w:val="clear" w:color="auto" w:fill="auto"/>
            <w:vAlign w:val="center"/>
          </w:tcPr>
          <w:p w14:paraId="73A948D7" w14:textId="77777777" w:rsidR="00B356AC" w:rsidRPr="00C62248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05C5585" w14:textId="2BBAB2B4" w:rsidR="00B356AC" w:rsidRPr="00C62248" w:rsidRDefault="00B356AC" w:rsidP="00735E53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15,187</w:t>
            </w:r>
          </w:p>
        </w:tc>
        <w:tc>
          <w:tcPr>
            <w:tcW w:w="1842" w:type="dxa"/>
            <w:shd w:val="clear" w:color="auto" w:fill="auto"/>
          </w:tcPr>
          <w:p w14:paraId="6FCECD84" w14:textId="7D80AECE" w:rsidR="00B356AC" w:rsidRPr="00C62248" w:rsidRDefault="00B356AC" w:rsidP="00735E53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4,640</w:t>
            </w:r>
          </w:p>
        </w:tc>
        <w:tc>
          <w:tcPr>
            <w:tcW w:w="1843" w:type="dxa"/>
            <w:shd w:val="clear" w:color="auto" w:fill="auto"/>
          </w:tcPr>
          <w:p w14:paraId="6BAF21D5" w14:textId="2A904849" w:rsidR="00B356AC" w:rsidRPr="00C62248" w:rsidRDefault="00B356AC" w:rsidP="00735E53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19,827</w:t>
            </w:r>
          </w:p>
        </w:tc>
      </w:tr>
      <w:tr w:rsidR="00B356AC" w:rsidRPr="006F3FBC" w14:paraId="6294F0C8" w14:textId="77777777" w:rsidTr="00C5037A">
        <w:tc>
          <w:tcPr>
            <w:tcW w:w="3827" w:type="dxa"/>
            <w:shd w:val="clear" w:color="auto" w:fill="auto"/>
            <w:vAlign w:val="center"/>
          </w:tcPr>
          <w:p w14:paraId="1B6B36EE" w14:textId="77777777" w:rsidR="00B356AC" w:rsidRPr="006F3FBC" w:rsidRDefault="00B356AC" w:rsidP="00B356AC">
            <w:pPr>
              <w:spacing w:line="350" w:lineRule="exact"/>
              <w:ind w:left="-11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B271662" w14:textId="77777777" w:rsidR="00B356AC" w:rsidRDefault="00B356AC" w:rsidP="00B356A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6988FCB" w14:textId="77777777" w:rsidR="00B356AC" w:rsidRPr="008940EA" w:rsidRDefault="00B356AC" w:rsidP="00B356A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5D11EBD" w14:textId="77777777" w:rsidR="00B356AC" w:rsidRPr="008940EA" w:rsidRDefault="00B356AC" w:rsidP="00B356A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2D70113E" w14:textId="77777777" w:rsidTr="00C5037A">
        <w:tc>
          <w:tcPr>
            <w:tcW w:w="3827" w:type="dxa"/>
            <w:shd w:val="clear" w:color="auto" w:fill="auto"/>
          </w:tcPr>
          <w:p w14:paraId="06E6045F" w14:textId="77777777" w:rsidR="00B356AC" w:rsidRPr="006F3FBC" w:rsidRDefault="00B356AC" w:rsidP="00B356AC">
            <w:pPr>
              <w:spacing w:line="240" w:lineRule="auto"/>
              <w:ind w:lef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F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shd w:val="clear" w:color="auto" w:fill="auto"/>
          </w:tcPr>
          <w:p w14:paraId="41427093" w14:textId="77777777" w:rsidR="00B356AC" w:rsidRPr="008940EA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7FBF5525" w14:textId="77777777" w:rsidR="00B356AC" w:rsidRPr="008940EA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A32799B" w14:textId="77777777" w:rsidR="00B356AC" w:rsidRPr="008940EA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18B4BD83" w14:textId="77777777" w:rsidTr="00C5037A">
        <w:tc>
          <w:tcPr>
            <w:tcW w:w="3827" w:type="dxa"/>
            <w:shd w:val="clear" w:color="auto" w:fill="auto"/>
            <w:vAlign w:val="center"/>
          </w:tcPr>
          <w:p w14:paraId="3F523A82" w14:textId="77777777" w:rsidR="00B356AC" w:rsidRPr="00345B9B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09B75E7" w14:textId="46AE2133" w:rsidR="00B356AC" w:rsidRPr="00345B9B" w:rsidRDefault="00B356AC" w:rsidP="00B356AC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014EC92" w14:textId="26DA27E5" w:rsidR="00B356AC" w:rsidRPr="00345B9B" w:rsidRDefault="00B356AC" w:rsidP="00B356AC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DC48F28" w14:textId="1A39361D" w:rsidR="00B356AC" w:rsidRPr="00345B9B" w:rsidRDefault="00B356AC" w:rsidP="00B356AC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B356AC" w:rsidRPr="006F3FBC" w14:paraId="651437F2" w14:textId="77777777" w:rsidTr="00C5037A">
        <w:tc>
          <w:tcPr>
            <w:tcW w:w="3827" w:type="dxa"/>
            <w:shd w:val="clear" w:color="auto" w:fill="auto"/>
            <w:vAlign w:val="center"/>
          </w:tcPr>
          <w:p w14:paraId="68D7051B" w14:textId="77777777" w:rsidR="00B356AC" w:rsidRPr="00345B9B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shd w:val="clear" w:color="auto" w:fill="auto"/>
          </w:tcPr>
          <w:p w14:paraId="1BEBD7B2" w14:textId="7E56793E" w:rsidR="00B356AC" w:rsidRPr="00345B9B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2E5ECFE" w14:textId="56762E0B" w:rsidR="00B356AC" w:rsidRPr="00345B9B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9C1A644" w14:textId="0ED132D7" w:rsidR="00B356AC" w:rsidRPr="00345B9B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B356AC" w:rsidRPr="006F3FBC" w14:paraId="32B51AB5" w14:textId="77777777" w:rsidTr="00BC2FB9">
        <w:tc>
          <w:tcPr>
            <w:tcW w:w="3827" w:type="dxa"/>
            <w:shd w:val="clear" w:color="auto" w:fill="auto"/>
            <w:vAlign w:val="center"/>
          </w:tcPr>
          <w:p w14:paraId="53B3366C" w14:textId="03F1F567" w:rsidR="00B356AC" w:rsidRPr="00345B9B" w:rsidRDefault="00B356AC" w:rsidP="00B356AC">
            <w:pPr>
              <w:spacing w:line="240" w:lineRule="auto"/>
              <w:ind w:left="169" w:hanging="16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301E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(ก่อนจัดประเภทรายการใหม่)</w:t>
            </w:r>
          </w:p>
        </w:tc>
        <w:tc>
          <w:tcPr>
            <w:tcW w:w="1843" w:type="dxa"/>
            <w:shd w:val="clear" w:color="auto" w:fill="auto"/>
          </w:tcPr>
          <w:p w14:paraId="39512DCE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  <w:p w14:paraId="1D3BC293" w14:textId="2EE8F023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91BB3A4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  <w:p w14:paraId="71228FAA" w14:textId="43734B4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9C1D3F7" w14:textId="77777777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  <w:p w14:paraId="55EE5163" w14:textId="649EC393" w:rsidR="00B356AC" w:rsidRPr="00B356AC" w:rsidRDefault="00B356AC" w:rsidP="00B356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-</w:t>
            </w:r>
          </w:p>
        </w:tc>
      </w:tr>
      <w:tr w:rsidR="00B356AC" w:rsidRPr="006F3FBC" w14:paraId="7CA2BE2D" w14:textId="77777777" w:rsidTr="00C5037A">
        <w:tc>
          <w:tcPr>
            <w:tcW w:w="3827" w:type="dxa"/>
            <w:shd w:val="clear" w:color="auto" w:fill="auto"/>
            <w:vAlign w:val="center"/>
          </w:tcPr>
          <w:p w14:paraId="291612D0" w14:textId="74602D2F" w:rsidR="00B356AC" w:rsidRPr="00D6301E" w:rsidRDefault="00B356AC" w:rsidP="00B356AC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DC76D3" w14:textId="405EB785" w:rsidR="00B356AC" w:rsidRPr="00B356AC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AC">
              <w:rPr>
                <w:rFonts w:ascii="Angsana New" w:hAnsi="Angsana New"/>
                <w:sz w:val="28"/>
                <w:szCs w:val="28"/>
              </w:rPr>
              <w:t>11,359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C75E81" w14:textId="0CB34734" w:rsidR="00B356AC" w:rsidRPr="00B356AC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356AC">
              <w:rPr>
                <w:rFonts w:ascii="Angsana New" w:hAnsi="Angsana New"/>
                <w:spacing w:val="-2"/>
                <w:sz w:val="28"/>
                <w:szCs w:val="28"/>
              </w:rPr>
              <w:t>4,289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81839B" w14:textId="54BF6038" w:rsidR="00B356AC" w:rsidRPr="00B356AC" w:rsidRDefault="00B356AC" w:rsidP="00B35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356AC">
              <w:rPr>
                <w:rFonts w:ascii="Angsana New" w:hAnsi="Angsana New"/>
                <w:spacing w:val="-2"/>
                <w:sz w:val="28"/>
                <w:szCs w:val="28"/>
              </w:rPr>
              <w:t>15,648</w:t>
            </w:r>
          </w:p>
        </w:tc>
      </w:tr>
      <w:tr w:rsidR="00B356AC" w:rsidRPr="006F3FBC" w14:paraId="42EB6FEE" w14:textId="77777777" w:rsidTr="00C5037A">
        <w:tc>
          <w:tcPr>
            <w:tcW w:w="3827" w:type="dxa"/>
            <w:shd w:val="clear" w:color="auto" w:fill="auto"/>
            <w:vAlign w:val="center"/>
          </w:tcPr>
          <w:p w14:paraId="4F966125" w14:textId="28B249D4" w:rsidR="00B356AC" w:rsidRPr="00D6301E" w:rsidRDefault="00B356AC" w:rsidP="00B356AC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D6301E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วันที่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br/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หลัง</w:t>
            </w:r>
            <w:r w:rsidRPr="00B356AC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จัดประเภทรายการใหม่)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19A594" w14:textId="074C92D9" w:rsidR="00B356AC" w:rsidRPr="00B356AC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z w:val="28"/>
                <w:szCs w:val="28"/>
              </w:rPr>
              <w:t>11,359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F1F024" w14:textId="1FAA43BC" w:rsidR="00B356AC" w:rsidRPr="00B356AC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4,289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965299" w14:textId="61F53FEA" w:rsidR="00B356AC" w:rsidRPr="00B356AC" w:rsidRDefault="00B356AC" w:rsidP="00735E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B356AC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15,648</w:t>
            </w:r>
          </w:p>
        </w:tc>
      </w:tr>
      <w:tr w:rsidR="00B356AC" w:rsidRPr="006F3FBC" w14:paraId="7016010D" w14:textId="77777777" w:rsidTr="00C5037A">
        <w:tc>
          <w:tcPr>
            <w:tcW w:w="3827" w:type="dxa"/>
            <w:shd w:val="clear" w:color="auto" w:fill="auto"/>
            <w:vAlign w:val="center"/>
          </w:tcPr>
          <w:p w14:paraId="58E1E217" w14:textId="77777777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shd w:val="clear" w:color="auto" w:fill="auto"/>
          </w:tcPr>
          <w:p w14:paraId="6CAB6F7C" w14:textId="5B01E098" w:rsidR="00B356AC" w:rsidRPr="008940EA" w:rsidRDefault="00B356AC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842" w:type="dxa"/>
            <w:shd w:val="clear" w:color="auto" w:fill="auto"/>
          </w:tcPr>
          <w:p w14:paraId="5643FEB9" w14:textId="7DADE970" w:rsidR="00B356AC" w:rsidRPr="008940EA" w:rsidRDefault="00B356AC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843" w:type="dxa"/>
            <w:shd w:val="clear" w:color="auto" w:fill="auto"/>
          </w:tcPr>
          <w:p w14:paraId="098FE377" w14:textId="45891C01" w:rsidR="00B356AC" w:rsidRPr="008940EA" w:rsidRDefault="00B356AC" w:rsidP="00735E5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</w:tr>
      <w:tr w:rsidR="00B356AC" w:rsidRPr="006F3FBC" w14:paraId="3A3A93B4" w14:textId="77777777" w:rsidTr="00C5037A">
        <w:tc>
          <w:tcPr>
            <w:tcW w:w="3827" w:type="dxa"/>
            <w:shd w:val="clear" w:color="auto" w:fill="auto"/>
            <w:vAlign w:val="center"/>
          </w:tcPr>
          <w:p w14:paraId="1733521A" w14:textId="78865B2D" w:rsidR="00B356AC" w:rsidRPr="00DF7118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711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จำหน่าย</w:t>
            </w:r>
            <w:r w:rsidRPr="00DF7118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F711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26E16505" w14:textId="781FA3F9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1842" w:type="dxa"/>
            <w:shd w:val="clear" w:color="auto" w:fill="auto"/>
          </w:tcPr>
          <w:p w14:paraId="3C9B091C" w14:textId="4FD1D5C2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843" w:type="dxa"/>
            <w:shd w:val="clear" w:color="auto" w:fill="auto"/>
          </w:tcPr>
          <w:p w14:paraId="22B94FE4" w14:textId="349BFFBE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</w:tr>
      <w:tr w:rsidR="00B356AC" w:rsidRPr="006F3FBC" w14:paraId="0077664F" w14:textId="77777777" w:rsidTr="00C5037A">
        <w:tc>
          <w:tcPr>
            <w:tcW w:w="3827" w:type="dxa"/>
            <w:shd w:val="clear" w:color="auto" w:fill="auto"/>
            <w:vAlign w:val="center"/>
          </w:tcPr>
          <w:p w14:paraId="74412ADE" w14:textId="77777777" w:rsidR="00B356AC" w:rsidRPr="00C62248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31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C62248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0316759F" w14:textId="6C2DC141" w:rsidR="00B356AC" w:rsidRPr="00C62248" w:rsidRDefault="00B356AC" w:rsidP="00B356AC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12,731</w:t>
            </w:r>
          </w:p>
        </w:tc>
        <w:tc>
          <w:tcPr>
            <w:tcW w:w="1842" w:type="dxa"/>
            <w:shd w:val="clear" w:color="auto" w:fill="auto"/>
          </w:tcPr>
          <w:p w14:paraId="2F791D0F" w14:textId="49FF7879" w:rsidR="00B356AC" w:rsidRPr="00C62248" w:rsidRDefault="00B356AC" w:rsidP="00B356AC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4,406</w:t>
            </w:r>
          </w:p>
        </w:tc>
        <w:tc>
          <w:tcPr>
            <w:tcW w:w="1843" w:type="dxa"/>
            <w:shd w:val="clear" w:color="auto" w:fill="auto"/>
          </w:tcPr>
          <w:p w14:paraId="545CA01D" w14:textId="09351FE1" w:rsidR="00B356AC" w:rsidRPr="00C62248" w:rsidRDefault="00B356AC" w:rsidP="00B356AC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248">
              <w:rPr>
                <w:rFonts w:ascii="Angsana New" w:hAnsi="Angsana New"/>
                <w:b/>
                <w:bCs/>
                <w:sz w:val="28"/>
                <w:szCs w:val="28"/>
              </w:rPr>
              <w:t>17,137</w:t>
            </w:r>
          </w:p>
        </w:tc>
      </w:tr>
      <w:tr w:rsidR="00B356AC" w:rsidRPr="006F3FBC" w14:paraId="590C4C22" w14:textId="77777777" w:rsidTr="00C5037A">
        <w:tc>
          <w:tcPr>
            <w:tcW w:w="3827" w:type="dxa"/>
            <w:shd w:val="clear" w:color="auto" w:fill="auto"/>
            <w:vAlign w:val="center"/>
          </w:tcPr>
          <w:p w14:paraId="7F9C9C25" w14:textId="77777777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61F212B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4C0832E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8755A0C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18BD9901" w14:textId="77777777" w:rsidTr="00C5037A">
        <w:tc>
          <w:tcPr>
            <w:tcW w:w="3827" w:type="dxa"/>
            <w:shd w:val="clear" w:color="auto" w:fill="auto"/>
            <w:vAlign w:val="center"/>
          </w:tcPr>
          <w:p w14:paraId="06CF65F9" w14:textId="77777777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167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ค่าเผื่อการด้อยค่าทรัพย์สิน</w:t>
            </w:r>
          </w:p>
        </w:tc>
        <w:tc>
          <w:tcPr>
            <w:tcW w:w="1843" w:type="dxa"/>
            <w:shd w:val="clear" w:color="auto" w:fill="auto"/>
          </w:tcPr>
          <w:p w14:paraId="5D87BF1F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4AF50A8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4B617D8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243AA6B3" w14:textId="77777777" w:rsidTr="00C5037A">
        <w:tc>
          <w:tcPr>
            <w:tcW w:w="3827" w:type="dxa"/>
            <w:shd w:val="clear" w:color="auto" w:fill="auto"/>
            <w:vAlign w:val="center"/>
          </w:tcPr>
          <w:p w14:paraId="3CA3858B" w14:textId="77777777" w:rsidR="00B356AC" w:rsidRPr="00816704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6846F897" w14:textId="5E1BEB37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674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0A7E4B3E" w14:textId="46CF4BB5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A193608" w14:textId="695C5FF1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F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674</w:t>
            </w:r>
            <w:r w:rsidRPr="00F14F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356AC" w:rsidRPr="006F3FBC" w14:paraId="44B616A7" w14:textId="77777777" w:rsidTr="00C5037A">
        <w:tc>
          <w:tcPr>
            <w:tcW w:w="3827" w:type="dxa"/>
            <w:shd w:val="clear" w:color="auto" w:fill="auto"/>
            <w:vAlign w:val="center"/>
          </w:tcPr>
          <w:p w14:paraId="7919FA0A" w14:textId="77777777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749A49BD" w14:textId="7E84B22F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0861FFA8" w14:textId="2C61880C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29978A5" w14:textId="6F45A348" w:rsidR="00B356AC" w:rsidRPr="008940EA" w:rsidRDefault="00B356AC" w:rsidP="00B356A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F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14F15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14F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356AC" w:rsidRPr="006F3FBC" w14:paraId="6F3C2338" w14:textId="77777777" w:rsidTr="00C5037A">
        <w:tc>
          <w:tcPr>
            <w:tcW w:w="3827" w:type="dxa"/>
            <w:shd w:val="clear" w:color="auto" w:fill="auto"/>
            <w:vAlign w:val="center"/>
          </w:tcPr>
          <w:p w14:paraId="60DAC45A" w14:textId="77777777" w:rsidR="00B356A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88FCDCD" w14:textId="4099A1A3" w:rsidR="00533CD5" w:rsidRPr="006F3FBC" w:rsidRDefault="00533CD5" w:rsidP="00B356A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FD6EFBD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547E46EC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B73A98C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6AC" w:rsidRPr="006F3FBC" w14:paraId="7FB59C82" w14:textId="77777777" w:rsidTr="00C5037A">
        <w:tc>
          <w:tcPr>
            <w:tcW w:w="3827" w:type="dxa"/>
            <w:shd w:val="clear" w:color="auto" w:fill="auto"/>
            <w:vAlign w:val="center"/>
          </w:tcPr>
          <w:p w14:paraId="5409BBBC" w14:textId="4F93DCA9" w:rsidR="00B356AC" w:rsidRPr="006F3FBC" w:rsidRDefault="00B356AC" w:rsidP="00B356A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147400AE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14ABD79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B538F84" w14:textId="77777777" w:rsidR="00B356AC" w:rsidRPr="008940EA" w:rsidRDefault="00B356AC" w:rsidP="00B356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60" w:rsidRPr="006F3FBC" w14:paraId="2957EE09" w14:textId="77777777" w:rsidTr="00C5037A">
        <w:tc>
          <w:tcPr>
            <w:tcW w:w="3827" w:type="dxa"/>
            <w:shd w:val="clear" w:color="auto" w:fill="auto"/>
            <w:vAlign w:val="center"/>
          </w:tcPr>
          <w:p w14:paraId="3766ABFE" w14:textId="769DF8CF" w:rsidR="00670C60" w:rsidRPr="006F3FBC" w:rsidRDefault="00670C60" w:rsidP="00670C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78E0FC39" w14:textId="255F02E1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3,434</w:t>
            </w:r>
          </w:p>
        </w:tc>
        <w:tc>
          <w:tcPr>
            <w:tcW w:w="1842" w:type="dxa"/>
            <w:shd w:val="clear" w:color="auto" w:fill="auto"/>
          </w:tcPr>
          <w:p w14:paraId="6A390573" w14:textId="48FE37F2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spacing w:val="-2"/>
                <w:sz w:val="28"/>
                <w:szCs w:val="28"/>
              </w:rPr>
              <w:t>36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2892F89A" w14:textId="5BB52052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3,797</w:t>
            </w:r>
          </w:p>
        </w:tc>
      </w:tr>
      <w:tr w:rsidR="00670C60" w:rsidRPr="006F3FBC" w14:paraId="6EDC95EA" w14:textId="77777777" w:rsidTr="00C5037A">
        <w:tc>
          <w:tcPr>
            <w:tcW w:w="3827" w:type="dxa"/>
            <w:shd w:val="clear" w:color="auto" w:fill="auto"/>
            <w:vAlign w:val="center"/>
          </w:tcPr>
          <w:p w14:paraId="29F87DEB" w14:textId="4EA5C8B9" w:rsidR="00670C60" w:rsidRPr="006F3FBC" w:rsidRDefault="00670C60" w:rsidP="00670C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3D037112" w14:textId="4912405E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842" w:type="dxa"/>
            <w:shd w:val="clear" w:color="auto" w:fill="auto"/>
          </w:tcPr>
          <w:p w14:paraId="48158B11" w14:textId="5C3C23D9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843" w:type="dxa"/>
            <w:shd w:val="clear" w:color="auto" w:fill="auto"/>
          </w:tcPr>
          <w:p w14:paraId="7D84E89C" w14:textId="0A382389" w:rsidR="00670C60" w:rsidRPr="008940EA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</w:tr>
      <w:tr w:rsidR="00670C60" w:rsidRPr="006F3FBC" w14:paraId="11249CF2" w14:textId="77777777" w:rsidTr="00C5037A">
        <w:tc>
          <w:tcPr>
            <w:tcW w:w="3827" w:type="dxa"/>
            <w:shd w:val="clear" w:color="auto" w:fill="auto"/>
            <w:vAlign w:val="center"/>
          </w:tcPr>
          <w:p w14:paraId="25F840C0" w14:textId="77777777" w:rsidR="00670C60" w:rsidRPr="006F3FBC" w:rsidRDefault="00670C60" w:rsidP="00670C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FD8D7F2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7CE142B7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8C96495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60" w:rsidRPr="006F3FBC" w14:paraId="39A31342" w14:textId="77777777" w:rsidTr="00670C60">
        <w:tc>
          <w:tcPr>
            <w:tcW w:w="3827" w:type="dxa"/>
            <w:shd w:val="clear" w:color="auto" w:fill="auto"/>
            <w:vAlign w:val="center"/>
          </w:tcPr>
          <w:p w14:paraId="607D8484" w14:textId="08326884" w:rsidR="00670C60" w:rsidRPr="006F3FBC" w:rsidRDefault="00670C60" w:rsidP="00670C6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3" w:type="dxa"/>
            <w:shd w:val="clear" w:color="auto" w:fill="auto"/>
          </w:tcPr>
          <w:p w14:paraId="4A51A886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9BAFE16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B270ED" w14:textId="77777777" w:rsidR="00670C60" w:rsidRPr="008940EA" w:rsidRDefault="00670C60" w:rsidP="00670C6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60" w:rsidRPr="006F3FBC" w14:paraId="58185538" w14:textId="77777777" w:rsidTr="00C5037A">
        <w:tc>
          <w:tcPr>
            <w:tcW w:w="3827" w:type="dxa"/>
            <w:shd w:val="clear" w:color="auto" w:fill="auto"/>
            <w:vAlign w:val="center"/>
          </w:tcPr>
          <w:p w14:paraId="7120007F" w14:textId="77777777" w:rsidR="00670C60" w:rsidRPr="0005541C" w:rsidRDefault="00670C60" w:rsidP="00670C60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</w:tcPr>
          <w:p w14:paraId="73BFEA5D" w14:textId="3548FE5F" w:rsidR="00670C60" w:rsidRPr="0005541C" w:rsidRDefault="00670C60" w:rsidP="00670C60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BA9BFDE" w14:textId="0EF7035F" w:rsidR="00670C60" w:rsidRPr="0005541C" w:rsidRDefault="00670C60" w:rsidP="00670C60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A3255F4" w14:textId="28C0F531" w:rsidR="00670C60" w:rsidRPr="0005541C" w:rsidRDefault="00670C60" w:rsidP="00670C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670C60" w:rsidRPr="006F3FBC" w14:paraId="3EF6EB56" w14:textId="77777777" w:rsidTr="00C5037A">
        <w:tc>
          <w:tcPr>
            <w:tcW w:w="3827" w:type="dxa"/>
            <w:shd w:val="clear" w:color="auto" w:fill="auto"/>
            <w:vAlign w:val="center"/>
          </w:tcPr>
          <w:p w14:paraId="388A2E8B" w14:textId="77777777" w:rsidR="00670C60" w:rsidRPr="006F3FBC" w:rsidRDefault="00670C60" w:rsidP="00670C60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6F3FB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2828653C" w14:textId="34754118" w:rsidR="00670C60" w:rsidRPr="008940EA" w:rsidRDefault="00670C60" w:rsidP="00670C60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515C915" w14:textId="4C535874" w:rsidR="00670C60" w:rsidRPr="008940EA" w:rsidRDefault="00670C60" w:rsidP="00670C60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D023B7" w14:textId="372EB5F0" w:rsidR="00670C60" w:rsidRPr="008940EA" w:rsidRDefault="00670C60" w:rsidP="00670C60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</w:tr>
    </w:tbl>
    <w:p w14:paraId="67A7C131" w14:textId="1F440FD4" w:rsidR="00125E7D" w:rsidRPr="00A5247A" w:rsidRDefault="00045607" w:rsidP="004F685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28"/>
          <w:szCs w:val="28"/>
          <w:cs/>
        </w:rPr>
      </w:pPr>
      <w:r w:rsidRPr="00A97E0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97E04">
        <w:rPr>
          <w:rFonts w:ascii="Angsana New" w:hAnsi="Angsana New"/>
          <w:sz w:val="28"/>
          <w:szCs w:val="28"/>
        </w:rPr>
        <w:t>3</w:t>
      </w:r>
      <w:r w:rsidR="00F74394" w:rsidRPr="00A97E04">
        <w:rPr>
          <w:rFonts w:ascii="Angsana New" w:hAnsi="Angsana New"/>
          <w:sz w:val="28"/>
          <w:szCs w:val="28"/>
        </w:rPr>
        <w:t>1</w:t>
      </w:r>
      <w:r w:rsidRPr="00A97E04">
        <w:rPr>
          <w:rFonts w:ascii="Angsana New" w:hAnsi="Angsana New"/>
          <w:sz w:val="28"/>
          <w:szCs w:val="28"/>
          <w:cs/>
        </w:rPr>
        <w:t xml:space="preserve"> </w:t>
      </w:r>
      <w:r w:rsidR="00B854DB" w:rsidRPr="00A97E04">
        <w:rPr>
          <w:rFonts w:ascii="Angsana New" w:hAnsi="Angsana New"/>
          <w:sz w:val="28"/>
          <w:szCs w:val="28"/>
          <w:cs/>
        </w:rPr>
        <w:t xml:space="preserve">ธันวาคม </w:t>
      </w:r>
      <w:r w:rsidR="00B854DB" w:rsidRPr="00A97E04">
        <w:rPr>
          <w:rFonts w:ascii="Angsana New" w:hAnsi="Angsana New"/>
          <w:sz w:val="28"/>
          <w:szCs w:val="28"/>
        </w:rPr>
        <w:t>256</w:t>
      </w:r>
      <w:r w:rsidR="00B3262B">
        <w:rPr>
          <w:rFonts w:ascii="Angsana New" w:hAnsi="Angsana New"/>
          <w:sz w:val="28"/>
          <w:szCs w:val="28"/>
        </w:rPr>
        <w:t>3</w:t>
      </w:r>
      <w:r w:rsidR="00B854DB" w:rsidRPr="00A97E04">
        <w:rPr>
          <w:rFonts w:ascii="Angsana New" w:hAnsi="Angsana New"/>
          <w:sz w:val="28"/>
          <w:szCs w:val="28"/>
          <w:cs/>
        </w:rPr>
        <w:t xml:space="preserve"> บริษัทมีการประเมินการด้อยค่าของทรัพย์สิน และบันทึกค่าเผื่อการด้อยค่าเครื่องจักร เป็นจำนวน </w:t>
      </w:r>
      <w:r w:rsidR="00A97E04" w:rsidRPr="00A97E04">
        <w:rPr>
          <w:rFonts w:ascii="Angsana New" w:hAnsi="Angsana New"/>
          <w:sz w:val="28"/>
          <w:szCs w:val="28"/>
        </w:rPr>
        <w:t>0.6</w:t>
      </w:r>
      <w:r w:rsidR="00B3262B">
        <w:rPr>
          <w:rFonts w:ascii="Angsana New" w:hAnsi="Angsana New"/>
          <w:sz w:val="28"/>
          <w:szCs w:val="28"/>
        </w:rPr>
        <w:t>7</w:t>
      </w:r>
      <w:r w:rsidR="00B854DB" w:rsidRPr="00A97E04">
        <w:rPr>
          <w:rFonts w:ascii="Angsana New" w:hAnsi="Angsana New"/>
          <w:sz w:val="28"/>
          <w:szCs w:val="28"/>
        </w:rPr>
        <w:t xml:space="preserve"> </w:t>
      </w:r>
      <w:r w:rsidR="00B854DB" w:rsidRPr="00A97E04">
        <w:rPr>
          <w:rFonts w:ascii="Angsana New" w:hAnsi="Angsana New"/>
          <w:sz w:val="28"/>
          <w:szCs w:val="28"/>
          <w:cs/>
        </w:rPr>
        <w:t>ล้านบาท</w:t>
      </w:r>
      <w:r w:rsidR="001412B6" w:rsidRPr="00A97E04">
        <w:rPr>
          <w:rFonts w:ascii="Angsana New" w:hAnsi="Angsana New"/>
          <w:sz w:val="28"/>
          <w:szCs w:val="28"/>
        </w:rPr>
        <w:t xml:space="preserve"> </w:t>
      </w:r>
    </w:p>
    <w:p w14:paraId="3892C6C2" w14:textId="77777777" w:rsidR="00B854DB" w:rsidRPr="00A5247A" w:rsidRDefault="00B854DB" w:rsidP="00B8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p w14:paraId="29AB553C" w14:textId="77777777" w:rsidR="00125E7D" w:rsidRPr="00A5247A" w:rsidRDefault="00125E7D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3488B093" w14:textId="77777777" w:rsidR="00AE4500" w:rsidRPr="00A5247A" w:rsidRDefault="00AE4500" w:rsidP="0038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  <w:sectPr w:rsidR="00AE4500" w:rsidRPr="00A5247A" w:rsidSect="000F3F5E">
          <w:pgSz w:w="11909" w:h="16834" w:code="9"/>
          <w:pgMar w:top="692" w:right="992" w:bottom="578" w:left="1151" w:header="737" w:footer="567" w:gutter="0"/>
          <w:cols w:space="720"/>
          <w:docGrid w:linePitch="245"/>
        </w:sectPr>
      </w:pPr>
    </w:p>
    <w:p w14:paraId="2DE9EC9C" w14:textId="2865567D" w:rsidR="006C3B2A" w:rsidRPr="00A5247A" w:rsidRDefault="004336A5" w:rsidP="00A91BA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  <w:r w:rsidRPr="00A5247A">
        <w:rPr>
          <w:rFonts w:ascii="Angsana New" w:hAnsi="Angsana New"/>
          <w:b/>
          <w:bCs/>
          <w:sz w:val="28"/>
          <w:szCs w:val="28"/>
        </w:rPr>
        <w:t xml:space="preserve"> </w:t>
      </w:r>
      <w:r w:rsidR="00D55DF3">
        <w:rPr>
          <w:rFonts w:ascii="Angsana New" w:hAnsi="Angsana New"/>
          <w:b/>
          <w:bCs/>
          <w:sz w:val="28"/>
          <w:szCs w:val="28"/>
        </w:rPr>
        <w:t>-</w:t>
      </w:r>
      <w:r w:rsidRPr="00A5247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1449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270"/>
        <w:gridCol w:w="1431"/>
        <w:gridCol w:w="270"/>
        <w:gridCol w:w="1431"/>
        <w:gridCol w:w="270"/>
        <w:gridCol w:w="1431"/>
        <w:gridCol w:w="284"/>
        <w:gridCol w:w="1454"/>
        <w:gridCol w:w="284"/>
        <w:gridCol w:w="1417"/>
        <w:gridCol w:w="284"/>
        <w:gridCol w:w="1409"/>
        <w:gridCol w:w="8"/>
      </w:tblGrid>
      <w:tr w:rsidR="006C3B2A" w:rsidRPr="00A5247A" w14:paraId="79285DA2" w14:textId="77777777" w:rsidTr="008A0A40">
        <w:trPr>
          <w:gridAfter w:val="1"/>
          <w:wAfter w:w="8" w:type="dxa"/>
          <w:tblHeader/>
        </w:trPr>
        <w:tc>
          <w:tcPr>
            <w:tcW w:w="2835" w:type="dxa"/>
          </w:tcPr>
          <w:p w14:paraId="0226D65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53" w:type="dxa"/>
            <w:gridSpan w:val="13"/>
            <w:tcBorders>
              <w:bottom w:val="single" w:sz="4" w:space="0" w:color="auto"/>
            </w:tcBorders>
          </w:tcPr>
          <w:p w14:paraId="26FAA8BF" w14:textId="43AC16BC" w:rsidR="006C3B2A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4516F" w:rsidRPr="00A5247A" w14:paraId="439B8BB5" w14:textId="77777777" w:rsidTr="008A0A40">
        <w:trPr>
          <w:gridAfter w:val="1"/>
          <w:wAfter w:w="8" w:type="dxa"/>
          <w:tblHeader/>
        </w:trPr>
        <w:tc>
          <w:tcPr>
            <w:tcW w:w="2835" w:type="dxa"/>
          </w:tcPr>
          <w:p w14:paraId="68399354" w14:textId="77777777" w:rsidR="0034516F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53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3D5FEC5" w14:textId="0AE94116" w:rsidR="0034516F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3B2A" w:rsidRPr="00A5247A" w14:paraId="13255B46" w14:textId="77777777" w:rsidTr="008A0A40">
        <w:trPr>
          <w:tblHeader/>
        </w:trPr>
        <w:tc>
          <w:tcPr>
            <w:tcW w:w="2835" w:type="dxa"/>
          </w:tcPr>
          <w:p w14:paraId="1C9D142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1BD3C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98FD9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458AC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EAF1D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54C288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CC80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651578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6CFD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9B0857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FCBA3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817CB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9B631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7340EB7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B2A" w:rsidRPr="00A5247A" w14:paraId="1019B000" w14:textId="77777777" w:rsidTr="008A0A40">
        <w:trPr>
          <w:tblHeader/>
        </w:trPr>
        <w:tc>
          <w:tcPr>
            <w:tcW w:w="2835" w:type="dxa"/>
          </w:tcPr>
          <w:p w14:paraId="1B2B494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A6C8C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771B65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06DE47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2E2FC3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78F32A1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3A2993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DC72F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3733A9C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</w:tcPr>
          <w:p w14:paraId="5405F42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74CF2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3C6B4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84" w:type="dxa"/>
          </w:tcPr>
          <w:p w14:paraId="2FEC67A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B511184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B2A" w:rsidRPr="00A5247A" w14:paraId="575F1EA9" w14:textId="77777777" w:rsidTr="008A0A40">
        <w:trPr>
          <w:tblHeader/>
        </w:trPr>
        <w:tc>
          <w:tcPr>
            <w:tcW w:w="2835" w:type="dxa"/>
          </w:tcPr>
          <w:p w14:paraId="4481A89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2CC83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A091A3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A400AC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5EA106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F83AA9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093429A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2F2B3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84" w:type="dxa"/>
          </w:tcPr>
          <w:p w14:paraId="79988E6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C9BE79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14:paraId="340FCA7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3B5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84" w:type="dxa"/>
          </w:tcPr>
          <w:p w14:paraId="21B0A20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0458DD7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B2A" w:rsidRPr="00A5247A" w14:paraId="334239F6" w14:textId="77777777" w:rsidTr="008A0A40">
        <w:tc>
          <w:tcPr>
            <w:tcW w:w="2835" w:type="dxa"/>
          </w:tcPr>
          <w:p w14:paraId="063C68F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926D44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6BEB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8804E3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45BA51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709BEE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EE233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9C92FA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36B2A7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7B7069F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9EE707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11C26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5B882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38292B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792" w:rsidRPr="00A5247A" w14:paraId="16F3AB85" w14:textId="77777777" w:rsidTr="008A0A40">
        <w:tc>
          <w:tcPr>
            <w:tcW w:w="2835" w:type="dxa"/>
            <w:shd w:val="clear" w:color="auto" w:fill="auto"/>
          </w:tcPr>
          <w:p w14:paraId="0EB66BE9" w14:textId="0370EB69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67F72" w14:textId="3F061581" w:rsidR="00581792" w:rsidRPr="00A5247A" w:rsidRDefault="00581792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26,23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3FBED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2C47FD3" w14:textId="00974E9E" w:rsidR="00581792" w:rsidRPr="00A5247A" w:rsidRDefault="00581792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92,206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89B7F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3220272" w14:textId="3932F621" w:rsidR="00581792" w:rsidRPr="00A5247A" w:rsidRDefault="00581792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56,529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4A8CD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58CB510" w14:textId="5E507C74" w:rsidR="00581792" w:rsidRPr="00A5247A" w:rsidRDefault="00F74394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81792" w:rsidRPr="00A5247A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581792" w:rsidRPr="00A5247A">
              <w:rPr>
                <w:rFonts w:ascii="Angsana New" w:eastAsia="Times New Roman" w:hAnsi="Angsana New"/>
                <w:sz w:val="28"/>
                <w:szCs w:val="28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0AF291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90870A7" w14:textId="70034A77" w:rsidR="00581792" w:rsidRPr="00A5247A" w:rsidRDefault="00F74394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81792" w:rsidRPr="00A5247A">
              <w:rPr>
                <w:rFonts w:ascii="Angsana New" w:eastAsia="Times New Roman" w:hAnsi="Angsana New"/>
                <w:sz w:val="28"/>
                <w:szCs w:val="28"/>
              </w:rPr>
              <w:t>0,8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581792" w:rsidRPr="00A5247A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D6978E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80D0BE" w14:textId="4584D068" w:rsidR="00581792" w:rsidRPr="00A5247A" w:rsidRDefault="00581792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D4DEAB" w14:textId="77777777" w:rsidR="00581792" w:rsidRPr="00A5247A" w:rsidRDefault="00581792" w:rsidP="00581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36F1133" w14:textId="2BB050BD" w:rsidR="00581792" w:rsidRPr="00A5247A" w:rsidRDefault="00F74394" w:rsidP="005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81792" w:rsidRPr="00A5247A">
              <w:rPr>
                <w:rFonts w:ascii="Angsana New" w:eastAsia="Times New Roman" w:hAnsi="Angsana New"/>
                <w:sz w:val="28"/>
                <w:szCs w:val="28"/>
              </w:rPr>
              <w:t>99,220</w:t>
            </w:r>
          </w:p>
        </w:tc>
      </w:tr>
      <w:tr w:rsidR="003E2E8A" w:rsidRPr="00A5247A" w14:paraId="3F2BF9F8" w14:textId="77777777" w:rsidTr="008A0A40">
        <w:tc>
          <w:tcPr>
            <w:tcW w:w="2835" w:type="dxa"/>
            <w:shd w:val="clear" w:color="auto" w:fill="auto"/>
            <w:vAlign w:val="center"/>
          </w:tcPr>
          <w:p w14:paraId="1D07C690" w14:textId="4FF119B4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4E595376" w14:textId="5F07D810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59,859</w:t>
            </w:r>
          </w:p>
        </w:tc>
        <w:tc>
          <w:tcPr>
            <w:tcW w:w="270" w:type="dxa"/>
            <w:shd w:val="clear" w:color="auto" w:fill="auto"/>
          </w:tcPr>
          <w:p w14:paraId="53E3A4D7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F37B72D" w14:textId="4AF8C570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270" w:type="dxa"/>
            <w:shd w:val="clear" w:color="auto" w:fill="auto"/>
          </w:tcPr>
          <w:p w14:paraId="777B28D7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ADAA4BC" w14:textId="1A9403A2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0EE980A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C4B8603" w14:textId="5A25063E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1860D46B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55C1D09B" w14:textId="2E01EF2C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2,205</w:t>
            </w:r>
          </w:p>
        </w:tc>
        <w:tc>
          <w:tcPr>
            <w:tcW w:w="284" w:type="dxa"/>
            <w:shd w:val="clear" w:color="auto" w:fill="auto"/>
          </w:tcPr>
          <w:p w14:paraId="076CABF2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F0D0A06" w14:textId="0B089EB1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96,8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2468156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5DCB581" w14:textId="307EB565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262,786</w:t>
            </w:r>
          </w:p>
        </w:tc>
      </w:tr>
      <w:tr w:rsidR="003E2E8A" w:rsidRPr="00A5247A" w14:paraId="52FC19BE" w14:textId="77777777" w:rsidTr="008A0A40">
        <w:tc>
          <w:tcPr>
            <w:tcW w:w="2835" w:type="dxa"/>
            <w:shd w:val="clear" w:color="auto" w:fill="auto"/>
            <w:vAlign w:val="center"/>
          </w:tcPr>
          <w:p w14:paraId="7DCE506D" w14:textId="28FD20C4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C0C9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2C60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0C9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3874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0C9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F050E4" w14:textId="6710463F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C3F3B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1F26C69" w14:textId="01154269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5D7E7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8A89800" w14:textId="2D7DB970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,73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DC2518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687F58A" w14:textId="15168FDE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(368)</w:t>
            </w:r>
          </w:p>
        </w:tc>
        <w:tc>
          <w:tcPr>
            <w:tcW w:w="284" w:type="dxa"/>
            <w:shd w:val="clear" w:color="auto" w:fill="auto"/>
          </w:tcPr>
          <w:p w14:paraId="58E397A8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E3DF0DB" w14:textId="05FB8416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4DDFD2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904218" w14:textId="17E24236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8448582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2B08F" w14:textId="13CBCFF9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(22,099)</w:t>
            </w:r>
          </w:p>
        </w:tc>
      </w:tr>
      <w:tr w:rsidR="003E2E8A" w:rsidRPr="00A5247A" w14:paraId="23FD6BF7" w14:textId="77777777" w:rsidTr="008A0A40">
        <w:tc>
          <w:tcPr>
            <w:tcW w:w="2835" w:type="dxa"/>
            <w:shd w:val="clear" w:color="auto" w:fill="auto"/>
          </w:tcPr>
          <w:p w14:paraId="26BD87A6" w14:textId="70D83CD4" w:rsidR="003E2E8A" w:rsidRPr="00A5247A" w:rsidRDefault="003E2E8A" w:rsidP="008A0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5" w:right="-19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9AAFE" w14:textId="1157F966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86,093</w:t>
            </w:r>
          </w:p>
        </w:tc>
        <w:tc>
          <w:tcPr>
            <w:tcW w:w="270" w:type="dxa"/>
            <w:shd w:val="clear" w:color="auto" w:fill="auto"/>
          </w:tcPr>
          <w:p w14:paraId="1DF1BB40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94C15" w14:textId="5490F5AE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95,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2D8A68F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A8921" w14:textId="5D19E14D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35,288</w:t>
            </w:r>
          </w:p>
        </w:tc>
        <w:tc>
          <w:tcPr>
            <w:tcW w:w="270" w:type="dxa"/>
            <w:shd w:val="clear" w:color="auto" w:fill="auto"/>
          </w:tcPr>
          <w:p w14:paraId="53EB6DE9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62F5" w14:textId="326A8ECF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19B50648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EB140" w14:textId="48FCE251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3,053</w:t>
            </w:r>
          </w:p>
        </w:tc>
        <w:tc>
          <w:tcPr>
            <w:tcW w:w="284" w:type="dxa"/>
            <w:shd w:val="clear" w:color="auto" w:fill="auto"/>
          </w:tcPr>
          <w:p w14:paraId="3EA2CDD3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EEEDF" w14:textId="58846154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96,8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5DEA4F8" w14:textId="77777777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BB4A2" w14:textId="2F10B862" w:rsidR="003E2E8A" w:rsidRPr="00A5247A" w:rsidRDefault="003E2E8A" w:rsidP="003E2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39,907</w:t>
            </w:r>
          </w:p>
        </w:tc>
      </w:tr>
      <w:tr w:rsidR="003E2E8A" w:rsidRPr="00A5247A" w14:paraId="5F551120" w14:textId="77777777" w:rsidTr="00A91BA1">
        <w:trPr>
          <w:trHeight w:val="369"/>
        </w:trPr>
        <w:tc>
          <w:tcPr>
            <w:tcW w:w="2835" w:type="dxa"/>
            <w:shd w:val="clear" w:color="auto" w:fill="auto"/>
          </w:tcPr>
          <w:p w14:paraId="4C23B6A6" w14:textId="3ADBB000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1122E8EE" w14:textId="6C244DBD" w:rsidR="003E2E8A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EB826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DFB3A6E" w14:textId="3B153E29" w:rsidR="003E2E8A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9FD89BF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E9A31A2" w14:textId="7DF47818" w:rsidR="003E2E8A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7,484</w:t>
            </w:r>
          </w:p>
        </w:tc>
        <w:tc>
          <w:tcPr>
            <w:tcW w:w="270" w:type="dxa"/>
            <w:shd w:val="clear" w:color="auto" w:fill="auto"/>
          </w:tcPr>
          <w:p w14:paraId="7C6F1E77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DF0BCEE" w14:textId="5A78ED16" w:rsidR="003E2E8A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84" w:type="dxa"/>
            <w:shd w:val="clear" w:color="auto" w:fill="auto"/>
          </w:tcPr>
          <w:p w14:paraId="278CE07C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28CCFB5" w14:textId="667563FF" w:rsidR="003E2E8A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094AB7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28420E7" w14:textId="03378D07" w:rsidR="003E2E8A" w:rsidRPr="00A5247A" w:rsidRDefault="00236593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284" w:type="dxa"/>
            <w:shd w:val="clear" w:color="auto" w:fill="auto"/>
          </w:tcPr>
          <w:p w14:paraId="11EF1044" w14:textId="77777777" w:rsidR="003E2E8A" w:rsidRPr="00A5247A" w:rsidRDefault="003E2E8A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B4FCC15" w14:textId="255A1137" w:rsidR="003E2E8A" w:rsidRPr="00A5247A" w:rsidRDefault="00236593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8A0A40" w:rsidRPr="00A5247A" w14:paraId="12E87CD7" w14:textId="77777777" w:rsidTr="00A91BA1">
        <w:trPr>
          <w:trHeight w:val="369"/>
        </w:trPr>
        <w:tc>
          <w:tcPr>
            <w:tcW w:w="2835" w:type="dxa"/>
            <w:shd w:val="clear" w:color="auto" w:fill="auto"/>
          </w:tcPr>
          <w:p w14:paraId="44917528" w14:textId="6BA99715" w:rsidR="008A0A40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418" w:type="dxa"/>
            <w:shd w:val="clear" w:color="auto" w:fill="auto"/>
          </w:tcPr>
          <w:p w14:paraId="1B486882" w14:textId="59CFE55A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  <w:tc>
          <w:tcPr>
            <w:tcW w:w="270" w:type="dxa"/>
            <w:shd w:val="clear" w:color="auto" w:fill="auto"/>
          </w:tcPr>
          <w:p w14:paraId="43DE090F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80E6961" w14:textId="356483E2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70,547</w:t>
            </w:r>
          </w:p>
        </w:tc>
        <w:tc>
          <w:tcPr>
            <w:tcW w:w="270" w:type="dxa"/>
            <w:shd w:val="clear" w:color="auto" w:fill="auto"/>
          </w:tcPr>
          <w:p w14:paraId="1BED7B6B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0A46ECC" w14:textId="074532FE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32,747</w:t>
            </w:r>
          </w:p>
        </w:tc>
        <w:tc>
          <w:tcPr>
            <w:tcW w:w="270" w:type="dxa"/>
            <w:shd w:val="clear" w:color="auto" w:fill="auto"/>
          </w:tcPr>
          <w:p w14:paraId="3F3B410E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F3B91B9" w14:textId="42BCC7B8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2,354</w:t>
            </w:r>
          </w:p>
        </w:tc>
        <w:tc>
          <w:tcPr>
            <w:tcW w:w="284" w:type="dxa"/>
            <w:shd w:val="clear" w:color="auto" w:fill="auto"/>
          </w:tcPr>
          <w:p w14:paraId="0B525122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FFF408B" w14:textId="6811D209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7,539</w:t>
            </w:r>
          </w:p>
        </w:tc>
        <w:tc>
          <w:tcPr>
            <w:tcW w:w="284" w:type="dxa"/>
            <w:shd w:val="clear" w:color="auto" w:fill="auto"/>
          </w:tcPr>
          <w:p w14:paraId="2E5C015E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AD4A25" w14:textId="41A34F86" w:rsidR="008A0A40" w:rsidRPr="00A5247A" w:rsidRDefault="002E0E04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30,553</w:t>
            </w:r>
          </w:p>
        </w:tc>
        <w:tc>
          <w:tcPr>
            <w:tcW w:w="284" w:type="dxa"/>
            <w:shd w:val="clear" w:color="auto" w:fill="auto"/>
          </w:tcPr>
          <w:p w14:paraId="05021C80" w14:textId="77777777" w:rsidR="008A0A40" w:rsidRPr="00A5247A" w:rsidRDefault="008A0A40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D0C10AC" w14:textId="44B8398C" w:rsidR="008A0A40" w:rsidRPr="00A5247A" w:rsidRDefault="002E0E04" w:rsidP="003E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172,890</w:t>
            </w:r>
          </w:p>
        </w:tc>
      </w:tr>
      <w:tr w:rsidR="002C60A2" w:rsidRPr="00A5247A" w14:paraId="507789D6" w14:textId="77777777" w:rsidTr="00A91BA1">
        <w:trPr>
          <w:trHeight w:val="369"/>
        </w:trPr>
        <w:tc>
          <w:tcPr>
            <w:tcW w:w="2835" w:type="dxa"/>
            <w:shd w:val="clear" w:color="auto" w:fill="auto"/>
          </w:tcPr>
          <w:p w14:paraId="1DAEA8C0" w14:textId="23FFE9C6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418" w:type="dxa"/>
            <w:shd w:val="clear" w:color="auto" w:fill="auto"/>
          </w:tcPr>
          <w:p w14:paraId="508C886B" w14:textId="2BB81BA2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A5354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3B8AEB" w14:textId="5108F35D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270" w:type="dxa"/>
            <w:shd w:val="clear" w:color="auto" w:fill="auto"/>
          </w:tcPr>
          <w:p w14:paraId="254D2533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B98E87A" w14:textId="5F6D04A2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181,542</w:t>
            </w:r>
          </w:p>
        </w:tc>
        <w:tc>
          <w:tcPr>
            <w:tcW w:w="270" w:type="dxa"/>
            <w:shd w:val="clear" w:color="auto" w:fill="auto"/>
          </w:tcPr>
          <w:p w14:paraId="541B46B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574D5BD" w14:textId="7457B07C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84" w:type="dxa"/>
            <w:shd w:val="clear" w:color="auto" w:fill="auto"/>
          </w:tcPr>
          <w:p w14:paraId="5E3885C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3971267E" w14:textId="631A8BFE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DE8BA3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89FBA38" w14:textId="0C796E5C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(188,562)</w:t>
            </w:r>
          </w:p>
        </w:tc>
        <w:tc>
          <w:tcPr>
            <w:tcW w:w="284" w:type="dxa"/>
            <w:shd w:val="clear" w:color="auto" w:fill="auto"/>
          </w:tcPr>
          <w:p w14:paraId="12B7AD3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B7C0925" w14:textId="298B8628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60A2" w:rsidRPr="00A5247A" w14:paraId="6CCEBF7E" w14:textId="77777777" w:rsidTr="00A91BA1">
        <w:trPr>
          <w:trHeight w:val="369"/>
        </w:trPr>
        <w:tc>
          <w:tcPr>
            <w:tcW w:w="2835" w:type="dxa"/>
            <w:shd w:val="clear" w:color="auto" w:fill="auto"/>
          </w:tcPr>
          <w:p w14:paraId="4BE82305" w14:textId="143E67D3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39457ED" w14:textId="0C541B06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FDE22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2DA082E" w14:textId="119D7AA4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8728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CF5AA7" w14:textId="6BF6E5B8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270" w:type="dxa"/>
            <w:shd w:val="clear" w:color="auto" w:fill="auto"/>
          </w:tcPr>
          <w:p w14:paraId="21D57176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46E7672" w14:textId="2FAF2AA5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  <w:shd w:val="clear" w:color="auto" w:fill="auto"/>
          </w:tcPr>
          <w:p w14:paraId="6CC2B067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03F65A14" w14:textId="6E03BB2E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EA721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92747AC" w14:textId="2030B93E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F58C9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1F6767" w14:textId="3B5547A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2C60A2" w:rsidRPr="00A5247A" w14:paraId="381934C5" w14:textId="77777777" w:rsidTr="00387432">
        <w:tc>
          <w:tcPr>
            <w:tcW w:w="2835" w:type="dxa"/>
            <w:shd w:val="clear" w:color="auto" w:fill="auto"/>
          </w:tcPr>
          <w:p w14:paraId="2F8C16CA" w14:textId="32C06E1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จำหน่ายจากการขายเงินลงทุน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5308B1" w14:textId="584961B0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(5,057)</w:t>
            </w:r>
          </w:p>
        </w:tc>
        <w:tc>
          <w:tcPr>
            <w:tcW w:w="270" w:type="dxa"/>
            <w:shd w:val="clear" w:color="auto" w:fill="auto"/>
          </w:tcPr>
          <w:p w14:paraId="088148D1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2D33D96" w14:textId="295F535A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(51,588)</w:t>
            </w:r>
          </w:p>
        </w:tc>
        <w:tc>
          <w:tcPr>
            <w:tcW w:w="270" w:type="dxa"/>
            <w:shd w:val="clear" w:color="auto" w:fill="auto"/>
          </w:tcPr>
          <w:p w14:paraId="5CEE7E27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46A9621" w14:textId="24B86C6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(12,931)</w:t>
            </w:r>
          </w:p>
        </w:tc>
        <w:tc>
          <w:tcPr>
            <w:tcW w:w="270" w:type="dxa"/>
            <w:shd w:val="clear" w:color="auto" w:fill="auto"/>
          </w:tcPr>
          <w:p w14:paraId="480E426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616887D" w14:textId="337A97AA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(458)</w:t>
            </w:r>
          </w:p>
        </w:tc>
        <w:tc>
          <w:tcPr>
            <w:tcW w:w="284" w:type="dxa"/>
            <w:shd w:val="clear" w:color="auto" w:fill="auto"/>
          </w:tcPr>
          <w:p w14:paraId="097F152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B5B48AA" w14:textId="3C65A90B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84" w:type="dxa"/>
            <w:shd w:val="clear" w:color="auto" w:fill="auto"/>
          </w:tcPr>
          <w:p w14:paraId="27FF973F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5A1E89" w14:textId="2391C908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522EA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4C86A" w14:textId="07D9C13D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(71,033)</w:t>
            </w:r>
          </w:p>
        </w:tc>
      </w:tr>
      <w:tr w:rsidR="002C60A2" w:rsidRPr="00A5247A" w14:paraId="1DE960C8" w14:textId="77777777" w:rsidTr="00387432">
        <w:tc>
          <w:tcPr>
            <w:tcW w:w="2835" w:type="dxa"/>
            <w:shd w:val="clear" w:color="auto" w:fill="auto"/>
          </w:tcPr>
          <w:p w14:paraId="3FE806BD" w14:textId="0EF18871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1" w:right="-112" w:hanging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ก่อนจัดประเภทรายการใหม่)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32B3C4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575FE5" w14:textId="7FB3B39E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110,186</w:t>
            </w:r>
          </w:p>
        </w:tc>
        <w:tc>
          <w:tcPr>
            <w:tcW w:w="270" w:type="dxa"/>
            <w:shd w:val="clear" w:color="auto" w:fill="auto"/>
          </w:tcPr>
          <w:p w14:paraId="0A06A8D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48B80FD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88E381" w14:textId="5D662BB9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121,215</w:t>
            </w:r>
          </w:p>
        </w:tc>
        <w:tc>
          <w:tcPr>
            <w:tcW w:w="270" w:type="dxa"/>
            <w:shd w:val="clear" w:color="auto" w:fill="auto"/>
          </w:tcPr>
          <w:p w14:paraId="6A8C8EB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5C2EFAEE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D4B43C4" w14:textId="4C686672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244,106</w:t>
            </w:r>
          </w:p>
        </w:tc>
        <w:tc>
          <w:tcPr>
            <w:tcW w:w="270" w:type="dxa"/>
            <w:shd w:val="clear" w:color="auto" w:fill="auto"/>
          </w:tcPr>
          <w:p w14:paraId="3B738EC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5AA8F4C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B38E9DD" w14:textId="115D5C4C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15,535</w:t>
            </w:r>
          </w:p>
        </w:tc>
        <w:tc>
          <w:tcPr>
            <w:tcW w:w="284" w:type="dxa"/>
            <w:shd w:val="clear" w:color="auto" w:fill="auto"/>
          </w:tcPr>
          <w:p w14:paraId="3170BC5F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5DBC2353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CF7505E" w14:textId="3B483F96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19,593</w:t>
            </w:r>
          </w:p>
        </w:tc>
        <w:tc>
          <w:tcPr>
            <w:tcW w:w="284" w:type="dxa"/>
            <w:shd w:val="clear" w:color="auto" w:fill="auto"/>
          </w:tcPr>
          <w:p w14:paraId="46D30768" w14:textId="1660B8AC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704ECE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8CFF1C8" w14:textId="6EBAB6F0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40,225</w:t>
            </w:r>
          </w:p>
        </w:tc>
        <w:tc>
          <w:tcPr>
            <w:tcW w:w="284" w:type="dxa"/>
            <w:shd w:val="clear" w:color="auto" w:fill="auto"/>
          </w:tcPr>
          <w:p w14:paraId="4C7B46B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A00E93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53E79E" w14:textId="7D958D70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550,860</w:t>
            </w:r>
          </w:p>
        </w:tc>
      </w:tr>
      <w:tr w:rsidR="002C60A2" w:rsidRPr="00A5247A" w14:paraId="616C16E4" w14:textId="77777777" w:rsidTr="00387432">
        <w:tc>
          <w:tcPr>
            <w:tcW w:w="2835" w:type="dxa"/>
            <w:shd w:val="clear" w:color="auto" w:fill="auto"/>
          </w:tcPr>
          <w:p w14:paraId="4E7E3958" w14:textId="00E6534E" w:rsidR="002C60A2" w:rsidRPr="00BA4874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A4874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6ABD89" w14:textId="43609CFB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60A89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1FEF47A" w14:textId="6C73298B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5A378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68D0072" w14:textId="0FE7BB7F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A91B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6FBB1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6028CD2" w14:textId="2EA27AF0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14:paraId="2AE10DC3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16D9B188" w14:textId="757F6653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C7105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0892A7" w14:textId="08A1C725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EECF3B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0FDF8" w14:textId="45A7159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60A2" w:rsidRPr="00A5247A" w14:paraId="47159C0F" w14:textId="77777777" w:rsidTr="00387432">
        <w:tc>
          <w:tcPr>
            <w:tcW w:w="2835" w:type="dxa"/>
            <w:shd w:val="clear" w:color="auto" w:fill="auto"/>
          </w:tcPr>
          <w:p w14:paraId="50AFCC3D" w14:textId="3BC34082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5"/>
              </w:tabs>
              <w:spacing w:after="0" w:line="240" w:lineRule="auto"/>
              <w:ind w:left="175" w:right="-198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หลังจัดประเภทรายการใหม่)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2C49" w14:textId="36E03235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BA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110,186</w:t>
            </w:r>
          </w:p>
        </w:tc>
        <w:tc>
          <w:tcPr>
            <w:tcW w:w="270" w:type="dxa"/>
            <w:shd w:val="clear" w:color="auto" w:fill="auto"/>
          </w:tcPr>
          <w:p w14:paraId="101EA41F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E434" w14:textId="26459430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BA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121,215</w:t>
            </w:r>
          </w:p>
        </w:tc>
        <w:tc>
          <w:tcPr>
            <w:tcW w:w="270" w:type="dxa"/>
            <w:shd w:val="clear" w:color="auto" w:fill="auto"/>
          </w:tcPr>
          <w:p w14:paraId="25614614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A4709" w14:textId="470BD676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BA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244,074</w:t>
            </w:r>
          </w:p>
        </w:tc>
        <w:tc>
          <w:tcPr>
            <w:tcW w:w="270" w:type="dxa"/>
            <w:shd w:val="clear" w:color="auto" w:fill="auto"/>
          </w:tcPr>
          <w:p w14:paraId="2E13DF9D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5E7B" w14:textId="22B53964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BA1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15,567</w:t>
            </w:r>
          </w:p>
        </w:tc>
        <w:tc>
          <w:tcPr>
            <w:tcW w:w="284" w:type="dxa"/>
            <w:shd w:val="clear" w:color="auto" w:fill="auto"/>
          </w:tcPr>
          <w:p w14:paraId="1713635C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8F9F" w14:textId="70B7101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1BA1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19,593</w:t>
            </w:r>
          </w:p>
        </w:tc>
        <w:tc>
          <w:tcPr>
            <w:tcW w:w="284" w:type="dxa"/>
            <w:shd w:val="clear" w:color="auto" w:fill="auto"/>
          </w:tcPr>
          <w:p w14:paraId="31ADA061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1E6DE" w14:textId="77777777" w:rsidR="002C60A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EE6601" w14:textId="47E9D8BA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40,225</w:t>
            </w:r>
          </w:p>
        </w:tc>
        <w:tc>
          <w:tcPr>
            <w:tcW w:w="284" w:type="dxa"/>
            <w:shd w:val="clear" w:color="auto" w:fill="auto"/>
          </w:tcPr>
          <w:p w14:paraId="10CC1A1E" w14:textId="77777777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2BE27" w14:textId="05AE1491" w:rsidR="002C60A2" w:rsidRPr="00A91BA1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550,860</w:t>
            </w:r>
          </w:p>
        </w:tc>
      </w:tr>
      <w:tr w:rsidR="002C60A2" w:rsidRPr="00A5247A" w14:paraId="63B0E274" w14:textId="77777777" w:rsidTr="008A0A40">
        <w:tc>
          <w:tcPr>
            <w:tcW w:w="2835" w:type="dxa"/>
            <w:shd w:val="clear" w:color="auto" w:fill="auto"/>
          </w:tcPr>
          <w:p w14:paraId="6F1B9E6C" w14:textId="2A64524C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5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11998A80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630E51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5290DA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D5314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B68DB76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83CB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FE4C9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4CE00D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E034831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EF564F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2EC6D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89037DF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FBC3E5A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0A2" w:rsidRPr="00A5247A" w14:paraId="51299836" w14:textId="77777777" w:rsidTr="008A0A40">
        <w:tc>
          <w:tcPr>
            <w:tcW w:w="2835" w:type="dxa"/>
            <w:shd w:val="clear" w:color="auto" w:fill="auto"/>
          </w:tcPr>
          <w:p w14:paraId="2310C6A4" w14:textId="1A8F4B78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142B1" w14:textId="531D4363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8543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713D2F7" w14:textId="1D8E748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2,539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139C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4625E4A" w14:textId="7F13138C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32,9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7EBF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CB332B9" w14:textId="0256D24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ADC98F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31A516F" w14:textId="70B30A3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B2EB0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EF9EB2" w14:textId="67C9ECE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A7F81E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6E66E7E" w14:textId="3B379A1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62,962</w:t>
            </w:r>
          </w:p>
        </w:tc>
      </w:tr>
      <w:tr w:rsidR="002C60A2" w:rsidRPr="00A5247A" w14:paraId="52E4D175" w14:textId="77777777" w:rsidTr="00A91BA1">
        <w:tc>
          <w:tcPr>
            <w:tcW w:w="2835" w:type="dxa"/>
            <w:shd w:val="clear" w:color="auto" w:fill="auto"/>
          </w:tcPr>
          <w:p w14:paraId="43C1318C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14:paraId="6596B135" w14:textId="1E8D632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926E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CF748C9" w14:textId="5A925EA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B0161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F4B7C37" w14:textId="59F821D4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5,880</w:t>
            </w:r>
          </w:p>
        </w:tc>
        <w:tc>
          <w:tcPr>
            <w:tcW w:w="270" w:type="dxa"/>
            <w:shd w:val="clear" w:color="auto" w:fill="auto"/>
          </w:tcPr>
          <w:p w14:paraId="6DE9355A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B0A2B3" w14:textId="0D1CF133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759</w:t>
            </w:r>
          </w:p>
        </w:tc>
        <w:tc>
          <w:tcPr>
            <w:tcW w:w="284" w:type="dxa"/>
            <w:shd w:val="clear" w:color="auto" w:fill="auto"/>
          </w:tcPr>
          <w:p w14:paraId="615E812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018E4E27" w14:textId="70501DD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33</w:t>
            </w:r>
          </w:p>
        </w:tc>
        <w:tc>
          <w:tcPr>
            <w:tcW w:w="284" w:type="dxa"/>
            <w:shd w:val="clear" w:color="auto" w:fill="auto"/>
          </w:tcPr>
          <w:p w14:paraId="4B58E77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CB57E87" w14:textId="2A6B2A14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C3D75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929C7D9" w14:textId="1F2FD31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,690</w:t>
            </w:r>
          </w:p>
        </w:tc>
      </w:tr>
      <w:tr w:rsidR="002C60A2" w:rsidRPr="00A5247A" w14:paraId="04D6432F" w14:textId="77777777" w:rsidTr="00A91BA1">
        <w:tc>
          <w:tcPr>
            <w:tcW w:w="2835" w:type="dxa"/>
            <w:shd w:val="clear" w:color="auto" w:fill="auto"/>
          </w:tcPr>
          <w:p w14:paraId="2F4458A3" w14:textId="399E4791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09249A" w14:textId="3DB732F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1B6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EFE618A" w14:textId="45EAEEBD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F0AF2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F7CDBC4" w14:textId="2309E03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6,9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14:paraId="4407AB32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53F7175" w14:textId="7F9A2DE1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2)</w:t>
            </w:r>
          </w:p>
        </w:tc>
        <w:tc>
          <w:tcPr>
            <w:tcW w:w="284" w:type="dxa"/>
            <w:shd w:val="clear" w:color="auto" w:fill="auto"/>
          </w:tcPr>
          <w:p w14:paraId="1DF07C9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DE91DC0" w14:textId="29FE62B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27279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279C35" w14:textId="1F1E076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A085D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3BEBEA" w14:textId="21E71D9C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7,285)</w:t>
            </w:r>
          </w:p>
        </w:tc>
      </w:tr>
      <w:tr w:rsidR="002C60A2" w:rsidRPr="00A5247A" w14:paraId="2A8766BF" w14:textId="77777777" w:rsidTr="00A91BA1">
        <w:tc>
          <w:tcPr>
            <w:tcW w:w="2835" w:type="dxa"/>
            <w:shd w:val="clear" w:color="auto" w:fill="auto"/>
          </w:tcPr>
          <w:p w14:paraId="44CF00A8" w14:textId="405D86EA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FDBA" w14:textId="1AC1FF6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BA75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01E4E" w14:textId="02E7FE7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4B75D4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2E09C" w14:textId="3E8411E1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EF9CC3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A161" w14:textId="3C12919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2604FD73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BFE3E" w14:textId="45FC150C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84" w:type="dxa"/>
            <w:shd w:val="clear" w:color="auto" w:fill="auto"/>
          </w:tcPr>
          <w:p w14:paraId="37D565B8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0B7A" w14:textId="1ACA0B52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113A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8AD8" w14:textId="1212BC04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57,367</w:t>
            </w:r>
          </w:p>
        </w:tc>
      </w:tr>
      <w:tr w:rsidR="002C60A2" w:rsidRPr="00A5247A" w14:paraId="694B24D8" w14:textId="77777777" w:rsidTr="00245EF6">
        <w:trPr>
          <w:trHeight w:val="369"/>
        </w:trPr>
        <w:tc>
          <w:tcPr>
            <w:tcW w:w="2835" w:type="dxa"/>
            <w:shd w:val="clear" w:color="auto" w:fill="auto"/>
          </w:tcPr>
          <w:p w14:paraId="277D84E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6071C1" w14:textId="47AB1043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8B8CE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3D67972" w14:textId="7E1D4DFC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5,529</w:t>
            </w:r>
          </w:p>
        </w:tc>
        <w:tc>
          <w:tcPr>
            <w:tcW w:w="270" w:type="dxa"/>
            <w:shd w:val="clear" w:color="auto" w:fill="auto"/>
          </w:tcPr>
          <w:p w14:paraId="05FDF69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AEAA399" w14:textId="329E7FE3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7,899</w:t>
            </w:r>
          </w:p>
        </w:tc>
        <w:tc>
          <w:tcPr>
            <w:tcW w:w="270" w:type="dxa"/>
            <w:shd w:val="clear" w:color="auto" w:fill="auto"/>
          </w:tcPr>
          <w:p w14:paraId="16931820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24113AB3" w14:textId="670AE74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447</w:t>
            </w:r>
          </w:p>
        </w:tc>
        <w:tc>
          <w:tcPr>
            <w:tcW w:w="284" w:type="dxa"/>
            <w:shd w:val="clear" w:color="auto" w:fill="auto"/>
          </w:tcPr>
          <w:p w14:paraId="4405ABE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28A0DD0B" w14:textId="7F138EC3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464</w:t>
            </w:r>
          </w:p>
        </w:tc>
        <w:tc>
          <w:tcPr>
            <w:tcW w:w="284" w:type="dxa"/>
            <w:shd w:val="clear" w:color="auto" w:fill="auto"/>
          </w:tcPr>
          <w:p w14:paraId="3E4CA8D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F622A3" w14:textId="2C58D73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9B9B9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AC9133" w14:textId="0EA838FB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14,339</w:t>
            </w:r>
          </w:p>
        </w:tc>
      </w:tr>
      <w:tr w:rsidR="002C60A2" w:rsidRPr="00A5247A" w14:paraId="0B6CF137" w14:textId="77777777" w:rsidTr="00245EF6">
        <w:trPr>
          <w:trHeight w:val="369"/>
        </w:trPr>
        <w:tc>
          <w:tcPr>
            <w:tcW w:w="2835" w:type="dxa"/>
            <w:shd w:val="clear" w:color="auto" w:fill="auto"/>
          </w:tcPr>
          <w:p w14:paraId="50270F9F" w14:textId="5950ED58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418" w:type="dxa"/>
            <w:shd w:val="clear" w:color="auto" w:fill="auto"/>
          </w:tcPr>
          <w:p w14:paraId="058F1777" w14:textId="10AE28CE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3D565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9E6121" w14:textId="37831D61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37,821</w:t>
            </w:r>
          </w:p>
        </w:tc>
        <w:tc>
          <w:tcPr>
            <w:tcW w:w="270" w:type="dxa"/>
            <w:shd w:val="clear" w:color="auto" w:fill="auto"/>
          </w:tcPr>
          <w:p w14:paraId="4800F5DF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7E53F68" w14:textId="53D3C902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25,162</w:t>
            </w:r>
          </w:p>
        </w:tc>
        <w:tc>
          <w:tcPr>
            <w:tcW w:w="270" w:type="dxa"/>
            <w:shd w:val="clear" w:color="auto" w:fill="auto"/>
          </w:tcPr>
          <w:p w14:paraId="60BE58F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168C472" w14:textId="2C795BAB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2,311</w:t>
            </w:r>
          </w:p>
        </w:tc>
        <w:tc>
          <w:tcPr>
            <w:tcW w:w="284" w:type="dxa"/>
            <w:shd w:val="clear" w:color="auto" w:fill="auto"/>
          </w:tcPr>
          <w:p w14:paraId="2B44F76C" w14:textId="66CCD9FE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0FD4B1F2" w14:textId="4DE94B62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7,091</w:t>
            </w:r>
          </w:p>
        </w:tc>
        <w:tc>
          <w:tcPr>
            <w:tcW w:w="284" w:type="dxa"/>
            <w:shd w:val="clear" w:color="auto" w:fill="auto"/>
          </w:tcPr>
          <w:p w14:paraId="6DBB495F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FAA966" w14:textId="09FDD93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F41953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206D6D7" w14:textId="356B1C8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72,385</w:t>
            </w:r>
          </w:p>
        </w:tc>
      </w:tr>
      <w:tr w:rsidR="002C60A2" w:rsidRPr="00A5247A" w14:paraId="360494F5" w14:textId="77777777" w:rsidTr="00245EF6">
        <w:trPr>
          <w:trHeight w:val="369"/>
        </w:trPr>
        <w:tc>
          <w:tcPr>
            <w:tcW w:w="2835" w:type="dxa"/>
            <w:shd w:val="clear" w:color="auto" w:fill="auto"/>
          </w:tcPr>
          <w:p w14:paraId="02D17213" w14:textId="082C5D1F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418" w:type="dxa"/>
            <w:shd w:val="clear" w:color="auto" w:fill="auto"/>
          </w:tcPr>
          <w:p w14:paraId="38120331" w14:textId="59E308CB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1142C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F3C6E56" w14:textId="7DFD870E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DE7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1A05392" w14:textId="5245D8A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B2E7C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10735C32" w14:textId="2958543B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  <w:shd w:val="clear" w:color="auto" w:fill="auto"/>
          </w:tcPr>
          <w:p w14:paraId="34A4B0E6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2D232D04" w14:textId="53C66AD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82B48A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654F3EA" w14:textId="7F1E9851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1E336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5A780C9" w14:textId="3CA41DF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C60A2" w:rsidRPr="00A5247A" w14:paraId="64D2A185" w14:textId="77777777" w:rsidTr="00245EF6">
        <w:trPr>
          <w:trHeight w:val="369"/>
        </w:trPr>
        <w:tc>
          <w:tcPr>
            <w:tcW w:w="2835" w:type="dxa"/>
            <w:shd w:val="clear" w:color="auto" w:fill="auto"/>
          </w:tcPr>
          <w:p w14:paraId="321F037F" w14:textId="1EFF0CE4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</w:tcPr>
          <w:p w14:paraId="6AD5F022" w14:textId="5C66F679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A2FC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0B6CC12" w14:textId="750A7943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BF708E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E4DE342" w14:textId="2DDB0277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3D14411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D127276" w14:textId="45FA6446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(4)</w:t>
            </w:r>
          </w:p>
        </w:tc>
        <w:tc>
          <w:tcPr>
            <w:tcW w:w="284" w:type="dxa"/>
            <w:shd w:val="clear" w:color="auto" w:fill="auto"/>
          </w:tcPr>
          <w:p w14:paraId="57BE07E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304256D4" w14:textId="31E5B17D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C09CD0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F0C0A85" w14:textId="53D6DD01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C5CF8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B8768F8" w14:textId="74E94BF9" w:rsidR="002C60A2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(19)</w:t>
            </w:r>
          </w:p>
        </w:tc>
      </w:tr>
      <w:tr w:rsidR="002C60A2" w:rsidRPr="00A5247A" w14:paraId="5C204B48" w14:textId="77777777" w:rsidTr="00DC3C3C">
        <w:tc>
          <w:tcPr>
            <w:tcW w:w="2835" w:type="dxa"/>
            <w:shd w:val="clear" w:color="auto" w:fill="auto"/>
          </w:tcPr>
          <w:p w14:paraId="68D3513F" w14:textId="1B3B5FED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จำหน่ายจากการขายเงินลงทุน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E0BA5A" w14:textId="3B88CB76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9C7B8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C4F9A15" w14:textId="307EC7DD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(7,777)</w:t>
            </w:r>
          </w:p>
        </w:tc>
        <w:tc>
          <w:tcPr>
            <w:tcW w:w="270" w:type="dxa"/>
            <w:shd w:val="clear" w:color="auto" w:fill="auto"/>
          </w:tcPr>
          <w:p w14:paraId="44D71955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AF3A115" w14:textId="7282DA5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(6,559)</w:t>
            </w:r>
          </w:p>
        </w:tc>
        <w:tc>
          <w:tcPr>
            <w:tcW w:w="270" w:type="dxa"/>
            <w:shd w:val="clear" w:color="auto" w:fill="auto"/>
          </w:tcPr>
          <w:p w14:paraId="3F7755E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0267BDE" w14:textId="28DAD1D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(278)</w:t>
            </w:r>
          </w:p>
        </w:tc>
        <w:tc>
          <w:tcPr>
            <w:tcW w:w="284" w:type="dxa"/>
            <w:shd w:val="clear" w:color="auto" w:fill="auto"/>
          </w:tcPr>
          <w:p w14:paraId="3F6AD96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01231186" w14:textId="41BA24C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(240)</w:t>
            </w:r>
          </w:p>
        </w:tc>
        <w:tc>
          <w:tcPr>
            <w:tcW w:w="284" w:type="dxa"/>
            <w:shd w:val="clear" w:color="auto" w:fill="auto"/>
          </w:tcPr>
          <w:p w14:paraId="3963F1A2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A39B748" w14:textId="604E5E41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392BE3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55810" w14:textId="674361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(14,854)</w:t>
            </w:r>
          </w:p>
        </w:tc>
      </w:tr>
      <w:tr w:rsidR="002C60A2" w:rsidRPr="00A5247A" w14:paraId="39A04C19" w14:textId="77777777" w:rsidTr="00DC3C3C">
        <w:tc>
          <w:tcPr>
            <w:tcW w:w="2835" w:type="dxa"/>
            <w:shd w:val="clear" w:color="auto" w:fill="auto"/>
          </w:tcPr>
          <w:p w14:paraId="5DF4F174" w14:textId="7778135C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1" w:right="-198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ก่อนจัดประเภทรายการใหม่)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DFE95A" w14:textId="3F23547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7DEF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60259B8" w14:textId="1C42EB6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52,730</w:t>
            </w:r>
          </w:p>
        </w:tc>
        <w:tc>
          <w:tcPr>
            <w:tcW w:w="270" w:type="dxa"/>
            <w:shd w:val="clear" w:color="auto" w:fill="auto"/>
          </w:tcPr>
          <w:p w14:paraId="2338981A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D2FD005" w14:textId="784367F5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>48,337</w:t>
            </w:r>
          </w:p>
        </w:tc>
        <w:tc>
          <w:tcPr>
            <w:tcW w:w="270" w:type="dxa"/>
            <w:shd w:val="clear" w:color="auto" w:fill="auto"/>
          </w:tcPr>
          <w:p w14:paraId="3E4C40F5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E64DB7C" w14:textId="70684DB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>14,647</w:t>
            </w:r>
          </w:p>
        </w:tc>
        <w:tc>
          <w:tcPr>
            <w:tcW w:w="284" w:type="dxa"/>
            <w:shd w:val="clear" w:color="auto" w:fill="auto"/>
          </w:tcPr>
          <w:p w14:paraId="4E44EDC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562BAF1" w14:textId="73C2F3D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>13,504</w:t>
            </w:r>
          </w:p>
        </w:tc>
        <w:tc>
          <w:tcPr>
            <w:tcW w:w="284" w:type="dxa"/>
            <w:shd w:val="clear" w:color="auto" w:fill="auto"/>
          </w:tcPr>
          <w:p w14:paraId="77AA8C9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E12D70" w14:textId="72C592E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>-</w:t>
            </w:r>
          </w:p>
        </w:tc>
        <w:tc>
          <w:tcPr>
            <w:tcW w:w="284" w:type="dxa"/>
            <w:shd w:val="clear" w:color="auto" w:fill="auto"/>
          </w:tcPr>
          <w:p w14:paraId="2D9909C4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186324" w14:textId="7831BE3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  <w:t>129,218</w:t>
            </w:r>
          </w:p>
        </w:tc>
      </w:tr>
      <w:tr w:rsidR="002C60A2" w:rsidRPr="00A5247A" w14:paraId="223A9111" w14:textId="77777777" w:rsidTr="00DC3C3C">
        <w:tc>
          <w:tcPr>
            <w:tcW w:w="2835" w:type="dxa"/>
          </w:tcPr>
          <w:p w14:paraId="559423C3" w14:textId="548B9892" w:rsidR="002C60A2" w:rsidRPr="00BA4874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A4874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2CD106" w14:textId="3740AE18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5A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B9D35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6AAE5C8" w14:textId="4763A32A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5A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3DCFDE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F5C69EB" w14:textId="40C5E6C5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580FEB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867A960" w14:textId="081F8A43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5A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BD99D24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66E630A" w14:textId="19118F1F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5A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3DA654E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6D1FAD" w14:textId="51AC503B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5A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1650E7B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CE96E54" w14:textId="2C65A375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60A2" w:rsidRPr="00A5247A" w14:paraId="7AB90EC9" w14:textId="77777777" w:rsidTr="00BA4874">
        <w:tc>
          <w:tcPr>
            <w:tcW w:w="2835" w:type="dxa"/>
          </w:tcPr>
          <w:p w14:paraId="3A5A620E" w14:textId="0A6905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1" w:right="-198" w:hanging="141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หลังจัดประเภทรายการใหม่)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707A91" w14:textId="5430A9BA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-</w:t>
            </w:r>
          </w:p>
        </w:tc>
        <w:tc>
          <w:tcPr>
            <w:tcW w:w="270" w:type="dxa"/>
          </w:tcPr>
          <w:p w14:paraId="4E1AF174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7AADD4BD" w14:textId="4713FBC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52,730</w:t>
            </w:r>
          </w:p>
        </w:tc>
        <w:tc>
          <w:tcPr>
            <w:tcW w:w="270" w:type="dxa"/>
          </w:tcPr>
          <w:p w14:paraId="79C7628C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711C99DB" w14:textId="75E14D41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8,337</w:t>
            </w:r>
          </w:p>
        </w:tc>
        <w:tc>
          <w:tcPr>
            <w:tcW w:w="270" w:type="dxa"/>
          </w:tcPr>
          <w:p w14:paraId="71475048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7DFBF62" w14:textId="52C75858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14,647</w:t>
            </w:r>
          </w:p>
        </w:tc>
        <w:tc>
          <w:tcPr>
            <w:tcW w:w="284" w:type="dxa"/>
          </w:tcPr>
          <w:p w14:paraId="3DBDFBBA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3C6EE257" w14:textId="5C5536BC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13,504</w:t>
            </w:r>
          </w:p>
        </w:tc>
        <w:tc>
          <w:tcPr>
            <w:tcW w:w="284" w:type="dxa"/>
          </w:tcPr>
          <w:p w14:paraId="04EE004C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8E0B2C" w14:textId="46684D6C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-</w:t>
            </w:r>
          </w:p>
        </w:tc>
        <w:tc>
          <w:tcPr>
            <w:tcW w:w="284" w:type="dxa"/>
          </w:tcPr>
          <w:p w14:paraId="194F6D3B" w14:textId="77777777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E2689" w14:textId="6B346AAD" w:rsidR="002C60A2" w:rsidRPr="008D5A42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5A42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129,218</w:t>
            </w:r>
          </w:p>
        </w:tc>
      </w:tr>
      <w:tr w:rsidR="002C60A2" w:rsidRPr="00A5247A" w14:paraId="79D9FE88" w14:textId="77777777" w:rsidTr="00BA4874">
        <w:tc>
          <w:tcPr>
            <w:tcW w:w="2835" w:type="dxa"/>
          </w:tcPr>
          <w:p w14:paraId="5A90178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E45C81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BDAA5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23D820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CB25B5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1675B7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52DDBD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B57DCF6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4C4ADFF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1853E74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5DD62B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21F0D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621051B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5BCD9BAC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0A2" w:rsidRPr="00A5247A" w14:paraId="3A504D78" w14:textId="77777777" w:rsidTr="008A0A40">
        <w:trPr>
          <w:trHeight w:val="369"/>
        </w:trPr>
        <w:tc>
          <w:tcPr>
            <w:tcW w:w="2835" w:type="dxa"/>
          </w:tcPr>
          <w:p w14:paraId="3057C544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32379420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A61F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FCD58D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5D93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DFBEEB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0208D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A19436C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3C45A0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</w:tcPr>
          <w:p w14:paraId="7147D83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3EFF63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D85C65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5D6A07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4B9787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0A2" w:rsidRPr="00A5247A" w14:paraId="48B616DC" w14:textId="77777777" w:rsidTr="008A0A40">
        <w:trPr>
          <w:trHeight w:val="369"/>
        </w:trPr>
        <w:tc>
          <w:tcPr>
            <w:tcW w:w="2835" w:type="dxa"/>
          </w:tcPr>
          <w:p w14:paraId="35B8CA50" w14:textId="53ECD628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14:paraId="0D36311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6D50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</w:tcPr>
          <w:p w14:paraId="6827C09D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53B1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</w:tcPr>
          <w:p w14:paraId="418915C8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5827B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</w:tcPr>
          <w:p w14:paraId="2B3B86F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5B4B8B9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</w:tcPr>
          <w:p w14:paraId="211F5DA3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B57F42E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3F6ADF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03F39E8B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415F072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60A2" w:rsidRPr="00A5247A" w14:paraId="6FE1833B" w14:textId="77777777" w:rsidTr="008A0A40">
        <w:trPr>
          <w:trHeight w:val="369"/>
        </w:trPr>
        <w:tc>
          <w:tcPr>
            <w:tcW w:w="2835" w:type="dxa"/>
          </w:tcPr>
          <w:p w14:paraId="0C97E0C6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996C028" w14:textId="22334FD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86,093</w:t>
            </w:r>
          </w:p>
        </w:tc>
        <w:tc>
          <w:tcPr>
            <w:tcW w:w="270" w:type="dxa"/>
          </w:tcPr>
          <w:p w14:paraId="67568928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7DD8C06F" w14:textId="1C0E576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78,0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7F5B5AA8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6EB1D471" w14:textId="34835C6E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72FE52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43776EAC" w14:textId="2225A88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,287</w:t>
            </w:r>
          </w:p>
        </w:tc>
        <w:tc>
          <w:tcPr>
            <w:tcW w:w="284" w:type="dxa"/>
          </w:tcPr>
          <w:p w14:paraId="57DDA455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</w:tcPr>
          <w:p w14:paraId="6CF647A3" w14:textId="2786BDE8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6,86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3F27349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E199923" w14:textId="3A74DB2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96,8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714BF7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1201F35A" w14:textId="118A08EC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382,5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2C60A2" w:rsidRPr="00A5247A" w14:paraId="08D9157D" w14:textId="77777777" w:rsidTr="002F0D07">
        <w:tc>
          <w:tcPr>
            <w:tcW w:w="2835" w:type="dxa"/>
            <w:shd w:val="clear" w:color="auto" w:fill="auto"/>
          </w:tcPr>
          <w:p w14:paraId="2D7D97CC" w14:textId="4222EC42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463542C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EB132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59F07ECA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3CEAF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0E0FE36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94754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64643D32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48C928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4FDE76C6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47F5E13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4548D811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695E3DD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53470A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C60A2" w:rsidRPr="00A5247A" w14:paraId="01733CA4" w14:textId="77777777" w:rsidTr="002F0D07">
        <w:tc>
          <w:tcPr>
            <w:tcW w:w="2835" w:type="dxa"/>
            <w:shd w:val="clear" w:color="auto" w:fill="auto"/>
          </w:tcPr>
          <w:p w14:paraId="1C3AB70B" w14:textId="77777777" w:rsidR="002C60A2" w:rsidRPr="00A5247A" w:rsidRDefault="002C60A2" w:rsidP="002C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38CE123" w14:textId="2267CDD9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110,186</w:t>
            </w:r>
          </w:p>
        </w:tc>
        <w:tc>
          <w:tcPr>
            <w:tcW w:w="270" w:type="dxa"/>
            <w:shd w:val="clear" w:color="auto" w:fill="auto"/>
          </w:tcPr>
          <w:p w14:paraId="1EA5C1C6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58079C66" w14:textId="1205339B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68,485</w:t>
            </w:r>
          </w:p>
        </w:tc>
        <w:tc>
          <w:tcPr>
            <w:tcW w:w="270" w:type="dxa"/>
            <w:shd w:val="clear" w:color="auto" w:fill="auto"/>
          </w:tcPr>
          <w:p w14:paraId="3707DC3B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4398A1D8" w14:textId="4243E772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195,737</w:t>
            </w:r>
          </w:p>
        </w:tc>
        <w:tc>
          <w:tcPr>
            <w:tcW w:w="270" w:type="dxa"/>
            <w:shd w:val="clear" w:color="auto" w:fill="auto"/>
          </w:tcPr>
          <w:p w14:paraId="5185B036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10C5F22B" w14:textId="5B08C5CA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84" w:type="dxa"/>
            <w:shd w:val="clear" w:color="auto" w:fill="auto"/>
          </w:tcPr>
          <w:p w14:paraId="14E81A57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shd w:val="clear" w:color="auto" w:fill="auto"/>
          </w:tcPr>
          <w:p w14:paraId="2747305B" w14:textId="2E201532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6,089</w:t>
            </w:r>
          </w:p>
        </w:tc>
        <w:tc>
          <w:tcPr>
            <w:tcW w:w="284" w:type="dxa"/>
            <w:shd w:val="clear" w:color="auto" w:fill="auto"/>
          </w:tcPr>
          <w:p w14:paraId="7116E819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6D30D82" w14:textId="34A082C0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40,225</w:t>
            </w:r>
          </w:p>
        </w:tc>
        <w:tc>
          <w:tcPr>
            <w:tcW w:w="284" w:type="dxa"/>
            <w:shd w:val="clear" w:color="auto" w:fill="auto"/>
          </w:tcPr>
          <w:p w14:paraId="39B9E29C" w14:textId="77777777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373EDC" w14:textId="345F137F" w:rsidR="002C60A2" w:rsidRPr="00A5247A" w:rsidRDefault="002C60A2" w:rsidP="002C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421,642</w:t>
            </w:r>
          </w:p>
        </w:tc>
      </w:tr>
    </w:tbl>
    <w:p w14:paraId="2610987E" w14:textId="18789872" w:rsidR="007F3E9B" w:rsidRDefault="007F3E9B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p w14:paraId="657D1A10" w14:textId="0B5DD10D" w:rsidR="00AC3418" w:rsidRDefault="00AC3418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p w14:paraId="29298F27" w14:textId="3A65A42F" w:rsidR="00AC3418" w:rsidRDefault="00AC3418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p w14:paraId="685870D2" w14:textId="23ED08A6" w:rsidR="00AC3418" w:rsidRDefault="00AC3418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p w14:paraId="57719268" w14:textId="3B0A9246" w:rsidR="00AC3418" w:rsidRDefault="00AC3418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p w14:paraId="1F9A4FE3" w14:textId="77777777" w:rsidR="00AC3418" w:rsidRPr="00A5247A" w:rsidRDefault="00AC3418" w:rsidP="00DF270D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1446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118"/>
        <w:gridCol w:w="1418"/>
        <w:gridCol w:w="270"/>
        <w:gridCol w:w="1289"/>
        <w:gridCol w:w="270"/>
        <w:gridCol w:w="1350"/>
        <w:gridCol w:w="270"/>
        <w:gridCol w:w="1393"/>
        <w:gridCol w:w="284"/>
        <w:gridCol w:w="1394"/>
        <w:gridCol w:w="284"/>
        <w:gridCol w:w="1417"/>
        <w:gridCol w:w="284"/>
        <w:gridCol w:w="1414"/>
        <w:gridCol w:w="7"/>
      </w:tblGrid>
      <w:tr w:rsidR="006C3B2A" w:rsidRPr="00A5247A" w14:paraId="72A1A69E" w14:textId="77777777" w:rsidTr="00CA326F">
        <w:trPr>
          <w:trHeight w:val="283"/>
          <w:tblHeader/>
        </w:trPr>
        <w:tc>
          <w:tcPr>
            <w:tcW w:w="3118" w:type="dxa"/>
          </w:tcPr>
          <w:p w14:paraId="7986E5D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4" w:type="dxa"/>
            <w:gridSpan w:val="14"/>
            <w:tcBorders>
              <w:bottom w:val="single" w:sz="4" w:space="0" w:color="auto"/>
            </w:tcBorders>
          </w:tcPr>
          <w:p w14:paraId="472BB3E8" w14:textId="4DB8371C" w:rsidR="006C3B2A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4516F" w:rsidRPr="00A5247A" w14:paraId="59C855D1" w14:textId="77777777" w:rsidTr="00CA326F">
        <w:trPr>
          <w:trHeight w:val="283"/>
          <w:tblHeader/>
        </w:trPr>
        <w:tc>
          <w:tcPr>
            <w:tcW w:w="3118" w:type="dxa"/>
          </w:tcPr>
          <w:p w14:paraId="7950AFCD" w14:textId="77777777" w:rsidR="0034516F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7754AEE" w14:textId="08DABADE" w:rsidR="0034516F" w:rsidRPr="00A5247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B2A" w:rsidRPr="00A5247A" w14:paraId="055E46C1" w14:textId="77777777" w:rsidTr="00CA326F">
        <w:trPr>
          <w:gridAfter w:val="1"/>
          <w:wAfter w:w="7" w:type="dxa"/>
          <w:trHeight w:val="283"/>
          <w:tblHeader/>
        </w:trPr>
        <w:tc>
          <w:tcPr>
            <w:tcW w:w="3118" w:type="dxa"/>
          </w:tcPr>
          <w:p w14:paraId="3E81E55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485B2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DEB101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3C393D2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EC713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C10A1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AD524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6F3B190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D1A0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81D818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FFB85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50C631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D009A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4106E2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B2A" w:rsidRPr="00A5247A" w14:paraId="24455AC0" w14:textId="77777777" w:rsidTr="00CA326F">
        <w:trPr>
          <w:gridAfter w:val="1"/>
          <w:wAfter w:w="7" w:type="dxa"/>
          <w:trHeight w:val="283"/>
          <w:tblHeader/>
        </w:trPr>
        <w:tc>
          <w:tcPr>
            <w:tcW w:w="3118" w:type="dxa"/>
          </w:tcPr>
          <w:p w14:paraId="0CCD0E44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A90A5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FF6C7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DF0496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BBA4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66C7F4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E11CD7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C03D80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4A84165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85989C7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077B6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15C54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84" w:type="dxa"/>
          </w:tcPr>
          <w:p w14:paraId="0E3F259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791ED3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B2A" w:rsidRPr="00A5247A" w14:paraId="1D715B31" w14:textId="77777777" w:rsidTr="00CA326F">
        <w:trPr>
          <w:gridAfter w:val="1"/>
          <w:wAfter w:w="7" w:type="dxa"/>
          <w:trHeight w:val="283"/>
          <w:tblHeader/>
        </w:trPr>
        <w:tc>
          <w:tcPr>
            <w:tcW w:w="3118" w:type="dxa"/>
          </w:tcPr>
          <w:p w14:paraId="13B74B7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D62A21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81B2C6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831B0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1AF8F9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45D5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591E7388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043027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84" w:type="dxa"/>
          </w:tcPr>
          <w:p w14:paraId="25C29C2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5EE1103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14:paraId="090F7DD4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5AEA69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84" w:type="dxa"/>
          </w:tcPr>
          <w:p w14:paraId="64DF810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D66D7C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B2A" w:rsidRPr="00A5247A" w14:paraId="42896E40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5B9040CB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128DF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D8EAF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0B78166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C1E3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50F17C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D0E65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0A2E0532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8A141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631E11E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296142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90680D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8F47790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59BBC0A" w14:textId="77777777" w:rsidR="006C3B2A" w:rsidRPr="00A5247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1CD" w:rsidRPr="00A5247A" w14:paraId="786DF59B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2D5763F2" w14:textId="0F029764" w:rsidR="00A661CD" w:rsidRPr="00A5247A" w:rsidRDefault="00A661CD" w:rsidP="00A6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CA1F476" w14:textId="6CAF0762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15D23">
              <w:rPr>
                <w:rFonts w:ascii="Angsana New" w:eastAsia="Times New Roman" w:hAnsi="Angsana New"/>
                <w:sz w:val="28"/>
                <w:szCs w:val="28"/>
              </w:rPr>
              <w:t xml:space="preserve">       2</w:t>
            </w:r>
            <w:r w:rsidR="00F74394" w:rsidRPr="00B15D2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B15D23">
              <w:rPr>
                <w:rFonts w:ascii="Angsana New" w:eastAsia="Times New Roman" w:hAnsi="Angsana New"/>
                <w:sz w:val="28"/>
                <w:szCs w:val="28"/>
              </w:rPr>
              <w:t xml:space="preserve">,327 </w:t>
            </w:r>
          </w:p>
        </w:tc>
        <w:tc>
          <w:tcPr>
            <w:tcW w:w="270" w:type="dxa"/>
            <w:vAlign w:val="bottom"/>
          </w:tcPr>
          <w:p w14:paraId="3C2C1986" w14:textId="77777777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2DC0E8A" w14:textId="19CE3380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15D23">
              <w:rPr>
                <w:rFonts w:ascii="Angsana New" w:eastAsia="Times New Roman" w:hAnsi="Angsana New"/>
                <w:sz w:val="28"/>
                <w:szCs w:val="28"/>
              </w:rPr>
              <w:t xml:space="preserve">       </w:t>
            </w:r>
            <w:r w:rsidR="00F74394" w:rsidRPr="00B15D23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B15D23">
              <w:rPr>
                <w:rFonts w:ascii="Angsana New" w:eastAsia="Times New Roman" w:hAnsi="Angsana New"/>
                <w:sz w:val="28"/>
                <w:szCs w:val="28"/>
              </w:rPr>
              <w:t xml:space="preserve">0,770 </w:t>
            </w:r>
          </w:p>
        </w:tc>
        <w:tc>
          <w:tcPr>
            <w:tcW w:w="270" w:type="dxa"/>
            <w:vAlign w:val="bottom"/>
          </w:tcPr>
          <w:p w14:paraId="4F2663FA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D64F3C" w14:textId="3EA2BA82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       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3,5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270" w:type="dxa"/>
            <w:vAlign w:val="bottom"/>
          </w:tcPr>
          <w:p w14:paraId="4EAA5A02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784BD4D1" w14:textId="5CAEA18F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       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2,928 </w:t>
            </w:r>
          </w:p>
        </w:tc>
        <w:tc>
          <w:tcPr>
            <w:tcW w:w="284" w:type="dxa"/>
            <w:vAlign w:val="bottom"/>
          </w:tcPr>
          <w:p w14:paraId="10304AD1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7B2F531" w14:textId="57EFDAF4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       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0,8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8 </w:t>
            </w:r>
          </w:p>
        </w:tc>
        <w:tc>
          <w:tcPr>
            <w:tcW w:w="284" w:type="dxa"/>
            <w:vAlign w:val="bottom"/>
          </w:tcPr>
          <w:p w14:paraId="1775144C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19863A2" w14:textId="458E7F2F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             -  </w:t>
            </w:r>
          </w:p>
        </w:tc>
        <w:tc>
          <w:tcPr>
            <w:tcW w:w="284" w:type="dxa"/>
            <w:vAlign w:val="bottom"/>
          </w:tcPr>
          <w:p w14:paraId="4E32DDEC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107876B0" w14:textId="6DAFDC4D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       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 xml:space="preserve">29,390 </w:t>
            </w:r>
          </w:p>
        </w:tc>
      </w:tr>
      <w:tr w:rsidR="00A661CD" w:rsidRPr="00A5247A" w14:paraId="0293B022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2D7439F0" w14:textId="7FF22B45" w:rsidR="00A661CD" w:rsidRPr="00A5247A" w:rsidRDefault="003E2E8A" w:rsidP="00A6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="00A661CD" w:rsidRPr="00A5247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DF8520" w14:textId="2B6EE575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15D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030DC4" w14:textId="77777777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33FCAE" w14:textId="4C25C4E4" w:rsidR="00A661CD" w:rsidRPr="00B15D23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15D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718F4D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9372FD" w14:textId="5C72F233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AF0AAF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D39ACF1" w14:textId="173B2A8C" w:rsidR="00A661CD" w:rsidRPr="00A5247A" w:rsidRDefault="00F74394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A661CD" w:rsidRPr="00A524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28ACA3CC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2148189" w14:textId="6274279D" w:rsidR="00A661CD" w:rsidRPr="00A5247A" w:rsidRDefault="00F74394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61CD" w:rsidRPr="00A5247A">
              <w:rPr>
                <w:rFonts w:ascii="Angsana New" w:hAnsi="Angsana New"/>
                <w:sz w:val="28"/>
                <w:szCs w:val="28"/>
              </w:rPr>
              <w:t>,206</w:t>
            </w:r>
          </w:p>
        </w:tc>
        <w:tc>
          <w:tcPr>
            <w:tcW w:w="284" w:type="dxa"/>
          </w:tcPr>
          <w:p w14:paraId="67BA0FA0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F6696E" w14:textId="02716416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3379EEA" w14:textId="77777777" w:rsidR="00A661CD" w:rsidRPr="00A5247A" w:rsidRDefault="00A661CD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7D85DCF" w14:textId="3A68C4D8" w:rsidR="00A661CD" w:rsidRPr="00A5247A" w:rsidRDefault="00F74394" w:rsidP="00A6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661CD" w:rsidRPr="00A5247A">
              <w:rPr>
                <w:rFonts w:ascii="Angsana New" w:hAnsi="Angsana New"/>
                <w:sz w:val="28"/>
                <w:szCs w:val="28"/>
              </w:rPr>
              <w:t>,35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D11C7" w:rsidRPr="00A5247A" w14:paraId="106BD62A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0AAEB047" w14:textId="307479D4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2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A3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(ก่อนจัดประเภท</w:t>
            </w:r>
            <w:r w:rsidR="001539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E61A37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AD4C10" w14:textId="5ADA61C8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15D23">
              <w:rPr>
                <w:rFonts w:ascii="Angsana New" w:hAnsi="Angsana New"/>
                <w:b/>
                <w:bCs/>
                <w:sz w:val="28"/>
                <w:szCs w:val="28"/>
              </w:rPr>
              <w:t>21,327</w:t>
            </w:r>
          </w:p>
        </w:tc>
        <w:tc>
          <w:tcPr>
            <w:tcW w:w="270" w:type="dxa"/>
          </w:tcPr>
          <w:p w14:paraId="154BEB77" w14:textId="77777777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3DFDA0F4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1C94EC0E" w14:textId="44885A51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15D2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40,770</w:t>
            </w:r>
          </w:p>
        </w:tc>
        <w:tc>
          <w:tcPr>
            <w:tcW w:w="270" w:type="dxa"/>
          </w:tcPr>
          <w:p w14:paraId="183094ED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9B5C26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CE18A6" w14:textId="46148E1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b/>
                <w:bCs/>
                <w:sz w:val="28"/>
                <w:szCs w:val="28"/>
              </w:rPr>
              <w:t>43,517</w:t>
            </w:r>
          </w:p>
        </w:tc>
        <w:tc>
          <w:tcPr>
            <w:tcW w:w="270" w:type="dxa"/>
          </w:tcPr>
          <w:p w14:paraId="6F9455E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467411BC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8B017DF" w14:textId="6C2AF13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13,076</w:t>
            </w:r>
          </w:p>
        </w:tc>
        <w:tc>
          <w:tcPr>
            <w:tcW w:w="284" w:type="dxa"/>
          </w:tcPr>
          <w:p w14:paraId="06908C39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1D90863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26021BF" w14:textId="6DD93BD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2,05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6CFBA1A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D1AA8B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C7695D0" w14:textId="3E2385D2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C5DFAF2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AB6F20A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C70DA18" w14:textId="4D888DDB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130,744</w:t>
            </w:r>
          </w:p>
        </w:tc>
      </w:tr>
      <w:tr w:rsidR="001D11C7" w:rsidRPr="00A5247A" w14:paraId="50D36393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32C99DD6" w14:textId="7A5D3A1A" w:rsidR="001D11C7" w:rsidRPr="003E2E8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E2E8A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auto"/>
          </w:tcPr>
          <w:p w14:paraId="7BB8E1D9" w14:textId="3D4C1BA5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D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D2A21" w14:textId="77777777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3A062E32" w14:textId="2BCD5C57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D23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1A2717E5" w14:textId="77777777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CC7CF6" w14:textId="005C2F74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sz w:val="28"/>
                <w:szCs w:val="28"/>
              </w:rPr>
              <w:t>(21,160)</w:t>
            </w:r>
          </w:p>
        </w:tc>
        <w:tc>
          <w:tcPr>
            <w:tcW w:w="270" w:type="dxa"/>
            <w:shd w:val="clear" w:color="auto" w:fill="auto"/>
          </w:tcPr>
          <w:p w14:paraId="07E2E23B" w14:textId="77777777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14:paraId="260DA463" w14:textId="6B95314E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284" w:type="dxa"/>
            <w:shd w:val="clear" w:color="auto" w:fill="auto"/>
          </w:tcPr>
          <w:p w14:paraId="74683138" w14:textId="77777777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5C352794" w14:textId="55917812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E3C4AE1" w14:textId="77777777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A118C14" w14:textId="48B820A2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E37BC4C" w14:textId="77777777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7B3F9210" w14:textId="5AC8B560" w:rsidR="001D11C7" w:rsidRPr="003E2E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E8A">
              <w:rPr>
                <w:rFonts w:ascii="Angsana New" w:hAnsi="Angsana New"/>
                <w:sz w:val="28"/>
                <w:szCs w:val="28"/>
              </w:rPr>
              <w:t>(21,655)</w:t>
            </w:r>
          </w:p>
        </w:tc>
      </w:tr>
      <w:tr w:rsidR="001D11C7" w:rsidRPr="00A5247A" w14:paraId="3CF2B256" w14:textId="77777777" w:rsidTr="0011715A">
        <w:trPr>
          <w:gridAfter w:val="1"/>
          <w:wAfter w:w="7" w:type="dxa"/>
          <w:trHeight w:val="283"/>
        </w:trPr>
        <w:tc>
          <w:tcPr>
            <w:tcW w:w="3118" w:type="dxa"/>
          </w:tcPr>
          <w:p w14:paraId="6BA96329" w14:textId="1E3DDFD9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left="179" w:right="-198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3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(หลังจัดประเภท</w:t>
            </w:r>
            <w:r w:rsidR="001539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367710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4E101B" w14:textId="27701731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5D23">
              <w:rPr>
                <w:rFonts w:ascii="Angsana New" w:hAnsi="Angsana New"/>
                <w:b/>
                <w:bCs/>
                <w:sz w:val="28"/>
                <w:szCs w:val="28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39CCD186" w14:textId="77777777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7BA2ED20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8EC2DF" w14:textId="4E82667F" w:rsidR="001D11C7" w:rsidRPr="00B15D23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5D23">
              <w:rPr>
                <w:rFonts w:ascii="Angsana New" w:hAnsi="Angsana New"/>
                <w:b/>
                <w:bCs/>
                <w:sz w:val="28"/>
                <w:szCs w:val="28"/>
              </w:rPr>
              <w:t>40,631</w:t>
            </w:r>
          </w:p>
        </w:tc>
        <w:tc>
          <w:tcPr>
            <w:tcW w:w="270" w:type="dxa"/>
            <w:shd w:val="clear" w:color="auto" w:fill="auto"/>
          </w:tcPr>
          <w:p w14:paraId="5CD69989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00D251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FCD0346" w14:textId="346FE068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22,357</w:t>
            </w:r>
          </w:p>
        </w:tc>
        <w:tc>
          <w:tcPr>
            <w:tcW w:w="270" w:type="dxa"/>
            <w:shd w:val="clear" w:color="auto" w:fill="auto"/>
          </w:tcPr>
          <w:p w14:paraId="670365F3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0F47D7C8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86B0D19" w14:textId="119153C8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12,720</w:t>
            </w:r>
          </w:p>
        </w:tc>
        <w:tc>
          <w:tcPr>
            <w:tcW w:w="284" w:type="dxa"/>
            <w:shd w:val="clear" w:color="auto" w:fill="auto"/>
          </w:tcPr>
          <w:p w14:paraId="0DE22830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418511CA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82C8471" w14:textId="522DC901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12,054</w:t>
            </w:r>
          </w:p>
        </w:tc>
        <w:tc>
          <w:tcPr>
            <w:tcW w:w="284" w:type="dxa"/>
            <w:shd w:val="clear" w:color="auto" w:fill="auto"/>
          </w:tcPr>
          <w:p w14:paraId="1EE1B613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1E8455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5412B445" w14:textId="290857D6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C9A8BD6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1D12D025" w14:textId="77777777" w:rsidR="00CA326F" w:rsidRDefault="00CA326F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F38999" w14:textId="6DC797AE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109,089</w:t>
            </w:r>
          </w:p>
        </w:tc>
      </w:tr>
      <w:tr w:rsidR="001D11C7" w:rsidRPr="00A5247A" w14:paraId="1329B5ED" w14:textId="77777777" w:rsidTr="0011715A">
        <w:trPr>
          <w:gridAfter w:val="1"/>
          <w:wAfter w:w="7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020E6910" w14:textId="68CA7B39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53B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7DE14C12" w14:textId="3AE62A66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056C3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47D49F0" w14:textId="2AF56C1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A4085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DA2155" w14:textId="24406A73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D8CD2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14:paraId="3E50576A" w14:textId="0D48B5B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B36528E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5E09CB47" w14:textId="05282F8B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C85DC0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C16B5C" w14:textId="71B49413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4095BF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24BD7477" w14:textId="15F8D2F4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D11C7" w:rsidRPr="00A5247A" w14:paraId="5EFA4E98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  <w:shd w:val="clear" w:color="auto" w:fill="auto"/>
            <w:vAlign w:val="center"/>
          </w:tcPr>
          <w:p w14:paraId="1DAF9C1B" w14:textId="07A28294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53B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 w:rsidR="005C68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453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50480B6" w14:textId="5374DE89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ABC34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4A2FAEC" w14:textId="5E3E1BB8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0F605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6ADFD4" w14:textId="76E6B65D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4819A2D4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14:paraId="1A887E8D" w14:textId="6B9F842C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  <w:shd w:val="clear" w:color="auto" w:fill="auto"/>
          </w:tcPr>
          <w:p w14:paraId="016BB168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1B818F84" w14:textId="1ACDFB41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46B7F4A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AFF1209" w14:textId="2A26029B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63C4D3" w14:textId="77777777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1C82BF87" w14:textId="765DA626" w:rsidR="001D11C7" w:rsidRPr="003E453B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1D11C7" w:rsidRPr="00A5247A" w14:paraId="3AED5FAC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1AA9BDE8" w14:textId="33BBB6C4" w:rsidR="001D11C7" w:rsidRPr="003E453B" w:rsidRDefault="001D11C7" w:rsidP="00CA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left="179" w:right="-198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3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(ก่อนจัดประเภท</w:t>
            </w:r>
            <w:r w:rsidR="001539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AFC425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CE721F4" w14:textId="75C7DE80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4A0E8214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7A73C81A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9A11D99" w14:textId="65048BCB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40,631</w:t>
            </w:r>
          </w:p>
        </w:tc>
        <w:tc>
          <w:tcPr>
            <w:tcW w:w="270" w:type="dxa"/>
            <w:shd w:val="clear" w:color="auto" w:fill="auto"/>
          </w:tcPr>
          <w:p w14:paraId="24F93260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B41595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0E64C5" w14:textId="46D09A16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22,353</w:t>
            </w:r>
          </w:p>
        </w:tc>
        <w:tc>
          <w:tcPr>
            <w:tcW w:w="270" w:type="dxa"/>
            <w:shd w:val="clear" w:color="auto" w:fill="auto"/>
          </w:tcPr>
          <w:p w14:paraId="4E3C8F84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407E1B64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45A8C67" w14:textId="56ACDBEE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12,88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20C90FE8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7A393985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73EB81" w14:textId="40EDB4AD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12,054</w:t>
            </w:r>
          </w:p>
        </w:tc>
        <w:tc>
          <w:tcPr>
            <w:tcW w:w="284" w:type="dxa"/>
            <w:shd w:val="clear" w:color="auto" w:fill="auto"/>
          </w:tcPr>
          <w:p w14:paraId="661EA4DA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0E76A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0A73C1A" w14:textId="00609A02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9836A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379399D1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F36EC5" w14:textId="5EBA992F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109,245</w:t>
            </w:r>
          </w:p>
        </w:tc>
      </w:tr>
      <w:tr w:rsidR="001D11C7" w:rsidRPr="00A5247A" w14:paraId="6A6DA6BF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71A6419D" w14:textId="3A28EA61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23006B8" w14:textId="316D36BC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E7CDC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2A88F0B8" w14:textId="45D99886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792CA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174852" w14:textId="6BC7F26A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(</w:t>
            </w:r>
            <w:r w:rsidR="00836378">
              <w:rPr>
                <w:rFonts w:ascii="Angsana New" w:hAnsi="Angsana New"/>
                <w:sz w:val="28"/>
                <w:szCs w:val="28"/>
              </w:rPr>
              <w:t>32</w:t>
            </w:r>
            <w:r w:rsidRPr="003E45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E2BB5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5A1FA840" w14:textId="3C5F264D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14:paraId="0B8695DD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530075E" w14:textId="294D38DB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9770F2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D4DEE9" w14:textId="128AFE15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4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78792B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7CD4F73" w14:textId="054468A2" w:rsidR="001D11C7" w:rsidRPr="003E453B" w:rsidRDefault="00836378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11C7" w:rsidRPr="00A5247A" w14:paraId="2C6C4542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6B68AF89" w14:textId="6766C5F3" w:rsidR="001D11C7" w:rsidRPr="003E453B" w:rsidRDefault="001D11C7" w:rsidP="00CA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left="179" w:right="-198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A3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(หลังจัดประเภท</w:t>
            </w:r>
            <w:r w:rsidR="001539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 w:rsidRPr="003E45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D25A85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22FBA7" w14:textId="3480A8A4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1B1D0A44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5ED93E23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1F88F4" w14:textId="0EE769F9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40,631</w:t>
            </w:r>
          </w:p>
        </w:tc>
        <w:tc>
          <w:tcPr>
            <w:tcW w:w="270" w:type="dxa"/>
            <w:shd w:val="clear" w:color="auto" w:fill="auto"/>
          </w:tcPr>
          <w:p w14:paraId="08D5BF9A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B63296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B242AF3" w14:textId="662C4272" w:rsidR="001D11C7" w:rsidRPr="003E453B" w:rsidRDefault="00836378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22,321</w:t>
            </w:r>
          </w:p>
        </w:tc>
        <w:tc>
          <w:tcPr>
            <w:tcW w:w="270" w:type="dxa"/>
            <w:shd w:val="clear" w:color="auto" w:fill="auto"/>
          </w:tcPr>
          <w:p w14:paraId="05906201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4044F83F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0C7CE9" w14:textId="6EBF69A6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12,91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D20A120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286B630A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D24875" w14:textId="30F454F1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hAnsi="Angsana New"/>
                <w:b/>
                <w:bCs/>
                <w:sz w:val="28"/>
                <w:szCs w:val="28"/>
              </w:rPr>
              <w:t>12,054</w:t>
            </w:r>
          </w:p>
        </w:tc>
        <w:tc>
          <w:tcPr>
            <w:tcW w:w="284" w:type="dxa"/>
            <w:shd w:val="clear" w:color="auto" w:fill="auto"/>
          </w:tcPr>
          <w:p w14:paraId="79325F7B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8D3EC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1C85ED9E" w14:textId="3AC34708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53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F98AA8" w14:textId="77777777" w:rsidR="001D11C7" w:rsidRPr="003E453B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307DC7D" w14:textId="77777777" w:rsidR="00CA326F" w:rsidRDefault="00CA326F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493B13" w14:textId="368C9208" w:rsidR="001D11C7" w:rsidRPr="003E453B" w:rsidRDefault="00836378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109,245</w:t>
            </w:r>
          </w:p>
        </w:tc>
      </w:tr>
      <w:tr w:rsidR="001D11C7" w:rsidRPr="00A5247A" w14:paraId="5466B2D6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1BFBCEDD" w14:textId="1163F878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3BC369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C465CA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281DDA2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0753A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3E290F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B9E901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52CD348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3B25E2E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5CD3C933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3DA961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3BD1E7D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9478057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47138F21" w14:textId="77777777" w:rsidR="001D11C7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11C7" w:rsidRPr="00A5247A" w14:paraId="5B1FC1F3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0D2C6AAD" w14:textId="785B9D8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7C0526E4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1F3EF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1E80274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2BB8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D154BC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C723D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EA73BA4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A7E63D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438559A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38CB90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E637B7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3F4509A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C51E14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1C7" w:rsidRPr="00A5247A" w14:paraId="458A40C1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18A6ABDD" w14:textId="6DB731F6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D1BEE70" w14:textId="28049631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971E85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77ABA5F" w14:textId="02153FBA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 xml:space="preserve">          9,768 </w:t>
            </w:r>
          </w:p>
        </w:tc>
        <w:tc>
          <w:tcPr>
            <w:tcW w:w="270" w:type="dxa"/>
            <w:vAlign w:val="bottom"/>
          </w:tcPr>
          <w:p w14:paraId="5A4C911F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683E75" w14:textId="342C5572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 xml:space="preserve">       30,876 </w:t>
            </w:r>
          </w:p>
        </w:tc>
        <w:tc>
          <w:tcPr>
            <w:tcW w:w="270" w:type="dxa"/>
            <w:vAlign w:val="bottom"/>
          </w:tcPr>
          <w:p w14:paraId="2830F36F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78F7B67F" w14:textId="05B793E1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 xml:space="preserve">       11,656</w:t>
            </w:r>
          </w:p>
        </w:tc>
        <w:tc>
          <w:tcPr>
            <w:tcW w:w="284" w:type="dxa"/>
            <w:vAlign w:val="bottom"/>
          </w:tcPr>
          <w:p w14:paraId="522129C9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D4CE367" w14:textId="39467341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 xml:space="preserve">          5,756</w:t>
            </w:r>
          </w:p>
        </w:tc>
        <w:tc>
          <w:tcPr>
            <w:tcW w:w="284" w:type="dxa"/>
            <w:vAlign w:val="bottom"/>
          </w:tcPr>
          <w:p w14:paraId="69BCC905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A78C685" w14:textId="7226D6FC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6649FE7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6D57349C" w14:textId="74F027C4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 xml:space="preserve">         58,056 </w:t>
            </w:r>
          </w:p>
        </w:tc>
      </w:tr>
      <w:tr w:rsidR="001D11C7" w:rsidRPr="00A5247A" w14:paraId="416C255E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145C3532" w14:textId="5A4C07EB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71861F" w14:textId="31D8ACB2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332DA1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6A2F36" w14:textId="4F3779E8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2,200</w:t>
            </w:r>
          </w:p>
        </w:tc>
        <w:tc>
          <w:tcPr>
            <w:tcW w:w="270" w:type="dxa"/>
          </w:tcPr>
          <w:p w14:paraId="70A20D85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ED9E88" w14:textId="0181D07D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3,529</w:t>
            </w:r>
          </w:p>
        </w:tc>
        <w:tc>
          <w:tcPr>
            <w:tcW w:w="270" w:type="dxa"/>
          </w:tcPr>
          <w:p w14:paraId="1DE77A96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456824A" w14:textId="1268E38A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645</w:t>
            </w:r>
          </w:p>
        </w:tc>
        <w:tc>
          <w:tcPr>
            <w:tcW w:w="284" w:type="dxa"/>
          </w:tcPr>
          <w:p w14:paraId="15D13AC2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6C7F135" w14:textId="12F4B0D6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318</w:t>
            </w:r>
          </w:p>
        </w:tc>
        <w:tc>
          <w:tcPr>
            <w:tcW w:w="284" w:type="dxa"/>
          </w:tcPr>
          <w:p w14:paraId="0F7D31BC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E9A49B" w14:textId="3031BA6A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E5CA7B3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39A4C41" w14:textId="78F1D52A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6,692</w:t>
            </w:r>
          </w:p>
        </w:tc>
      </w:tr>
      <w:tr w:rsidR="001D11C7" w:rsidRPr="00A5247A" w14:paraId="5877CE23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674980B6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</w:p>
          <w:p w14:paraId="5035A72B" w14:textId="4D1637FA" w:rsidR="001D11C7" w:rsidRPr="00A5247A" w:rsidRDefault="001D11C7" w:rsidP="001C1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(ก่อนจัดประเภท</w:t>
            </w:r>
            <w:r w:rsidR="005434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CC50CD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355B0CDD" w14:textId="7E447341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957E0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4A814A80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5E7CDAD4" w14:textId="7D04A74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11,968</w:t>
            </w:r>
          </w:p>
        </w:tc>
        <w:tc>
          <w:tcPr>
            <w:tcW w:w="270" w:type="dxa"/>
            <w:shd w:val="clear" w:color="auto" w:fill="auto"/>
          </w:tcPr>
          <w:p w14:paraId="76E3E888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C95D4" w14:textId="1E630A65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34,405</w:t>
            </w:r>
          </w:p>
        </w:tc>
        <w:tc>
          <w:tcPr>
            <w:tcW w:w="270" w:type="dxa"/>
            <w:shd w:val="clear" w:color="auto" w:fill="auto"/>
          </w:tcPr>
          <w:p w14:paraId="1AECB990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103E202A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6979119" w14:textId="2F2DC138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76B48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</w:t>
            </w: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76B48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3</w:t>
            </w:r>
            <w:r w:rsidRPr="000E6338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0</w:t>
            </w:r>
            <w:r w:rsidRPr="00A76B48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FA62001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47B4F706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2326C1D9" w14:textId="7845EFC5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6,074</w:t>
            </w:r>
          </w:p>
        </w:tc>
        <w:tc>
          <w:tcPr>
            <w:tcW w:w="284" w:type="dxa"/>
          </w:tcPr>
          <w:p w14:paraId="20E7627F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BC367E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67BA729C" w14:textId="7683740F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6CBA7A8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859D59F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7DEBC1D4" w14:textId="38756746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64,748</w:t>
            </w:r>
          </w:p>
        </w:tc>
      </w:tr>
      <w:tr w:rsidR="001D11C7" w:rsidRPr="00A5247A" w14:paraId="0FB870B7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4836A615" w14:textId="51CBC0EF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53B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8E4EAA" w14:textId="59C17A48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6CC433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8AF967F" w14:textId="6E7D03EE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2D41ED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471F5A" w14:textId="188AE3A2" w:rsidR="001D11C7" w:rsidRPr="00687F8A" w:rsidRDefault="0041669C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687F8A">
              <w:rPr>
                <w:rFonts w:ascii="Angsana New" w:eastAsia="Times New Roman" w:hAnsi="Angsana New"/>
                <w:sz w:val="28"/>
                <w:szCs w:val="28"/>
              </w:rPr>
              <w:t>16,820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58A9C16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3192AA0C" w14:textId="696BF720" w:rsidR="001D11C7" w:rsidRPr="00687F8A" w:rsidRDefault="0041669C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687F8A">
              <w:rPr>
                <w:rFonts w:ascii="Angsana New" w:eastAsia="Times New Roman" w:hAnsi="Angsana New"/>
                <w:sz w:val="28"/>
                <w:szCs w:val="28"/>
              </w:rPr>
              <w:t>336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2924EB9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21E2EA2C" w14:textId="396C874C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93E6118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1F97A9" w14:textId="138F37AB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C09DBE1" w14:textId="77777777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1450408" w14:textId="432AA8F2" w:rsidR="001D11C7" w:rsidRPr="00687F8A" w:rsidRDefault="0041669C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687F8A">
              <w:rPr>
                <w:rFonts w:ascii="Angsana New" w:eastAsia="Times New Roman" w:hAnsi="Angsana New"/>
                <w:sz w:val="28"/>
                <w:szCs w:val="28"/>
              </w:rPr>
              <w:t>17,156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1D11C7" w:rsidRPr="00A5247A" w14:paraId="789E3133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31A2D8C1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</w:p>
          <w:p w14:paraId="0D852716" w14:textId="5A147192" w:rsidR="001D11C7" w:rsidRPr="003E453B" w:rsidRDefault="001D11C7" w:rsidP="001C1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(หลังจัดประเภท</w:t>
            </w:r>
            <w:r w:rsidR="005434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6AD2A8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483933E9" w14:textId="6020462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93EF8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1303F2D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D419B52" w14:textId="24CDEB5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,968</w:t>
            </w:r>
          </w:p>
        </w:tc>
        <w:tc>
          <w:tcPr>
            <w:tcW w:w="270" w:type="dxa"/>
            <w:shd w:val="clear" w:color="auto" w:fill="auto"/>
          </w:tcPr>
          <w:p w14:paraId="28F0497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293AF6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25404329" w14:textId="21332A96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7,585</w:t>
            </w:r>
          </w:p>
        </w:tc>
        <w:tc>
          <w:tcPr>
            <w:tcW w:w="270" w:type="dxa"/>
            <w:shd w:val="clear" w:color="auto" w:fill="auto"/>
          </w:tcPr>
          <w:p w14:paraId="2D5D545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3C1D37D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7078416C" w14:textId="55AF29AC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,965</w:t>
            </w:r>
          </w:p>
        </w:tc>
        <w:tc>
          <w:tcPr>
            <w:tcW w:w="284" w:type="dxa"/>
            <w:shd w:val="clear" w:color="auto" w:fill="auto"/>
          </w:tcPr>
          <w:p w14:paraId="5072CD8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6E4A08B1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5F44D491" w14:textId="2A8E1120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6,07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6E9BB4E9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F8019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6678409C" w14:textId="7E616B6B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E538527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62F43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5527F2E5" w14:textId="4315FBC2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7,592</w:t>
            </w:r>
          </w:p>
        </w:tc>
      </w:tr>
      <w:tr w:rsidR="001D11C7" w:rsidRPr="00A5247A" w14:paraId="09B2B551" w14:textId="77777777" w:rsidTr="00370182">
        <w:trPr>
          <w:gridAfter w:val="1"/>
          <w:wAfter w:w="7" w:type="dxa"/>
          <w:trHeight w:val="283"/>
        </w:trPr>
        <w:tc>
          <w:tcPr>
            <w:tcW w:w="3118" w:type="dxa"/>
          </w:tcPr>
          <w:p w14:paraId="70DCD889" w14:textId="28C9C988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14:paraId="636BFF39" w14:textId="582AB9F6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33"/>
                <w:tab w:val="right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2B067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2AA51958" w14:textId="6964143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1,970</w:t>
            </w:r>
          </w:p>
        </w:tc>
        <w:tc>
          <w:tcPr>
            <w:tcW w:w="270" w:type="dxa"/>
            <w:shd w:val="clear" w:color="auto" w:fill="auto"/>
          </w:tcPr>
          <w:p w14:paraId="1ACA0B54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215E7F" w14:textId="5DDDC2DE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76B48">
              <w:rPr>
                <w:rFonts w:ascii="Angsana New" w:eastAsia="Times New Roman" w:hAnsi="Angsana New" w:hint="cs"/>
                <w:sz w:val="28"/>
                <w:szCs w:val="28"/>
              </w:rPr>
              <w:t>8</w:t>
            </w:r>
            <w:r w:rsidR="00410291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836378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F3304D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14:paraId="034D18EE" w14:textId="66C3E3BF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292</w:t>
            </w:r>
          </w:p>
        </w:tc>
        <w:tc>
          <w:tcPr>
            <w:tcW w:w="284" w:type="dxa"/>
            <w:shd w:val="clear" w:color="auto" w:fill="auto"/>
          </w:tcPr>
          <w:p w14:paraId="3FC202C1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10F08AF9" w14:textId="083DE68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255</w:t>
            </w:r>
          </w:p>
        </w:tc>
        <w:tc>
          <w:tcPr>
            <w:tcW w:w="284" w:type="dxa"/>
            <w:shd w:val="clear" w:color="auto" w:fill="auto"/>
          </w:tcPr>
          <w:p w14:paraId="7710294D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20D6DAD" w14:textId="1671B770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3565A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538AAA43" w14:textId="5CC1D18C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836378">
              <w:rPr>
                <w:rFonts w:ascii="Angsana New" w:eastAsia="Times New Roman" w:hAnsi="Angsana New"/>
                <w:sz w:val="28"/>
                <w:szCs w:val="28"/>
              </w:rPr>
              <w:t>,345</w:t>
            </w:r>
          </w:p>
        </w:tc>
      </w:tr>
      <w:tr w:rsidR="001D11C7" w:rsidRPr="00A5247A" w14:paraId="1509C66F" w14:textId="77777777" w:rsidTr="00370182">
        <w:trPr>
          <w:gridAfter w:val="1"/>
          <w:wAfter w:w="7" w:type="dxa"/>
          <w:trHeight w:val="283"/>
        </w:trPr>
        <w:tc>
          <w:tcPr>
            <w:tcW w:w="3118" w:type="dxa"/>
          </w:tcPr>
          <w:p w14:paraId="05363491" w14:textId="394B0BDD" w:rsidR="001D11C7" w:rsidRPr="003A13BD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D26E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068A">
              <w:rPr>
                <w:rFonts w:ascii="Angsana New" w:hAnsi="Angsana New"/>
                <w:sz w:val="28"/>
                <w:szCs w:val="28"/>
              </w:rPr>
              <w:t>/</w:t>
            </w:r>
            <w:r w:rsidR="00DE068A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B8B5A2C" w14:textId="5A0379DA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7580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F0600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7661ACB" w14:textId="44471032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7580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ED40F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BA1605" w14:textId="7D46FE18" w:rsidR="001D11C7" w:rsidRPr="00875809" w:rsidRDefault="0041669C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875809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EB9E19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31D0E95" w14:textId="5199B807" w:rsidR="001D11C7" w:rsidRPr="00875809" w:rsidRDefault="0041669C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875809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CC53A60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355D6352" w14:textId="198FB8FD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7580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B810BC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266F53B" w14:textId="73CCD086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7580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DAB8B8" w14:textId="77777777" w:rsidR="001D11C7" w:rsidRPr="00875809" w:rsidRDefault="001D11C7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BED2DFB" w14:textId="574F7718" w:rsidR="001D11C7" w:rsidRPr="00875809" w:rsidRDefault="0041669C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D11C7" w:rsidRPr="00875809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1D11C7" w:rsidRPr="00A5247A" w14:paraId="48382802" w14:textId="77777777" w:rsidTr="00370182">
        <w:trPr>
          <w:gridAfter w:val="1"/>
          <w:wAfter w:w="7" w:type="dxa"/>
          <w:trHeight w:val="283"/>
        </w:trPr>
        <w:tc>
          <w:tcPr>
            <w:tcW w:w="3118" w:type="dxa"/>
          </w:tcPr>
          <w:p w14:paraId="74E4FD97" w14:textId="2A7E9FA7" w:rsidR="001D11C7" w:rsidRPr="003418E2" w:rsidRDefault="001D11C7" w:rsidP="001C1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1" w:right="-198" w:hanging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2C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B2C4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B2C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2C4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B2C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C17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B2C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(ก่อนจัดประเภท</w:t>
            </w:r>
            <w:r w:rsidR="005434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 w:rsidRPr="00FB2C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16E90" w14:textId="6D1185E6" w:rsidR="001D11C7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B4295" w14:textId="77777777" w:rsidR="001D11C7" w:rsidRPr="00A5247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637C8" w14:textId="03D30FCF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6AB7B" w14:textId="77777777" w:rsidR="001D11C7" w:rsidRPr="00687F8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4D87" w14:textId="301EC911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87F8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8,4</w:t>
            </w:r>
            <w:r w:rsidR="0083637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3DE3B" w14:textId="77777777" w:rsidR="001D11C7" w:rsidRPr="00687F8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13B07" w14:textId="571778CA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12,254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123ADC" w14:textId="77777777" w:rsidR="001D11C7" w:rsidRPr="00687F8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8D00F" w14:textId="7BE9FE0F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6,329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028386" w14:textId="77777777" w:rsidR="001D11C7" w:rsidRPr="00687F8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C8EBB" w14:textId="306739D4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7CA115" w14:textId="77777777" w:rsidR="001D11C7" w:rsidRPr="00687F8A" w:rsidRDefault="001D11C7" w:rsidP="0087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C73ED" w14:textId="634F8CB9" w:rsidR="001D11C7" w:rsidRPr="00687F8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50,</w:t>
            </w:r>
            <w:r w:rsidR="0083637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932</w:t>
            </w:r>
          </w:p>
        </w:tc>
      </w:tr>
      <w:tr w:rsidR="001D11C7" w:rsidRPr="00A5247A" w14:paraId="47C289B1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330E5868" w14:textId="22EF7A12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E453B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625D94" w14:textId="3AB4257E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ACE1C4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35DDE5E" w14:textId="5C605E04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87E89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8B3090" w14:textId="51135CCD" w:rsidR="001D11C7" w:rsidRPr="00BC684C" w:rsidRDefault="00836378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2AFED" w14:textId="77777777" w:rsidR="001D11C7" w:rsidRPr="00BC684C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66B3BFA2" w14:textId="1F1EBD1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CB8DF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5411BD41" w14:textId="7D10668F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964AD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C301D5" w14:textId="7A50335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2A4AC1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882AA0C" w14:textId="4CEC4C6E" w:rsidR="001D11C7" w:rsidRPr="00A5247A" w:rsidRDefault="00836378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D11C7" w:rsidRPr="00A5247A" w14:paraId="74116AE2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7088C6A8" w14:textId="34AB061E" w:rsidR="001D11C7" w:rsidRPr="003418E2" w:rsidRDefault="001D11C7" w:rsidP="001C1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1" w:right="-198" w:hanging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 </w:t>
            </w:r>
            <w:r w:rsidR="001C1755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(หลังจัดประเภท</w:t>
            </w:r>
            <w:r w:rsidR="005434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รายการใหม่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A1D2E" w14:textId="244312B4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E5B2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CDC03" w14:textId="79C68D2A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132F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BDE7A" w14:textId="3188739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18,</w:t>
            </w:r>
            <w:r w:rsidR="0083637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2DE7C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E381A" w14:textId="1D1F9A3A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12,254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CB1D5B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1F2B8" w14:textId="16603D4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6,329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93B56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61874" w14:textId="5095714E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04D53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34B02" w14:textId="270A2A0D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50,</w:t>
            </w:r>
            <w:r w:rsidR="0083637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932</w:t>
            </w:r>
          </w:p>
        </w:tc>
      </w:tr>
      <w:tr w:rsidR="001D11C7" w:rsidRPr="00A5247A" w14:paraId="2FFF5B62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4BCFC6CB" w14:textId="2692BD32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D0A499C" w14:textId="4C4A6FC4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B6ED2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AB46781" w14:textId="5EAE8898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3892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E11CA5" w14:textId="68BB199D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4B55D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A7E9F4E" w14:textId="6CD2998A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B24A1A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40D1AE52" w14:textId="6659267C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71968B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4D20D2B" w14:textId="05265DDC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4FED4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4FBC81" w14:textId="2BEB693C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D11C7" w:rsidRPr="00A5247A" w14:paraId="33621119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1E7C9B88" w14:textId="6670E8F3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2D677EE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7D581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1A925D9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DD85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23C28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A923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2F59017B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49AA4ED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3BB5D863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A3B21F6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992A598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E7A024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5F782C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D11C7" w:rsidRPr="00A5247A" w14:paraId="23B322F6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5B3E542A" w14:textId="4DC09D40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14:paraId="012FB70A" w14:textId="715D836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9DB4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39E7B62B" w14:textId="2B861175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4624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7C21DB" w14:textId="51587AA9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B8807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390E5A99" w14:textId="4A669856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6B66257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</w:tcPr>
          <w:p w14:paraId="4DE79DBD" w14:textId="5CEEE725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99B387F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2D33BFF" w14:textId="5426505B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CB19A0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246DCF36" w14:textId="5CE58BB3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1D11C7" w:rsidRPr="00A5247A" w14:paraId="73570D74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</w:tcPr>
          <w:p w14:paraId="460356A9" w14:textId="78495D35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14:paraId="09207953" w14:textId="3189A8ED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,327</w:t>
            </w:r>
          </w:p>
        </w:tc>
        <w:tc>
          <w:tcPr>
            <w:tcW w:w="270" w:type="dxa"/>
          </w:tcPr>
          <w:p w14:paraId="3DDB1628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8EDCE6E" w14:textId="09224A84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28,663</w:t>
            </w:r>
          </w:p>
        </w:tc>
        <w:tc>
          <w:tcPr>
            <w:tcW w:w="270" w:type="dxa"/>
          </w:tcPr>
          <w:p w14:paraId="761519E4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8F280E" w14:textId="03916932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,772</w:t>
            </w:r>
          </w:p>
        </w:tc>
        <w:tc>
          <w:tcPr>
            <w:tcW w:w="270" w:type="dxa"/>
          </w:tcPr>
          <w:p w14:paraId="69006E0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08A3E03" w14:textId="7C7D6253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84" w:type="dxa"/>
          </w:tcPr>
          <w:p w14:paraId="6279E4C3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949E75A" w14:textId="71320F13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5,980</w:t>
            </w:r>
          </w:p>
        </w:tc>
        <w:tc>
          <w:tcPr>
            <w:tcW w:w="284" w:type="dxa"/>
            <w:shd w:val="clear" w:color="auto" w:fill="auto"/>
          </w:tcPr>
          <w:p w14:paraId="233D51B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274DA96" w14:textId="28792EBC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F25EB1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0827A0F8" w14:textId="4C02AC40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97</w:t>
            </w:r>
          </w:p>
        </w:tc>
      </w:tr>
      <w:tr w:rsidR="001D11C7" w:rsidRPr="00A5247A" w14:paraId="24C8BBF6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  <w:shd w:val="clear" w:color="auto" w:fill="auto"/>
          </w:tcPr>
          <w:p w14:paraId="6DAC004B" w14:textId="43AD6A89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7A941F7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886A42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4F611ED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E93F80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E35F515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07E978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shd w:val="clear" w:color="auto" w:fill="auto"/>
          </w:tcPr>
          <w:p w14:paraId="259454F8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68C86A9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shd w:val="clear" w:color="auto" w:fill="auto"/>
          </w:tcPr>
          <w:p w14:paraId="1816CFB3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E2AB263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070A47D3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072248C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</w:tcPr>
          <w:p w14:paraId="25F0DFDC" w14:textId="77777777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1C7" w:rsidRPr="00A5247A" w14:paraId="3A8E8681" w14:textId="77777777" w:rsidTr="00CA326F">
        <w:trPr>
          <w:gridAfter w:val="1"/>
          <w:wAfter w:w="7" w:type="dxa"/>
          <w:trHeight w:val="283"/>
        </w:trPr>
        <w:tc>
          <w:tcPr>
            <w:tcW w:w="3118" w:type="dxa"/>
            <w:shd w:val="clear" w:color="auto" w:fill="auto"/>
          </w:tcPr>
          <w:p w14:paraId="43DF9952" w14:textId="28EFA20C" w:rsidR="001D11C7" w:rsidRPr="00A5247A" w:rsidRDefault="001D11C7" w:rsidP="001D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409A72B" w14:textId="05F696CB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315F084B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5CDFFD6" w14:textId="0609A181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26,693</w:t>
            </w:r>
          </w:p>
        </w:tc>
        <w:tc>
          <w:tcPr>
            <w:tcW w:w="270" w:type="dxa"/>
            <w:shd w:val="clear" w:color="auto" w:fill="auto"/>
          </w:tcPr>
          <w:p w14:paraId="6ADC7F5E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80F360E" w14:textId="2D07B2D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</w:t>
            </w:r>
            <w:r w:rsidR="00C4201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6A998921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shd w:val="clear" w:color="auto" w:fill="auto"/>
          </w:tcPr>
          <w:p w14:paraId="1F2EB339" w14:textId="6FA09BB9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84" w:type="dxa"/>
            <w:shd w:val="clear" w:color="auto" w:fill="auto"/>
          </w:tcPr>
          <w:p w14:paraId="5D9E4B53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</w:tcPr>
          <w:p w14:paraId="1CBCA325" w14:textId="54941F82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5,725</w:t>
            </w:r>
          </w:p>
        </w:tc>
        <w:tc>
          <w:tcPr>
            <w:tcW w:w="284" w:type="dxa"/>
            <w:shd w:val="clear" w:color="auto" w:fill="auto"/>
          </w:tcPr>
          <w:p w14:paraId="0BCB7CD0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87FFE26" w14:textId="4630FEC6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145AF55" w14:textId="77777777" w:rsidR="001D11C7" w:rsidRPr="00A5247A" w:rsidRDefault="001D11C7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6963F3D8" w14:textId="43E2A64A" w:rsidR="001D11C7" w:rsidRPr="00A5247A" w:rsidRDefault="00C4201C" w:rsidP="001D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58,313</w:t>
            </w:r>
          </w:p>
        </w:tc>
      </w:tr>
    </w:tbl>
    <w:p w14:paraId="25EDDC12" w14:textId="7C5651BB" w:rsidR="0040374B" w:rsidRPr="00A5247A" w:rsidRDefault="0040374B" w:rsidP="0040374B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ราคาทรัพย์สินของ</w:t>
      </w:r>
      <w:r w:rsidR="00D26E6A">
        <w:rPr>
          <w:rFonts w:ascii="Angsana New" w:hAnsi="Angsana New" w:hint="cs"/>
          <w:sz w:val="28"/>
          <w:szCs w:val="28"/>
          <w:cs/>
        </w:rPr>
        <w:t>กลุ่ม</w:t>
      </w:r>
      <w:r w:rsidRPr="00A5247A">
        <w:rPr>
          <w:rFonts w:ascii="Angsana New" w:hAnsi="Angsana New"/>
          <w:sz w:val="28"/>
          <w:szCs w:val="28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ซึ่งได้คิดค่าเสื่อมราคาเต็มจำนวนแล้วแต่ยังคงใช้งานจนถึงวันที่ </w:t>
      </w:r>
      <w:r w:rsidRPr="00A5247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มีจำนวน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D57A9F">
        <w:rPr>
          <w:rFonts w:ascii="Angsana New" w:hAnsi="Angsana New"/>
          <w:sz w:val="28"/>
          <w:szCs w:val="28"/>
        </w:rPr>
        <w:t>65.15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ล้านบาท </w:t>
      </w:r>
      <w:r w:rsidR="00D57A9F">
        <w:rPr>
          <w:rFonts w:ascii="Angsana New" w:hAnsi="Angsana New" w:hint="cs"/>
          <w:sz w:val="28"/>
          <w:szCs w:val="28"/>
          <w:cs/>
        </w:rPr>
        <w:t xml:space="preserve">ในงบการเงินรวม และจำนวน </w:t>
      </w:r>
      <w:r w:rsidR="00D57A9F">
        <w:rPr>
          <w:rFonts w:ascii="Angsana New" w:hAnsi="Angsana New"/>
          <w:sz w:val="28"/>
          <w:szCs w:val="28"/>
        </w:rPr>
        <w:t xml:space="preserve">36.59 </w:t>
      </w:r>
      <w:r w:rsidR="00D57A9F">
        <w:rPr>
          <w:rFonts w:ascii="Angsana New" w:hAnsi="Angsana New" w:hint="cs"/>
          <w:sz w:val="28"/>
          <w:szCs w:val="28"/>
          <w:cs/>
        </w:rPr>
        <w:t xml:space="preserve">ล้านบาทในงบการเงินเฉพาะกิจการ </w:t>
      </w:r>
      <w:r w:rsidRPr="00A5247A">
        <w:rPr>
          <w:rFonts w:ascii="Angsana New" w:hAnsi="Angsana New"/>
          <w:sz w:val="28"/>
          <w:szCs w:val="28"/>
          <w:cs/>
        </w:rPr>
        <w:t>(</w:t>
      </w:r>
      <w:r w:rsidRPr="00A5247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 xml:space="preserve">2563 : 37.99 </w:t>
      </w:r>
      <w:r w:rsidRPr="00A5247A">
        <w:rPr>
          <w:rFonts w:ascii="Angsana New" w:hAnsi="Angsana New"/>
          <w:sz w:val="28"/>
          <w:szCs w:val="28"/>
          <w:cs/>
        </w:rPr>
        <w:t>ล้านบาท)</w:t>
      </w:r>
    </w:p>
    <w:p w14:paraId="40082E08" w14:textId="16067E06" w:rsidR="0040374B" w:rsidRPr="0040374B" w:rsidRDefault="0040374B" w:rsidP="003418E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pacing w:val="10"/>
          <w:sz w:val="28"/>
          <w:szCs w:val="28"/>
          <w:cs/>
        </w:rPr>
        <w:t xml:space="preserve">ณ วันที่ </w:t>
      </w:r>
      <w:r w:rsidRPr="00A5247A">
        <w:rPr>
          <w:rFonts w:ascii="Angsana New" w:hAnsi="Angsana New"/>
          <w:spacing w:val="10"/>
          <w:sz w:val="28"/>
          <w:szCs w:val="28"/>
        </w:rPr>
        <w:t>3</w:t>
      </w:r>
      <w:r>
        <w:rPr>
          <w:rFonts w:ascii="Angsana New" w:hAnsi="Angsana New"/>
          <w:spacing w:val="10"/>
          <w:sz w:val="28"/>
          <w:szCs w:val="28"/>
        </w:rPr>
        <w:t>1</w:t>
      </w:r>
      <w:r w:rsidRPr="00A5247A">
        <w:rPr>
          <w:rFonts w:ascii="Angsana New" w:hAnsi="Angsana New"/>
          <w:spacing w:val="10"/>
          <w:sz w:val="28"/>
          <w:szCs w:val="28"/>
        </w:rPr>
        <w:t xml:space="preserve"> </w:t>
      </w:r>
      <w:r w:rsidRPr="00A5247A">
        <w:rPr>
          <w:rFonts w:ascii="Angsana New" w:hAnsi="Angsana New"/>
          <w:spacing w:val="10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pacing w:val="10"/>
          <w:sz w:val="28"/>
          <w:szCs w:val="28"/>
        </w:rPr>
        <w:t>256</w:t>
      </w:r>
      <w:r>
        <w:rPr>
          <w:rFonts w:ascii="Angsana New" w:hAnsi="Angsana New"/>
          <w:spacing w:val="10"/>
          <w:sz w:val="28"/>
          <w:szCs w:val="28"/>
        </w:rPr>
        <w:t>4</w:t>
      </w:r>
      <w:r w:rsidRPr="00A5247A">
        <w:rPr>
          <w:rFonts w:ascii="Angsana New" w:hAnsi="Angsana New"/>
          <w:spacing w:val="10"/>
          <w:sz w:val="28"/>
          <w:szCs w:val="28"/>
        </w:rPr>
        <w:t xml:space="preserve"> </w:t>
      </w:r>
      <w:r w:rsidRPr="00A5247A">
        <w:rPr>
          <w:rFonts w:ascii="Angsana New" w:hAnsi="Angsana New"/>
          <w:spacing w:val="10"/>
          <w:sz w:val="28"/>
          <w:szCs w:val="28"/>
          <w:cs/>
        </w:rPr>
        <w:t xml:space="preserve">ที่ดิน อาคารและอุปกรณ์ ราคาทุนจำนวน </w:t>
      </w:r>
      <w:r w:rsidR="00D57A9F">
        <w:rPr>
          <w:rFonts w:ascii="Angsana New" w:hAnsi="Angsana New"/>
          <w:spacing w:val="10"/>
          <w:sz w:val="28"/>
          <w:szCs w:val="28"/>
        </w:rPr>
        <w:t>216.83</w:t>
      </w:r>
      <w:r w:rsidRPr="004425F7">
        <w:rPr>
          <w:rFonts w:ascii="Angsana New" w:hAnsi="Angsana New"/>
          <w:spacing w:val="10"/>
          <w:sz w:val="28"/>
          <w:szCs w:val="28"/>
        </w:rPr>
        <w:t xml:space="preserve"> </w:t>
      </w:r>
      <w:r w:rsidRPr="004425F7">
        <w:rPr>
          <w:rFonts w:ascii="Angsana New" w:hAnsi="Angsana New"/>
          <w:spacing w:val="10"/>
          <w:sz w:val="28"/>
          <w:szCs w:val="28"/>
          <w:cs/>
        </w:rPr>
        <w:t>ล้</w:t>
      </w:r>
      <w:r w:rsidRPr="00A5247A">
        <w:rPr>
          <w:rFonts w:ascii="Angsana New" w:hAnsi="Angsana New"/>
          <w:spacing w:val="10"/>
          <w:sz w:val="28"/>
          <w:szCs w:val="28"/>
          <w:cs/>
        </w:rPr>
        <w:t>านบาท</w:t>
      </w:r>
      <w:r w:rsidRPr="00A5247A">
        <w:rPr>
          <w:rFonts w:ascii="Angsana New" w:hAnsi="Angsana New"/>
          <w:spacing w:val="10"/>
          <w:sz w:val="28"/>
          <w:szCs w:val="28"/>
        </w:rPr>
        <w:t xml:space="preserve"> </w:t>
      </w:r>
      <w:r w:rsidRPr="00A5247A">
        <w:rPr>
          <w:rFonts w:ascii="Angsana New" w:hAnsi="Angsana New"/>
          <w:spacing w:val="10"/>
          <w:sz w:val="28"/>
          <w:szCs w:val="28"/>
          <w:cs/>
        </w:rPr>
        <w:t xml:space="preserve">ในงบการเงินรวม </w:t>
      </w:r>
      <w:r w:rsidRPr="00A5247A">
        <w:rPr>
          <w:rFonts w:ascii="Angsana New" w:hAnsi="Angsana New"/>
          <w:spacing w:val="10"/>
          <w:sz w:val="28"/>
          <w:szCs w:val="28"/>
        </w:rPr>
        <w:t>(3</w:t>
      </w:r>
      <w:r>
        <w:rPr>
          <w:rFonts w:ascii="Angsana New" w:hAnsi="Angsana New"/>
          <w:spacing w:val="10"/>
          <w:sz w:val="28"/>
          <w:szCs w:val="28"/>
        </w:rPr>
        <w:t>1</w:t>
      </w:r>
      <w:r w:rsidRPr="00A5247A">
        <w:rPr>
          <w:rFonts w:ascii="Angsana New" w:hAnsi="Angsana New"/>
          <w:spacing w:val="10"/>
          <w:sz w:val="28"/>
          <w:szCs w:val="28"/>
        </w:rPr>
        <w:t xml:space="preserve"> </w:t>
      </w:r>
      <w:r w:rsidRPr="00A5247A">
        <w:rPr>
          <w:rFonts w:ascii="Angsana New" w:hAnsi="Angsana New"/>
          <w:spacing w:val="10"/>
          <w:sz w:val="28"/>
          <w:szCs w:val="28"/>
          <w:cs/>
        </w:rPr>
        <w:t>ธันวาคม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 xml:space="preserve">2563: </w:t>
      </w:r>
      <w:r>
        <w:rPr>
          <w:rFonts w:ascii="Angsana New" w:hAnsi="Angsana New"/>
          <w:sz w:val="28"/>
          <w:szCs w:val="28"/>
        </w:rPr>
        <w:t>44</w:t>
      </w:r>
      <w:r w:rsidRPr="00A5247A">
        <w:rPr>
          <w:rFonts w:ascii="Angsana New" w:hAnsi="Angsana New"/>
          <w:sz w:val="28"/>
          <w:szCs w:val="28"/>
        </w:rPr>
        <w:t>2.</w:t>
      </w:r>
      <w:r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>9</w:t>
      </w:r>
      <w:r w:rsidRPr="00A5247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A5247A">
        <w:rPr>
          <w:rFonts w:ascii="Angsana New" w:hAnsi="Angsana New"/>
          <w:sz w:val="28"/>
          <w:szCs w:val="28"/>
        </w:rPr>
        <w:t>)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pacing w:val="14"/>
          <w:sz w:val="28"/>
          <w:szCs w:val="28"/>
          <w:cs/>
        </w:rPr>
        <w:t>และ</w:t>
      </w:r>
      <w:r w:rsidRPr="00086123">
        <w:rPr>
          <w:rFonts w:ascii="Angsana New" w:hAnsi="Angsana New"/>
          <w:spacing w:val="14"/>
          <w:sz w:val="28"/>
          <w:szCs w:val="28"/>
          <w:cs/>
        </w:rPr>
        <w:t xml:space="preserve">จำนวน </w:t>
      </w:r>
      <w:r>
        <w:rPr>
          <w:rFonts w:ascii="Angsana New" w:hAnsi="Angsana New"/>
          <w:spacing w:val="14"/>
          <w:sz w:val="28"/>
          <w:szCs w:val="28"/>
        </w:rPr>
        <w:t>109.11</w:t>
      </w:r>
      <w:r w:rsidRPr="00086123">
        <w:rPr>
          <w:rFonts w:ascii="Angsana New" w:hAnsi="Angsana New"/>
          <w:spacing w:val="14"/>
          <w:sz w:val="28"/>
          <w:szCs w:val="28"/>
        </w:rPr>
        <w:t xml:space="preserve"> </w:t>
      </w:r>
      <w:r w:rsidRPr="00086123">
        <w:rPr>
          <w:rFonts w:ascii="Angsana New" w:hAnsi="Angsana New"/>
          <w:spacing w:val="14"/>
          <w:sz w:val="28"/>
          <w:szCs w:val="28"/>
          <w:cs/>
        </w:rPr>
        <w:t>ล้านบาท</w:t>
      </w:r>
      <w:r w:rsidRPr="00A5247A">
        <w:rPr>
          <w:rFonts w:ascii="Angsana New" w:hAnsi="Angsana New"/>
          <w:spacing w:val="14"/>
          <w:sz w:val="28"/>
          <w:szCs w:val="28"/>
          <w:cs/>
        </w:rPr>
        <w:t xml:space="preserve"> ในงบการเงินเฉพาะกิจการ ตามลำดับ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>(3</w:t>
      </w:r>
      <w:r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 xml:space="preserve">2563: </w:t>
      </w:r>
      <w:r>
        <w:rPr>
          <w:rFonts w:ascii="Angsana New" w:hAnsi="Angsana New"/>
          <w:sz w:val="28"/>
          <w:szCs w:val="28"/>
        </w:rPr>
        <w:t>111</w:t>
      </w:r>
      <w:r w:rsidRPr="00A5247A">
        <w:rPr>
          <w:rFonts w:ascii="Angsana New" w:hAnsi="Angsana New"/>
          <w:sz w:val="28"/>
          <w:szCs w:val="28"/>
        </w:rPr>
        <w:t xml:space="preserve">.37 </w:t>
      </w:r>
      <w:r w:rsidRPr="00A5247A">
        <w:rPr>
          <w:rFonts w:ascii="Angsana New" w:hAnsi="Angsana New"/>
          <w:sz w:val="28"/>
          <w:szCs w:val="28"/>
          <w:cs/>
        </w:rPr>
        <w:t>ล้านบาท</w:t>
      </w:r>
      <w:r w:rsidRPr="00A5247A">
        <w:rPr>
          <w:rFonts w:ascii="Angsana New" w:hAnsi="Angsana New"/>
          <w:sz w:val="28"/>
          <w:szCs w:val="28"/>
        </w:rPr>
        <w:t xml:space="preserve">) </w:t>
      </w:r>
      <w:r w:rsidRPr="00A5247A">
        <w:rPr>
          <w:rFonts w:ascii="Angsana New" w:hAnsi="Angsana New"/>
          <w:sz w:val="28"/>
          <w:szCs w:val="28"/>
          <w:cs/>
        </w:rPr>
        <w:t>ได้นำไปค้ำประกันเงินเบิกเกินบัญชีและเงินกู้ยืมระยะสั้</w:t>
      </w:r>
      <w:r w:rsidRPr="0040374B">
        <w:rPr>
          <w:rFonts w:ascii="Angsana New" w:hAnsi="Angsana New"/>
          <w:sz w:val="28"/>
          <w:szCs w:val="28"/>
          <w:cs/>
        </w:rPr>
        <w:t xml:space="preserve">นจากสถาบันการเงิน (หมายเหตุ </w:t>
      </w:r>
      <w:r w:rsidRPr="0040374B">
        <w:rPr>
          <w:rFonts w:ascii="Angsana New" w:hAnsi="Angsana New"/>
          <w:sz w:val="28"/>
          <w:szCs w:val="28"/>
        </w:rPr>
        <w:t xml:space="preserve">20) </w:t>
      </w:r>
      <w:r w:rsidRPr="0040374B">
        <w:rPr>
          <w:rFonts w:ascii="Angsana New" w:hAnsi="Angsana New"/>
          <w:sz w:val="28"/>
          <w:szCs w:val="28"/>
          <w:cs/>
        </w:rPr>
        <w:t>เงินกู้ยืม</w:t>
      </w:r>
      <w:r w:rsidR="00670C60">
        <w:rPr>
          <w:rFonts w:ascii="Angsana New" w:hAnsi="Angsana New"/>
          <w:sz w:val="28"/>
          <w:szCs w:val="28"/>
        </w:rPr>
        <w:br/>
      </w:r>
      <w:r w:rsidRPr="0040374B">
        <w:rPr>
          <w:rFonts w:ascii="Angsana New" w:hAnsi="Angsana New"/>
          <w:sz w:val="28"/>
          <w:szCs w:val="28"/>
          <w:cs/>
        </w:rPr>
        <w:t xml:space="preserve">ระยะยาว (หมายเหตุ </w:t>
      </w:r>
      <w:r w:rsidRPr="0040374B">
        <w:rPr>
          <w:rFonts w:ascii="Angsana New" w:hAnsi="Angsana New"/>
          <w:sz w:val="28"/>
          <w:szCs w:val="28"/>
        </w:rPr>
        <w:t>23)</w:t>
      </w:r>
    </w:p>
    <w:p w14:paraId="2914780D" w14:textId="77777777" w:rsidR="0040374B" w:rsidRDefault="0040374B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8"/>
          <w:szCs w:val="28"/>
          <w:highlight w:val="yellow"/>
          <w:lang w:val="en-US" w:bidi="th-TH"/>
        </w:rPr>
      </w:pPr>
    </w:p>
    <w:p w14:paraId="02D74F24" w14:textId="77777777" w:rsidR="0040374B" w:rsidRDefault="0040374B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8"/>
          <w:szCs w:val="28"/>
          <w:highlight w:val="yellow"/>
          <w:lang w:val="en-US" w:bidi="th-TH"/>
        </w:rPr>
      </w:pPr>
    </w:p>
    <w:p w14:paraId="4270EF14" w14:textId="77777777" w:rsidR="0040374B" w:rsidRDefault="0040374B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8"/>
          <w:szCs w:val="28"/>
          <w:highlight w:val="yellow"/>
          <w:lang w:val="en-US" w:bidi="th-TH"/>
        </w:rPr>
      </w:pPr>
    </w:p>
    <w:p w14:paraId="75F1F144" w14:textId="1903D0E0" w:rsidR="0040374B" w:rsidRPr="00A5247A" w:rsidRDefault="0040374B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8"/>
          <w:szCs w:val="28"/>
          <w:highlight w:val="yellow"/>
          <w:lang w:val="en-US" w:bidi="th-TH"/>
        </w:rPr>
        <w:sectPr w:rsidR="0040374B" w:rsidRPr="00A5247A" w:rsidSect="00E90CD7">
          <w:pgSz w:w="16834" w:h="11909" w:orient="landscape" w:code="9"/>
          <w:pgMar w:top="1077" w:right="992" w:bottom="851" w:left="1168" w:header="1134" w:footer="567" w:gutter="0"/>
          <w:cols w:space="720"/>
          <w:docGrid w:linePitch="245"/>
        </w:sectPr>
      </w:pPr>
    </w:p>
    <w:p w14:paraId="0C07CA05" w14:textId="77777777" w:rsidR="00AE4500" w:rsidRPr="00A5247A" w:rsidRDefault="00AE4500" w:rsidP="0077081F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สินทรัพย์สิทธิการใช้ - สุทธิ</w:t>
      </w:r>
    </w:p>
    <w:p w14:paraId="21DDC689" w14:textId="2BC1FED8" w:rsidR="00AE4500" w:rsidRPr="00A5247A" w:rsidRDefault="006A7F60" w:rsidP="002018A6">
      <w:pPr>
        <w:pStyle w:val="block"/>
        <w:spacing w:before="120" w:after="0" w:line="240" w:lineRule="atLeast"/>
        <w:ind w:left="0" w:firstLine="426"/>
        <w:jc w:val="both"/>
        <w:rPr>
          <w:rFonts w:ascii="Angsana New" w:hAnsi="Angsana New"/>
          <w:sz w:val="28"/>
          <w:szCs w:val="28"/>
        </w:rPr>
      </w:pPr>
      <w:r w:rsidRPr="006A7F60">
        <w:rPr>
          <w:rFonts w:ascii="Angsana New" w:hAnsi="Angsana New" w:hint="cs"/>
          <w:sz w:val="28"/>
          <w:szCs w:val="28"/>
          <w:cs/>
          <w:lang w:bidi="th-TH"/>
        </w:rPr>
        <w:t>รายการเปลี่ยนแปลงของบัญชีสินทรัพย์สิทธิการใช้</w:t>
      </w:r>
      <w:r w:rsidRPr="006A7F60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bidi="th-TH"/>
        </w:rPr>
        <w:t>สำหรับปีสิ้นสุดวันที่</w:t>
      </w:r>
      <w:r w:rsidRPr="006A7F60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A31BF">
        <w:rPr>
          <w:rFonts w:ascii="Angsana New" w:hAnsi="Angsana New"/>
          <w:sz w:val="28"/>
          <w:szCs w:val="28"/>
          <w:lang w:val="en-US" w:bidi="th-TH"/>
        </w:rPr>
        <w:t>31</w:t>
      </w:r>
      <w:r w:rsidRPr="006A7F60">
        <w:rPr>
          <w:rFonts w:ascii="Angsana New" w:hAnsi="Angsana New"/>
          <w:sz w:val="28"/>
          <w:szCs w:val="28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bidi="th-TH"/>
        </w:rPr>
        <w:t>ธันวาคม</w:t>
      </w:r>
      <w:r w:rsidRPr="006A7F60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A31BF">
        <w:rPr>
          <w:rFonts w:ascii="Angsana New" w:hAnsi="Angsana New"/>
          <w:sz w:val="28"/>
          <w:szCs w:val="28"/>
        </w:rPr>
        <w:t>2564</w:t>
      </w:r>
      <w:r w:rsidR="00670C60">
        <w:rPr>
          <w:rFonts w:ascii="Angsana New" w:hAnsi="Angsana New"/>
          <w:sz w:val="28"/>
          <w:szCs w:val="28"/>
          <w:lang w:val="en-US"/>
        </w:rPr>
        <w:t xml:space="preserve"> </w:t>
      </w:r>
      <w:r w:rsidR="00670C60">
        <w:rPr>
          <w:rFonts w:ascii="Angsana New" w:hAnsi="Angsana New" w:hint="cs"/>
          <w:sz w:val="28"/>
          <w:szCs w:val="28"/>
          <w:cs/>
          <w:lang w:val="en-US" w:bidi="th-TH"/>
        </w:rPr>
        <w:t>และ</w:t>
      </w:r>
      <w:r w:rsidR="00670C60">
        <w:rPr>
          <w:rFonts w:ascii="Angsana New" w:hAnsi="Angsana New"/>
          <w:sz w:val="28"/>
          <w:szCs w:val="28"/>
          <w:lang w:val="en-US" w:bidi="th-TH"/>
        </w:rPr>
        <w:t xml:space="preserve"> 2563</w:t>
      </w:r>
      <w:r w:rsidRPr="006A7F60">
        <w:rPr>
          <w:rFonts w:ascii="Angsana New" w:hAnsi="Angsana New"/>
          <w:sz w:val="28"/>
          <w:szCs w:val="28"/>
        </w:rPr>
        <w:t xml:space="preserve"> </w:t>
      </w:r>
      <w:r w:rsidRPr="006A7F60">
        <w:rPr>
          <w:rFonts w:ascii="Angsana New" w:hAnsi="Angsana New" w:hint="cs"/>
          <w:sz w:val="28"/>
          <w:szCs w:val="28"/>
          <w:cs/>
          <w:lang w:bidi="th-TH"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688"/>
        <w:gridCol w:w="1701"/>
      </w:tblGrid>
      <w:tr w:rsidR="006A7F60" w:rsidRPr="006A7F60" w14:paraId="022B86F0" w14:textId="77777777" w:rsidTr="006B054B">
        <w:trPr>
          <w:trHeight w:val="408"/>
          <w:tblHeader/>
        </w:trPr>
        <w:tc>
          <w:tcPr>
            <w:tcW w:w="7688" w:type="dxa"/>
            <w:vAlign w:val="bottom"/>
          </w:tcPr>
          <w:p w14:paraId="46D1CBA6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7E6D14" w14:textId="7456341E" w:rsidR="006A7F60" w:rsidRPr="006A7F60" w:rsidRDefault="00BA31BF" w:rsidP="0035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</w:t>
            </w:r>
            <w:r w:rsidR="006A7F60"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6A7F60" w:rsidRPr="006A7F60" w14:paraId="25922764" w14:textId="77777777" w:rsidTr="006B054B">
        <w:trPr>
          <w:trHeight w:val="408"/>
          <w:tblHeader/>
        </w:trPr>
        <w:tc>
          <w:tcPr>
            <w:tcW w:w="7688" w:type="dxa"/>
            <w:vAlign w:val="bottom"/>
          </w:tcPr>
          <w:p w14:paraId="5AE4639A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DF08E" w14:textId="437325DD" w:rsidR="006A7F60" w:rsidRPr="006A7F60" w:rsidRDefault="00670C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70C60" w:rsidRPr="006A7F60" w14:paraId="0FE938ED" w14:textId="77777777" w:rsidTr="006B054B">
        <w:trPr>
          <w:trHeight w:val="408"/>
          <w:tblHeader/>
        </w:trPr>
        <w:tc>
          <w:tcPr>
            <w:tcW w:w="7688" w:type="dxa"/>
            <w:vAlign w:val="bottom"/>
          </w:tcPr>
          <w:p w14:paraId="0DA630E0" w14:textId="77777777" w:rsidR="00670C60" w:rsidRPr="006A7F60" w:rsidRDefault="00670C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DA6EA" w14:textId="2FAAA135" w:rsidR="00670C60" w:rsidRPr="006A7F60" w:rsidRDefault="00670C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</w:p>
        </w:tc>
      </w:tr>
      <w:tr w:rsidR="006A7F60" w:rsidRPr="006A7F60" w14:paraId="604138FA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72FDFCD2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8E7CC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7F60" w:rsidRPr="006A7F60" w14:paraId="2A6D753E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133ADAE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มกราคม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AC466" w14:textId="0821D56A" w:rsidR="006A7F60" w:rsidRPr="006A7F60" w:rsidRDefault="00493982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6A7F60" w:rsidRPr="006A7F60" w14:paraId="28ACB832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4378C7D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55D65" w14:textId="7BB402B9" w:rsidR="006A7F60" w:rsidRPr="006A7F60" w:rsidRDefault="00493982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71,137</w:t>
            </w:r>
          </w:p>
        </w:tc>
      </w:tr>
      <w:tr w:rsidR="006A7F60" w:rsidRPr="006A7F60" w14:paraId="7FE79329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05231B1A" w14:textId="77777777" w:rsidR="006A7F60" w:rsidRPr="00CE1D96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6C1E" w14:textId="4017E1D3" w:rsidR="006A7F60" w:rsidRPr="00CE1D96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71,137</w:t>
            </w:r>
          </w:p>
        </w:tc>
      </w:tr>
      <w:tr w:rsidR="006A7F60" w:rsidRPr="006A7F60" w14:paraId="706E16FA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72058B0C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42EA3" w14:textId="3F58F45C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6A7F60" w:rsidRPr="006A7F60" w14:paraId="25B48308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A746703" w14:textId="77777777" w:rsidR="006A7F60" w:rsidRPr="00CE1D96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0B108" w14:textId="66DCF57A" w:rsidR="006A7F60" w:rsidRPr="00CE1D96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71,137</w:t>
            </w:r>
          </w:p>
        </w:tc>
      </w:tr>
      <w:tr w:rsidR="006A7F60" w:rsidRPr="006A7F60" w14:paraId="5B0AA7D6" w14:textId="77777777" w:rsidTr="00CE1D96">
        <w:trPr>
          <w:trHeight w:val="408"/>
        </w:trPr>
        <w:tc>
          <w:tcPr>
            <w:tcW w:w="7688" w:type="dxa"/>
            <w:vAlign w:val="bottom"/>
          </w:tcPr>
          <w:p w14:paraId="19139EF4" w14:textId="27B3E6DE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5B056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E1D96" w:rsidRPr="006A7F60" w14:paraId="729B1F55" w14:textId="77777777" w:rsidTr="00CE1D96">
        <w:trPr>
          <w:trHeight w:val="408"/>
        </w:trPr>
        <w:tc>
          <w:tcPr>
            <w:tcW w:w="7688" w:type="dxa"/>
            <w:vAlign w:val="bottom"/>
          </w:tcPr>
          <w:p w14:paraId="11BFB174" w14:textId="4437B1FC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077188" w14:textId="77777777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7F60" w:rsidRPr="006A7F60" w14:paraId="320C16D1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2D5995B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มกราคม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8FF05" w14:textId="45C243D4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6A7F60" w:rsidRPr="006A7F60" w14:paraId="3CBB747C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14D42C04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A951FF" w14:textId="77E9393D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(2,982)</w:t>
            </w:r>
          </w:p>
        </w:tc>
      </w:tr>
      <w:tr w:rsidR="006A7F60" w:rsidRPr="006A7F60" w14:paraId="17A666BB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7E709282" w14:textId="77777777" w:rsidR="006A7F60" w:rsidRPr="00CE1D96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180C9" w14:textId="305005B8" w:rsidR="006A7F60" w:rsidRPr="00CE1D96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(2,982)</w:t>
            </w:r>
          </w:p>
        </w:tc>
      </w:tr>
      <w:tr w:rsidR="006A7F60" w:rsidRPr="006A7F60" w14:paraId="2A09A6D4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65BFC0E3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7C412" w14:textId="6AB208FE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(7,114)</w:t>
            </w:r>
          </w:p>
        </w:tc>
      </w:tr>
      <w:tr w:rsidR="006A7F60" w:rsidRPr="006A7F60" w14:paraId="7DF5F059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F51E702" w14:textId="77777777" w:rsidR="006A7F60" w:rsidRPr="00CE1D96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82952" w14:textId="4C6D2381" w:rsidR="006A7F60" w:rsidRPr="00CE1D96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E1D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(10,096)</w:t>
            </w:r>
          </w:p>
        </w:tc>
      </w:tr>
      <w:tr w:rsidR="006A7F60" w:rsidRPr="006A7F60" w14:paraId="7EDC6CC9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5F12840F" w14:textId="399554E0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612BDB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E1D96" w:rsidRPr="006A7F60" w14:paraId="66905E0D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64646E00" w14:textId="2297EE15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CF42D" w14:textId="77777777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7F60" w:rsidRPr="006A7F60" w14:paraId="6E830C88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6946615D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220D9" w14:textId="1E3C6A45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68,155</w:t>
            </w:r>
          </w:p>
        </w:tc>
      </w:tr>
      <w:tr w:rsidR="006A7F60" w:rsidRPr="006A7F60" w14:paraId="2F9F6A58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3484A63B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A03C4" w14:textId="5D85018B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61,041</w:t>
            </w:r>
          </w:p>
        </w:tc>
      </w:tr>
      <w:tr w:rsidR="006A7F60" w:rsidRPr="006A7F60" w14:paraId="3D855AFD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11BF7A47" w14:textId="41E9C05F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C2B421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E1D96" w:rsidRPr="006A7F60" w14:paraId="38CD04AB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1119FEBE" w14:textId="3FA54235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2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A7F6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E883B" w14:textId="77777777" w:rsidR="00CE1D96" w:rsidRPr="006A7F60" w:rsidRDefault="00CE1D96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7F60" w:rsidRPr="006A7F60" w14:paraId="4CDBA96D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40005F45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A7F60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สิ้นสุด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3BF38" w14:textId="595B79F7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2,982</w:t>
            </w:r>
          </w:p>
        </w:tc>
      </w:tr>
      <w:tr w:rsidR="006A7F60" w:rsidRPr="006A7F60" w14:paraId="64EB8FD2" w14:textId="77777777" w:rsidTr="006B054B">
        <w:trPr>
          <w:trHeight w:val="408"/>
        </w:trPr>
        <w:tc>
          <w:tcPr>
            <w:tcW w:w="7688" w:type="dxa"/>
            <w:vAlign w:val="bottom"/>
          </w:tcPr>
          <w:p w14:paraId="21FF8B86" w14:textId="77777777" w:rsidR="006A7F60" w:rsidRPr="006A7F60" w:rsidRDefault="006A7F60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6A7F60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สิ้นสุด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วันที่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6A7F6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6A7F60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84DBF" w14:textId="48625137" w:rsidR="006A7F60" w:rsidRPr="006A7F60" w:rsidRDefault="00C5037A" w:rsidP="006A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0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7,114</w:t>
            </w:r>
          </w:p>
        </w:tc>
      </w:tr>
    </w:tbl>
    <w:p w14:paraId="61373BE7" w14:textId="1A205358" w:rsidR="004A5A05" w:rsidRPr="00A5247A" w:rsidRDefault="004A5A05" w:rsidP="004A5A05">
      <w:pPr>
        <w:pStyle w:val="block"/>
        <w:tabs>
          <w:tab w:val="left" w:pos="540"/>
        </w:tabs>
        <w:spacing w:before="240" w:after="0" w:line="240" w:lineRule="auto"/>
        <w:ind w:left="426"/>
        <w:jc w:val="both"/>
        <w:rPr>
          <w:rFonts w:ascii="Angsana New" w:hAnsi="Angsana New"/>
          <w:sz w:val="28"/>
          <w:szCs w:val="28"/>
          <w:lang w:val="en-US" w:bidi="th-TH"/>
        </w:rPr>
      </w:pP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ณ วันที่ </w:t>
      </w:r>
      <w:r w:rsidRPr="006B054B">
        <w:rPr>
          <w:rFonts w:ascii="Angsana New" w:hAnsi="Angsana New"/>
          <w:sz w:val="28"/>
          <w:szCs w:val="28"/>
          <w:lang w:val="en-US" w:bidi="th-TH"/>
        </w:rPr>
        <w:t>3</w:t>
      </w:r>
      <w:r w:rsidR="00F74394" w:rsidRPr="006B054B">
        <w:rPr>
          <w:rFonts w:ascii="Angsana New" w:hAnsi="Angsana New"/>
          <w:sz w:val="28"/>
          <w:szCs w:val="28"/>
          <w:lang w:val="en-US" w:bidi="th-TH"/>
        </w:rPr>
        <w:t>1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 ธันวาคม </w:t>
      </w:r>
      <w:r w:rsidRPr="006B054B">
        <w:rPr>
          <w:rFonts w:ascii="Angsana New" w:hAnsi="Angsana New"/>
          <w:sz w:val="28"/>
          <w:szCs w:val="28"/>
          <w:lang w:val="en-US" w:bidi="th-TH"/>
        </w:rPr>
        <w:t>256</w:t>
      </w:r>
      <w:r w:rsidR="00F74394" w:rsidRPr="006B054B">
        <w:rPr>
          <w:rFonts w:ascii="Angsana New" w:hAnsi="Angsana New"/>
          <w:sz w:val="28"/>
          <w:szCs w:val="28"/>
          <w:lang w:val="en-US" w:bidi="th-TH"/>
        </w:rPr>
        <w:t>4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 สินทรัพย์สิท</w:t>
      </w:r>
      <w:r w:rsidR="005E7888">
        <w:rPr>
          <w:rFonts w:ascii="Angsana New" w:hAnsi="Angsana New" w:hint="cs"/>
          <w:sz w:val="28"/>
          <w:szCs w:val="28"/>
          <w:cs/>
          <w:lang w:val="en-US" w:bidi="th-TH"/>
        </w:rPr>
        <w:t>ธิ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การใช้ทั้งจำนวน ได้แก่ ที่ดินตามสัญญาเช่าที่ดินเมื่อวันที่ </w:t>
      </w:r>
      <w:r w:rsidR="00F74394" w:rsidRPr="006B054B">
        <w:rPr>
          <w:rFonts w:ascii="Angsana New" w:hAnsi="Angsana New"/>
          <w:sz w:val="28"/>
          <w:szCs w:val="28"/>
          <w:lang w:val="en-US" w:bidi="th-TH"/>
        </w:rPr>
        <w:t>1</w:t>
      </w:r>
      <w:r w:rsidRPr="006B054B">
        <w:rPr>
          <w:rFonts w:ascii="Angsana New" w:hAnsi="Angsana New"/>
          <w:sz w:val="28"/>
          <w:szCs w:val="28"/>
          <w:lang w:val="en-US" w:bidi="th-TH"/>
        </w:rPr>
        <w:t>0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 มิถุนายน </w:t>
      </w:r>
      <w:r w:rsidRPr="006B054B">
        <w:rPr>
          <w:rFonts w:ascii="Angsana New" w:hAnsi="Angsana New"/>
          <w:sz w:val="28"/>
          <w:szCs w:val="28"/>
          <w:lang w:val="en-US" w:bidi="th-TH"/>
        </w:rPr>
        <w:t xml:space="preserve">2563 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จำนวน </w:t>
      </w:r>
      <w:r w:rsidR="00103D6D" w:rsidRPr="006B054B">
        <w:rPr>
          <w:rFonts w:ascii="Angsana New" w:hAnsi="Angsana New"/>
          <w:sz w:val="28"/>
          <w:szCs w:val="28"/>
          <w:lang w:val="en-US" w:bidi="th-TH"/>
        </w:rPr>
        <w:br/>
      </w:r>
      <w:r w:rsidR="00F74394" w:rsidRPr="006B054B">
        <w:rPr>
          <w:rFonts w:ascii="Angsana New" w:hAnsi="Angsana New"/>
          <w:sz w:val="28"/>
          <w:szCs w:val="28"/>
          <w:lang w:val="en-US" w:bidi="th-TH"/>
        </w:rPr>
        <w:t>1</w:t>
      </w:r>
      <w:r w:rsidRPr="006B054B">
        <w:rPr>
          <w:rFonts w:ascii="Angsana New" w:hAnsi="Angsana New"/>
          <w:sz w:val="28"/>
          <w:szCs w:val="28"/>
          <w:lang w:val="en-US" w:bidi="th-TH"/>
        </w:rPr>
        <w:t>8</w:t>
      </w:r>
      <w:r w:rsidRPr="006B054B">
        <w:rPr>
          <w:rFonts w:ascii="Angsana New" w:hAnsi="Angsana New"/>
          <w:sz w:val="28"/>
          <w:szCs w:val="28"/>
          <w:cs/>
          <w:lang w:val="en-US" w:bidi="th-TH"/>
        </w:rPr>
        <w:t xml:space="preserve"> แปลง เพื่อประโยชน์ในการประกอบกิจการผลิตและจำหน่ายน้ำประปา</w:t>
      </w:r>
    </w:p>
    <w:p w14:paraId="6125936A" w14:textId="77777777" w:rsidR="004A5A05" w:rsidRPr="00A5247A" w:rsidRDefault="004A5A05" w:rsidP="004A5A05">
      <w:pPr>
        <w:pStyle w:val="block"/>
        <w:tabs>
          <w:tab w:val="left" w:pos="540"/>
        </w:tabs>
        <w:spacing w:after="0" w:line="240" w:lineRule="auto"/>
        <w:ind w:left="426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74B727C" w14:textId="7995261E" w:rsidR="004A5A05" w:rsidRPr="00A5247A" w:rsidRDefault="004A5A05" w:rsidP="004A5A05">
      <w:pPr>
        <w:pStyle w:val="block"/>
        <w:tabs>
          <w:tab w:val="left" w:pos="540"/>
        </w:tabs>
        <w:spacing w:before="240" w:after="0" w:line="240" w:lineRule="auto"/>
        <w:ind w:left="426"/>
        <w:jc w:val="both"/>
        <w:rPr>
          <w:rFonts w:ascii="Angsana New" w:hAnsi="Angsana New"/>
          <w:sz w:val="28"/>
          <w:szCs w:val="28"/>
          <w:highlight w:val="yellow"/>
          <w:lang w:val="en-US" w:bidi="th-TH"/>
        </w:rPr>
      </w:pPr>
      <w:r w:rsidRPr="00A5247A">
        <w:rPr>
          <w:rFonts w:ascii="Angsana New" w:hAnsi="Angsana New"/>
          <w:sz w:val="28"/>
          <w:szCs w:val="28"/>
        </w:rPr>
        <w:br w:type="page"/>
      </w:r>
    </w:p>
    <w:p w14:paraId="2D82F6FB" w14:textId="3492BB38" w:rsidR="006C3B2A" w:rsidRPr="00A5247A" w:rsidRDefault="006C3B2A" w:rsidP="00DD75E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สินทรัพย์ไม่มีตัวตนอื่น</w:t>
      </w:r>
      <w:r w:rsidR="006F6EB6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- สุทธิ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985"/>
        <w:gridCol w:w="241"/>
        <w:gridCol w:w="1885"/>
        <w:gridCol w:w="238"/>
        <w:gridCol w:w="1888"/>
      </w:tblGrid>
      <w:tr w:rsidR="006C3B2A" w:rsidRPr="00A5247A" w14:paraId="7B1C5196" w14:textId="77777777" w:rsidTr="002A263E">
        <w:trPr>
          <w:trHeight w:hRule="exact" w:val="360"/>
        </w:trPr>
        <w:tc>
          <w:tcPr>
            <w:tcW w:w="3118" w:type="dxa"/>
          </w:tcPr>
          <w:p w14:paraId="5EDAD78E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vAlign w:val="bottom"/>
          </w:tcPr>
          <w:p w14:paraId="0C8C3D67" w14:textId="098C866A" w:rsidR="006C3B2A" w:rsidRPr="00A5247A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4516F" w:rsidRPr="00A5247A" w14:paraId="036498D8" w14:textId="77777777" w:rsidTr="002A263E">
        <w:trPr>
          <w:trHeight w:hRule="exact" w:val="360"/>
        </w:trPr>
        <w:tc>
          <w:tcPr>
            <w:tcW w:w="3118" w:type="dxa"/>
          </w:tcPr>
          <w:p w14:paraId="1EDDE1EB" w14:textId="77777777" w:rsidR="0034516F" w:rsidRPr="00A5247A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0ACDE" w14:textId="684E0394" w:rsidR="0034516F" w:rsidRPr="00A5247A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41482" w:rsidRPr="00A5247A" w14:paraId="7C2E3795" w14:textId="77777777" w:rsidTr="002A263E">
        <w:tc>
          <w:tcPr>
            <w:tcW w:w="3118" w:type="dxa"/>
          </w:tcPr>
          <w:p w14:paraId="0872D80A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8D6A484" w14:textId="43EA645A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41" w:type="dxa"/>
            <w:vAlign w:val="bottom"/>
          </w:tcPr>
          <w:p w14:paraId="1D722E3A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40642B7B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238" w:type="dxa"/>
          </w:tcPr>
          <w:p w14:paraId="5DE4E14D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4E3902D3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1482" w:rsidRPr="00A5247A" w14:paraId="44A1579A" w14:textId="77777777" w:rsidTr="002A263E">
        <w:tc>
          <w:tcPr>
            <w:tcW w:w="3118" w:type="dxa"/>
          </w:tcPr>
          <w:p w14:paraId="16624271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29BA1B2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7970FCB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3945A854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57603A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</w:tcPr>
          <w:p w14:paraId="71397744" w14:textId="77777777" w:rsidR="00041482" w:rsidRPr="00A5247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2B6C" w:rsidRPr="00A5247A" w14:paraId="051CEE48" w14:textId="77777777" w:rsidTr="002A263E">
        <w:tc>
          <w:tcPr>
            <w:tcW w:w="3118" w:type="dxa"/>
          </w:tcPr>
          <w:p w14:paraId="7CAA77FF" w14:textId="7E2A55F2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vAlign w:val="bottom"/>
          </w:tcPr>
          <w:p w14:paraId="32CA75A9" w14:textId="50A6D7F3" w:rsidR="00242B6C" w:rsidRPr="00A5247A" w:rsidRDefault="00F74394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242B6C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5,25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1C10B056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</w:tcPr>
          <w:p w14:paraId="474981D9" w14:textId="339B0127" w:rsidR="00242B6C" w:rsidRPr="00A5247A" w:rsidRDefault="00F74394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14</w:t>
            </w:r>
            <w:r w:rsidR="00242B6C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,923</w:t>
            </w:r>
          </w:p>
        </w:tc>
        <w:tc>
          <w:tcPr>
            <w:tcW w:w="238" w:type="dxa"/>
          </w:tcPr>
          <w:p w14:paraId="6A073AEB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vAlign w:val="bottom"/>
          </w:tcPr>
          <w:p w14:paraId="3CCFA5EB" w14:textId="613AD6E3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30,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77</w:t>
            </w:r>
          </w:p>
        </w:tc>
      </w:tr>
      <w:tr w:rsidR="00242B6C" w:rsidRPr="00A5247A" w14:paraId="114C32A8" w14:textId="77777777" w:rsidTr="002A263E">
        <w:tc>
          <w:tcPr>
            <w:tcW w:w="3118" w:type="dxa"/>
          </w:tcPr>
          <w:p w14:paraId="41EE05B1" w14:textId="77777777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635D205B" w14:textId="6B517ACD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66</w:t>
            </w:r>
          </w:p>
        </w:tc>
        <w:tc>
          <w:tcPr>
            <w:tcW w:w="241" w:type="dxa"/>
          </w:tcPr>
          <w:p w14:paraId="06AF20B9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</w:tcPr>
          <w:p w14:paraId="07870EA2" w14:textId="66E7C614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4923E2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vAlign w:val="bottom"/>
          </w:tcPr>
          <w:p w14:paraId="2D5AD939" w14:textId="70AF2042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242B6C" w:rsidRPr="00A5247A" w14:paraId="52FDC237" w14:textId="77777777" w:rsidTr="002A263E">
        <w:tc>
          <w:tcPr>
            <w:tcW w:w="3118" w:type="dxa"/>
          </w:tcPr>
          <w:p w14:paraId="474F158C" w14:textId="32A9514F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985" w:type="dxa"/>
            <w:vAlign w:val="bottom"/>
          </w:tcPr>
          <w:p w14:paraId="3FFA7600" w14:textId="63796D3B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  <w:tc>
          <w:tcPr>
            <w:tcW w:w="241" w:type="dxa"/>
          </w:tcPr>
          <w:p w14:paraId="068DA530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</w:tcPr>
          <w:p w14:paraId="0306C4FC" w14:textId="414FA016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358</w:t>
            </w:r>
          </w:p>
        </w:tc>
        <w:tc>
          <w:tcPr>
            <w:tcW w:w="238" w:type="dxa"/>
          </w:tcPr>
          <w:p w14:paraId="35BFA0E9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vAlign w:val="bottom"/>
          </w:tcPr>
          <w:p w14:paraId="24AE6FA5" w14:textId="47C21BD1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242B6C" w:rsidRPr="00A5247A" w14:paraId="4C02B0BE" w14:textId="77777777" w:rsidTr="002A263E">
        <w:tc>
          <w:tcPr>
            <w:tcW w:w="3118" w:type="dxa"/>
          </w:tcPr>
          <w:p w14:paraId="6ED840DA" w14:textId="0D094157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93CD571" w14:textId="126B9A9B" w:rsidR="00242B6C" w:rsidRPr="00A5247A" w:rsidRDefault="00F74394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242B6C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1" w:type="dxa"/>
          </w:tcPr>
          <w:p w14:paraId="2DD53FC5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68FC3BCF" w14:textId="2BBFD000" w:rsidR="00242B6C" w:rsidRPr="00A5247A" w:rsidRDefault="00F74394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242B6C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5,28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2F8F6CD6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7352D6AD" w14:textId="59449697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30,595</w:t>
            </w:r>
          </w:p>
        </w:tc>
      </w:tr>
      <w:tr w:rsidR="00242B6C" w:rsidRPr="00A5247A" w14:paraId="3C510F71" w14:textId="77777777" w:rsidTr="002A263E">
        <w:tc>
          <w:tcPr>
            <w:tcW w:w="3118" w:type="dxa"/>
          </w:tcPr>
          <w:p w14:paraId="79066ABE" w14:textId="77777777" w:rsidR="00242B6C" w:rsidRPr="00A5247A" w:rsidRDefault="00242B6C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3A06C5" w14:textId="0BEF51D2" w:rsidR="00242B6C" w:rsidRPr="00A5247A" w:rsidRDefault="00103D6D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7B225DE6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70793271" w14:textId="6E1E52C6" w:rsidR="00242B6C" w:rsidRPr="00A5247A" w:rsidRDefault="002A263E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911CD9" w14:textId="77777777" w:rsidR="00242B6C" w:rsidRPr="00A5247A" w:rsidRDefault="00242B6C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61E8D570" w14:textId="58FDE7D9" w:rsidR="00242B6C" w:rsidRPr="00A5247A" w:rsidRDefault="002A263E" w:rsidP="00242B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</w:t>
            </w:r>
          </w:p>
        </w:tc>
      </w:tr>
      <w:tr w:rsidR="0017640E" w:rsidRPr="00A5247A" w14:paraId="0FB068B9" w14:textId="77777777" w:rsidTr="002A263E">
        <w:tc>
          <w:tcPr>
            <w:tcW w:w="3118" w:type="dxa"/>
          </w:tcPr>
          <w:p w14:paraId="3AADED62" w14:textId="5ED3CE3A" w:rsidR="0017640E" w:rsidRPr="00A5247A" w:rsidRDefault="0017640E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ได้จากการรวมธุรกิจ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88D89" w14:textId="14946B73" w:rsidR="0017640E" w:rsidRPr="00A5247A" w:rsidRDefault="00103D6D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  <w:tc>
          <w:tcPr>
            <w:tcW w:w="241" w:type="dxa"/>
            <w:shd w:val="clear" w:color="auto" w:fill="auto"/>
          </w:tcPr>
          <w:p w14:paraId="54DA9ECE" w14:textId="77777777" w:rsidR="0017640E" w:rsidRPr="00A5247A" w:rsidRDefault="0017640E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620B1D1A" w14:textId="1C5A5FF5" w:rsidR="0017640E" w:rsidRPr="00A5247A" w:rsidRDefault="002A263E" w:rsidP="0024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68473C" w14:textId="77777777" w:rsidR="0017640E" w:rsidRPr="00A5247A" w:rsidRDefault="0017640E" w:rsidP="00242B6C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3E81AC01" w14:textId="72672866" w:rsidR="0017640E" w:rsidRPr="00A5247A" w:rsidRDefault="002A263E" w:rsidP="00242B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41</w:t>
            </w:r>
          </w:p>
        </w:tc>
      </w:tr>
      <w:tr w:rsidR="00AA6E25" w:rsidRPr="00A5247A" w14:paraId="4BE95F98" w14:textId="77777777" w:rsidTr="002A263E">
        <w:tc>
          <w:tcPr>
            <w:tcW w:w="3118" w:type="dxa"/>
          </w:tcPr>
          <w:p w14:paraId="6E18D056" w14:textId="24A11945" w:rsidR="00AA6E25" w:rsidRPr="00A5247A" w:rsidRDefault="00AA6E25" w:rsidP="00AA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E39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1E26">
              <w:rPr>
                <w:rFonts w:ascii="Angsana New" w:hAnsi="Angsana New"/>
                <w:sz w:val="28"/>
                <w:szCs w:val="28"/>
              </w:rPr>
              <w:t>/</w:t>
            </w:r>
            <w:r w:rsidR="00011E26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FD5433" w14:textId="78561581" w:rsidR="00AA6E25" w:rsidRPr="00A5247A" w:rsidRDefault="00103D6D" w:rsidP="00AA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994042A" w14:textId="77777777" w:rsidR="00AA6E25" w:rsidRPr="00A5247A" w:rsidRDefault="00AA6E25" w:rsidP="00AA6E25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7E709EB7" w14:textId="006CEF20" w:rsidR="00AA6E25" w:rsidRPr="00A5247A" w:rsidRDefault="002A263E" w:rsidP="00AA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  <w:tc>
          <w:tcPr>
            <w:tcW w:w="238" w:type="dxa"/>
            <w:shd w:val="clear" w:color="auto" w:fill="auto"/>
          </w:tcPr>
          <w:p w14:paraId="4185BC0E" w14:textId="77777777" w:rsidR="00AA6E25" w:rsidRPr="00A5247A" w:rsidRDefault="00AA6E25" w:rsidP="00AA6E25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0CE86EA5" w14:textId="6158B9F2" w:rsidR="00AA6E25" w:rsidRPr="00A5247A" w:rsidRDefault="002A263E" w:rsidP="00AA6E2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(8,923)</w:t>
            </w:r>
          </w:p>
        </w:tc>
      </w:tr>
      <w:tr w:rsidR="002A263E" w:rsidRPr="00A5247A" w14:paraId="4A1D0F85" w14:textId="77777777" w:rsidTr="002A263E">
        <w:tc>
          <w:tcPr>
            <w:tcW w:w="3118" w:type="dxa"/>
          </w:tcPr>
          <w:p w14:paraId="636DD7E3" w14:textId="453D573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จำหน่ายจากการขายเงินลงทุน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0009F1" w14:textId="5D4847C7" w:rsidR="002A263E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(172)</w:t>
            </w:r>
          </w:p>
        </w:tc>
        <w:tc>
          <w:tcPr>
            <w:tcW w:w="241" w:type="dxa"/>
            <w:shd w:val="clear" w:color="auto" w:fill="auto"/>
          </w:tcPr>
          <w:p w14:paraId="048A1A4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411FB4D8" w14:textId="3E28EA0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C33FA">
              <w:rPr>
                <w:rFonts w:ascii="Angsana New" w:eastAsia="Times New Roman" w:hAnsi="Angsana New"/>
                <w:sz w:val="28"/>
                <w:szCs w:val="28"/>
              </w:rPr>
              <w:t>6,358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8699722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05D7FD4C" w14:textId="546FEAE0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FC33FA">
              <w:rPr>
                <w:rFonts w:ascii="Angsana New" w:hAnsi="Angsana New"/>
                <w:sz w:val="28"/>
                <w:szCs w:val="28"/>
                <w:lang w:bidi="th-TH"/>
              </w:rPr>
              <w:t>6,530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2A263E" w:rsidRPr="00A5247A" w14:paraId="76A27FA2" w14:textId="77777777" w:rsidTr="002A263E">
        <w:tc>
          <w:tcPr>
            <w:tcW w:w="3118" w:type="dxa"/>
          </w:tcPr>
          <w:p w14:paraId="53053823" w14:textId="19E74FF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8277" w14:textId="537A9C0D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15,19</w:t>
            </w:r>
            <w:r w:rsidR="00553EC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7464CA59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E3C" w14:textId="60D0A483" w:rsidR="002A263E" w:rsidRPr="00A5247A" w:rsidRDefault="00FC33FA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ACA3ED5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E769" w14:textId="6703958B" w:rsidR="002A263E" w:rsidRPr="00A5247A" w:rsidRDefault="00FC33FA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15,196</w:t>
            </w:r>
          </w:p>
        </w:tc>
      </w:tr>
      <w:tr w:rsidR="002A263E" w:rsidRPr="00A5247A" w14:paraId="471B3A0B" w14:textId="77777777" w:rsidTr="002A263E">
        <w:trPr>
          <w:trHeight w:val="57"/>
        </w:trPr>
        <w:tc>
          <w:tcPr>
            <w:tcW w:w="3118" w:type="dxa"/>
          </w:tcPr>
          <w:p w14:paraId="5307578C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BB66CB3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074FCE0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2315DBCB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189DB9F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6E517C52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3E" w:rsidRPr="00A5247A" w14:paraId="3D817DA3" w14:textId="77777777" w:rsidTr="002A263E">
        <w:tc>
          <w:tcPr>
            <w:tcW w:w="3118" w:type="dxa"/>
          </w:tcPr>
          <w:p w14:paraId="7A8E935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85" w:type="dxa"/>
          </w:tcPr>
          <w:p w14:paraId="4AB70DD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B9A51DC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1A43489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22441FB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</w:tcPr>
          <w:p w14:paraId="6B1C735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3E" w:rsidRPr="00A5247A" w14:paraId="112090FB" w14:textId="77777777" w:rsidTr="002A263E">
        <w:tc>
          <w:tcPr>
            <w:tcW w:w="3118" w:type="dxa"/>
          </w:tcPr>
          <w:p w14:paraId="2BBDB680" w14:textId="0AC67FA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vAlign w:val="bottom"/>
          </w:tcPr>
          <w:p w14:paraId="280F0FA3" w14:textId="7B29E305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9,69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64D7B076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41998D50" w14:textId="77A0424A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6,889</w:t>
            </w:r>
          </w:p>
        </w:tc>
        <w:tc>
          <w:tcPr>
            <w:tcW w:w="238" w:type="dxa"/>
          </w:tcPr>
          <w:p w14:paraId="3ACF05D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F364C78" w14:textId="78C6F86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6,580</w:t>
            </w:r>
          </w:p>
        </w:tc>
      </w:tr>
      <w:tr w:rsidR="002A263E" w:rsidRPr="00A5247A" w14:paraId="2F59D03E" w14:textId="77777777" w:rsidTr="002A263E">
        <w:tc>
          <w:tcPr>
            <w:tcW w:w="3118" w:type="dxa"/>
          </w:tcPr>
          <w:p w14:paraId="2966AA8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vAlign w:val="bottom"/>
          </w:tcPr>
          <w:p w14:paraId="62A9B3FE" w14:textId="4CC4B868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87</w:t>
            </w:r>
          </w:p>
        </w:tc>
        <w:tc>
          <w:tcPr>
            <w:tcW w:w="241" w:type="dxa"/>
          </w:tcPr>
          <w:p w14:paraId="236B1023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5D56C1AA" w14:textId="7714525F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64508460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473DF7D7" w14:textId="2A2626D1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5247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2A263E" w:rsidRPr="00A5247A" w14:paraId="3954140A" w14:textId="77777777" w:rsidTr="002A263E">
        <w:tc>
          <w:tcPr>
            <w:tcW w:w="3118" w:type="dxa"/>
          </w:tcPr>
          <w:p w14:paraId="3DC33F1E" w14:textId="5353302D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65941A9" w14:textId="4A860130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78</w:t>
            </w:r>
          </w:p>
        </w:tc>
        <w:tc>
          <w:tcPr>
            <w:tcW w:w="241" w:type="dxa"/>
          </w:tcPr>
          <w:p w14:paraId="2938A91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14:paraId="7DBCAAA1" w14:textId="1D960AB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75</w:t>
            </w:r>
          </w:p>
        </w:tc>
        <w:tc>
          <w:tcPr>
            <w:tcW w:w="238" w:type="dxa"/>
          </w:tcPr>
          <w:p w14:paraId="49EACE4F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59F223CB" w14:textId="72F3BBBA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2A263E" w:rsidRPr="00A5247A" w14:paraId="0C610F05" w14:textId="77777777" w:rsidTr="002A263E">
        <w:tc>
          <w:tcPr>
            <w:tcW w:w="3118" w:type="dxa"/>
          </w:tcPr>
          <w:p w14:paraId="613CD6F0" w14:textId="371C6AD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60EAF05" w14:textId="108F9615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2,356</w:t>
            </w:r>
          </w:p>
        </w:tc>
        <w:tc>
          <w:tcPr>
            <w:tcW w:w="241" w:type="dxa"/>
          </w:tcPr>
          <w:p w14:paraId="2C5D39FF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0F86A3C3" w14:textId="0285AB58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38" w:type="dxa"/>
          </w:tcPr>
          <w:p w14:paraId="3B452530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2657ABA8" w14:textId="342AE97D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,82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2A263E" w:rsidRPr="00A5247A" w14:paraId="63211462" w14:textId="77777777" w:rsidTr="002A263E">
        <w:tc>
          <w:tcPr>
            <w:tcW w:w="3118" w:type="dxa"/>
          </w:tcPr>
          <w:p w14:paraId="1F259E1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2E36A5" w14:textId="62E9E0C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2,474</w:t>
            </w:r>
          </w:p>
        </w:tc>
        <w:tc>
          <w:tcPr>
            <w:tcW w:w="241" w:type="dxa"/>
            <w:shd w:val="clear" w:color="auto" w:fill="auto"/>
          </w:tcPr>
          <w:p w14:paraId="64F2FA98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58848694" w14:textId="11E14A71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1,487</w:t>
            </w:r>
          </w:p>
        </w:tc>
        <w:tc>
          <w:tcPr>
            <w:tcW w:w="238" w:type="dxa"/>
            <w:shd w:val="clear" w:color="auto" w:fill="auto"/>
          </w:tcPr>
          <w:p w14:paraId="6F2BB1E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428AD52E" w14:textId="1C09676D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3,961</w:t>
            </w:r>
          </w:p>
        </w:tc>
      </w:tr>
      <w:tr w:rsidR="002A263E" w:rsidRPr="00A5247A" w14:paraId="246E1EAF" w14:textId="77777777" w:rsidTr="002A263E">
        <w:tc>
          <w:tcPr>
            <w:tcW w:w="3118" w:type="dxa"/>
          </w:tcPr>
          <w:p w14:paraId="449A735E" w14:textId="0A791EC1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ได้จากการรวมธุรกิจ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48C333" w14:textId="77B297B3" w:rsidR="002A263E" w:rsidRDefault="00DF4D37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F4D37">
              <w:rPr>
                <w:rFonts w:ascii="Angsana New" w:eastAsia="Times New Roman" w:hAnsi="Angsana New" w:hint="cs"/>
                <w:sz w:val="28"/>
                <w:szCs w:val="28"/>
              </w:rPr>
              <w:t>40</w:t>
            </w:r>
          </w:p>
        </w:tc>
        <w:tc>
          <w:tcPr>
            <w:tcW w:w="241" w:type="dxa"/>
            <w:shd w:val="clear" w:color="auto" w:fill="auto"/>
          </w:tcPr>
          <w:p w14:paraId="26756481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009D6EC7" w14:textId="064CD3C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2AF6777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0E21094A" w14:textId="1594BE14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</w:tr>
      <w:tr w:rsidR="008B1ADF" w:rsidRPr="00A5247A" w14:paraId="2C39E41B" w14:textId="77777777" w:rsidTr="002A263E">
        <w:tc>
          <w:tcPr>
            <w:tcW w:w="3118" w:type="dxa"/>
          </w:tcPr>
          <w:p w14:paraId="1F347710" w14:textId="1702F779" w:rsidR="008B1ADF" w:rsidRPr="00A5247A" w:rsidRDefault="008B1ADF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C85304" w14:textId="67DC93E1" w:rsidR="008B1ADF" w:rsidRDefault="008B1ADF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258EC1" w14:textId="77777777" w:rsidR="008B1ADF" w:rsidRPr="00A5247A" w:rsidRDefault="008B1ADF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65E254D5" w14:textId="6B657B96" w:rsidR="008B1ADF" w:rsidRDefault="008B1ADF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  <w:tc>
          <w:tcPr>
            <w:tcW w:w="238" w:type="dxa"/>
            <w:shd w:val="clear" w:color="auto" w:fill="auto"/>
          </w:tcPr>
          <w:p w14:paraId="36DD5D99" w14:textId="77777777" w:rsidR="008B1ADF" w:rsidRPr="00A5247A" w:rsidRDefault="008B1ADF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655C97D6" w14:textId="3C30BF9B" w:rsidR="008B1ADF" w:rsidRDefault="008B1ADF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(8,923)</w:t>
            </w:r>
          </w:p>
        </w:tc>
      </w:tr>
      <w:tr w:rsidR="002A263E" w:rsidRPr="00A5247A" w14:paraId="47E1BE0A" w14:textId="77777777" w:rsidTr="002A263E">
        <w:tc>
          <w:tcPr>
            <w:tcW w:w="3118" w:type="dxa"/>
          </w:tcPr>
          <w:p w14:paraId="14FD54F4" w14:textId="0FD70140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จำหน่ายจากการขายเงินลงทุน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B0E08B" w14:textId="52563F23" w:rsidR="002A263E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(73)</w:t>
            </w:r>
          </w:p>
        </w:tc>
        <w:tc>
          <w:tcPr>
            <w:tcW w:w="241" w:type="dxa"/>
            <w:shd w:val="clear" w:color="auto" w:fill="auto"/>
          </w:tcPr>
          <w:p w14:paraId="7DA30E68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736CAAC8" w14:textId="086A3A16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B1ADF">
              <w:rPr>
                <w:rFonts w:ascii="Angsana New" w:eastAsia="Times New Roman" w:hAnsi="Angsana New"/>
                <w:sz w:val="28"/>
                <w:szCs w:val="28"/>
              </w:rPr>
              <w:t>2,029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AE0B65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09C0E36F" w14:textId="4CA7B866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B1ADF">
              <w:rPr>
                <w:rFonts w:ascii="Angsana New" w:hAnsi="Angsana New"/>
                <w:sz w:val="28"/>
                <w:szCs w:val="28"/>
                <w:lang w:bidi="th-TH"/>
              </w:rPr>
              <w:t>2,102)</w:t>
            </w:r>
          </w:p>
        </w:tc>
      </w:tr>
      <w:tr w:rsidR="002A263E" w:rsidRPr="00A5247A" w14:paraId="360B556A" w14:textId="77777777" w:rsidTr="002A263E">
        <w:tc>
          <w:tcPr>
            <w:tcW w:w="3118" w:type="dxa"/>
          </w:tcPr>
          <w:p w14:paraId="5F369F3A" w14:textId="0AFF1A5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74CEF" w14:textId="6A04B176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14,797</w:t>
            </w:r>
          </w:p>
        </w:tc>
        <w:tc>
          <w:tcPr>
            <w:tcW w:w="241" w:type="dxa"/>
            <w:shd w:val="clear" w:color="auto" w:fill="auto"/>
          </w:tcPr>
          <w:p w14:paraId="5A9F56FF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5D3D" w14:textId="101039C4" w:rsidR="002A263E" w:rsidRPr="00A5247A" w:rsidRDefault="008B1ADF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6DAB685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B096" w14:textId="41955C0E" w:rsidR="002A263E" w:rsidRPr="00A5247A" w:rsidRDefault="008B1ADF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14,797</w:t>
            </w:r>
          </w:p>
        </w:tc>
      </w:tr>
      <w:tr w:rsidR="002A263E" w:rsidRPr="00A5247A" w14:paraId="13D07CA2" w14:textId="77777777" w:rsidTr="002A263E">
        <w:trPr>
          <w:trHeight w:val="188"/>
        </w:trPr>
        <w:tc>
          <w:tcPr>
            <w:tcW w:w="3118" w:type="dxa"/>
          </w:tcPr>
          <w:p w14:paraId="65609231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4D53CD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8BD22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660B12E3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1E0890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029B1DB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1A499583" w14:textId="77777777" w:rsidTr="002A263E">
        <w:tc>
          <w:tcPr>
            <w:tcW w:w="3118" w:type="dxa"/>
          </w:tcPr>
          <w:p w14:paraId="6CDE95AD" w14:textId="2795B0EF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85" w:type="dxa"/>
            <w:vAlign w:val="bottom"/>
          </w:tcPr>
          <w:p w14:paraId="3221042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7A97715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</w:tcPr>
          <w:p w14:paraId="7B4A207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5CC6C24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2B6CFAA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47E95096" w14:textId="77777777" w:rsidTr="002A263E">
        <w:tc>
          <w:tcPr>
            <w:tcW w:w="3118" w:type="dxa"/>
          </w:tcPr>
          <w:p w14:paraId="5B9E20D8" w14:textId="583F1C61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5C5EF1EF" w14:textId="1F8CECEF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2,958</w:t>
            </w:r>
          </w:p>
        </w:tc>
        <w:tc>
          <w:tcPr>
            <w:tcW w:w="241" w:type="dxa"/>
          </w:tcPr>
          <w:p w14:paraId="41743424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bottom w:val="double" w:sz="4" w:space="0" w:color="auto"/>
            </w:tcBorders>
          </w:tcPr>
          <w:p w14:paraId="22012C83" w14:textId="4B4C7429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2215527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double" w:sz="4" w:space="0" w:color="auto"/>
            </w:tcBorders>
            <w:vAlign w:val="bottom"/>
          </w:tcPr>
          <w:p w14:paraId="039A0CCA" w14:textId="4C361AA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8,77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2A263E" w:rsidRPr="00A5247A" w14:paraId="4D6FD7BD" w14:textId="77777777" w:rsidTr="002A263E">
        <w:tc>
          <w:tcPr>
            <w:tcW w:w="3118" w:type="dxa"/>
          </w:tcPr>
          <w:p w14:paraId="741CB427" w14:textId="5B2195C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83FBF" w14:textId="10C9657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</w:t>
            </w:r>
            <w:r w:rsidR="00350BD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64F2345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CFB38B" w14:textId="3EF0C7D9" w:rsidR="002A263E" w:rsidRPr="00A5247A" w:rsidRDefault="008B1ADF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27BA94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EE479" w14:textId="61C5ABA1" w:rsidR="002A263E" w:rsidRPr="00A5247A" w:rsidRDefault="008B1ADF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399</w:t>
            </w:r>
          </w:p>
        </w:tc>
      </w:tr>
      <w:tr w:rsidR="002A263E" w:rsidRPr="00A5247A" w14:paraId="240A6627" w14:textId="77777777" w:rsidTr="002A263E">
        <w:tc>
          <w:tcPr>
            <w:tcW w:w="3118" w:type="dxa"/>
          </w:tcPr>
          <w:p w14:paraId="6C170D16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5DE7F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C991358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double" w:sz="4" w:space="0" w:color="auto"/>
            </w:tcBorders>
            <w:shd w:val="clear" w:color="auto" w:fill="auto"/>
          </w:tcPr>
          <w:p w14:paraId="478819A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B4CA063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B1E0D0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2040FC84" w14:textId="77777777" w:rsidTr="002A263E">
        <w:tc>
          <w:tcPr>
            <w:tcW w:w="3118" w:type="dxa"/>
          </w:tcPr>
          <w:p w14:paraId="2532091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B936C2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1A9FCB9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6151212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0715D6A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18195E3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C33FA" w:rsidRPr="00A5247A" w14:paraId="0A851CFB" w14:textId="77777777" w:rsidTr="002A263E">
        <w:tc>
          <w:tcPr>
            <w:tcW w:w="3118" w:type="dxa"/>
          </w:tcPr>
          <w:p w14:paraId="18F2B314" w14:textId="77777777" w:rsidR="00FC33FA" w:rsidRPr="00A5247A" w:rsidRDefault="00FC33FA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1CCC9B4" w14:textId="77777777" w:rsidR="00FC33FA" w:rsidRPr="00A5247A" w:rsidRDefault="00FC33FA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862C427" w14:textId="77777777" w:rsidR="00FC33FA" w:rsidRPr="00A5247A" w:rsidRDefault="00FC33FA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200BC3C4" w14:textId="77777777" w:rsidR="00FC33FA" w:rsidRPr="00A5247A" w:rsidRDefault="00FC33FA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E62077F" w14:textId="77777777" w:rsidR="00FC33FA" w:rsidRPr="00A5247A" w:rsidRDefault="00FC33FA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11C6966A" w14:textId="77777777" w:rsidR="00FC33FA" w:rsidRPr="00A5247A" w:rsidRDefault="00FC33FA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19A4B476" w14:textId="77777777" w:rsidTr="002A263E">
        <w:tc>
          <w:tcPr>
            <w:tcW w:w="3118" w:type="dxa"/>
          </w:tcPr>
          <w:p w14:paraId="0D67A79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94F6B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9C9A06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271C3630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05798F2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3B9336A9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7AFB9C50" w14:textId="77777777" w:rsidTr="002A263E">
        <w:tc>
          <w:tcPr>
            <w:tcW w:w="3118" w:type="dxa"/>
          </w:tcPr>
          <w:p w14:paraId="074891F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vAlign w:val="bottom"/>
          </w:tcPr>
          <w:p w14:paraId="0615521B" w14:textId="5E024C6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A263E" w:rsidRPr="00A5247A" w14:paraId="2B784C05" w14:textId="77777777" w:rsidTr="002A263E">
        <w:tc>
          <w:tcPr>
            <w:tcW w:w="3118" w:type="dxa"/>
          </w:tcPr>
          <w:p w14:paraId="2FDC5800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E852F" w14:textId="2A33D638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63E" w:rsidRPr="00A5247A" w14:paraId="361A2003" w14:textId="77777777" w:rsidTr="002A263E">
        <w:tc>
          <w:tcPr>
            <w:tcW w:w="3118" w:type="dxa"/>
          </w:tcPr>
          <w:p w14:paraId="3567963B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1FB3557" w14:textId="34C04115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D3A379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4D9FB" w14:textId="4E8D895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DB388B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4F579" w14:textId="26DB7A3F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A263E" w:rsidRPr="00A5247A" w14:paraId="2C2D2383" w14:textId="77777777" w:rsidTr="002A263E">
        <w:tc>
          <w:tcPr>
            <w:tcW w:w="3118" w:type="dxa"/>
          </w:tcPr>
          <w:p w14:paraId="5F56CE1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02E083A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0FE5CC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593B2C7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25C512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</w:tcPr>
          <w:p w14:paraId="1AD65950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3E" w:rsidRPr="00A5247A" w14:paraId="2141773A" w14:textId="77777777" w:rsidTr="002A263E">
        <w:tc>
          <w:tcPr>
            <w:tcW w:w="3118" w:type="dxa"/>
          </w:tcPr>
          <w:p w14:paraId="5AB81D13" w14:textId="6FB6FD1A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vAlign w:val="bottom"/>
          </w:tcPr>
          <w:p w14:paraId="64403C7D" w14:textId="058B7EB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5,082</w:t>
            </w:r>
          </w:p>
        </w:tc>
        <w:tc>
          <w:tcPr>
            <w:tcW w:w="241" w:type="dxa"/>
          </w:tcPr>
          <w:p w14:paraId="0F5D7868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</w:tcPr>
          <w:p w14:paraId="0FE0DDF7" w14:textId="77AC042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8,923</w:t>
            </w:r>
          </w:p>
        </w:tc>
        <w:tc>
          <w:tcPr>
            <w:tcW w:w="238" w:type="dxa"/>
          </w:tcPr>
          <w:p w14:paraId="40AFF85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728BF58" w14:textId="71B63B3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,005</w:t>
            </w:r>
          </w:p>
        </w:tc>
      </w:tr>
      <w:tr w:rsidR="002A263E" w:rsidRPr="00A5247A" w14:paraId="1B2863D6" w14:textId="77777777" w:rsidTr="002A263E">
        <w:tc>
          <w:tcPr>
            <w:tcW w:w="3118" w:type="dxa"/>
          </w:tcPr>
          <w:p w14:paraId="6787A0E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59344D34" w14:textId="6F00068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66</w:t>
            </w:r>
          </w:p>
        </w:tc>
        <w:tc>
          <w:tcPr>
            <w:tcW w:w="241" w:type="dxa"/>
          </w:tcPr>
          <w:p w14:paraId="46829FD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1C3A5CFD" w14:textId="266704A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60E08A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2B66A082" w14:textId="29D5AC0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66</w:t>
            </w:r>
          </w:p>
        </w:tc>
      </w:tr>
      <w:tr w:rsidR="002A263E" w:rsidRPr="00A5247A" w14:paraId="178FD502" w14:textId="77777777" w:rsidTr="002A263E">
        <w:tc>
          <w:tcPr>
            <w:tcW w:w="3118" w:type="dxa"/>
          </w:tcPr>
          <w:p w14:paraId="3C381D9A" w14:textId="405A3078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985" w:type="dxa"/>
            <w:vAlign w:val="bottom"/>
          </w:tcPr>
          <w:p w14:paraId="4FD46ED7" w14:textId="46BD249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  <w:tc>
          <w:tcPr>
            <w:tcW w:w="241" w:type="dxa"/>
          </w:tcPr>
          <w:p w14:paraId="23AD1C6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</w:tcPr>
          <w:p w14:paraId="43275D48" w14:textId="61319C8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8326008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1F9AFAAF" w14:textId="474FDC69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</w:tr>
      <w:tr w:rsidR="002A263E" w:rsidRPr="00A5247A" w14:paraId="102C9EC6" w14:textId="77777777" w:rsidTr="002A263E">
        <w:tc>
          <w:tcPr>
            <w:tcW w:w="3118" w:type="dxa"/>
          </w:tcPr>
          <w:p w14:paraId="11A69137" w14:textId="5EABC42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E1D98D6" w14:textId="494E34F6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41" w:type="dxa"/>
          </w:tcPr>
          <w:p w14:paraId="107D29E1" w14:textId="77777777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2CBC51F0" w14:textId="4A7C0A9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8,923</w:t>
            </w:r>
          </w:p>
        </w:tc>
        <w:tc>
          <w:tcPr>
            <w:tcW w:w="238" w:type="dxa"/>
          </w:tcPr>
          <w:p w14:paraId="4FA03CAD" w14:textId="77777777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4D2B4616" w14:textId="73ABD6D6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,065</w:t>
            </w:r>
          </w:p>
        </w:tc>
      </w:tr>
      <w:tr w:rsidR="002A263E" w:rsidRPr="00A5247A" w14:paraId="0930BB4F" w14:textId="77777777" w:rsidTr="002A263E">
        <w:tc>
          <w:tcPr>
            <w:tcW w:w="3118" w:type="dxa"/>
          </w:tcPr>
          <w:p w14:paraId="374C2F4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BF67D5" w14:textId="04FCDF26" w:rsidR="002A263E" w:rsidRPr="00A5247A" w:rsidRDefault="00350BD1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9FEF51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550DAC0E" w14:textId="72D4CC0D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8E709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198472B1" w14:textId="26D8B081" w:rsidR="002A263E" w:rsidRPr="00A5247A" w:rsidRDefault="00350BD1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</w:tr>
      <w:tr w:rsidR="002A263E" w:rsidRPr="00A5247A" w14:paraId="35824233" w14:textId="77777777" w:rsidTr="002A263E">
        <w:tc>
          <w:tcPr>
            <w:tcW w:w="3118" w:type="dxa"/>
          </w:tcPr>
          <w:p w14:paraId="2D8E725C" w14:textId="5D6D18F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E39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B5D93">
              <w:rPr>
                <w:rFonts w:ascii="Angsana New" w:hAnsi="Angsana New"/>
                <w:sz w:val="28"/>
                <w:szCs w:val="28"/>
              </w:rPr>
              <w:t>/</w:t>
            </w:r>
            <w:r w:rsidR="000B5D93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C5F0CA" w14:textId="46F38A4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B34627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58973F07" w14:textId="0D9C2023" w:rsidR="002A263E" w:rsidRPr="00A5247A" w:rsidRDefault="000B5D93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  <w:tc>
          <w:tcPr>
            <w:tcW w:w="238" w:type="dxa"/>
            <w:shd w:val="clear" w:color="auto" w:fill="auto"/>
          </w:tcPr>
          <w:p w14:paraId="3D59C8DC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2AF28919" w14:textId="6F22F33D" w:rsidR="002A263E" w:rsidRPr="00A5247A" w:rsidRDefault="000B5D93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</w:tr>
      <w:tr w:rsidR="002A263E" w:rsidRPr="00A5247A" w14:paraId="2E129CD0" w14:textId="77777777" w:rsidTr="002A263E">
        <w:tc>
          <w:tcPr>
            <w:tcW w:w="3118" w:type="dxa"/>
          </w:tcPr>
          <w:p w14:paraId="61326841" w14:textId="0466C402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67BA0" w14:textId="30067D9D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15,148</w:t>
            </w:r>
          </w:p>
        </w:tc>
        <w:tc>
          <w:tcPr>
            <w:tcW w:w="241" w:type="dxa"/>
            <w:shd w:val="clear" w:color="auto" w:fill="auto"/>
          </w:tcPr>
          <w:p w14:paraId="7051862F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5A9D8" w14:textId="2CE9F290" w:rsidR="002A263E" w:rsidRPr="00A5247A" w:rsidRDefault="002A263E" w:rsidP="002A26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A1852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D9D27" w14:textId="03F5D124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15,14</w:t>
            </w:r>
            <w:r w:rsidR="00350BD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2A263E" w:rsidRPr="00A5247A" w14:paraId="7677738B" w14:textId="77777777" w:rsidTr="002A263E">
        <w:tc>
          <w:tcPr>
            <w:tcW w:w="3118" w:type="dxa"/>
          </w:tcPr>
          <w:p w14:paraId="09AA468E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5BB9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608B382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</w:tcPr>
          <w:p w14:paraId="16DB39E7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34904D1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C514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A263E" w:rsidRPr="00A5247A" w14:paraId="6B3E005C" w14:textId="77777777" w:rsidTr="002A263E">
        <w:tc>
          <w:tcPr>
            <w:tcW w:w="3118" w:type="dxa"/>
          </w:tcPr>
          <w:p w14:paraId="4B2FC72E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shd w:val="clear" w:color="auto" w:fill="auto"/>
          </w:tcPr>
          <w:p w14:paraId="02F91DC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9F854FA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36E0D410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0EE5B6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648F5F0A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63E" w:rsidRPr="00A5247A" w14:paraId="6E811866" w14:textId="77777777" w:rsidTr="002A263E">
        <w:tc>
          <w:tcPr>
            <w:tcW w:w="3118" w:type="dxa"/>
          </w:tcPr>
          <w:p w14:paraId="44A0C1AF" w14:textId="286D7610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331E94" w14:textId="3A52145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9,870</w:t>
            </w:r>
          </w:p>
        </w:tc>
        <w:tc>
          <w:tcPr>
            <w:tcW w:w="241" w:type="dxa"/>
            <w:shd w:val="clear" w:color="auto" w:fill="auto"/>
          </w:tcPr>
          <w:p w14:paraId="522902F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0A636020" w14:textId="47DAA6B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6,53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15476B68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6FF03DD5" w14:textId="6DEF0C84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2A263E" w:rsidRPr="00A5247A" w14:paraId="67180E31" w14:textId="77777777" w:rsidTr="002A263E">
        <w:tc>
          <w:tcPr>
            <w:tcW w:w="3118" w:type="dxa"/>
          </w:tcPr>
          <w:p w14:paraId="6992035A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978F1B" w14:textId="106C4FF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53</w:t>
            </w:r>
          </w:p>
        </w:tc>
        <w:tc>
          <w:tcPr>
            <w:tcW w:w="241" w:type="dxa"/>
            <w:shd w:val="clear" w:color="auto" w:fill="auto"/>
          </w:tcPr>
          <w:p w14:paraId="4E59B881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63080175" w14:textId="6B09EE5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,562</w:t>
            </w:r>
          </w:p>
        </w:tc>
        <w:tc>
          <w:tcPr>
            <w:tcW w:w="238" w:type="dxa"/>
            <w:shd w:val="clear" w:color="auto" w:fill="auto"/>
          </w:tcPr>
          <w:p w14:paraId="1A100EED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75194FD1" w14:textId="54A9B5B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2A263E" w:rsidRPr="00A5247A" w14:paraId="7A837F0B" w14:textId="77777777" w:rsidTr="002A263E">
        <w:tc>
          <w:tcPr>
            <w:tcW w:w="3118" w:type="dxa"/>
          </w:tcPr>
          <w:p w14:paraId="58588517" w14:textId="426550C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B638" w14:textId="71CF124F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  <w:tc>
          <w:tcPr>
            <w:tcW w:w="241" w:type="dxa"/>
            <w:shd w:val="clear" w:color="auto" w:fill="auto"/>
          </w:tcPr>
          <w:p w14:paraId="51B96DA4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51B00A9D" w14:textId="2FFE50DE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994014C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BFC3" w14:textId="4A712B5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</w:tr>
      <w:tr w:rsidR="002A263E" w:rsidRPr="00A5247A" w14:paraId="0F6A6BC0" w14:textId="77777777" w:rsidTr="002A263E">
        <w:trPr>
          <w:trHeight w:val="50"/>
        </w:trPr>
        <w:tc>
          <w:tcPr>
            <w:tcW w:w="3118" w:type="dxa"/>
          </w:tcPr>
          <w:p w14:paraId="1C38CA1E" w14:textId="7E91936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EA382" w14:textId="167D5373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4BC39E6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hanging="8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</w:tcPr>
          <w:p w14:paraId="2AA17A2A" w14:textId="682FCE72" w:rsidR="002A263E" w:rsidRPr="00A5247A" w:rsidRDefault="002A263E" w:rsidP="002A26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8,093</w:t>
            </w:r>
          </w:p>
        </w:tc>
        <w:tc>
          <w:tcPr>
            <w:tcW w:w="238" w:type="dxa"/>
            <w:shd w:val="clear" w:color="auto" w:fill="auto"/>
          </w:tcPr>
          <w:p w14:paraId="22E29CF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hanging="8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D24D2" w14:textId="0F3DECD6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2A263E" w:rsidRPr="00A5247A" w14:paraId="04273A54" w14:textId="77777777" w:rsidTr="002A263E">
        <w:tc>
          <w:tcPr>
            <w:tcW w:w="3118" w:type="dxa"/>
          </w:tcPr>
          <w:p w14:paraId="55FFEDFE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5A1BB0" w14:textId="0BE67B6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2,439</w:t>
            </w:r>
          </w:p>
        </w:tc>
        <w:tc>
          <w:tcPr>
            <w:tcW w:w="241" w:type="dxa"/>
            <w:shd w:val="clear" w:color="auto" w:fill="auto"/>
          </w:tcPr>
          <w:p w14:paraId="59E516C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44A813C8" w14:textId="58481B8A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830</w:t>
            </w:r>
          </w:p>
        </w:tc>
        <w:tc>
          <w:tcPr>
            <w:tcW w:w="238" w:type="dxa"/>
            <w:shd w:val="clear" w:color="auto" w:fill="auto"/>
          </w:tcPr>
          <w:p w14:paraId="26B5DC3E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29CEF8B0" w14:textId="0DB78E2C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3,269</w:t>
            </w:r>
          </w:p>
        </w:tc>
      </w:tr>
      <w:tr w:rsidR="002A263E" w:rsidRPr="00A5247A" w14:paraId="43FEB224" w14:textId="77777777" w:rsidTr="002A263E">
        <w:tc>
          <w:tcPr>
            <w:tcW w:w="3118" w:type="dxa"/>
          </w:tcPr>
          <w:p w14:paraId="6FF55971" w14:textId="3D644C8B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E39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0B27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3C0B2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753558" w14:textId="3C9DC94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8C3D05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000DD0AC" w14:textId="5309FF17" w:rsidR="002A263E" w:rsidRPr="00A5247A" w:rsidRDefault="003C0B27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  <w:tc>
          <w:tcPr>
            <w:tcW w:w="238" w:type="dxa"/>
            <w:shd w:val="clear" w:color="auto" w:fill="auto"/>
          </w:tcPr>
          <w:p w14:paraId="4FBBEC6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776A4C51" w14:textId="12CE05C9" w:rsidR="002A263E" w:rsidRPr="00A5247A" w:rsidRDefault="003C0B27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(8,923)</w:t>
            </w:r>
          </w:p>
        </w:tc>
      </w:tr>
      <w:tr w:rsidR="002A263E" w:rsidRPr="00A5247A" w14:paraId="52C59E83" w14:textId="77777777" w:rsidTr="002A263E">
        <w:tc>
          <w:tcPr>
            <w:tcW w:w="3118" w:type="dxa"/>
          </w:tcPr>
          <w:p w14:paraId="1D04EC84" w14:textId="6348A950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24AD5" w14:textId="1B4FAB02" w:rsidR="002A263E" w:rsidRPr="00A5247A" w:rsidRDefault="002A263E" w:rsidP="002A26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14,756</w:t>
            </w:r>
          </w:p>
        </w:tc>
        <w:tc>
          <w:tcPr>
            <w:tcW w:w="241" w:type="dxa"/>
            <w:shd w:val="clear" w:color="auto" w:fill="auto"/>
          </w:tcPr>
          <w:p w14:paraId="4A2DC723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D69EC" w14:textId="35EF89FE" w:rsidR="002A263E" w:rsidRPr="00A5247A" w:rsidRDefault="002A263E" w:rsidP="002A26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87BE9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839FD" w14:textId="5D2F1BC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14,756</w:t>
            </w:r>
          </w:p>
        </w:tc>
      </w:tr>
      <w:tr w:rsidR="002A263E" w:rsidRPr="00A5247A" w14:paraId="43DBF641" w14:textId="77777777" w:rsidTr="002A263E">
        <w:tc>
          <w:tcPr>
            <w:tcW w:w="3118" w:type="dxa"/>
          </w:tcPr>
          <w:p w14:paraId="025EEE3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EE69485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EDC7D8C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2BC93C6D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FC6F4A6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3EA465A3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A263E" w:rsidRPr="00A5247A" w14:paraId="604DAF18" w14:textId="77777777" w:rsidTr="002A263E">
        <w:tc>
          <w:tcPr>
            <w:tcW w:w="3118" w:type="dxa"/>
          </w:tcPr>
          <w:p w14:paraId="688305DC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84B87E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FA67F02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5" w:type="dxa"/>
            <w:shd w:val="clear" w:color="auto" w:fill="auto"/>
          </w:tcPr>
          <w:p w14:paraId="41634346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80FA267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5AD60A15" w14:textId="77777777" w:rsidR="002A263E" w:rsidRPr="00A5247A" w:rsidRDefault="002A263E" w:rsidP="002A263E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A263E" w:rsidRPr="00A5247A" w14:paraId="1CC9AD5E" w14:textId="77777777" w:rsidTr="002A263E">
        <w:tc>
          <w:tcPr>
            <w:tcW w:w="3118" w:type="dxa"/>
          </w:tcPr>
          <w:p w14:paraId="15314946" w14:textId="55F21096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D4B502" w14:textId="22C83CA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2,825</w:t>
            </w:r>
          </w:p>
        </w:tc>
        <w:tc>
          <w:tcPr>
            <w:tcW w:w="241" w:type="dxa"/>
            <w:shd w:val="clear" w:color="auto" w:fill="auto"/>
          </w:tcPr>
          <w:p w14:paraId="6130D881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EB158" w14:textId="7D7DB63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38" w:type="dxa"/>
            <w:shd w:val="clear" w:color="auto" w:fill="auto"/>
          </w:tcPr>
          <w:p w14:paraId="44C399E9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F44A0E" w14:textId="3A61C533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3,655</w:t>
            </w:r>
          </w:p>
        </w:tc>
      </w:tr>
      <w:tr w:rsidR="002A263E" w:rsidRPr="00A5247A" w14:paraId="4ACA00A6" w14:textId="77777777" w:rsidTr="002A263E">
        <w:tc>
          <w:tcPr>
            <w:tcW w:w="3118" w:type="dxa"/>
          </w:tcPr>
          <w:p w14:paraId="000C9E0F" w14:textId="582600E6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84DAF" w14:textId="48E4C21D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392</w:t>
            </w:r>
          </w:p>
        </w:tc>
        <w:tc>
          <w:tcPr>
            <w:tcW w:w="241" w:type="dxa"/>
            <w:shd w:val="clear" w:color="auto" w:fill="auto"/>
          </w:tcPr>
          <w:p w14:paraId="6269212B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A5A24" w14:textId="5F3E24A8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3E857F" w14:textId="77777777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44FE5" w14:textId="1EDF6F69" w:rsidR="002A263E" w:rsidRPr="00A5247A" w:rsidRDefault="002A263E" w:rsidP="002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392</w:t>
            </w:r>
          </w:p>
        </w:tc>
      </w:tr>
    </w:tbl>
    <w:p w14:paraId="69167E51" w14:textId="1B3F9C00" w:rsidR="007E04C7" w:rsidRPr="00A5247A" w:rsidRDefault="006C3B2A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</w:rPr>
        <w:br w:type="page"/>
      </w:r>
      <w:r w:rsidR="007E04C7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สินทรัพย์ไม่หมุนเวียนอื่น</w:t>
      </w:r>
    </w:p>
    <w:tbl>
      <w:tblPr>
        <w:tblW w:w="9384" w:type="dxa"/>
        <w:tblInd w:w="426" w:type="dxa"/>
        <w:tblLook w:val="04A0" w:firstRow="1" w:lastRow="0" w:firstColumn="1" w:lastColumn="0" w:noHBand="0" w:noVBand="1"/>
      </w:tblPr>
      <w:tblGrid>
        <w:gridCol w:w="3280"/>
        <w:gridCol w:w="1268"/>
        <w:gridCol w:w="285"/>
        <w:gridCol w:w="1363"/>
        <w:gridCol w:w="286"/>
        <w:gridCol w:w="1254"/>
        <w:gridCol w:w="285"/>
        <w:gridCol w:w="1363"/>
      </w:tblGrid>
      <w:tr w:rsidR="007E04C7" w:rsidRPr="00A5247A" w14:paraId="450B1E06" w14:textId="77777777" w:rsidTr="007E04C7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2755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DC3BF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04C7" w:rsidRPr="00A5247A" w14:paraId="520CE5A2" w14:textId="77777777" w:rsidTr="007E04C7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BA964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E50A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9AD2D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5774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4C7" w:rsidRPr="00A5247A" w14:paraId="6D1E7105" w14:textId="77777777" w:rsidTr="007E04C7">
        <w:trPr>
          <w:trHeight w:val="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25CB4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3B51F6" w14:textId="34766494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C42BC7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ED029DD" w14:textId="5EAA5B3D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E2E27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515FD1D" w14:textId="34D97D39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79C293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E6CB9E" w14:textId="70BD11AF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E04C7" w:rsidRPr="00A5247A" w14:paraId="3ED10141" w14:textId="77777777" w:rsidTr="007E04C7">
        <w:trPr>
          <w:trHeight w:val="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2BA23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BAB27" w14:textId="49782FB4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B1DA3A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0D9BA4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8C1B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CD3D5D" w14:textId="5B6E086F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B7DA20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37C016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E04C7" w:rsidRPr="00A5247A" w14:paraId="7A6BAB5E" w14:textId="77777777" w:rsidTr="004E655B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FEB7" w14:textId="0E16A452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เงินมัดจำจ่าย</w:t>
            </w:r>
          </w:p>
          <w:p w14:paraId="2D1DA619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9CB0C" w14:textId="4341B17D" w:rsidR="007E04C7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2,274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F6D85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38D8" w14:textId="4B57A408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2,3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692C8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9D41A" w14:textId="6CAEC9F5" w:rsidR="007E04C7" w:rsidRPr="00A5247A" w:rsidRDefault="002E72DA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</w:t>
            </w:r>
            <w:r w:rsidR="00670C6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AD44C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F1BD5" w14:textId="5815BEDF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FB7E0C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</w:tr>
      <w:tr w:rsidR="007E04C7" w:rsidRPr="00A5247A" w14:paraId="3385D13B" w14:textId="77777777" w:rsidTr="004E655B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A3D85" w14:textId="381E1E4E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6E146" w14:textId="093C69CB" w:rsidR="007E04C7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21,287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CF89E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ABC76" w14:textId="743B56BC" w:rsidR="007E04C7" w:rsidRPr="00A5247A" w:rsidRDefault="00F74394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04C7" w:rsidRPr="00A5247A">
              <w:rPr>
                <w:rFonts w:ascii="Angsana New" w:eastAsia="Times New Roman" w:hAnsi="Angsana New"/>
                <w:sz w:val="28"/>
                <w:szCs w:val="28"/>
              </w:rPr>
              <w:t>9,63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CC679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6CDFE" w14:textId="12C616F0" w:rsidR="007E04C7" w:rsidRPr="00A5247A" w:rsidRDefault="002E72DA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21,287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998C3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44AF" w14:textId="2A018A2E" w:rsidR="007E04C7" w:rsidRPr="00A5247A" w:rsidRDefault="00F74394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04C7" w:rsidRPr="00A5247A">
              <w:rPr>
                <w:rFonts w:ascii="Angsana New" w:eastAsia="Times New Roman" w:hAnsi="Angsana New"/>
                <w:sz w:val="28"/>
                <w:szCs w:val="28"/>
              </w:rPr>
              <w:t>9,63</w:t>
            </w:r>
            <w:r w:rsidR="00FB7E0C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316059" w:rsidRPr="00A5247A" w14:paraId="71A5D910" w14:textId="77777777" w:rsidTr="004E655B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CF20E" w14:textId="17888CE4" w:rsidR="00316059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EBB96" w14:textId="0188DCBB" w:rsidR="00316059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F1B51" w14:textId="77777777" w:rsidR="00316059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7EA9D" w14:textId="6C91D5CD" w:rsidR="00316059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049FF" w14:textId="77777777" w:rsidR="00316059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B3A7FC" w14:textId="31C4048C" w:rsidR="00316059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03B0D" w14:textId="77777777" w:rsidR="00316059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626A9" w14:textId="47EF3810" w:rsidR="00316059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7E04C7" w:rsidRPr="00A5247A" w14:paraId="56F5BA25" w14:textId="77777777" w:rsidTr="004E655B">
        <w:trPr>
          <w:trHeight w:hRule="exact"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8ED08" w14:textId="4CDF63F8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A1BEE" w14:textId="7617BF85" w:rsidR="007E04C7" w:rsidRPr="00A5247A" w:rsidRDefault="00316059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23,935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E5300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730329" w14:textId="6E215171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,9</w:t>
            </w:r>
            <w:r w:rsidR="006A7F6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D25C4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EC34B" w14:textId="331498D5" w:rsidR="007E04C7" w:rsidRPr="00A5247A" w:rsidRDefault="002E72DA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21,76</w:t>
            </w:r>
            <w:r w:rsidR="00670C6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6EE16" w14:textId="77777777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893AA" w14:textId="1A1E8E2B" w:rsidR="007E04C7" w:rsidRPr="00A5247A" w:rsidRDefault="007E04C7" w:rsidP="007E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20,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6A7F6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80</w:t>
            </w:r>
          </w:p>
        </w:tc>
      </w:tr>
    </w:tbl>
    <w:p w14:paraId="12DD6AB4" w14:textId="0C46C1C4" w:rsidR="006C3B2A" w:rsidRPr="00A5247A" w:rsidRDefault="007E04C7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</w:t>
      </w:r>
      <w:r w:rsidR="00AC1C80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งินเบิกเกิน</w:t>
      </w:r>
      <w:r w:rsidR="00955551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บัญชีและเงินกู้ยืมระยะสั้น</w:t>
      </w:r>
      <w:r w:rsidR="00185F0C">
        <w:rPr>
          <w:rFonts w:ascii="Angsana New" w:hAnsi="Angsana New" w:hint="cs"/>
          <w:b/>
          <w:bCs/>
          <w:sz w:val="28"/>
          <w:szCs w:val="28"/>
          <w:cs/>
          <w:lang w:val="th-TH"/>
        </w:rPr>
        <w:t>จาก</w:t>
      </w:r>
      <w:r w:rsidR="00955551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สถาบันการเงิน</w:t>
      </w:r>
    </w:p>
    <w:tbl>
      <w:tblPr>
        <w:tblW w:w="9384" w:type="dxa"/>
        <w:tblInd w:w="426" w:type="dxa"/>
        <w:tblLook w:val="04A0" w:firstRow="1" w:lastRow="0" w:firstColumn="1" w:lastColumn="0" w:noHBand="0" w:noVBand="1"/>
      </w:tblPr>
      <w:tblGrid>
        <w:gridCol w:w="3444"/>
        <w:gridCol w:w="1260"/>
        <w:gridCol w:w="283"/>
        <w:gridCol w:w="1247"/>
        <w:gridCol w:w="284"/>
        <w:gridCol w:w="1246"/>
        <w:gridCol w:w="283"/>
        <w:gridCol w:w="1337"/>
      </w:tblGrid>
      <w:tr w:rsidR="00744005" w:rsidRPr="00A5247A" w14:paraId="44FE7DD5" w14:textId="77777777" w:rsidTr="000F3F5E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CEDD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bookmarkStart w:id="1" w:name="_Hlk92229605"/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ED24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4005" w:rsidRPr="00A5247A" w14:paraId="7A8775FB" w14:textId="77777777" w:rsidTr="000F3F5E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E229A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2600F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C11DD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263336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E47" w:rsidRPr="00A5247A" w14:paraId="35E38F72" w14:textId="77777777" w:rsidTr="000F3F5E">
        <w:trPr>
          <w:trHeight w:val="2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1672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7DB6B" w14:textId="292F20F3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898710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0F5FED" w14:textId="49060EBB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E0159D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A9EE18" w14:textId="4A3FFE15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1FE230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35329E" w14:textId="5FC2F94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7E47" w:rsidRPr="00A5247A" w14:paraId="47D1512C" w14:textId="77777777" w:rsidTr="000F3F5E">
        <w:trPr>
          <w:trHeight w:val="2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EC8CA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F9E772" w14:textId="17ABCF0F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30AFD8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D6CA7C" w14:textId="560C0AD8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2C8CB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7DF41C" w14:textId="08B84A73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0A79E9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F3D222" w14:textId="1159AE35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B282F" w:rsidRPr="00A5247A" w14:paraId="76256FEE" w14:textId="77777777" w:rsidTr="004E655B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DD28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  <w:p w14:paraId="66EB3214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0E7E" w14:textId="0F96D5FC" w:rsidR="004B282F" w:rsidRPr="00A5247A" w:rsidRDefault="004E655B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3,621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E0D4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CB74" w14:textId="5D362457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8,68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C01F3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94D4" w14:textId="2B525C9F" w:rsidR="004B282F" w:rsidRPr="009E5C30" w:rsidRDefault="00A76B48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76B48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9E5C30" w:rsidRPr="009E5C30">
              <w:rPr>
                <w:rFonts w:ascii="Angsana New" w:eastAsia="Times New Roman" w:hAnsi="Angsana New"/>
                <w:sz w:val="28"/>
                <w:szCs w:val="28"/>
              </w:rPr>
              <w:t>,621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162C8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75D5D" w14:textId="42ACFBB3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3,8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4B282F" w:rsidRPr="00A5247A" w14:paraId="02EEC99D" w14:textId="77777777" w:rsidTr="004E655B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3F1A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B4932" w14:textId="788BC7AB" w:rsidR="004B282F" w:rsidRPr="00A5247A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="004E655B">
              <w:rPr>
                <w:rFonts w:ascii="Angsana New" w:eastAsia="Times New Roman" w:hAnsi="Angsana New"/>
                <w:sz w:val="28"/>
                <w:szCs w:val="28"/>
              </w:rPr>
              <w:t>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3EAB7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0495E" w14:textId="066DBDA4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EB81A7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9A9BA" w14:textId="3CC727D9" w:rsidR="004B282F" w:rsidRPr="009E5C30" w:rsidRDefault="009E5C30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E5C30">
              <w:rPr>
                <w:rFonts w:ascii="Angsana New" w:eastAsia="Times New Roman" w:hAnsi="Angsana New"/>
                <w:sz w:val="28"/>
                <w:szCs w:val="28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1180B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41ECF" w14:textId="112159EE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5,000</w:t>
            </w:r>
          </w:p>
        </w:tc>
      </w:tr>
      <w:tr w:rsidR="004B282F" w:rsidRPr="00A5247A" w14:paraId="34932EB5" w14:textId="77777777" w:rsidTr="004E655B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3A6B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</w:t>
            </w:r>
          </w:p>
          <w:p w14:paraId="6602DF0E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นง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4182C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FFBAB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A4F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5DE5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2E7D1" w14:textId="77777777" w:rsidR="004B282F" w:rsidRPr="009E5C30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41DA9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2A2F9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B282F" w:rsidRPr="00A5247A" w14:paraId="590E6889" w14:textId="77777777" w:rsidTr="004E655B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3A029" w14:textId="0DB9E406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40689" w14:textId="0135E763" w:rsidR="004B282F" w:rsidRPr="00A5247A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  <w:r w:rsidR="004E655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8,621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B6DBF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DDFCD" w14:textId="32D1E7B5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63,68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F83C7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6F4DFE" w14:textId="7B529935" w:rsidR="004B282F" w:rsidRPr="009E5C30" w:rsidRDefault="009E5C30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9E5C3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48,621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0E45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056CA" w14:textId="1B74C0E0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58,8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bookmarkEnd w:id="1"/>
    <w:p w14:paraId="6365FB3C" w14:textId="4B1A5CF0" w:rsidR="00744005" w:rsidRPr="00A5247A" w:rsidRDefault="00744005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hAnsi="Angsana New"/>
          <w:sz w:val="28"/>
          <w:szCs w:val="28"/>
          <w:cs/>
          <w:lang w:bidi="th-TH"/>
        </w:rPr>
      </w:pPr>
      <w:r w:rsidRPr="00A5247A">
        <w:rPr>
          <w:rFonts w:ascii="Angsana New" w:hAnsi="Angsana New"/>
          <w:sz w:val="28"/>
          <w:szCs w:val="28"/>
          <w:cs/>
          <w:lang w:bidi="th-TH"/>
        </w:rPr>
        <w:t>รายการเคลื่อนไหวของเงินกู้ยืมระยะสั้นจากสถาบันการเงิน</w:t>
      </w:r>
      <w:r w:rsidR="005346DC" w:rsidRPr="00A5247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5247A">
        <w:rPr>
          <w:rFonts w:ascii="Angsana New" w:hAnsi="Angsana New"/>
          <w:sz w:val="28"/>
          <w:szCs w:val="28"/>
          <w:cs/>
          <w:lang w:bidi="th-TH"/>
        </w:rPr>
        <w:t>สำหรับปีสิ้นสุดวันที่</w:t>
      </w:r>
      <w:r w:rsidRPr="00A5247A">
        <w:rPr>
          <w:rFonts w:ascii="Angsana New" w:hAnsi="Angsana New"/>
          <w:sz w:val="28"/>
          <w:szCs w:val="28"/>
          <w:rtl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  <w:lang w:bidi="th-TH"/>
        </w:rPr>
        <w:t>ธันวาคม</w:t>
      </w:r>
      <w:r w:rsidRPr="00A5247A">
        <w:rPr>
          <w:rFonts w:ascii="Angsana New" w:hAnsi="Angsana New"/>
          <w:sz w:val="28"/>
          <w:szCs w:val="28"/>
          <w:rtl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rtl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  <w:lang w:bidi="th-TH"/>
        </w:rPr>
        <w:t>มีดังนี้</w:t>
      </w:r>
    </w:p>
    <w:tbl>
      <w:tblPr>
        <w:tblW w:w="4814" w:type="pct"/>
        <w:tblInd w:w="392" w:type="dxa"/>
        <w:tblLook w:val="0000" w:firstRow="0" w:lastRow="0" w:firstColumn="0" w:lastColumn="0" w:noHBand="0" w:noVBand="0"/>
      </w:tblPr>
      <w:tblGrid>
        <w:gridCol w:w="4789"/>
        <w:gridCol w:w="2163"/>
        <w:gridCol w:w="286"/>
        <w:gridCol w:w="2165"/>
      </w:tblGrid>
      <w:tr w:rsidR="00744005" w:rsidRPr="00A5247A" w14:paraId="7F0DDC2E" w14:textId="77777777" w:rsidTr="009249D9">
        <w:trPr>
          <w:trHeight w:hRule="exact" w:val="403"/>
        </w:trPr>
        <w:tc>
          <w:tcPr>
            <w:tcW w:w="2547" w:type="pct"/>
          </w:tcPr>
          <w:p w14:paraId="5A640669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53" w:type="pct"/>
            <w:gridSpan w:val="3"/>
            <w:tcBorders>
              <w:bottom w:val="single" w:sz="4" w:space="0" w:color="auto"/>
            </w:tcBorders>
          </w:tcPr>
          <w:p w14:paraId="4A56CD46" w14:textId="77777777" w:rsidR="00744005" w:rsidRPr="00A5247A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4005" w:rsidRPr="00A5247A" w14:paraId="30CE4F36" w14:textId="77777777" w:rsidTr="009249D9">
        <w:trPr>
          <w:trHeight w:hRule="exact" w:val="403"/>
        </w:trPr>
        <w:tc>
          <w:tcPr>
            <w:tcW w:w="2547" w:type="pct"/>
          </w:tcPr>
          <w:p w14:paraId="51C4C42D" w14:textId="77777777" w:rsidR="00744005" w:rsidRPr="00A5247A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6C8BE" w14:textId="77777777" w:rsidR="00744005" w:rsidRPr="00A5247A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0D6FE510" w14:textId="77777777" w:rsidR="00744005" w:rsidRPr="00A5247A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4798" w14:textId="77777777" w:rsidR="00744005" w:rsidRPr="00A5247A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82F" w:rsidRPr="00A5247A" w14:paraId="033863EA" w14:textId="77777777" w:rsidTr="009249D9">
        <w:trPr>
          <w:trHeight w:hRule="exact" w:val="403"/>
        </w:trPr>
        <w:tc>
          <w:tcPr>
            <w:tcW w:w="2547" w:type="pct"/>
          </w:tcPr>
          <w:p w14:paraId="75C19EE9" w14:textId="4CE3E1E9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ยอดยกมา 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0" w:type="pct"/>
            <w:shd w:val="clear" w:color="auto" w:fill="auto"/>
            <w:vAlign w:val="bottom"/>
          </w:tcPr>
          <w:p w14:paraId="1FFA37C0" w14:textId="10F5BD0E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4B282F" w:rsidRPr="00A5247A">
              <w:rPr>
                <w:rFonts w:ascii="Angsana New" w:eastAsia="Calibri" w:hAnsi="Angsana New"/>
                <w:sz w:val="28"/>
                <w:szCs w:val="28"/>
              </w:rPr>
              <w:t>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D3971D4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shd w:val="clear" w:color="auto" w:fill="auto"/>
            <w:vAlign w:val="bottom"/>
          </w:tcPr>
          <w:p w14:paraId="7FD0AAE1" w14:textId="61844FA6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4B282F" w:rsidRPr="00A5247A">
              <w:rPr>
                <w:rFonts w:ascii="Angsana New" w:eastAsia="Calibri" w:hAnsi="Angsana New"/>
                <w:sz w:val="28"/>
                <w:szCs w:val="28"/>
              </w:rPr>
              <w:t>5,000</w:t>
            </w:r>
          </w:p>
        </w:tc>
      </w:tr>
      <w:tr w:rsidR="004B282F" w:rsidRPr="00A5247A" w14:paraId="04A0D281" w14:textId="77777777" w:rsidTr="004E655B">
        <w:trPr>
          <w:trHeight w:hRule="exact" w:val="403"/>
        </w:trPr>
        <w:tc>
          <w:tcPr>
            <w:tcW w:w="2547" w:type="pct"/>
          </w:tcPr>
          <w:p w14:paraId="255DCA52" w14:textId="24509D36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150" w:type="pct"/>
            <w:shd w:val="clear" w:color="auto" w:fill="auto"/>
            <w:vAlign w:val="bottom"/>
          </w:tcPr>
          <w:p w14:paraId="1A277C1E" w14:textId="25EA2AA8" w:rsidR="004B282F" w:rsidRPr="00A5247A" w:rsidRDefault="004E655B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7D14A96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shd w:val="clear" w:color="auto" w:fill="auto"/>
            <w:vAlign w:val="bottom"/>
          </w:tcPr>
          <w:p w14:paraId="33274578" w14:textId="772E33C1" w:rsidR="004B282F" w:rsidRPr="00A5247A" w:rsidRDefault="00B77936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185,000</w:t>
            </w:r>
          </w:p>
        </w:tc>
      </w:tr>
      <w:tr w:rsidR="00FE363E" w:rsidRPr="00A5247A" w14:paraId="379296A7" w14:textId="77777777" w:rsidTr="004E655B">
        <w:trPr>
          <w:trHeight w:hRule="exact" w:val="403"/>
        </w:trPr>
        <w:tc>
          <w:tcPr>
            <w:tcW w:w="2547" w:type="pct"/>
          </w:tcPr>
          <w:p w14:paraId="0ECD8983" w14:textId="07A74FA0" w:rsidR="00FE363E" w:rsidRPr="00A5247A" w:rsidRDefault="00FE363E" w:rsidP="00FE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3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50" w:type="pct"/>
            <w:shd w:val="clear" w:color="auto" w:fill="auto"/>
            <w:vAlign w:val="bottom"/>
          </w:tcPr>
          <w:p w14:paraId="7E21117C" w14:textId="07C72BAF" w:rsidR="00FE363E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5A8AEA8" w14:textId="77777777" w:rsidR="00FE363E" w:rsidRPr="00A5247A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shd w:val="clear" w:color="auto" w:fill="auto"/>
            <w:vAlign w:val="bottom"/>
          </w:tcPr>
          <w:p w14:paraId="434134C7" w14:textId="7EE395CA" w:rsidR="00FE363E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4B282F" w:rsidRPr="00A5247A" w14:paraId="63BB48A7" w14:textId="77777777" w:rsidTr="004E655B">
        <w:trPr>
          <w:trHeight w:hRule="exact" w:val="403"/>
        </w:trPr>
        <w:tc>
          <w:tcPr>
            <w:tcW w:w="2547" w:type="pct"/>
          </w:tcPr>
          <w:p w14:paraId="28B86466" w14:textId="43ABF729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661C" w14:textId="181CF698" w:rsidR="004B282F" w:rsidRPr="00A5247A" w:rsidRDefault="004E655B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(185,000)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58A1DD5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7502B" w14:textId="44551129" w:rsidR="004B282F" w:rsidRPr="00A5247A" w:rsidRDefault="00B77936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(185,000)</w:t>
            </w:r>
          </w:p>
        </w:tc>
      </w:tr>
      <w:tr w:rsidR="004B282F" w:rsidRPr="00A5247A" w14:paraId="6CEAAFBA" w14:textId="77777777" w:rsidTr="004E655B">
        <w:trPr>
          <w:trHeight w:hRule="exact" w:val="403"/>
        </w:trPr>
        <w:tc>
          <w:tcPr>
            <w:tcW w:w="2547" w:type="pct"/>
          </w:tcPr>
          <w:p w14:paraId="22DF1000" w14:textId="42A909D4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ยอดยกไป 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5A7F7" w14:textId="3357E1DE" w:rsidR="004B282F" w:rsidRPr="00A5247A" w:rsidRDefault="00FE363E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  <w:r w:rsidR="004E655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6B99202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4A6B" w14:textId="4385A215" w:rsidR="004B282F" w:rsidRPr="00A5247A" w:rsidRDefault="00B77936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45,000</w:t>
            </w:r>
          </w:p>
        </w:tc>
      </w:tr>
    </w:tbl>
    <w:p w14:paraId="02647001" w14:textId="6D2B4139" w:rsidR="00744005" w:rsidRPr="00352FCE" w:rsidRDefault="00744005" w:rsidP="003C42D6">
      <w:pPr>
        <w:pStyle w:val="block"/>
        <w:numPr>
          <w:ilvl w:val="0"/>
          <w:numId w:val="30"/>
        </w:numPr>
        <w:spacing w:before="240" w:after="0" w:line="240" w:lineRule="atLeast"/>
        <w:ind w:left="993" w:hanging="567"/>
        <w:jc w:val="both"/>
        <w:rPr>
          <w:rFonts w:ascii="Angsana New" w:hAnsi="Angsana New"/>
          <w:sz w:val="28"/>
          <w:szCs w:val="28"/>
          <w:lang w:val="en-US"/>
        </w:rPr>
      </w:pPr>
      <w:r w:rsidRPr="007C3C86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Pr="007C3C86">
        <w:rPr>
          <w:rFonts w:ascii="Angsana New" w:hAnsi="Angsana New"/>
          <w:sz w:val="28"/>
          <w:szCs w:val="28"/>
        </w:rPr>
        <w:t>3</w:t>
      </w:r>
      <w:r w:rsidR="00F74394" w:rsidRPr="007C3C86">
        <w:rPr>
          <w:rFonts w:ascii="Angsana New" w:hAnsi="Angsana New"/>
          <w:sz w:val="28"/>
          <w:szCs w:val="28"/>
        </w:rPr>
        <w:t>1</w:t>
      </w:r>
      <w:r w:rsidR="00BD6A92" w:rsidRPr="007C3C86">
        <w:rPr>
          <w:rFonts w:ascii="Angsana New" w:hAnsi="Angsana New"/>
          <w:sz w:val="28"/>
          <w:szCs w:val="28"/>
        </w:rPr>
        <w:t xml:space="preserve"> </w:t>
      </w:r>
      <w:r w:rsidR="00BD6A92" w:rsidRPr="007C3C86">
        <w:rPr>
          <w:rFonts w:ascii="Angsana New" w:hAnsi="Angsana New"/>
          <w:sz w:val="28"/>
          <w:szCs w:val="28"/>
          <w:cs/>
          <w:lang w:bidi="th-TH"/>
        </w:rPr>
        <w:t>ธันวาคม</w:t>
      </w:r>
      <w:r w:rsidRPr="007C3C86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3C86">
        <w:rPr>
          <w:rFonts w:ascii="Angsana New" w:hAnsi="Angsana New"/>
          <w:sz w:val="28"/>
          <w:szCs w:val="28"/>
        </w:rPr>
        <w:t>256</w:t>
      </w:r>
      <w:r w:rsidR="00F74394" w:rsidRPr="007C3C86">
        <w:rPr>
          <w:rFonts w:ascii="Angsana New" w:hAnsi="Angsana New"/>
          <w:sz w:val="28"/>
          <w:szCs w:val="28"/>
        </w:rPr>
        <w:t>4</w:t>
      </w:r>
      <w:r w:rsidRPr="007C3C86">
        <w:rPr>
          <w:rFonts w:ascii="Angsana New" w:hAnsi="Angsana New"/>
          <w:sz w:val="28"/>
          <w:szCs w:val="28"/>
        </w:rPr>
        <w:t xml:space="preserve"> </w:t>
      </w:r>
      <w:r w:rsidR="006A7F60">
        <w:rPr>
          <w:rFonts w:ascii="Angsana New" w:hAnsi="Angsana New" w:hint="cs"/>
          <w:sz w:val="28"/>
          <w:szCs w:val="28"/>
          <w:cs/>
          <w:lang w:bidi="th-TH"/>
        </w:rPr>
        <w:t xml:space="preserve">และ </w:t>
      </w:r>
      <w:r w:rsidR="006A7F60">
        <w:rPr>
          <w:rFonts w:ascii="Angsana New" w:hAnsi="Angsana New"/>
          <w:sz w:val="28"/>
          <w:szCs w:val="28"/>
          <w:lang w:val="en-US" w:bidi="th-TH"/>
        </w:rPr>
        <w:t xml:space="preserve">2563 </w:t>
      </w:r>
      <w:r w:rsidRPr="007C3C86">
        <w:rPr>
          <w:rFonts w:ascii="Angsana New" w:hAnsi="Angsana New"/>
          <w:sz w:val="28"/>
          <w:szCs w:val="28"/>
          <w:cs/>
          <w:lang w:bidi="th-TH"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="00DF2EA9" w:rsidRPr="007C3C86">
        <w:rPr>
          <w:rFonts w:ascii="Angsana New" w:hAnsi="Angsana New"/>
          <w:sz w:val="28"/>
          <w:szCs w:val="28"/>
          <w:lang w:bidi="th-TH"/>
        </w:rPr>
        <w:t xml:space="preserve"> </w:t>
      </w:r>
      <w:r w:rsidRPr="007C3C86">
        <w:rPr>
          <w:rFonts w:ascii="Angsana New" w:hAnsi="Angsana New"/>
          <w:sz w:val="28"/>
          <w:szCs w:val="28"/>
        </w:rPr>
        <w:t xml:space="preserve">MOR </w:t>
      </w:r>
      <w:r w:rsidRPr="007C3C86">
        <w:rPr>
          <w:rFonts w:ascii="Angsana New" w:hAnsi="Angsana New"/>
          <w:sz w:val="28"/>
          <w:szCs w:val="28"/>
          <w:cs/>
          <w:lang w:bidi="th-TH"/>
        </w:rPr>
        <w:t xml:space="preserve">และ </w:t>
      </w:r>
      <w:r w:rsidRPr="007C3C86">
        <w:rPr>
          <w:rFonts w:ascii="Angsana New" w:hAnsi="Angsana New"/>
          <w:sz w:val="28"/>
          <w:szCs w:val="28"/>
        </w:rPr>
        <w:t xml:space="preserve">MLR </w:t>
      </w:r>
      <w:r w:rsidRPr="007C3C86">
        <w:rPr>
          <w:rFonts w:ascii="Angsana New" w:hAnsi="Angsana New"/>
          <w:sz w:val="28"/>
          <w:szCs w:val="28"/>
          <w:cs/>
          <w:lang w:bidi="th-TH"/>
        </w:rPr>
        <w:t xml:space="preserve">ลบร้อยละ </w:t>
      </w:r>
      <w:r w:rsidR="00F74394" w:rsidRPr="007C3C86">
        <w:rPr>
          <w:rFonts w:ascii="Angsana New" w:hAnsi="Angsana New"/>
          <w:sz w:val="28"/>
          <w:szCs w:val="28"/>
        </w:rPr>
        <w:t>1</w:t>
      </w:r>
      <w:r w:rsidRPr="007C3C86">
        <w:rPr>
          <w:rFonts w:ascii="Angsana New" w:hAnsi="Angsana New"/>
          <w:sz w:val="28"/>
          <w:szCs w:val="28"/>
        </w:rPr>
        <w:t xml:space="preserve"> </w:t>
      </w:r>
      <w:r w:rsidRPr="007C3C86">
        <w:rPr>
          <w:rFonts w:ascii="Angsana New" w:hAnsi="Angsana New"/>
          <w:sz w:val="28"/>
          <w:szCs w:val="28"/>
          <w:cs/>
          <w:lang w:bidi="th-TH"/>
        </w:rPr>
        <w:t>ต่อปี</w:t>
      </w:r>
    </w:p>
    <w:p w14:paraId="62298C89" w14:textId="3837E3AB" w:rsidR="00744005" w:rsidRPr="003C42D6" w:rsidRDefault="00BD6A92" w:rsidP="00CD0F04">
      <w:pPr>
        <w:pStyle w:val="block"/>
        <w:numPr>
          <w:ilvl w:val="0"/>
          <w:numId w:val="30"/>
        </w:numPr>
        <w:spacing w:before="120" w:after="0" w:line="240" w:lineRule="atLeast"/>
        <w:ind w:left="993" w:hanging="567"/>
        <w:jc w:val="both"/>
        <w:rPr>
          <w:rFonts w:ascii="Angsana New" w:hAnsi="Angsana New"/>
          <w:spacing w:val="-4"/>
          <w:sz w:val="28"/>
          <w:szCs w:val="28"/>
        </w:rPr>
      </w:pPr>
      <w:r w:rsidRPr="003C42D6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ณ วันที่ </w:t>
      </w:r>
      <w:r w:rsidRPr="003C42D6">
        <w:rPr>
          <w:rFonts w:ascii="Angsana New" w:hAnsi="Angsana New"/>
          <w:spacing w:val="-4"/>
          <w:sz w:val="28"/>
          <w:szCs w:val="28"/>
        </w:rPr>
        <w:t>3</w:t>
      </w:r>
      <w:r w:rsidR="00F74394" w:rsidRPr="003C42D6">
        <w:rPr>
          <w:rFonts w:ascii="Angsana New" w:hAnsi="Angsana New"/>
          <w:spacing w:val="-4"/>
          <w:sz w:val="28"/>
          <w:szCs w:val="28"/>
        </w:rPr>
        <w:t>1</w:t>
      </w:r>
      <w:r w:rsidRPr="003C42D6">
        <w:rPr>
          <w:rFonts w:ascii="Angsana New" w:hAnsi="Angsana New"/>
          <w:spacing w:val="-4"/>
          <w:sz w:val="28"/>
          <w:szCs w:val="28"/>
        </w:rPr>
        <w:t xml:space="preserve"> </w:t>
      </w:r>
      <w:r w:rsidRPr="003C42D6">
        <w:rPr>
          <w:rFonts w:ascii="Angsana New" w:hAnsi="Angsana New"/>
          <w:spacing w:val="-4"/>
          <w:sz w:val="28"/>
          <w:szCs w:val="28"/>
          <w:cs/>
          <w:lang w:bidi="th-TH"/>
        </w:rPr>
        <w:t>ธันวาคม</w:t>
      </w:r>
      <w:r w:rsidRPr="003C42D6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="00744005" w:rsidRPr="003C42D6">
        <w:rPr>
          <w:rFonts w:ascii="Angsana New" w:hAnsi="Angsana New"/>
          <w:spacing w:val="-4"/>
          <w:sz w:val="28"/>
          <w:szCs w:val="28"/>
        </w:rPr>
        <w:t>256</w:t>
      </w:r>
      <w:r w:rsidR="00F74394" w:rsidRPr="003C42D6">
        <w:rPr>
          <w:rFonts w:ascii="Angsana New" w:hAnsi="Angsana New"/>
          <w:spacing w:val="-4"/>
          <w:sz w:val="28"/>
          <w:szCs w:val="28"/>
        </w:rPr>
        <w:t>4</w:t>
      </w:r>
      <w:r w:rsidR="00744005" w:rsidRPr="003C42D6">
        <w:rPr>
          <w:rFonts w:ascii="Angsana New" w:hAnsi="Angsana New"/>
          <w:spacing w:val="-4"/>
          <w:sz w:val="28"/>
          <w:szCs w:val="28"/>
        </w:rPr>
        <w:t xml:space="preserve"> </w:t>
      </w:r>
      <w:r w:rsidR="006A7F60">
        <w:rPr>
          <w:rFonts w:ascii="Angsana New" w:hAnsi="Angsana New" w:hint="cs"/>
          <w:spacing w:val="-4"/>
          <w:sz w:val="28"/>
          <w:szCs w:val="28"/>
          <w:cs/>
          <w:lang w:bidi="th-TH"/>
        </w:rPr>
        <w:t xml:space="preserve">และ </w:t>
      </w:r>
      <w:r w:rsidR="006A7F60">
        <w:rPr>
          <w:rFonts w:ascii="Angsana New" w:hAnsi="Angsana New"/>
          <w:spacing w:val="-4"/>
          <w:sz w:val="28"/>
          <w:szCs w:val="28"/>
          <w:lang w:val="en-US" w:bidi="th-TH"/>
        </w:rPr>
        <w:t xml:space="preserve">2563 </w:t>
      </w:r>
      <w:r w:rsidR="00744005" w:rsidRPr="003C42D6">
        <w:rPr>
          <w:rFonts w:ascii="Angsana New" w:hAnsi="Angsana New"/>
          <w:spacing w:val="-4"/>
          <w:sz w:val="28"/>
          <w:szCs w:val="28"/>
          <w:cs/>
          <w:lang w:bidi="th-TH"/>
        </w:rPr>
        <w:t>กลุ่มบริษัทมีวงเงินสินเชื่อระยะสั้นซึ่งยังมิได้เบิกใช้เป็นจำนวนเงินรวม</w:t>
      </w:r>
      <w:r w:rsidR="00ED4E87">
        <w:rPr>
          <w:rFonts w:ascii="Angsana New" w:hAnsi="Angsana New" w:hint="cs"/>
          <w:spacing w:val="-4"/>
          <w:sz w:val="28"/>
          <w:szCs w:val="28"/>
          <w:cs/>
          <w:lang w:bidi="th-TH"/>
        </w:rPr>
        <w:t xml:space="preserve"> </w:t>
      </w:r>
      <w:r w:rsidR="00B0366A">
        <w:rPr>
          <w:rFonts w:ascii="Angsana New" w:hAnsi="Angsana New"/>
          <w:spacing w:val="-4"/>
          <w:sz w:val="28"/>
          <w:szCs w:val="28"/>
          <w:lang w:val="en-US" w:bidi="th-TH"/>
        </w:rPr>
        <w:t>30.56</w:t>
      </w:r>
      <w:r w:rsidR="00744005" w:rsidRPr="003C42D6">
        <w:rPr>
          <w:rFonts w:ascii="Angsana New" w:hAnsi="Angsana New"/>
          <w:spacing w:val="-4"/>
          <w:sz w:val="28"/>
          <w:szCs w:val="28"/>
        </w:rPr>
        <w:t xml:space="preserve"> </w:t>
      </w:r>
      <w:r w:rsidR="00744005" w:rsidRPr="003C42D6">
        <w:rPr>
          <w:rFonts w:ascii="Angsana New" w:hAnsi="Angsana New"/>
          <w:spacing w:val="-4"/>
          <w:sz w:val="28"/>
          <w:szCs w:val="28"/>
          <w:cs/>
          <w:lang w:bidi="th-TH"/>
        </w:rPr>
        <w:t>ล้านบาท</w:t>
      </w:r>
      <w:r w:rsidR="00744005" w:rsidRPr="003C42D6">
        <w:rPr>
          <w:rFonts w:ascii="Angsana New" w:hAnsi="Angsana New"/>
          <w:spacing w:val="-4"/>
          <w:sz w:val="28"/>
          <w:szCs w:val="28"/>
        </w:rPr>
        <w:t xml:space="preserve"> </w:t>
      </w:r>
      <w:r w:rsidR="006A7F60">
        <w:rPr>
          <w:rFonts w:ascii="Angsana New" w:hAnsi="Angsana New" w:hint="cs"/>
          <w:spacing w:val="-4"/>
          <w:sz w:val="28"/>
          <w:szCs w:val="28"/>
          <w:cs/>
          <w:lang w:bidi="th-TH"/>
        </w:rPr>
        <w:t xml:space="preserve">และ </w:t>
      </w:r>
      <w:r w:rsidR="006A7F60">
        <w:rPr>
          <w:rFonts w:ascii="Angsana New" w:hAnsi="Angsana New"/>
          <w:spacing w:val="-4"/>
          <w:sz w:val="28"/>
          <w:szCs w:val="28"/>
          <w:lang w:val="en-US" w:bidi="th-TH"/>
        </w:rPr>
        <w:t>6.3</w:t>
      </w:r>
      <w:r w:rsidR="00670C60">
        <w:rPr>
          <w:rFonts w:ascii="Angsana New" w:hAnsi="Angsana New"/>
          <w:spacing w:val="-4"/>
          <w:sz w:val="28"/>
          <w:szCs w:val="28"/>
          <w:lang w:val="en-US" w:bidi="th-TH"/>
        </w:rPr>
        <w:t>0</w:t>
      </w:r>
      <w:r w:rsidR="006A7F60">
        <w:rPr>
          <w:rFonts w:ascii="Angsana New" w:hAnsi="Angsana New"/>
          <w:spacing w:val="-4"/>
          <w:sz w:val="28"/>
          <w:szCs w:val="28"/>
          <w:lang w:val="en-US" w:bidi="th-TH"/>
        </w:rPr>
        <w:t xml:space="preserve"> </w:t>
      </w:r>
      <w:r w:rsidR="006A7F60">
        <w:rPr>
          <w:rFonts w:ascii="Angsana New" w:hAnsi="Angsana New" w:hint="cs"/>
          <w:spacing w:val="-4"/>
          <w:sz w:val="28"/>
          <w:szCs w:val="28"/>
          <w:cs/>
          <w:lang w:val="en-US" w:bidi="th-TH"/>
        </w:rPr>
        <w:t>ล้านบาท ตามลำดับ</w:t>
      </w:r>
    </w:p>
    <w:p w14:paraId="5C1B1CBB" w14:textId="4B47260F" w:rsidR="004A20BA" w:rsidRPr="00A5247A" w:rsidRDefault="004A20BA" w:rsidP="004A20B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747"/>
        <w:gridCol w:w="284"/>
        <w:gridCol w:w="1134"/>
        <w:gridCol w:w="284"/>
        <w:gridCol w:w="1133"/>
        <w:gridCol w:w="284"/>
        <w:gridCol w:w="1156"/>
        <w:gridCol w:w="261"/>
        <w:gridCol w:w="1134"/>
      </w:tblGrid>
      <w:tr w:rsidR="004A20BA" w:rsidRPr="00A5247A" w14:paraId="2B299263" w14:textId="77777777" w:rsidTr="000E3259">
        <w:tc>
          <w:tcPr>
            <w:tcW w:w="2904" w:type="dxa"/>
          </w:tcPr>
          <w:p w14:paraId="30E9833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095C1806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D124A64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1BC9840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A20BA" w:rsidRPr="00A5247A" w14:paraId="2FBD2855" w14:textId="77777777" w:rsidTr="000E3259">
        <w:tc>
          <w:tcPr>
            <w:tcW w:w="2904" w:type="dxa"/>
          </w:tcPr>
          <w:p w14:paraId="74E1B036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1131F61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B993C3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66726A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40066D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36D19" w14:textId="77777777" w:rsidR="004A20BA" w:rsidRPr="00A5247A" w:rsidRDefault="004A20BA" w:rsidP="000E325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A20BA" w:rsidRPr="00A5247A" w14:paraId="2B292249" w14:textId="77777777" w:rsidTr="000E3259">
        <w:tc>
          <w:tcPr>
            <w:tcW w:w="2904" w:type="dxa"/>
          </w:tcPr>
          <w:p w14:paraId="06C10CF7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" w:type="dxa"/>
          </w:tcPr>
          <w:p w14:paraId="371B092B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33B7B42" w14:textId="77777777" w:rsidR="004A20BA" w:rsidRPr="00A5247A" w:rsidRDefault="004A20BA" w:rsidP="000E3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F45524" w14:textId="27A7022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730877" w14:textId="77777777" w:rsidR="004A20BA" w:rsidRPr="00A5247A" w:rsidRDefault="004A20BA" w:rsidP="000E32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3189487" w14:textId="23D2DAEB" w:rsidR="004A20BA" w:rsidRPr="00A5247A" w:rsidRDefault="004A20BA" w:rsidP="000E32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6106A39B" w14:textId="77777777" w:rsidR="004A20BA" w:rsidRPr="00A5247A" w:rsidRDefault="004A20BA" w:rsidP="000E32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6BF63BA" w14:textId="0C37A6D5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8"/>
                <w:tab w:val="left" w:pos="962"/>
              </w:tabs>
              <w:ind w:left="-206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</w:tcPr>
          <w:p w14:paraId="0761AF10" w14:textId="77777777" w:rsidR="004A20BA" w:rsidRPr="00A5247A" w:rsidRDefault="004A20BA" w:rsidP="000E32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85C025" w14:textId="21165F3C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20BA" w:rsidRPr="00A5247A" w14:paraId="621ADFE1" w14:textId="77777777" w:rsidTr="000E3259">
        <w:trPr>
          <w:trHeight w:val="20"/>
        </w:trPr>
        <w:tc>
          <w:tcPr>
            <w:tcW w:w="2904" w:type="dxa"/>
          </w:tcPr>
          <w:p w14:paraId="6415120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17606EC8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6986ADE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9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CA0FB7" w14:textId="5D358BEA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58C9E467" w14:textId="77777777" w:rsidR="004A20BA" w:rsidRPr="00A5247A" w:rsidRDefault="004A20BA" w:rsidP="000E325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44C263F" w14:textId="77777777" w:rsidR="004A20BA" w:rsidRPr="00A5247A" w:rsidRDefault="004A20BA" w:rsidP="000E325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08642F22" w14:textId="77777777" w:rsidR="004A20BA" w:rsidRPr="00A5247A" w:rsidRDefault="004A20BA" w:rsidP="000E32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670E294" w14:textId="087B27A6" w:rsidR="004A20BA" w:rsidRPr="00A5247A" w:rsidRDefault="004A20BA" w:rsidP="000E325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1" w:type="dxa"/>
          </w:tcPr>
          <w:p w14:paraId="33B0F639" w14:textId="77777777" w:rsidR="004A20BA" w:rsidRPr="00A5247A" w:rsidRDefault="004A20BA" w:rsidP="000E325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E2B3DD" w14:textId="77777777" w:rsidR="004A20BA" w:rsidRPr="00A5247A" w:rsidRDefault="004A20BA" w:rsidP="000E325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20BA" w:rsidRPr="00A5247A" w14:paraId="610ED963" w14:textId="77777777" w:rsidTr="006B054B">
        <w:tc>
          <w:tcPr>
            <w:tcW w:w="3651" w:type="dxa"/>
            <w:gridSpan w:val="2"/>
          </w:tcPr>
          <w:p w14:paraId="11D785B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431D5D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E44A9A" w14:textId="67449FB5" w:rsidR="004A20BA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40,871</w:t>
            </w:r>
          </w:p>
        </w:tc>
        <w:tc>
          <w:tcPr>
            <w:tcW w:w="284" w:type="dxa"/>
            <w:shd w:val="clear" w:color="auto" w:fill="auto"/>
          </w:tcPr>
          <w:p w14:paraId="0F0EDF13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4890894F" w14:textId="00A15C14" w:rsidR="004A20BA" w:rsidRPr="00A5247A" w:rsidRDefault="009A046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9,832</w:t>
            </w:r>
          </w:p>
        </w:tc>
        <w:tc>
          <w:tcPr>
            <w:tcW w:w="284" w:type="dxa"/>
            <w:shd w:val="clear" w:color="auto" w:fill="auto"/>
          </w:tcPr>
          <w:p w14:paraId="6BF07862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3473BE5" w14:textId="374E8FBC" w:rsidR="004A20BA" w:rsidRPr="00524145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24145">
              <w:rPr>
                <w:rFonts w:ascii="Angsana New" w:eastAsia="Times New Roman" w:hAnsi="Angsana New"/>
                <w:sz w:val="28"/>
                <w:szCs w:val="28"/>
              </w:rPr>
              <w:t>9,7</w:t>
            </w:r>
            <w:r w:rsidR="00C250B7" w:rsidRPr="00524145"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  <w:tc>
          <w:tcPr>
            <w:tcW w:w="261" w:type="dxa"/>
          </w:tcPr>
          <w:p w14:paraId="5ED17012" w14:textId="77777777" w:rsidR="004A20BA" w:rsidRPr="00524145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53F01" w14:textId="10B22F86" w:rsidR="004A20BA" w:rsidRPr="00524145" w:rsidRDefault="00524145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9,831</w:t>
            </w:r>
          </w:p>
        </w:tc>
      </w:tr>
      <w:tr w:rsidR="00B77936" w:rsidRPr="00A5247A" w14:paraId="72378DAC" w14:textId="77777777" w:rsidTr="006B054B">
        <w:tc>
          <w:tcPr>
            <w:tcW w:w="3651" w:type="dxa"/>
            <w:gridSpan w:val="2"/>
          </w:tcPr>
          <w:p w14:paraId="6A383A48" w14:textId="29896A28" w:rsidR="00B77936" w:rsidRPr="00A5247A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0A20C150" w14:textId="77777777" w:rsidR="00B77936" w:rsidRPr="00A5247A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A4D5C8" w14:textId="230C4349" w:rsidR="00B77936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AA2A94" w14:textId="77777777" w:rsidR="00B77936" w:rsidRPr="00A5247A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E305032" w14:textId="287E117A" w:rsidR="00B77936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81859A" w14:textId="77777777" w:rsidR="00B77936" w:rsidRPr="00A5247A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9EF2D19" w14:textId="2E93FA12" w:rsidR="00B77936" w:rsidRPr="00D40337" w:rsidRDefault="00A76B48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76B48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D40337" w:rsidRPr="00D40337">
              <w:rPr>
                <w:rFonts w:ascii="Angsana New" w:eastAsia="Times New Roman" w:hAnsi="Angsana New"/>
                <w:sz w:val="28"/>
                <w:szCs w:val="28"/>
              </w:rPr>
              <w:t>,923</w:t>
            </w:r>
          </w:p>
        </w:tc>
        <w:tc>
          <w:tcPr>
            <w:tcW w:w="261" w:type="dxa"/>
          </w:tcPr>
          <w:p w14:paraId="17A21537" w14:textId="77777777" w:rsidR="00B77936" w:rsidRPr="00A5247A" w:rsidRDefault="00B7793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149F7E" w14:textId="1FCD01CF" w:rsidR="00B77936" w:rsidRDefault="00392A15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20BA" w:rsidRPr="00A5247A" w14:paraId="6011E94D" w14:textId="77777777" w:rsidTr="006B054B">
        <w:tc>
          <w:tcPr>
            <w:tcW w:w="2904" w:type="dxa"/>
          </w:tcPr>
          <w:p w14:paraId="11B68482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เจ้าหนี้อื่น - บุคคลที่เกี่ยวข้องกัน</w:t>
            </w:r>
          </w:p>
        </w:tc>
        <w:tc>
          <w:tcPr>
            <w:tcW w:w="747" w:type="dxa"/>
          </w:tcPr>
          <w:p w14:paraId="22062507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284" w:type="dxa"/>
            <w:shd w:val="clear" w:color="auto" w:fill="auto"/>
          </w:tcPr>
          <w:p w14:paraId="60C7410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782D0" w14:textId="599ED9FF" w:rsidR="004A20BA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C023F67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D472417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D405FB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9A5F09C" w14:textId="5066E197" w:rsidR="004A20BA" w:rsidRPr="00D40337" w:rsidRDefault="00D4033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860111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4E0C82C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024B5C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20BA" w:rsidRPr="00A5247A" w14:paraId="35A8ABDC" w14:textId="77777777" w:rsidTr="006B054B">
        <w:tc>
          <w:tcPr>
            <w:tcW w:w="2904" w:type="dxa"/>
          </w:tcPr>
          <w:p w14:paraId="2A3029DB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747" w:type="dxa"/>
          </w:tcPr>
          <w:p w14:paraId="14C28C3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68971F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E61115" w14:textId="53156A51" w:rsidR="004A20B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3,907</w:t>
            </w:r>
          </w:p>
        </w:tc>
        <w:tc>
          <w:tcPr>
            <w:tcW w:w="284" w:type="dxa"/>
            <w:shd w:val="clear" w:color="auto" w:fill="auto"/>
          </w:tcPr>
          <w:p w14:paraId="522A323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7D61F4F" w14:textId="389E7626" w:rsidR="004A20BA" w:rsidRPr="00A5247A" w:rsidRDefault="00F74394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A20BA" w:rsidRPr="00A5247A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84" w:type="dxa"/>
            <w:shd w:val="clear" w:color="auto" w:fill="auto"/>
          </w:tcPr>
          <w:p w14:paraId="2C7BE8A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2899F98F" w14:textId="6F665EBF" w:rsidR="004A20BA" w:rsidRPr="00D40337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3607AC1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615FE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E599A" w:rsidRPr="00A5247A" w14:paraId="086F0377" w14:textId="77777777" w:rsidTr="006B054B">
        <w:tc>
          <w:tcPr>
            <w:tcW w:w="2904" w:type="dxa"/>
          </w:tcPr>
          <w:p w14:paraId="7F7EB17B" w14:textId="34B43D2E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747" w:type="dxa"/>
          </w:tcPr>
          <w:p w14:paraId="3A6BB6DE" w14:textId="77777777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532DCD" w14:textId="77777777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10F26D" w14:textId="490335DF" w:rsidR="004E599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4,799</w:t>
            </w:r>
          </w:p>
        </w:tc>
        <w:tc>
          <w:tcPr>
            <w:tcW w:w="284" w:type="dxa"/>
            <w:shd w:val="clear" w:color="auto" w:fill="auto"/>
          </w:tcPr>
          <w:p w14:paraId="48314173" w14:textId="77777777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4A8AA60" w14:textId="454DBA81" w:rsidR="004E599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59CF74B" w14:textId="77777777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21C7F0F5" w14:textId="1EDF911C" w:rsidR="004E599A" w:rsidRPr="00D40337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799</w:t>
            </w:r>
          </w:p>
        </w:tc>
        <w:tc>
          <w:tcPr>
            <w:tcW w:w="261" w:type="dxa"/>
          </w:tcPr>
          <w:p w14:paraId="0E73B276" w14:textId="77777777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9208FA" w14:textId="51F8ADAB" w:rsidR="004E599A" w:rsidRPr="00A5247A" w:rsidRDefault="004E599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4A20BA" w:rsidRPr="00A5247A" w14:paraId="013F0BBB" w14:textId="77777777" w:rsidTr="006B054B">
        <w:tc>
          <w:tcPr>
            <w:tcW w:w="2904" w:type="dxa"/>
          </w:tcPr>
          <w:p w14:paraId="22D5DE5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47" w:type="dxa"/>
          </w:tcPr>
          <w:p w14:paraId="01BF1A5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B61CBE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D73589" w14:textId="2E2F08B4" w:rsidR="004A20BA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5,785</w:t>
            </w:r>
          </w:p>
        </w:tc>
        <w:tc>
          <w:tcPr>
            <w:tcW w:w="284" w:type="dxa"/>
            <w:shd w:val="clear" w:color="auto" w:fill="auto"/>
          </w:tcPr>
          <w:p w14:paraId="082D752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F33AD8" w14:textId="2C09FC41" w:rsidR="004A20BA" w:rsidRPr="00A5247A" w:rsidRDefault="00F74394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A20BA" w:rsidRPr="00A5247A">
              <w:rPr>
                <w:rFonts w:ascii="Angsana New" w:hAnsi="Angsana New"/>
                <w:sz w:val="28"/>
                <w:szCs w:val="28"/>
              </w:rPr>
              <w:t>,63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582551B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2ABD1D92" w14:textId="247E37D6" w:rsidR="004A20BA" w:rsidRPr="00D40337" w:rsidRDefault="00D4033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C250B7">
              <w:rPr>
                <w:rFonts w:ascii="Angsana New" w:eastAsia="Times New Roman" w:hAnsi="Angsana New"/>
                <w:sz w:val="28"/>
                <w:szCs w:val="28"/>
              </w:rPr>
              <w:t>481</w:t>
            </w:r>
          </w:p>
        </w:tc>
        <w:tc>
          <w:tcPr>
            <w:tcW w:w="261" w:type="dxa"/>
          </w:tcPr>
          <w:p w14:paraId="34242B1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956B37" w14:textId="41A60193" w:rsidR="004A20BA" w:rsidRPr="00A5247A" w:rsidRDefault="00F74394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A20BA" w:rsidRPr="00A5247A">
              <w:rPr>
                <w:rFonts w:ascii="Angsana New" w:eastAsia="Times New Roman" w:hAnsi="Angsana New"/>
                <w:sz w:val="28"/>
                <w:szCs w:val="28"/>
              </w:rPr>
              <w:t>,02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C66730" w:rsidRPr="00A5247A" w14:paraId="002ED65F" w14:textId="77777777" w:rsidTr="006B054B">
        <w:tc>
          <w:tcPr>
            <w:tcW w:w="2904" w:type="dxa"/>
          </w:tcPr>
          <w:p w14:paraId="56575AC5" w14:textId="782A4FC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747" w:type="dxa"/>
          </w:tcPr>
          <w:p w14:paraId="70420B1C" w14:textId="7777777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0B11F51" w14:textId="7777777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0B40DE" w14:textId="466C7302" w:rsidR="00C66730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12,750</w:t>
            </w:r>
          </w:p>
        </w:tc>
        <w:tc>
          <w:tcPr>
            <w:tcW w:w="284" w:type="dxa"/>
            <w:shd w:val="clear" w:color="auto" w:fill="auto"/>
          </w:tcPr>
          <w:p w14:paraId="48C44157" w14:textId="7777777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C0B8564" w14:textId="5D6D9B29" w:rsidR="00C66730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091E8D" w14:textId="7777777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5E5DD2A" w14:textId="50E64F75" w:rsidR="00C66730" w:rsidRPr="00D40337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E627B36" w14:textId="77777777" w:rsidR="00C66730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1D901F" w14:textId="2E8313FF" w:rsidR="00C66730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20BA" w:rsidRPr="00A5247A" w14:paraId="74906C71" w14:textId="77777777" w:rsidTr="006B054B">
        <w:tc>
          <w:tcPr>
            <w:tcW w:w="2904" w:type="dxa"/>
          </w:tcPr>
          <w:p w14:paraId="6AB1A3E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747" w:type="dxa"/>
          </w:tcPr>
          <w:p w14:paraId="3BE8C94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7D91BC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4CD24F" w14:textId="36D24B8F" w:rsidR="004A20BA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3,512</w:t>
            </w:r>
          </w:p>
        </w:tc>
        <w:tc>
          <w:tcPr>
            <w:tcW w:w="284" w:type="dxa"/>
            <w:shd w:val="clear" w:color="auto" w:fill="auto"/>
          </w:tcPr>
          <w:p w14:paraId="262CE1A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2D9FCB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84" w:type="dxa"/>
            <w:shd w:val="clear" w:color="auto" w:fill="auto"/>
          </w:tcPr>
          <w:p w14:paraId="1FC1D187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98FECFA" w14:textId="7DF4EB97" w:rsidR="004A20BA" w:rsidRPr="00D40337" w:rsidRDefault="00D4033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C250B7">
              <w:rPr>
                <w:rFonts w:ascii="Angsana New" w:eastAsia="Times New Roman" w:hAnsi="Angsana New"/>
                <w:sz w:val="28"/>
                <w:szCs w:val="28"/>
              </w:rPr>
              <w:t>157</w:t>
            </w:r>
          </w:p>
        </w:tc>
        <w:tc>
          <w:tcPr>
            <w:tcW w:w="261" w:type="dxa"/>
          </w:tcPr>
          <w:p w14:paraId="518310DB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2A79D3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560</w:t>
            </w:r>
          </w:p>
        </w:tc>
      </w:tr>
      <w:tr w:rsidR="004A20BA" w:rsidRPr="00A5247A" w14:paraId="49823E7A" w14:textId="77777777" w:rsidTr="006B054B">
        <w:tc>
          <w:tcPr>
            <w:tcW w:w="2904" w:type="dxa"/>
          </w:tcPr>
          <w:p w14:paraId="639D0E4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747" w:type="dxa"/>
          </w:tcPr>
          <w:p w14:paraId="1B38C056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B376C38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3F9D66" w14:textId="755A4A35" w:rsidR="004A20BA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42,206</w:t>
            </w:r>
          </w:p>
        </w:tc>
        <w:tc>
          <w:tcPr>
            <w:tcW w:w="284" w:type="dxa"/>
            <w:shd w:val="clear" w:color="auto" w:fill="auto"/>
          </w:tcPr>
          <w:p w14:paraId="4B86320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63A774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68,595</w:t>
            </w:r>
          </w:p>
        </w:tc>
        <w:tc>
          <w:tcPr>
            <w:tcW w:w="284" w:type="dxa"/>
            <w:shd w:val="clear" w:color="auto" w:fill="auto"/>
          </w:tcPr>
          <w:p w14:paraId="3BFDFFB6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A47AFC7" w14:textId="19273887" w:rsidR="004A20BA" w:rsidRPr="00D40337" w:rsidRDefault="00D4033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B2F23C8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7C9C3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20BA" w:rsidRPr="00A5247A" w14:paraId="4D60B304" w14:textId="77777777" w:rsidTr="006B054B">
        <w:tc>
          <w:tcPr>
            <w:tcW w:w="2904" w:type="dxa"/>
          </w:tcPr>
          <w:p w14:paraId="24A3AD42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747" w:type="dxa"/>
          </w:tcPr>
          <w:p w14:paraId="363A75C6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BC4FAA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CFDA30" w14:textId="41E2B8D9" w:rsidR="004A20BA" w:rsidRPr="00A5247A" w:rsidRDefault="006B054B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284" w:type="dxa"/>
            <w:shd w:val="clear" w:color="auto" w:fill="auto"/>
          </w:tcPr>
          <w:p w14:paraId="16F24C4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864849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4" w:type="dxa"/>
            <w:shd w:val="clear" w:color="auto" w:fill="auto"/>
          </w:tcPr>
          <w:p w14:paraId="733FCEC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1EB8E8A" w14:textId="306A9975" w:rsidR="004A20BA" w:rsidRPr="00D40337" w:rsidRDefault="00D4033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40337">
              <w:rPr>
                <w:rFonts w:ascii="Angsana New" w:eastAsia="Times New Roman" w:hAnsi="Angsana New"/>
                <w:sz w:val="28"/>
                <w:szCs w:val="28"/>
              </w:rPr>
              <w:t>26</w:t>
            </w:r>
            <w:r w:rsidR="00860111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261" w:type="dxa"/>
          </w:tcPr>
          <w:p w14:paraId="74C8287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C5191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250</w:t>
            </w:r>
          </w:p>
        </w:tc>
      </w:tr>
      <w:tr w:rsidR="004A20BA" w:rsidRPr="00A5247A" w14:paraId="71705408" w14:textId="77777777" w:rsidTr="006B054B">
        <w:tc>
          <w:tcPr>
            <w:tcW w:w="2904" w:type="dxa"/>
          </w:tcPr>
          <w:p w14:paraId="11C07F9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7" w:type="dxa"/>
          </w:tcPr>
          <w:p w14:paraId="20EC77B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ABA4F0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57576" w14:textId="2FAA287C" w:rsidR="004A20BA" w:rsidRPr="00A5247A" w:rsidRDefault="00C66730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115,071</w:t>
            </w:r>
          </w:p>
        </w:tc>
        <w:tc>
          <w:tcPr>
            <w:tcW w:w="284" w:type="dxa"/>
            <w:shd w:val="clear" w:color="auto" w:fill="auto"/>
          </w:tcPr>
          <w:p w14:paraId="5D280E20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2CECB" w14:textId="748779A3" w:rsidR="004A20BA" w:rsidRPr="00A5247A" w:rsidRDefault="009A0466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81,783</w:t>
            </w:r>
          </w:p>
        </w:tc>
        <w:tc>
          <w:tcPr>
            <w:tcW w:w="284" w:type="dxa"/>
            <w:shd w:val="clear" w:color="auto" w:fill="auto"/>
          </w:tcPr>
          <w:p w14:paraId="3AB43489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501A" w14:textId="3E90DF58" w:rsidR="004A20BA" w:rsidRPr="00D40337" w:rsidRDefault="00C250B7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22,408</w:t>
            </w:r>
          </w:p>
        </w:tc>
        <w:tc>
          <w:tcPr>
            <w:tcW w:w="261" w:type="dxa"/>
          </w:tcPr>
          <w:p w14:paraId="5A1DB13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25490D" w14:textId="4DFDD3B4" w:rsidR="004A20BA" w:rsidRPr="00A5247A" w:rsidRDefault="00F74394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24145">
              <w:rPr>
                <w:rFonts w:ascii="Angsana New" w:hAnsi="Angsana New"/>
                <w:b/>
                <w:bCs/>
                <w:sz w:val="28"/>
                <w:szCs w:val="28"/>
              </w:rPr>
              <w:t>1,665</w:t>
            </w:r>
          </w:p>
        </w:tc>
      </w:tr>
    </w:tbl>
    <w:p w14:paraId="2E3D9A6C" w14:textId="2607F95E" w:rsidR="00BC69A9" w:rsidRPr="00A5247A" w:rsidRDefault="004A20BA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เงินกู้ยืมระยะสั้นจาก</w:t>
      </w:r>
      <w:r w:rsidR="0077081F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บุคคลหรือ</w:t>
      </w: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บริษัทอื่น</w:t>
      </w:r>
    </w:p>
    <w:tbl>
      <w:tblPr>
        <w:tblW w:w="9384" w:type="dxa"/>
        <w:tblInd w:w="426" w:type="dxa"/>
        <w:tblLook w:val="04A0" w:firstRow="1" w:lastRow="0" w:firstColumn="1" w:lastColumn="0" w:noHBand="0" w:noVBand="1"/>
      </w:tblPr>
      <w:tblGrid>
        <w:gridCol w:w="3444"/>
        <w:gridCol w:w="1260"/>
        <w:gridCol w:w="283"/>
        <w:gridCol w:w="1247"/>
        <w:gridCol w:w="284"/>
        <w:gridCol w:w="1246"/>
        <w:gridCol w:w="283"/>
        <w:gridCol w:w="1337"/>
      </w:tblGrid>
      <w:tr w:rsidR="004A20BA" w:rsidRPr="00A5247A" w14:paraId="0327E9C4" w14:textId="77777777" w:rsidTr="000E3259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93D9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C1615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20BA" w:rsidRPr="00A5247A" w14:paraId="4478089A" w14:textId="77777777" w:rsidTr="000E3259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B848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D5EDB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A09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ABBEC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0BA" w:rsidRPr="00A5247A" w14:paraId="3DD1F44A" w14:textId="77777777" w:rsidTr="0077081F">
        <w:trPr>
          <w:trHeight w:val="2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EDAC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54CE907" w14:textId="71CDEC7B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94835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6806E1C" w14:textId="12881E4A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0D148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8D8FED1" w14:textId="6BA5FE3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7B4833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31AFFBF" w14:textId="2B3343C2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20BA" w:rsidRPr="00A5247A" w14:paraId="45A7F2BD" w14:textId="77777777" w:rsidTr="0077081F">
        <w:trPr>
          <w:trHeight w:val="2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93AD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4F27B2" w14:textId="1E0FD62C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B294F4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0944CF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A18FD2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171DDD" w14:textId="45F74B49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E1986E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A1723A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7081F" w:rsidRPr="00A5247A" w14:paraId="042B2132" w14:textId="77777777" w:rsidTr="0077081F">
        <w:trPr>
          <w:trHeight w:val="2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00877" w14:textId="7AA54A99" w:rsidR="0077081F" w:rsidRPr="0077081F" w:rsidRDefault="0077081F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2819F9D" w14:textId="6D2AD5C0" w:rsidR="0077081F" w:rsidRPr="0077081F" w:rsidRDefault="0077081F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D51077" w14:textId="77777777" w:rsidR="0077081F" w:rsidRPr="00A5247A" w:rsidRDefault="0077081F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5E59B8B" w14:textId="65811E7A" w:rsidR="0077081F" w:rsidRPr="00A5247A" w:rsidRDefault="00353A6D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8CF612" w14:textId="77777777" w:rsidR="0077081F" w:rsidRPr="00A5247A" w:rsidRDefault="0077081F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C8CA75" w14:textId="24EAF9E2" w:rsidR="0077081F" w:rsidRPr="00A5247A" w:rsidRDefault="00353A6D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0BD400" w14:textId="77777777" w:rsidR="0077081F" w:rsidRPr="00A5247A" w:rsidRDefault="0077081F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8D0FA9C" w14:textId="64261B1C" w:rsidR="0077081F" w:rsidRPr="00A5247A" w:rsidRDefault="00353A6D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20BA" w:rsidRPr="00A5247A" w14:paraId="6486D439" w14:textId="77777777" w:rsidTr="0077081F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80411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  <w:p w14:paraId="4F60DDFC" w14:textId="77777777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0F645" w14:textId="7B9F9A3F" w:rsidR="004A20BA" w:rsidRPr="00A5247A" w:rsidRDefault="00615C93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7081F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0E467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49A38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D386D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A7E85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494C0" w14:textId="50BAE320" w:rsidR="004A20BA" w:rsidRPr="00A5247A" w:rsidRDefault="003204FB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5AD3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818A8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4A20BA" w:rsidRPr="00A5247A" w14:paraId="3611E342" w14:textId="77777777" w:rsidTr="00697F63">
        <w:trPr>
          <w:trHeight w:hRule="exact" w:val="397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87DD4" w14:textId="36E40F0D" w:rsidR="004A20BA" w:rsidRPr="00A5247A" w:rsidRDefault="004A20BA" w:rsidP="000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รวมเงินกู้ยืมระยะสั้นจาก</w:t>
            </w:r>
            <w:r w:rsidR="004166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4FEFCD" w14:textId="4D35056A" w:rsidR="004A20BA" w:rsidRPr="00A5247A" w:rsidRDefault="00615C93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13,120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F77BF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19FEB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0E9CA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5C81E" w14:textId="2CA83557" w:rsidR="004A20BA" w:rsidRPr="00A5247A" w:rsidRDefault="003204FB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B09A7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E34F1" w14:textId="77777777" w:rsidR="004A20BA" w:rsidRPr="00A5247A" w:rsidRDefault="004A20BA" w:rsidP="0077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6E83215" w14:textId="5A0F961C" w:rsidR="00983433" w:rsidRPr="00A5247A" w:rsidRDefault="00983433" w:rsidP="009834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รายการเคลื่อนไหวของเงินกู้ยืมระยะสั้นจาก</w:t>
      </w:r>
      <w:r w:rsidR="00940354">
        <w:rPr>
          <w:rFonts w:ascii="Angsana New" w:hAnsi="Angsana New" w:hint="cs"/>
          <w:sz w:val="28"/>
          <w:szCs w:val="28"/>
          <w:cs/>
        </w:rPr>
        <w:t>บุคคลหรือ</w:t>
      </w:r>
      <w:r w:rsidRPr="00A5247A">
        <w:rPr>
          <w:rFonts w:ascii="Angsana New" w:hAnsi="Angsana New"/>
          <w:sz w:val="28"/>
          <w:szCs w:val="28"/>
          <w:cs/>
        </w:rPr>
        <w:t xml:space="preserve">บริษัทอื่นสำหรับปีสิ้นสุดวันที่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ook w:val="0000" w:firstRow="0" w:lastRow="0" w:firstColumn="0" w:lastColumn="0" w:noHBand="0" w:noVBand="0"/>
      </w:tblPr>
      <w:tblGrid>
        <w:gridCol w:w="5076"/>
        <w:gridCol w:w="2001"/>
        <w:gridCol w:w="265"/>
        <w:gridCol w:w="2042"/>
      </w:tblGrid>
      <w:tr w:rsidR="00983433" w:rsidRPr="00A5247A" w14:paraId="3B0B8D7D" w14:textId="77777777" w:rsidTr="00020246">
        <w:trPr>
          <w:trHeight w:hRule="exact" w:val="403"/>
        </w:trPr>
        <w:tc>
          <w:tcPr>
            <w:tcW w:w="2705" w:type="pct"/>
          </w:tcPr>
          <w:p w14:paraId="0CF43DDB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295" w:type="pct"/>
            <w:gridSpan w:val="3"/>
            <w:tcBorders>
              <w:bottom w:val="single" w:sz="4" w:space="0" w:color="auto"/>
            </w:tcBorders>
          </w:tcPr>
          <w:p w14:paraId="10F5A6C5" w14:textId="77777777" w:rsidR="00983433" w:rsidRPr="00A5247A" w:rsidRDefault="00983433" w:rsidP="007C1FE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3433" w:rsidRPr="00A5247A" w14:paraId="65088837" w14:textId="77777777" w:rsidTr="00020246">
        <w:trPr>
          <w:trHeight w:hRule="exact" w:val="403"/>
        </w:trPr>
        <w:tc>
          <w:tcPr>
            <w:tcW w:w="2705" w:type="pct"/>
          </w:tcPr>
          <w:p w14:paraId="453FB78C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461C" w14:textId="77777777" w:rsidR="00983433" w:rsidRPr="00A5247A" w:rsidRDefault="00983433" w:rsidP="007C1FE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6C9B6840" w14:textId="77777777" w:rsidR="00983433" w:rsidRPr="00A5247A" w:rsidRDefault="00983433" w:rsidP="007C1FE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B556A" w14:textId="77777777" w:rsidR="00983433" w:rsidRPr="00A5247A" w:rsidRDefault="00983433" w:rsidP="007C1FE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3433" w:rsidRPr="00A5247A" w14:paraId="04BB48C9" w14:textId="77777777" w:rsidTr="006A7F60">
        <w:trPr>
          <w:trHeight w:hRule="exact" w:val="403"/>
        </w:trPr>
        <w:tc>
          <w:tcPr>
            <w:tcW w:w="2705" w:type="pct"/>
          </w:tcPr>
          <w:p w14:paraId="135E957A" w14:textId="1ADE171C" w:rsidR="00983433" w:rsidRPr="00A5247A" w:rsidRDefault="00983433" w:rsidP="0002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hanging="160"/>
              <w:rPr>
                <w:rFonts w:ascii="Angsana New" w:eastAsia="Calibri" w:hAnsi="Angsana New"/>
                <w:sz w:val="28"/>
                <w:szCs w:val="28"/>
              </w:rPr>
            </w:pP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ยอดยกมา </w:t>
            </w:r>
            <w:r w:rsidR="000E4670">
              <w:rPr>
                <w:rFonts w:ascii="Angsana New" w:eastAsia="Calibri" w:hAnsi="Angsana New" w:hint="cs"/>
                <w:sz w:val="28"/>
                <w:szCs w:val="28"/>
                <w:cs/>
              </w:rPr>
              <w:t>ณ วันที่</w:t>
            </w:r>
            <w:r w:rsidR="000E4670">
              <w:rPr>
                <w:rFonts w:ascii="Angsana New" w:eastAsia="Calibri" w:hAnsi="Angsana New"/>
                <w:sz w:val="28"/>
                <w:szCs w:val="28"/>
              </w:rPr>
              <w:t xml:space="preserve"> 1</w:t>
            </w:r>
            <w:r w:rsidR="000E4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</w:t>
            </w:r>
            <w:r w:rsidR="000E4670">
              <w:rPr>
                <w:rFonts w:ascii="Angsana New" w:eastAsia="Calibri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2E992796" w14:textId="1CD3D545" w:rsidR="00983433" w:rsidRPr="00A5247A" w:rsidRDefault="006A7F60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907D29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761E554C" w14:textId="628BA44E" w:rsidR="00983433" w:rsidRPr="00857D51" w:rsidRDefault="00857D51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57D51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83433" w:rsidRPr="00A5247A" w14:paraId="57CF439B" w14:textId="77777777" w:rsidTr="00A00FBB">
        <w:trPr>
          <w:trHeight w:hRule="exact" w:val="403"/>
        </w:trPr>
        <w:tc>
          <w:tcPr>
            <w:tcW w:w="2705" w:type="pct"/>
          </w:tcPr>
          <w:p w14:paraId="1FE40A62" w14:textId="77777777" w:rsidR="00983433" w:rsidRPr="00A5247A" w:rsidRDefault="00983433" w:rsidP="0002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hanging="160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  <w:t>บวก</w:t>
            </w: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A6F1065" w14:textId="69AC0BB7" w:rsidR="00983433" w:rsidRPr="00A5247A" w:rsidRDefault="00697F6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35,120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1D4AE68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3733C311" w14:textId="222B3AF3" w:rsidR="00983433" w:rsidRPr="00857D51" w:rsidRDefault="00857D51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57D51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83433" w:rsidRPr="00A5247A" w14:paraId="38E5617A" w14:textId="77777777" w:rsidTr="00A00FBB">
        <w:trPr>
          <w:trHeight w:hRule="exact" w:val="403"/>
        </w:trPr>
        <w:tc>
          <w:tcPr>
            <w:tcW w:w="2705" w:type="pct"/>
          </w:tcPr>
          <w:p w14:paraId="456188BF" w14:textId="77777777" w:rsidR="00983433" w:rsidRPr="00A5247A" w:rsidRDefault="00983433" w:rsidP="0002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hanging="160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CF64" w14:textId="0513587F" w:rsidR="00983433" w:rsidRPr="00A5247A" w:rsidRDefault="00697F6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(22,000)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16C1E86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C36F" w14:textId="6F81445B" w:rsidR="00983433" w:rsidRPr="00857D51" w:rsidRDefault="00857D51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57D51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83433" w:rsidRPr="00A5247A" w14:paraId="34D944B4" w14:textId="77777777" w:rsidTr="00697F63">
        <w:trPr>
          <w:trHeight w:hRule="exact" w:val="403"/>
        </w:trPr>
        <w:tc>
          <w:tcPr>
            <w:tcW w:w="2705" w:type="pct"/>
          </w:tcPr>
          <w:p w14:paraId="52D94B61" w14:textId="51F17646" w:rsidR="00983433" w:rsidRPr="00A5247A" w:rsidRDefault="00983433" w:rsidP="0002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hanging="16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ยอดยกไป</w:t>
            </w:r>
            <w:r w:rsidR="000E4670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="000E467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31</w:t>
            </w:r>
            <w:r w:rsidR="000E4670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0E467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0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D9BB5" w14:textId="3A8AFD31" w:rsidR="00983433" w:rsidRPr="00A5247A" w:rsidRDefault="00697F6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13,120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BB55ED" w14:textId="77777777" w:rsidR="00983433" w:rsidRPr="00A5247A" w:rsidRDefault="00983433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C69F2" w14:textId="4D284D38" w:rsidR="00983433" w:rsidRPr="00857D51" w:rsidRDefault="00857D51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57D5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A7B43AA" w14:textId="51612206" w:rsidR="00983433" w:rsidRDefault="00695C70" w:rsidP="004A26FA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บริษัทย่อย</w:t>
      </w:r>
      <w:r w:rsidR="00B02B84">
        <w:rPr>
          <w:rFonts w:ascii="Angsana New" w:hAnsi="Angsana New" w:hint="cs"/>
          <w:sz w:val="28"/>
          <w:szCs w:val="28"/>
          <w:cs/>
        </w:rPr>
        <w:t>แห่งหนึ่ง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ได้ทำสัญญาเงินกู้ยืมระยะสั้นกับบริษัทที่ไม่เกี่ยวข้องกันแห่งหนึ่ง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มูลค่าสัญญาจำนวน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17348" w:rsidRPr="004A26FA">
        <w:rPr>
          <w:rFonts w:ascii="Angsana New" w:hAnsi="Angsana New"/>
          <w:sz w:val="28"/>
          <w:szCs w:val="28"/>
        </w:rPr>
        <w:t>33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>.</w:t>
      </w:r>
      <w:r w:rsidR="00D17348" w:rsidRPr="004A26FA">
        <w:rPr>
          <w:rFonts w:ascii="Angsana New" w:hAnsi="Angsana New"/>
          <w:sz w:val="28"/>
          <w:szCs w:val="28"/>
        </w:rPr>
        <w:t>60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ล้านบาท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คิดอัตราดอกเบี้ยร้อยละ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17348" w:rsidRPr="004A26FA">
        <w:rPr>
          <w:rFonts w:ascii="Angsana New" w:hAnsi="Angsana New"/>
          <w:sz w:val="28"/>
          <w:szCs w:val="28"/>
        </w:rPr>
        <w:t>7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>.</w:t>
      </w:r>
      <w:r w:rsidR="00D17348" w:rsidRPr="004A26FA">
        <w:rPr>
          <w:rFonts w:ascii="Angsana New" w:hAnsi="Angsana New"/>
          <w:sz w:val="28"/>
          <w:szCs w:val="28"/>
        </w:rPr>
        <w:t>50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ต่อปี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ชำระงวดแรกในวันที่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2C669E" w:rsidRPr="004A26FA">
        <w:rPr>
          <w:rFonts w:ascii="Angsana New" w:hAnsi="Angsana New"/>
          <w:sz w:val="28"/>
          <w:szCs w:val="28"/>
        </w:rPr>
        <w:t xml:space="preserve">22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2C669E" w:rsidRPr="004A26FA">
        <w:rPr>
          <w:rFonts w:ascii="Angsana New" w:hAnsi="Angsana New"/>
          <w:sz w:val="28"/>
          <w:szCs w:val="28"/>
        </w:rPr>
        <w:t>2564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ค้ำประกันสัญญาด้วย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เครื่องจักรผลิตน้ำประปา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จำนวน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76B48" w:rsidRPr="004A26FA">
        <w:rPr>
          <w:rFonts w:ascii="Angsana New" w:hAnsi="Angsana New"/>
          <w:sz w:val="28"/>
          <w:szCs w:val="28"/>
        </w:rPr>
        <w:t>3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เครื่อง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ตามใบอนุญาตประกอบกิจการโรงงงาน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>.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ง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>.</w:t>
      </w:r>
      <w:r w:rsidR="00A76B48" w:rsidRPr="004A26FA">
        <w:rPr>
          <w:rFonts w:ascii="Angsana New" w:hAnsi="Angsana New"/>
          <w:sz w:val="28"/>
          <w:szCs w:val="28"/>
        </w:rPr>
        <w:t>4</w:t>
      </w:r>
      <w:r w:rsidR="00AA35AC" w:rsidRPr="004A26F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A35AC" w:rsidRPr="004A26FA">
        <w:rPr>
          <w:rFonts w:ascii="Angsana New" w:hAnsi="Angsana New" w:hint="cs"/>
          <w:sz w:val="28"/>
          <w:szCs w:val="28"/>
          <w:cs/>
          <w:lang w:val="th-TH"/>
        </w:rPr>
        <w:t>ของกระทรวงอุตสาหกรรม</w:t>
      </w:r>
    </w:p>
    <w:p w14:paraId="0DA64A74" w14:textId="22214497" w:rsidR="00490D6C" w:rsidRPr="00490D6C" w:rsidRDefault="007805F5" w:rsidP="00490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="00490D6C" w:rsidRPr="004A26FA">
        <w:rPr>
          <w:rFonts w:ascii="Angsana New" w:hAnsi="Angsana New" w:hint="cs"/>
          <w:sz w:val="28"/>
          <w:szCs w:val="28"/>
          <w:cs/>
        </w:rPr>
        <w:t>บริษัทย่อย</w:t>
      </w:r>
      <w:r w:rsidR="00B02B84">
        <w:rPr>
          <w:rFonts w:ascii="Angsana New" w:hAnsi="Angsana New" w:hint="cs"/>
          <w:sz w:val="28"/>
          <w:szCs w:val="28"/>
          <w:cs/>
        </w:rPr>
        <w:t>แห่งหนึ่ง</w:t>
      </w:r>
      <w:r w:rsidR="00490D6C" w:rsidRPr="004A26FA">
        <w:rPr>
          <w:rFonts w:ascii="Angsana New" w:hAnsi="Angsana New" w:hint="cs"/>
          <w:sz w:val="28"/>
          <w:szCs w:val="28"/>
          <w:cs/>
        </w:rPr>
        <w:t>ได้ออกตั๋วสัญญาใช้เงินให้กับบุคคลอื่นที่ไม่เกี่ยวข้องกันรายหนึ่ง เป็นจำนวน</w:t>
      </w:r>
      <w:r w:rsidR="00490D6C" w:rsidRPr="004A26FA">
        <w:rPr>
          <w:rFonts w:ascii="Angsana New" w:hAnsi="Angsana New"/>
          <w:sz w:val="28"/>
          <w:szCs w:val="28"/>
        </w:rPr>
        <w:t xml:space="preserve"> </w:t>
      </w:r>
      <w:r w:rsidR="00490D6C" w:rsidRPr="004A26FA">
        <w:rPr>
          <w:rFonts w:ascii="Angsana New" w:hAnsi="Angsana New"/>
          <w:sz w:val="28"/>
          <w:szCs w:val="28"/>
        </w:rPr>
        <w:br/>
        <w:t>1.10</w:t>
      </w:r>
      <w:r w:rsidR="00490D6C" w:rsidRPr="004A26FA">
        <w:rPr>
          <w:rFonts w:ascii="Angsana New" w:hAnsi="Angsana New" w:hint="cs"/>
          <w:sz w:val="28"/>
          <w:szCs w:val="28"/>
          <w:cs/>
        </w:rPr>
        <w:t xml:space="preserve"> ล้านบาท คิดอัตราดอกเบี้ยร้อยละ</w:t>
      </w:r>
      <w:r w:rsidR="00490D6C" w:rsidRPr="004A26FA">
        <w:rPr>
          <w:rFonts w:ascii="Angsana New" w:hAnsi="Angsana New"/>
          <w:sz w:val="28"/>
          <w:szCs w:val="28"/>
        </w:rPr>
        <w:t xml:space="preserve"> 6.84</w:t>
      </w:r>
      <w:r w:rsidR="00490D6C" w:rsidRPr="004A26FA">
        <w:rPr>
          <w:rFonts w:ascii="Angsana New" w:hAnsi="Angsana New" w:hint="cs"/>
          <w:sz w:val="28"/>
          <w:szCs w:val="28"/>
          <w:cs/>
        </w:rPr>
        <w:t xml:space="preserve"> ต่อปี กำหนดชำระดอกเบี้ยทุกสิ้นเดือน โดยชำระงวดแรกในวันที่</w:t>
      </w:r>
      <w:r w:rsidR="00490D6C" w:rsidRPr="004A26FA">
        <w:rPr>
          <w:rFonts w:ascii="Angsana New" w:hAnsi="Angsana New"/>
          <w:sz w:val="28"/>
          <w:szCs w:val="28"/>
        </w:rPr>
        <w:br/>
        <w:t>30</w:t>
      </w:r>
      <w:r w:rsidR="00490D6C" w:rsidRPr="004A26FA">
        <w:rPr>
          <w:rFonts w:ascii="Angsana New" w:hAnsi="Angsana New" w:hint="cs"/>
          <w:sz w:val="28"/>
          <w:szCs w:val="28"/>
          <w:cs/>
        </w:rPr>
        <w:t xml:space="preserve"> พฤศจิกายน</w:t>
      </w:r>
      <w:r w:rsidR="00490D6C" w:rsidRPr="004A26FA">
        <w:rPr>
          <w:rFonts w:ascii="Angsana New" w:hAnsi="Angsana New"/>
          <w:sz w:val="28"/>
          <w:szCs w:val="28"/>
        </w:rPr>
        <w:t xml:space="preserve"> 2564</w:t>
      </w:r>
    </w:p>
    <w:p w14:paraId="35D8FCC5" w14:textId="5D7E073A" w:rsidR="00955551" w:rsidRPr="00A5247A" w:rsidRDefault="00955551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เงินกู้ยืมระยะยาว</w:t>
      </w:r>
    </w:p>
    <w:tbl>
      <w:tblPr>
        <w:tblW w:w="9327" w:type="dxa"/>
        <w:tblInd w:w="426" w:type="dxa"/>
        <w:tblLook w:val="04A0" w:firstRow="1" w:lastRow="0" w:firstColumn="1" w:lastColumn="0" w:noHBand="0" w:noVBand="1"/>
      </w:tblPr>
      <w:tblGrid>
        <w:gridCol w:w="3935"/>
        <w:gridCol w:w="1134"/>
        <w:gridCol w:w="284"/>
        <w:gridCol w:w="1140"/>
        <w:gridCol w:w="283"/>
        <w:gridCol w:w="1128"/>
        <w:gridCol w:w="284"/>
        <w:gridCol w:w="1139"/>
      </w:tblGrid>
      <w:tr w:rsidR="00955551" w:rsidRPr="00A5247A" w14:paraId="4FD6FFA7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E735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3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3CDB2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955551" w:rsidRPr="00A5247A" w14:paraId="2683C13F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A8948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139F1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8A187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97CC1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551" w:rsidRPr="00A5247A" w14:paraId="5875EB00" w14:textId="77777777" w:rsidTr="004B282F">
        <w:trPr>
          <w:trHeight w:val="20"/>
        </w:trPr>
        <w:tc>
          <w:tcPr>
            <w:tcW w:w="39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4C27" w14:textId="77777777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14:paraId="3F0B4BD6" w14:textId="01806D46" w:rsidR="00955551" w:rsidRPr="00A5247A" w:rsidRDefault="00955551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782734"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2F691826" w14:textId="5C7A010F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noWrap/>
          </w:tcPr>
          <w:p w14:paraId="6DD0479D" w14:textId="35161A70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782734"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noWrap/>
          </w:tcPr>
          <w:p w14:paraId="6A583BC2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noWrap/>
          </w:tcPr>
          <w:p w14:paraId="55F966B4" w14:textId="3FAB7A28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noWrap/>
          </w:tcPr>
          <w:p w14:paraId="5BE5F070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noWrap/>
          </w:tcPr>
          <w:p w14:paraId="1F45EBDB" w14:textId="58BE3B6F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782734"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55551" w:rsidRPr="00A5247A" w14:paraId="466B8E75" w14:textId="77777777" w:rsidTr="004B282F">
        <w:trPr>
          <w:trHeight w:val="20"/>
        </w:trPr>
        <w:tc>
          <w:tcPr>
            <w:tcW w:w="39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723C9" w14:textId="77777777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4584C164" w14:textId="3E5A6D68" w:rsidR="00955551" w:rsidRPr="00A5247A" w:rsidRDefault="00955551" w:rsidP="00533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noWrap/>
          </w:tcPr>
          <w:p w14:paraId="10FBFE56" w14:textId="77777777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noWrap/>
          </w:tcPr>
          <w:p w14:paraId="2E58D706" w14:textId="77E1A31F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noWrap/>
          </w:tcPr>
          <w:p w14:paraId="213DDA59" w14:textId="77777777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noWrap/>
          </w:tcPr>
          <w:p w14:paraId="5CEE41A7" w14:textId="344F5142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noWrap/>
          </w:tcPr>
          <w:p w14:paraId="3B597BC9" w14:textId="77777777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noWrap/>
          </w:tcPr>
          <w:p w14:paraId="72EE98DF" w14:textId="0A1370E1" w:rsidR="00955551" w:rsidRPr="00A524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B282F" w:rsidRPr="00A5247A" w14:paraId="3A132D28" w14:textId="77777777" w:rsidTr="00697F63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52EA" w14:textId="08199893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AB4C6" w14:textId="42E79DAE" w:rsidR="004B282F" w:rsidRPr="00A5247A" w:rsidRDefault="001964E8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697F63">
              <w:rPr>
                <w:rFonts w:ascii="Angsana New" w:eastAsia="Times New Roman" w:hAnsi="Angsana New"/>
                <w:sz w:val="28"/>
                <w:szCs w:val="28"/>
              </w:rPr>
              <w:t>3,232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5DAA2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565E" w14:textId="7B0805D0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7,009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AFBA2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46B7C" w14:textId="5F6DC3F0" w:rsidR="004B282F" w:rsidRPr="00857D51" w:rsidRDefault="00857D51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857D51">
              <w:rPr>
                <w:rFonts w:ascii="Angsana New" w:eastAsia="Times New Roman" w:hAnsi="Angsana New"/>
                <w:sz w:val="28"/>
                <w:szCs w:val="28"/>
              </w:rPr>
              <w:t>9,200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C7AFE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7415C" w14:textId="76DC3FFA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4B282F" w:rsidRPr="00A5247A" w14:paraId="3B93EE0C" w14:textId="77777777" w:rsidTr="00697F63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96BF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DE62621" w14:textId="6B298B1D" w:rsidR="004B282F" w:rsidRPr="00A5247A" w:rsidRDefault="001964E8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697F6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3,232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ACD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5614AEA" w14:textId="67105A46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7,009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C86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AACE5A4" w14:textId="20C6E40C" w:rsidR="004B282F" w:rsidRPr="00857D51" w:rsidRDefault="00857D51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57D5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9,200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26CF7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04B15E5" w14:textId="2FB283FA" w:rsidR="004B282F" w:rsidRPr="00A5247A" w:rsidRDefault="00F74394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4B282F"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352025DD" w14:textId="4C509607" w:rsidR="00955551" w:rsidRPr="00A5247A" w:rsidRDefault="00955551" w:rsidP="008323D9">
      <w:pPr>
        <w:pStyle w:val="block"/>
        <w:spacing w:before="120" w:after="120" w:line="240" w:lineRule="atLeast"/>
        <w:ind w:left="0" w:firstLine="425"/>
        <w:jc w:val="both"/>
        <w:rPr>
          <w:rFonts w:ascii="Angsana New" w:eastAsia="Calibri" w:hAnsi="Angsana New"/>
          <w:b/>
          <w:bCs/>
          <w:sz w:val="28"/>
          <w:szCs w:val="28"/>
        </w:rPr>
      </w:pPr>
      <w:r w:rsidRPr="00A5247A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ส่วนของ</w:t>
      </w:r>
      <w:r w:rsidR="005E7888">
        <w:rPr>
          <w:rFonts w:ascii="Angsana New" w:eastAsia="Calibri" w:hAnsi="Angsana New" w:hint="cs"/>
          <w:b/>
          <w:bCs/>
          <w:sz w:val="28"/>
          <w:szCs w:val="28"/>
          <w:cs/>
          <w:lang w:bidi="th-TH"/>
        </w:rPr>
        <w:t>เงินกู้ยืม</w:t>
      </w:r>
      <w:r w:rsidRPr="00A5247A">
        <w:rPr>
          <w:rFonts w:ascii="Angsana New" w:hAnsi="Angsana New"/>
          <w:b/>
          <w:bCs/>
          <w:sz w:val="28"/>
          <w:szCs w:val="28"/>
          <w:cs/>
          <w:lang w:bidi="th-TH"/>
        </w:rPr>
        <w:t>ระยะ</w:t>
      </w:r>
      <w:r w:rsidRPr="00A5247A">
        <w:rPr>
          <w:rFonts w:ascii="Angsana New" w:eastAsia="Calibri" w:hAnsi="Angsana New"/>
          <w:b/>
          <w:bCs/>
          <w:sz w:val="28"/>
          <w:szCs w:val="28"/>
          <w:cs/>
          <w:lang w:bidi="th-TH"/>
        </w:rPr>
        <w:t>ยาวที่ถึงกำหนดชำระภายในหนึ่งปี</w:t>
      </w:r>
    </w:p>
    <w:tbl>
      <w:tblPr>
        <w:tblW w:w="9384" w:type="dxa"/>
        <w:tblInd w:w="426" w:type="dxa"/>
        <w:tblLook w:val="04A0" w:firstRow="1" w:lastRow="0" w:firstColumn="1" w:lastColumn="0" w:noHBand="0" w:noVBand="1"/>
      </w:tblPr>
      <w:tblGrid>
        <w:gridCol w:w="3935"/>
        <w:gridCol w:w="1134"/>
        <w:gridCol w:w="284"/>
        <w:gridCol w:w="1134"/>
        <w:gridCol w:w="270"/>
        <w:gridCol w:w="1147"/>
        <w:gridCol w:w="270"/>
        <w:gridCol w:w="1210"/>
      </w:tblGrid>
      <w:tr w:rsidR="00955551" w:rsidRPr="00A5247A" w14:paraId="41530AC1" w14:textId="77777777" w:rsidTr="000F3F5E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7185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64B3D0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955551" w:rsidRPr="00A5247A" w14:paraId="3092546B" w14:textId="77777777" w:rsidTr="000F3F5E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05FF0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D3B27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30D27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C5DAC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551" w:rsidRPr="00A5247A" w14:paraId="3593B1E0" w14:textId="77777777" w:rsidTr="000F3F5E">
        <w:trPr>
          <w:trHeight w:val="20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D6AE7" w14:textId="77777777" w:rsidR="00955551" w:rsidRPr="00A524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B1E8D" w14:textId="6E249BF6" w:rsidR="00955551" w:rsidRPr="00A5247A" w:rsidRDefault="00217084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782734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FB9CD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7B841" w14:textId="0882B711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453BA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CF6AA" w14:textId="6C08875D" w:rsidR="00955551" w:rsidRPr="00A5247A" w:rsidRDefault="00217084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782734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FA768" w14:textId="77777777" w:rsidR="00955551" w:rsidRPr="00A5247A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61DD8" w14:textId="480C8D86" w:rsidR="00955551" w:rsidRPr="00A5247A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="00437F42"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55551"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B7E47" w:rsidRPr="00A5247A" w14:paraId="0318D21A" w14:textId="77777777" w:rsidTr="000F3F5E">
        <w:trPr>
          <w:trHeight w:val="20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F8A40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6781B4" w14:textId="6117D68A" w:rsidR="00CB7E47" w:rsidRPr="00A5247A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E7C907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180E73" w14:textId="5579DAD1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EF23D2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3E2B86" w14:textId="6F784F1E" w:rsidR="00CB7E47" w:rsidRPr="00A5247A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186D73" w14:textId="77777777" w:rsidR="00CB7E47" w:rsidRPr="00A524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BB058" w14:textId="4DC65A87" w:rsidR="00CB7E47" w:rsidRPr="00A5247A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4B282F"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4B282F" w:rsidRPr="00A5247A" w14:paraId="16619EE6" w14:textId="77777777" w:rsidTr="00697F63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A002" w14:textId="4B6208C8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A3073" w14:textId="29B6332B" w:rsidR="004B282F" w:rsidRPr="00A5247A" w:rsidRDefault="00697F63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7,993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17B0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A824F" w14:textId="655E6875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5C958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A1B19" w14:textId="11A32033" w:rsidR="004B282F" w:rsidRPr="00857D51" w:rsidRDefault="00857D51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857D51">
              <w:rPr>
                <w:rFonts w:ascii="Angsana New" w:eastAsia="Times New Roman" w:hAnsi="Angsana New"/>
                <w:sz w:val="28"/>
                <w:szCs w:val="28"/>
              </w:rPr>
              <w:t>2,951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E57A9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5D679" w14:textId="61D44F2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  <w:tr w:rsidR="004B282F" w:rsidRPr="00A5247A" w14:paraId="65314C4A" w14:textId="77777777" w:rsidTr="00697F63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B40C" w14:textId="1B675698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รวมเงินกู้ยืมระยะยาวที่ถึงกำหนดชำระ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C1D02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97B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270879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CE97E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650F3" w14:textId="77777777" w:rsidR="004B282F" w:rsidRPr="00857D51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73BD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0DDFE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B282F" w:rsidRPr="00A5247A" w14:paraId="12607583" w14:textId="77777777" w:rsidTr="00697F63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89CC2" w14:textId="6D111A0E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  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B28B35" w14:textId="41B024E2" w:rsidR="004B282F" w:rsidRPr="00A5247A" w:rsidRDefault="00697F63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7,993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23BB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CE8E9B" w14:textId="5B5A8F56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A9B3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180641" w14:textId="7B32E637" w:rsidR="004B282F" w:rsidRPr="00857D51" w:rsidRDefault="00857D51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57D5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B75E" w14:textId="77777777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EB5D20" w14:textId="388A9568" w:rsidR="004B282F" w:rsidRPr="00A5247A" w:rsidRDefault="004B282F" w:rsidP="004B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</w:t>
            </w:r>
          </w:p>
        </w:tc>
      </w:tr>
    </w:tbl>
    <w:p w14:paraId="68F5B0D9" w14:textId="5017D7C0" w:rsidR="00072D9B" w:rsidRPr="007C3C86" w:rsidRDefault="00955551" w:rsidP="00A5247A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6" w:hanging="471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7C3C86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217084" w:rsidRPr="007C3C86">
        <w:rPr>
          <w:rFonts w:ascii="Angsana New" w:eastAsia="MS Mincho" w:hAnsi="Angsana New"/>
          <w:sz w:val="28"/>
          <w:szCs w:val="28"/>
        </w:rPr>
        <w:t>3</w:t>
      </w:r>
      <w:r w:rsidR="00F74394" w:rsidRPr="007C3C86">
        <w:rPr>
          <w:rFonts w:ascii="Angsana New" w:eastAsia="MS Mincho" w:hAnsi="Angsana New"/>
          <w:sz w:val="28"/>
          <w:szCs w:val="28"/>
        </w:rPr>
        <w:t>1</w:t>
      </w:r>
      <w:r w:rsidR="00F442D6" w:rsidRPr="007C3C86">
        <w:rPr>
          <w:rFonts w:ascii="Angsana New" w:eastAsia="MS Mincho" w:hAnsi="Angsana New"/>
          <w:sz w:val="28"/>
          <w:szCs w:val="28"/>
        </w:rPr>
        <w:t xml:space="preserve"> </w:t>
      </w:r>
      <w:r w:rsidR="00F442D6" w:rsidRPr="007C3C86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 xml:space="preserve"> </w:t>
      </w:r>
      <w:r w:rsidRPr="007C3C86">
        <w:rPr>
          <w:rFonts w:ascii="Angsana New" w:eastAsia="Calibri" w:hAnsi="Angsana New"/>
          <w:sz w:val="28"/>
          <w:szCs w:val="28"/>
          <w:lang w:val="en-GB"/>
        </w:rPr>
        <w:t>256</w:t>
      </w:r>
      <w:r w:rsidR="00F74394" w:rsidRPr="007C3C86">
        <w:rPr>
          <w:rFonts w:ascii="Angsana New" w:eastAsia="Calibri" w:hAnsi="Angsana New"/>
          <w:sz w:val="28"/>
          <w:szCs w:val="28"/>
        </w:rPr>
        <w:t>4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F74394" w:rsidRPr="007C3C86">
        <w:rPr>
          <w:rFonts w:ascii="Angsana New" w:eastAsia="Calibri" w:hAnsi="Angsana New"/>
          <w:sz w:val="28"/>
          <w:szCs w:val="28"/>
          <w:lang w:val="en-GB"/>
        </w:rPr>
        <w:t>1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2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>ล้านบา</w:t>
      </w:r>
      <w:r w:rsidR="000F3F5E" w:rsidRPr="007C3C86">
        <w:rPr>
          <w:rFonts w:ascii="Angsana New" w:eastAsia="Calibri" w:hAnsi="Angsana New"/>
          <w:sz w:val="28"/>
          <w:szCs w:val="28"/>
          <w:cs/>
          <w:lang w:val="en-GB"/>
        </w:rPr>
        <w:t>ท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 xml:space="preserve">อัตราดอกเบี้ยร้อยละ 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MLR-0.6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>ต่อปี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 xml:space="preserve">และวงเงิน </w:t>
      </w:r>
      <w:r w:rsidRPr="007C3C86">
        <w:rPr>
          <w:rFonts w:ascii="Angsana New" w:eastAsia="Calibri" w:hAnsi="Angsana New"/>
          <w:sz w:val="28"/>
          <w:szCs w:val="28"/>
          <w:lang w:val="en-GB"/>
        </w:rPr>
        <w:t>0.2</w:t>
      </w:r>
      <w:r w:rsidR="00F74394" w:rsidRPr="007C3C86">
        <w:rPr>
          <w:rFonts w:ascii="Angsana New" w:eastAsia="Calibri" w:hAnsi="Angsana New"/>
          <w:sz w:val="28"/>
          <w:szCs w:val="28"/>
          <w:lang w:val="en-GB"/>
        </w:rPr>
        <w:t>1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 xml:space="preserve">ล้านบาท อัตราดอกเบี้ยร้อยละ </w:t>
      </w:r>
      <w:r w:rsidRPr="007C3C86">
        <w:rPr>
          <w:rFonts w:ascii="Angsana New" w:eastAsia="Calibri" w:hAnsi="Angsana New"/>
          <w:sz w:val="28"/>
          <w:szCs w:val="28"/>
          <w:lang w:val="en-GB"/>
        </w:rPr>
        <w:t xml:space="preserve">MLR </w:t>
      </w:r>
      <w:r w:rsidRPr="007C3C86">
        <w:rPr>
          <w:rFonts w:ascii="Angsana New" w:eastAsia="Calibri" w:hAnsi="Angsana New"/>
          <w:sz w:val="28"/>
          <w:szCs w:val="28"/>
          <w:cs/>
          <w:lang w:val="en-GB"/>
        </w:rPr>
        <w:t>ต่อปี</w:t>
      </w:r>
    </w:p>
    <w:p w14:paraId="46F9252C" w14:textId="3C09A8AB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0564128" w14:textId="580E48DD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70E1C01" w14:textId="33552469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462A603" w14:textId="3787A113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93B2387" w14:textId="1CCED2C7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578E2E0" w14:textId="429D30A2" w:rsidR="00A5247A" w:rsidRDefault="00A5247A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35F9D5B" w14:textId="2624721E" w:rsidR="003C42D6" w:rsidRDefault="003C42D6" w:rsidP="00A524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EE73CC0" w14:textId="2D5FBDDE" w:rsidR="00A2516E" w:rsidRPr="00A5247A" w:rsidRDefault="00A2516E" w:rsidP="0054424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หนี้สินตามสัญญาเช่า</w:t>
      </w:r>
    </w:p>
    <w:tbl>
      <w:tblPr>
        <w:tblW w:w="938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4"/>
        <w:gridCol w:w="1170"/>
        <w:gridCol w:w="270"/>
        <w:gridCol w:w="1135"/>
        <w:gridCol w:w="236"/>
        <w:gridCol w:w="1240"/>
        <w:gridCol w:w="241"/>
        <w:gridCol w:w="1289"/>
      </w:tblGrid>
      <w:tr w:rsidR="00A2516E" w:rsidRPr="00A5247A" w14:paraId="509B4761" w14:textId="77777777" w:rsidTr="000F3F5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43E1" w14:textId="77777777" w:rsidR="00A2516E" w:rsidRPr="00A5247A" w:rsidRDefault="00A2516E" w:rsidP="003A6CAF">
            <w:pPr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2D612" w14:textId="77777777" w:rsidR="00A2516E" w:rsidRPr="00A5247A" w:rsidRDefault="00A2516E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A2516E" w:rsidRPr="00A5247A" w14:paraId="54FBE24F" w14:textId="77777777" w:rsidTr="000F3F5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E4215" w14:textId="77777777" w:rsidR="00A2516E" w:rsidRPr="00A5247A" w:rsidRDefault="00A2516E" w:rsidP="00E1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0A0468" w14:textId="77777777" w:rsidR="00A2516E" w:rsidRPr="00A5247A" w:rsidRDefault="00A2516E" w:rsidP="003A6CAF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7EF76" w14:textId="77777777" w:rsidR="00A2516E" w:rsidRPr="00A5247A" w:rsidRDefault="00A2516E" w:rsidP="003A6CAF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A4812" w14:textId="77777777" w:rsidR="00A2516E" w:rsidRPr="00A5247A" w:rsidRDefault="00A2516E" w:rsidP="0012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258" w:rsidRPr="00A5247A" w14:paraId="56074C69" w14:textId="77777777" w:rsidTr="000F3F5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CFA2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B5902" w14:textId="2E00FE7A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295CA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94E28" w14:textId="6E4EDA80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84452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51FE4B" w14:textId="30E7606C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54A80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125806BD" w14:textId="18321578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61258" w:rsidRPr="00A5247A" w14:paraId="5A5944AD" w14:textId="77777777" w:rsidTr="000F3F5E">
        <w:trPr>
          <w:trHeight w:val="20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900C8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0FE335" w14:textId="5FFEFCA2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8C26F8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BFD335" w14:textId="2798D009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166D4C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6BDCAC" w14:textId="1EF144F9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FD60B6" w14:textId="77777777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43742918" w14:textId="03F471D4" w:rsidR="00D61258" w:rsidRPr="00A5247A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7F3A" w:rsidRPr="00A5247A" w14:paraId="769C1BF3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B4A7C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5A54E" w14:textId="3DC14DB3" w:rsidR="00B07F3A" w:rsidRDefault="000B1CEC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77,250</w:t>
            </w:r>
          </w:p>
          <w:p w14:paraId="593557EE" w14:textId="430C7447" w:rsidR="000B1CEC" w:rsidRPr="00A5247A" w:rsidRDefault="000B1CEC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B1A0D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367B4" w14:textId="29ABD590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90,7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04FC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211E9" w14:textId="313B8295" w:rsidR="00B07F3A" w:rsidRPr="00A5247A" w:rsidRDefault="006369C6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5F3BB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42FD7" w14:textId="06045975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B07F3A" w:rsidRPr="00A5247A" w14:paraId="318FF987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9391B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409627" w14:textId="005D0B98" w:rsidR="00B07F3A" w:rsidRPr="00A5247A" w:rsidRDefault="00DA57CD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(14,216)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2BBC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B5C5" w14:textId="12783A95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7,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96)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124AC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8E016" w14:textId="530D699E" w:rsidR="00B07F3A" w:rsidRPr="00A5247A" w:rsidRDefault="006369C6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95A5F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CD90F" w14:textId="6FE88058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B07F3A" w:rsidRPr="00A5247A" w14:paraId="6DF802A7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48B3A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E3272" w14:textId="660EDB2B" w:rsidR="00B07F3A" w:rsidRPr="00A5247A" w:rsidRDefault="000B1CEC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63,034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1B59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20AA" w14:textId="33082204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73,2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1F300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4074A" w14:textId="4499A3EC" w:rsidR="00B07F3A" w:rsidRPr="00A5247A" w:rsidRDefault="006369C6" w:rsidP="000F3F5E">
            <w:pPr>
              <w:tabs>
                <w:tab w:val="clear" w:pos="258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875E1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F03F7" w14:textId="45909B91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B07F3A" w:rsidRPr="00A5247A" w14:paraId="4AA7E34D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BE79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00E7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14254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A9B5D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6E23A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A1AF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B5E0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4398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0E5E6299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7ECF2" w14:textId="56373A8F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    กำหนดชำระภายในหนึ่งปี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9CFF1" w14:textId="6D6570E2" w:rsidR="00B07F3A" w:rsidRPr="00A5247A" w:rsidRDefault="00DA57CD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0B1CEC">
              <w:rPr>
                <w:rFonts w:ascii="Angsana New" w:eastAsia="Times New Roman" w:hAnsi="Angsana New"/>
                <w:sz w:val="28"/>
                <w:szCs w:val="28"/>
              </w:rPr>
              <w:t>6,064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B03BB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9AD2BB" w14:textId="3A3563A9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(9,72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0CF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FFF3A" w14:textId="55326030" w:rsidR="00B07F3A" w:rsidRPr="00A5247A" w:rsidRDefault="006369C6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085F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0F61C" w14:textId="57ACDD38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B07F3A" w:rsidRPr="00A5247A" w14:paraId="1E8ACD14" w14:textId="77777777" w:rsidTr="00DA57CD">
        <w:trPr>
          <w:trHeight w:hRule="exact" w:val="397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3390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รวมหนี้สินตามสัญญาเช่า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C0D0E" w14:textId="3D35B8D4" w:rsidR="00B07F3A" w:rsidRPr="00A5247A" w:rsidRDefault="00DA57CD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56,970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A196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C69E" w14:textId="5DA95201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63,</w:t>
            </w:r>
            <w:r w:rsidR="00F7439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C6E0B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68340" w14:textId="08A0E7E9" w:rsidR="00B07F3A" w:rsidRPr="00A5247A" w:rsidRDefault="006369C6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5ED44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FC1A53" w14:textId="1DAF9B7E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638AE30A" w14:textId="5FDC2339" w:rsidR="00630CB4" w:rsidRPr="00630CB4" w:rsidRDefault="00630CB4" w:rsidP="00630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630CB4">
        <w:rPr>
          <w:rFonts w:ascii="Angsana New" w:hAnsi="Angsana New" w:hint="cs"/>
          <w:spacing w:val="2"/>
          <w:sz w:val="28"/>
          <w:szCs w:val="28"/>
          <w:cs/>
        </w:rPr>
        <w:t xml:space="preserve">อย่างไรก็ตามสิ้นรอบระยะเวลารายงานยังไม่มีการจ่ายชำระหนี้ดังกล่าวซึ่งปรากฎอยู่ในรายการค่าเช่าค้างจ่าย จำนวน </w:t>
      </w:r>
      <w:r w:rsidRPr="00630CB4">
        <w:rPr>
          <w:rFonts w:ascii="Angsana New" w:hAnsi="Angsana New"/>
          <w:spacing w:val="2"/>
          <w:sz w:val="28"/>
          <w:szCs w:val="28"/>
        </w:rPr>
        <w:t xml:space="preserve">12.75 </w:t>
      </w:r>
      <w:r w:rsidRPr="00630CB4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</w:t>
      </w:r>
      <w:r w:rsidRPr="00630CB4">
        <w:rPr>
          <w:rFonts w:ascii="Angsana New" w:hAnsi="Angsana New"/>
          <w:spacing w:val="2"/>
          <w:sz w:val="28"/>
          <w:szCs w:val="28"/>
        </w:rPr>
        <w:t>(</w:t>
      </w:r>
      <w:r w:rsidRPr="00630CB4">
        <w:rPr>
          <w:rFonts w:ascii="Angsana New" w:hAnsi="Angsana New" w:hint="cs"/>
          <w:spacing w:val="2"/>
          <w:sz w:val="28"/>
          <w:szCs w:val="28"/>
          <w:cs/>
        </w:rPr>
        <w:t xml:space="preserve">หมายเหตุข้อ </w:t>
      </w:r>
      <w:r w:rsidRPr="00630CB4">
        <w:rPr>
          <w:rFonts w:ascii="Angsana New" w:hAnsi="Angsana New"/>
          <w:spacing w:val="2"/>
          <w:sz w:val="28"/>
          <w:szCs w:val="28"/>
        </w:rPr>
        <w:t>21)</w:t>
      </w:r>
    </w:p>
    <w:p w14:paraId="75F4D581" w14:textId="7FC44247" w:rsidR="006C3B2A" w:rsidRPr="00A5247A" w:rsidRDefault="006C3B2A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tbl>
      <w:tblPr>
        <w:tblW w:w="4800" w:type="pct"/>
        <w:tblInd w:w="42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6"/>
        <w:gridCol w:w="1154"/>
        <w:gridCol w:w="246"/>
        <w:gridCol w:w="1200"/>
        <w:gridCol w:w="287"/>
        <w:gridCol w:w="8"/>
        <w:gridCol w:w="1146"/>
        <w:gridCol w:w="287"/>
        <w:gridCol w:w="1161"/>
      </w:tblGrid>
      <w:tr w:rsidR="001200F0" w:rsidRPr="00A5247A" w14:paraId="29FC14A2" w14:textId="77777777" w:rsidTr="00356511">
        <w:trPr>
          <w:trHeight w:val="435"/>
        </w:trPr>
        <w:tc>
          <w:tcPr>
            <w:tcW w:w="2073" w:type="pct"/>
          </w:tcPr>
          <w:p w14:paraId="0895A235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7" w:type="pct"/>
            <w:gridSpan w:val="8"/>
            <w:tcBorders>
              <w:bottom w:val="single" w:sz="4" w:space="0" w:color="auto"/>
            </w:tcBorders>
          </w:tcPr>
          <w:p w14:paraId="15E5BFCF" w14:textId="37F6DE79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56511" w:rsidRPr="00A5247A" w14:paraId="00AF6B67" w14:textId="14C18B65" w:rsidTr="001749DC">
        <w:trPr>
          <w:trHeight w:val="20"/>
        </w:trPr>
        <w:tc>
          <w:tcPr>
            <w:tcW w:w="2073" w:type="pct"/>
          </w:tcPr>
          <w:p w14:paraId="16AC5D97" w14:textId="77777777" w:rsidR="00356511" w:rsidRPr="00A5247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DEE587" w14:textId="77777777" w:rsidR="00356511" w:rsidRPr="00A5247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  <w:tcBorders>
              <w:top w:val="nil"/>
              <w:bottom w:val="nil"/>
            </w:tcBorders>
          </w:tcPr>
          <w:p w14:paraId="6D8F3395" w14:textId="6271E158" w:rsidR="00356511" w:rsidRPr="00A5247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BADCA5" w14:textId="0A498B3B" w:rsidR="00356511" w:rsidRPr="00A5247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511" w:rsidRPr="00A5247A" w14:paraId="4285A1AE" w14:textId="77777777" w:rsidTr="00D60896">
        <w:trPr>
          <w:trHeight w:val="20"/>
        </w:trPr>
        <w:tc>
          <w:tcPr>
            <w:tcW w:w="2073" w:type="pct"/>
          </w:tcPr>
          <w:p w14:paraId="46B059AD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66D1EFB" w14:textId="1A4B4A03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534A7AEB" w14:textId="77777777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6B5A6D66" w14:textId="534C7459" w:rsidR="00457A04" w:rsidRPr="00A5247A" w:rsidRDefault="00457A04" w:rsidP="0012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  <w:tcBorders>
              <w:bottom w:val="nil"/>
            </w:tcBorders>
          </w:tcPr>
          <w:p w14:paraId="0723CEB4" w14:textId="77777777" w:rsidR="00457A04" w:rsidRPr="00A5247A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15" w:type="pct"/>
            <w:gridSpan w:val="2"/>
          </w:tcPr>
          <w:p w14:paraId="03BD918E" w14:textId="3B50AE6F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1A85B6FA" w14:textId="77777777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16C945C0" w14:textId="47E35F3E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6511" w:rsidRPr="00A5247A" w14:paraId="0FA8777E" w14:textId="77777777" w:rsidTr="00356511">
        <w:trPr>
          <w:trHeight w:val="20"/>
        </w:trPr>
        <w:tc>
          <w:tcPr>
            <w:tcW w:w="2073" w:type="pct"/>
          </w:tcPr>
          <w:p w14:paraId="65B0E36F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E11F3E9" w14:textId="18656640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" w:type="pct"/>
          </w:tcPr>
          <w:p w14:paraId="21C722A3" w14:textId="77777777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F889DC1" w14:textId="2C565D88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" w:type="pct"/>
            <w:gridSpan w:val="2"/>
          </w:tcPr>
          <w:p w14:paraId="6718ED72" w14:textId="77777777" w:rsidR="00457A04" w:rsidRPr="00A5247A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25A23D4" w14:textId="63B7B4BC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" w:type="pct"/>
          </w:tcPr>
          <w:p w14:paraId="171D47B2" w14:textId="77777777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9543CAC" w14:textId="5E1994E7" w:rsidR="00457A04" w:rsidRPr="00A5247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56511" w:rsidRPr="00A5247A" w14:paraId="50C41A54" w14:textId="77777777" w:rsidTr="00356511">
        <w:trPr>
          <w:trHeight w:val="20"/>
        </w:trPr>
        <w:tc>
          <w:tcPr>
            <w:tcW w:w="2073" w:type="pct"/>
          </w:tcPr>
          <w:p w14:paraId="18DED08C" w14:textId="77777777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  <w:p w14:paraId="36F3526B" w14:textId="77777777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16" w:type="pct"/>
          </w:tcPr>
          <w:p w14:paraId="2FAD9842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1B6D719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</w:tcPr>
          <w:p w14:paraId="4E66999F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512043CD" w14:textId="77777777" w:rsidR="00457A04" w:rsidRPr="00A5247A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5DD5DD8C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70A12809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</w:tcPr>
          <w:p w14:paraId="7189DBD9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7F3A" w:rsidRPr="00A5247A" w14:paraId="08D16F3D" w14:textId="77777777" w:rsidTr="002375F6">
        <w:trPr>
          <w:trHeight w:val="20"/>
        </w:trPr>
        <w:tc>
          <w:tcPr>
            <w:tcW w:w="2073" w:type="pct"/>
            <w:tcBorders>
              <w:bottom w:val="nil"/>
            </w:tcBorders>
          </w:tcPr>
          <w:p w14:paraId="0E32E42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51678BA0" w14:textId="34A0FE7C" w:rsidR="00B07F3A" w:rsidRPr="00A5247A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2,929</w:t>
            </w:r>
          </w:p>
        </w:tc>
        <w:tc>
          <w:tcPr>
            <w:tcW w:w="131" w:type="pct"/>
            <w:tcBorders>
              <w:bottom w:val="nil"/>
            </w:tcBorders>
          </w:tcPr>
          <w:p w14:paraId="0C6462B4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022B443F" w14:textId="142154F1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50E5E8D9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1F229D03" w14:textId="3B638B5A" w:rsidR="00B07F3A" w:rsidRPr="00A5247A" w:rsidRDefault="00F57758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2,815</w:t>
            </w:r>
          </w:p>
        </w:tc>
        <w:tc>
          <w:tcPr>
            <w:tcW w:w="153" w:type="pct"/>
            <w:tcBorders>
              <w:bottom w:val="nil"/>
            </w:tcBorders>
          </w:tcPr>
          <w:p w14:paraId="0DEE2DD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5618253" w14:textId="6C34A04C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37</w:t>
            </w:r>
          </w:p>
        </w:tc>
      </w:tr>
      <w:tr w:rsidR="00B07F3A" w:rsidRPr="00A5247A" w14:paraId="4E605803" w14:textId="77777777" w:rsidTr="002375F6">
        <w:trPr>
          <w:trHeight w:val="20"/>
        </w:trPr>
        <w:tc>
          <w:tcPr>
            <w:tcW w:w="2073" w:type="pct"/>
            <w:tcBorders>
              <w:bottom w:val="nil"/>
            </w:tcBorders>
          </w:tcPr>
          <w:p w14:paraId="65A53CC4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</w:tcPr>
          <w:p w14:paraId="0F19219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22A776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14:paraId="423339DA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423F4A12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nil"/>
            </w:tcBorders>
            <w:shd w:val="clear" w:color="auto" w:fill="auto"/>
          </w:tcPr>
          <w:p w14:paraId="1109614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2FE5478B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09F6712C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765B72A0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611D3950" w14:textId="408A9B8D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shd w:val="clear" w:color="auto" w:fill="auto"/>
          </w:tcPr>
          <w:p w14:paraId="392CA42E" w14:textId="77777777" w:rsidR="00B07F3A" w:rsidRPr="00A5247A" w:rsidRDefault="00B07F3A" w:rsidP="00B07F3A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0A344B1" w14:textId="77777777" w:rsidR="00B07F3A" w:rsidRPr="00A5247A" w:rsidRDefault="00B07F3A" w:rsidP="00B07F3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28EF4D3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1152F0D0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35ED165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37F07B2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1B57120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77C2E0AD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2D496D6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616" w:type="pct"/>
            <w:shd w:val="clear" w:color="auto" w:fill="auto"/>
          </w:tcPr>
          <w:p w14:paraId="74F68C89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317A6399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F4BB9ED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57288EAA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9F5FA3B" w14:textId="77777777" w:rsidR="00B07F3A" w:rsidRPr="00A5247A" w:rsidRDefault="00B07F3A" w:rsidP="00B07F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</w:tcPr>
          <w:p w14:paraId="7C8D878A" w14:textId="77777777" w:rsidR="00B07F3A" w:rsidRPr="00A5247A" w:rsidRDefault="00B07F3A" w:rsidP="00B07F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5C95BEBB" w14:textId="77777777" w:rsidR="00B07F3A" w:rsidRPr="00A5247A" w:rsidRDefault="00B07F3A" w:rsidP="00B07F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</w:tr>
      <w:tr w:rsidR="00B07F3A" w:rsidRPr="00A5247A" w14:paraId="3A751FE0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0A323766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16" w:type="pct"/>
            <w:shd w:val="clear" w:color="auto" w:fill="auto"/>
          </w:tcPr>
          <w:p w14:paraId="438402EB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3A70DA6C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6782E0A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1B8AF014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C28FCD1" w14:textId="77777777" w:rsidR="00B07F3A" w:rsidRPr="00A5247A" w:rsidDel="006A7EC4" w:rsidRDefault="00B07F3A" w:rsidP="00B07F3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</w:tcPr>
          <w:p w14:paraId="0B77B7B2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0ACECC02" w14:textId="77777777" w:rsidR="00B07F3A" w:rsidRPr="00A5247A" w:rsidDel="006A7EC4" w:rsidRDefault="00B07F3A" w:rsidP="00B07F3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</w:tr>
      <w:tr w:rsidR="00B07F3A" w:rsidRPr="00A5247A" w14:paraId="105A1D5D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3A54A23A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5BE05A58" w14:textId="6BB8832E" w:rsidR="00B07F3A" w:rsidRPr="00A5247A" w:rsidDel="006A7EC4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31" w:type="pct"/>
          </w:tcPr>
          <w:p w14:paraId="48F6C28D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D927A3B" w14:textId="51B3AB8E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57" w:type="pct"/>
            <w:gridSpan w:val="2"/>
          </w:tcPr>
          <w:p w14:paraId="37680F90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2E29D0E5" w14:textId="64B9BB18" w:rsidR="00B07F3A" w:rsidRPr="00A5247A" w:rsidDel="006A7EC4" w:rsidRDefault="00F57758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677</w:t>
            </w:r>
          </w:p>
        </w:tc>
        <w:tc>
          <w:tcPr>
            <w:tcW w:w="153" w:type="pct"/>
          </w:tcPr>
          <w:p w14:paraId="153FA2E8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5595D39" w14:textId="28FD2D33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65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B07F3A" w:rsidRPr="00A5247A" w14:paraId="07DD05C8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6C254177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6C4D5369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6D85D39C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4213FA3D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1373C5AA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</w:tcPr>
          <w:p w14:paraId="5B72B384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A5DC7F6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ACD0F9E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4F30BDAC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453373EA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6" w:type="pct"/>
            <w:shd w:val="clear" w:color="auto" w:fill="auto"/>
          </w:tcPr>
          <w:p w14:paraId="61F2C2EE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392D0605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640" w:type="pct"/>
          </w:tcPr>
          <w:p w14:paraId="0F4CB454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0CAEAB13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23E59FFE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B378D91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5D3ED9A7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695834F8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1BE95FCE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กำไรจากการประมาณตามหลัก</w:t>
            </w:r>
          </w:p>
        </w:tc>
        <w:tc>
          <w:tcPr>
            <w:tcW w:w="616" w:type="pct"/>
            <w:shd w:val="clear" w:color="auto" w:fill="auto"/>
          </w:tcPr>
          <w:p w14:paraId="630D2006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9927D3F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640" w:type="pct"/>
          </w:tcPr>
          <w:p w14:paraId="53DB7F0D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</w:tcPr>
          <w:p w14:paraId="26A5F329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76E32C7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99ECFB0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</w:tcPr>
          <w:p w14:paraId="0C927326" w14:textId="77777777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583C1B22" w14:textId="77777777" w:rsidTr="002375F6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77F508D3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คณิตศาสตร์ประกันภัยที่รับรู้ใน</w:t>
            </w: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ระหว่างปี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0E6074BA" w14:textId="52CFE1F5" w:rsidR="00B07F3A" w:rsidRPr="00A5247A" w:rsidDel="006A7EC4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1" w:type="pct"/>
          </w:tcPr>
          <w:p w14:paraId="256AB09B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0905E428" w14:textId="6B84FB8E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</w:tcPr>
          <w:p w14:paraId="420E8EB3" w14:textId="77777777" w:rsidR="00B07F3A" w:rsidRPr="00A5247A" w:rsidRDefault="00B07F3A" w:rsidP="00B07F3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43853D66" w14:textId="19436991" w:rsidR="00B07F3A" w:rsidRPr="00A5247A" w:rsidDel="006A7EC4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99139C2" w14:textId="77777777" w:rsidR="00B07F3A" w:rsidRPr="00A5247A" w:rsidRDefault="00B07F3A" w:rsidP="00B07F3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361C12A" w14:textId="659E6648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E1BBD8B" w14:textId="0F651CA7" w:rsidR="00782734" w:rsidRPr="00A5247A" w:rsidRDefault="00137D55" w:rsidP="00171C52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rtl/>
          <w:cs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</w:t>
      </w:r>
      <w:r w:rsidR="00392A15">
        <w:rPr>
          <w:rFonts w:ascii="Angsana New" w:eastAsia="Calibri" w:hAnsi="Angsana New" w:hint="cs"/>
          <w:sz w:val="28"/>
          <w:szCs w:val="28"/>
          <w:cs/>
          <w:lang w:bidi="th-TH"/>
        </w:rPr>
        <w:t>พ.ศ.</w:t>
      </w:r>
      <w:r w:rsidR="00392A15">
        <w:rPr>
          <w:rFonts w:ascii="Angsana New" w:eastAsia="Calibri" w:hAnsi="Angsana New"/>
          <w:sz w:val="28"/>
          <w:szCs w:val="28"/>
          <w:lang w:val="en-US" w:bidi="th-TH"/>
        </w:rPr>
        <w:t xml:space="preserve"> 2541 </w:t>
      </w:r>
      <w:r w:rsidR="00392A15">
        <w:rPr>
          <w:rFonts w:ascii="Angsana New" w:eastAsia="Calibri" w:hAnsi="Angsana New" w:hint="cs"/>
          <w:sz w:val="28"/>
          <w:szCs w:val="28"/>
          <w:cs/>
          <w:lang w:val="en-US" w:bidi="th-TH"/>
        </w:rPr>
        <w:t>ในการ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ให้ผลประโยชน์เมื่อเกษียณแก่พนักงานตามสิทธิและอายุงาน</w:t>
      </w:r>
    </w:p>
    <w:p w14:paraId="1FEA9B52" w14:textId="5766D19B" w:rsidR="006C3B2A" w:rsidRPr="00A5247A" w:rsidRDefault="006C3B2A" w:rsidP="00171C52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rtl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โครงการผลประโยชน์ที่กำหนดไว้มีความเสี่ยงจากการประมาณการตามหลักคณ</w:t>
      </w:r>
      <w:r w:rsidR="00171C52" w:rsidRPr="00A5247A">
        <w:rPr>
          <w:rFonts w:ascii="Angsana New" w:eastAsia="Calibri" w:hAnsi="Angsana New"/>
          <w:sz w:val="28"/>
          <w:szCs w:val="28"/>
          <w:cs/>
          <w:lang w:bidi="th-TH"/>
        </w:rPr>
        <w:t xml:space="preserve">ิตศาสตร์ประกันภัย ได้แก่ 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ความเสี่ยงจากอัตราดอกเบี้ย และความเสี่ยงจากการเพิ่มขึ้นของเงินเดือนในอนาคต</w:t>
      </w:r>
    </w:p>
    <w:p w14:paraId="26EEE897" w14:textId="77777777" w:rsidR="006C3B2A" w:rsidRPr="00EA1AB4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94"/>
        <w:gridCol w:w="1134"/>
        <w:gridCol w:w="236"/>
        <w:gridCol w:w="1150"/>
        <w:gridCol w:w="360"/>
        <w:gridCol w:w="1170"/>
        <w:gridCol w:w="270"/>
        <w:gridCol w:w="1170"/>
      </w:tblGrid>
      <w:tr w:rsidR="00457A04" w:rsidRPr="00A5247A" w14:paraId="1824149A" w14:textId="77777777" w:rsidTr="000F3F5E">
        <w:trPr>
          <w:trHeight w:hRule="exact" w:val="374"/>
        </w:trPr>
        <w:tc>
          <w:tcPr>
            <w:tcW w:w="3894" w:type="dxa"/>
          </w:tcPr>
          <w:p w14:paraId="45ACBC37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549CA2F3" w14:textId="6AC5842C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57A04" w:rsidRPr="00A5247A" w14:paraId="215A066C" w14:textId="77777777" w:rsidTr="000F3F5E">
        <w:trPr>
          <w:trHeight w:hRule="exact" w:val="374"/>
        </w:trPr>
        <w:tc>
          <w:tcPr>
            <w:tcW w:w="3894" w:type="dxa"/>
          </w:tcPr>
          <w:p w14:paraId="65F035EF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20969" w14:textId="7A8D7EBD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53FD717" w14:textId="1103D92D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D2B4DF2" w14:textId="09E7014E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A04" w:rsidRPr="00A5247A" w14:paraId="3CAA8683" w14:textId="77777777" w:rsidTr="000F3F5E">
        <w:trPr>
          <w:trHeight w:hRule="exact" w:val="374"/>
        </w:trPr>
        <w:tc>
          <w:tcPr>
            <w:tcW w:w="3894" w:type="dxa"/>
          </w:tcPr>
          <w:p w14:paraId="0ADDE248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3EA651" w14:textId="6940CD36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77F5A2C" w14:textId="77777777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BB347CB" w14:textId="1DF3753A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47D5E93F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2000F" w14:textId="01851973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EA9280C" w14:textId="77777777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724413" w14:textId="51E21B68" w:rsidR="00457A04" w:rsidRPr="00A5247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57A04" w:rsidRPr="00A5247A" w14:paraId="014054CD" w14:textId="77777777" w:rsidTr="000F3F5E">
        <w:trPr>
          <w:trHeight w:hRule="exact" w:val="374"/>
        </w:trPr>
        <w:tc>
          <w:tcPr>
            <w:tcW w:w="3894" w:type="dxa"/>
          </w:tcPr>
          <w:p w14:paraId="1DB3FFE5" w14:textId="77777777" w:rsidR="00457A04" w:rsidRPr="00A5247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134" w:type="dxa"/>
          </w:tcPr>
          <w:p w14:paraId="1D6CA5DF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41FE5" w14:textId="77777777" w:rsidR="00457A04" w:rsidRPr="00A5247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0E883C3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3139526" w14:textId="77777777" w:rsidR="00457A04" w:rsidRPr="00A5247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4DAD52" w14:textId="77777777" w:rsidR="00457A04" w:rsidRPr="00A5247A" w:rsidRDefault="00457A04" w:rsidP="00457A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FEE672" w14:textId="77777777" w:rsidR="00457A04" w:rsidRPr="00A5247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DBA471" w14:textId="77777777" w:rsidR="00457A04" w:rsidRPr="00A5247A" w:rsidRDefault="00457A04" w:rsidP="00457A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07F3A" w:rsidRPr="00A5247A" w14:paraId="54F81B7E" w14:textId="77777777" w:rsidTr="002375F6">
        <w:trPr>
          <w:trHeight w:hRule="exact" w:val="374"/>
        </w:trPr>
        <w:tc>
          <w:tcPr>
            <w:tcW w:w="3894" w:type="dxa"/>
          </w:tcPr>
          <w:p w14:paraId="1C01F678" w14:textId="757D19ED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125923B4" w14:textId="59D50598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5F6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236" w:type="dxa"/>
          </w:tcPr>
          <w:p w14:paraId="00BB61A9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F9E4123" w14:textId="6FF85C69" w:rsidR="00B07F3A" w:rsidRPr="00A5247A" w:rsidRDefault="00F74394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,680</w:t>
            </w:r>
          </w:p>
        </w:tc>
        <w:tc>
          <w:tcPr>
            <w:tcW w:w="360" w:type="dxa"/>
          </w:tcPr>
          <w:p w14:paraId="6535A867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8A6C74" w14:textId="719AFAE4" w:rsidR="00B07F3A" w:rsidRPr="00A5247A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270" w:type="dxa"/>
          </w:tcPr>
          <w:p w14:paraId="176F93B5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23A02" w14:textId="7FE22040" w:rsidR="00B07F3A" w:rsidRPr="00A5247A" w:rsidRDefault="00F74394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07F3A" w:rsidRPr="00A5247A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B07F3A" w:rsidRPr="00A5247A" w14:paraId="114F57DF" w14:textId="77777777" w:rsidTr="002375F6">
        <w:trPr>
          <w:trHeight w:hRule="exact" w:val="374"/>
        </w:trPr>
        <w:tc>
          <w:tcPr>
            <w:tcW w:w="3894" w:type="dxa"/>
          </w:tcPr>
          <w:p w14:paraId="27693AEE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0B067436" w14:textId="77777777" w:rsidR="00B07F3A" w:rsidRPr="002375F6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4F47E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044341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38EC6D8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6F35AC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ACA3E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DA6A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4A6C2094" w14:textId="77777777" w:rsidTr="002375F6">
        <w:trPr>
          <w:trHeight w:hRule="exact" w:val="374"/>
        </w:trPr>
        <w:tc>
          <w:tcPr>
            <w:tcW w:w="3894" w:type="dxa"/>
          </w:tcPr>
          <w:p w14:paraId="2BEABB83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67285E97" w14:textId="2F54F392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5F6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36" w:type="dxa"/>
          </w:tcPr>
          <w:p w14:paraId="12C1A412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9BFF885" w14:textId="1B51B9F3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360" w:type="dxa"/>
          </w:tcPr>
          <w:p w14:paraId="44ADBFB6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A08833" w14:textId="48A19A19" w:rsidR="00B07F3A" w:rsidRPr="00A5247A" w:rsidDel="006A7EC4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195F9A0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63496" w14:textId="5E7F7895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62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07F3A" w:rsidRPr="00A5247A" w14:paraId="77A5FB58" w14:textId="77777777" w:rsidTr="002375F6">
        <w:trPr>
          <w:trHeight w:hRule="exact" w:val="374"/>
        </w:trPr>
        <w:tc>
          <w:tcPr>
            <w:tcW w:w="3894" w:type="dxa"/>
          </w:tcPr>
          <w:p w14:paraId="312AAF8C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9D6945" w14:textId="4CDDE245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5F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2ADC6CFC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54DCF1E" w14:textId="08EAB7D1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750FAE5A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A0A795" w14:textId="67F949C0" w:rsidR="00B07F3A" w:rsidRPr="00A5247A" w:rsidDel="006A7EC4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F6BF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F49E6C2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265C0B" w14:textId="01DBF0F1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B07F3A" w:rsidRPr="00A5247A" w14:paraId="10A58F81" w14:textId="77777777" w:rsidTr="002375F6">
        <w:trPr>
          <w:trHeight w:hRule="exact" w:val="374"/>
        </w:trPr>
        <w:tc>
          <w:tcPr>
            <w:tcW w:w="3894" w:type="dxa"/>
          </w:tcPr>
          <w:p w14:paraId="35A847A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5558" w14:textId="57B34A32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5F6">
              <w:rPr>
                <w:rFonts w:ascii="Angsana New" w:hAnsi="Angsana New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236" w:type="dxa"/>
          </w:tcPr>
          <w:p w14:paraId="60C3C09F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0C181AE" w14:textId="1E7068B5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360" w:type="dxa"/>
          </w:tcPr>
          <w:p w14:paraId="2A98DBF6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277C" w14:textId="16DD0A6E" w:rsidR="00B07F3A" w:rsidRPr="00A5247A" w:rsidDel="006A7EC4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="00695FF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966A5F4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93651" w14:textId="09B2BA76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B07F3A" w:rsidRPr="00A5247A" w14:paraId="2F85EC2A" w14:textId="77777777" w:rsidTr="000F3F5E">
        <w:trPr>
          <w:trHeight w:hRule="exact" w:val="374"/>
        </w:trPr>
        <w:tc>
          <w:tcPr>
            <w:tcW w:w="3894" w:type="dxa"/>
          </w:tcPr>
          <w:p w14:paraId="24D3EFC4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71A1F15D" w14:textId="77777777" w:rsidR="00B07F3A" w:rsidRPr="002375F6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581B5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A3DDF97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2B74773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3CC4F8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D2ECB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D90447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5DC63239" w14:textId="77777777" w:rsidTr="000F3F5E">
        <w:trPr>
          <w:trHeight w:hRule="exact" w:val="374"/>
        </w:trPr>
        <w:tc>
          <w:tcPr>
            <w:tcW w:w="3894" w:type="dxa"/>
          </w:tcPr>
          <w:p w14:paraId="3FC1CEF7" w14:textId="77777777" w:rsidR="00B07F3A" w:rsidRPr="00A5247A" w:rsidRDefault="00B07F3A" w:rsidP="00B07F3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กำไรจากการประมาณตามหลัก</w:t>
            </w:r>
          </w:p>
        </w:tc>
        <w:tc>
          <w:tcPr>
            <w:tcW w:w="1134" w:type="dxa"/>
            <w:shd w:val="clear" w:color="auto" w:fill="auto"/>
          </w:tcPr>
          <w:p w14:paraId="092DAD0E" w14:textId="77777777" w:rsidR="00B07F3A" w:rsidRPr="002375F6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4A4F7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2495805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2C28BCF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C7A75CB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5AE4E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CE412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02085695" w14:textId="77777777" w:rsidTr="002375F6">
        <w:trPr>
          <w:trHeight w:hRule="exact" w:val="374"/>
        </w:trPr>
        <w:tc>
          <w:tcPr>
            <w:tcW w:w="3894" w:type="dxa"/>
          </w:tcPr>
          <w:p w14:paraId="17818A94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134" w:type="dxa"/>
            <w:shd w:val="clear" w:color="auto" w:fill="auto"/>
          </w:tcPr>
          <w:p w14:paraId="5FAE2063" w14:textId="0F6871A3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5F6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361D60E3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1AC606" w14:textId="010D7DD9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3E2B9AB0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DA28DB" w14:textId="5F8DA202" w:rsidR="00B07F3A" w:rsidRPr="00616A31" w:rsidDel="006A7EC4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E2802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1B563" w14:textId="2B10A27A" w:rsidR="00B07F3A" w:rsidRPr="00A5247A" w:rsidDel="006A7EC4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F3A" w:rsidRPr="00A5247A" w14:paraId="61DD1E7F" w14:textId="77777777" w:rsidTr="002375F6">
        <w:trPr>
          <w:trHeight w:hRule="exact" w:val="374"/>
        </w:trPr>
        <w:tc>
          <w:tcPr>
            <w:tcW w:w="3894" w:type="dxa"/>
          </w:tcPr>
          <w:p w14:paraId="63B69FF0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7022B4EB" w14:textId="77777777" w:rsidR="00B07F3A" w:rsidRPr="002375F6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38970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73C8773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82500B3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98962B" w14:textId="77777777" w:rsidR="00B07F3A" w:rsidRPr="00616A31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59982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D84F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07F3A" w:rsidRPr="00A5247A" w14:paraId="24B61DDF" w14:textId="77777777" w:rsidTr="002375F6">
        <w:trPr>
          <w:trHeight w:hRule="exact" w:val="374"/>
        </w:trPr>
        <w:tc>
          <w:tcPr>
            <w:tcW w:w="3894" w:type="dxa"/>
          </w:tcPr>
          <w:p w14:paraId="11C391D2" w14:textId="2EEA975A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โอนออกจากการขายเงินลงทุน </w:t>
            </w:r>
          </w:p>
        </w:tc>
        <w:tc>
          <w:tcPr>
            <w:tcW w:w="1134" w:type="dxa"/>
            <w:shd w:val="clear" w:color="auto" w:fill="auto"/>
          </w:tcPr>
          <w:p w14:paraId="16BDE428" w14:textId="47BE726D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5F6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  <w:tc>
          <w:tcPr>
            <w:tcW w:w="236" w:type="dxa"/>
          </w:tcPr>
          <w:p w14:paraId="0DE69539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F75225" w14:textId="32D1951F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6817363F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8902CD" w14:textId="5C0FF629" w:rsidR="00B07F3A" w:rsidRPr="00616A31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D4C3C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6A28ADE" w14:textId="3CC147CB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F3A" w:rsidRPr="00A5247A" w14:paraId="5900441B" w14:textId="77777777" w:rsidTr="002375F6">
        <w:trPr>
          <w:trHeight w:hRule="exact" w:val="374"/>
        </w:trPr>
        <w:tc>
          <w:tcPr>
            <w:tcW w:w="3894" w:type="dxa"/>
          </w:tcPr>
          <w:p w14:paraId="5CD50030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51670" w14:textId="6F35FF54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5F6">
              <w:rPr>
                <w:rFonts w:ascii="Angsana New" w:hAnsi="Angsana New"/>
                <w:b/>
                <w:bCs/>
                <w:sz w:val="28"/>
                <w:szCs w:val="28"/>
              </w:rPr>
              <w:t>(570)</w:t>
            </w:r>
          </w:p>
        </w:tc>
        <w:tc>
          <w:tcPr>
            <w:tcW w:w="236" w:type="dxa"/>
          </w:tcPr>
          <w:p w14:paraId="10EAC133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9027468" w14:textId="5578DB41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0E387A13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FD889" w14:textId="6B635BE8" w:rsidR="00B07F3A" w:rsidRPr="00616A31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12CB00" w14:textId="77777777" w:rsidR="00B07F3A" w:rsidRPr="00A5247A" w:rsidRDefault="00B07F3A" w:rsidP="00B07F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0AEBAE" w14:textId="42D24CD9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07F3A" w:rsidRPr="00A5247A" w14:paraId="2BB73CCD" w14:textId="77777777" w:rsidTr="002375F6">
        <w:trPr>
          <w:trHeight w:hRule="exact" w:val="374"/>
        </w:trPr>
        <w:tc>
          <w:tcPr>
            <w:tcW w:w="3894" w:type="dxa"/>
          </w:tcPr>
          <w:p w14:paraId="2877A571" w14:textId="4F7DB852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112B266" w14:textId="23777D5D" w:rsidR="00B07F3A" w:rsidRPr="002375F6" w:rsidRDefault="002375F6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5F6">
              <w:rPr>
                <w:rFonts w:ascii="Angsana New" w:hAnsi="Angsana New"/>
                <w:b/>
                <w:bCs/>
                <w:sz w:val="28"/>
                <w:szCs w:val="28"/>
              </w:rPr>
              <w:t>2,929</w:t>
            </w:r>
          </w:p>
        </w:tc>
        <w:tc>
          <w:tcPr>
            <w:tcW w:w="236" w:type="dxa"/>
          </w:tcPr>
          <w:p w14:paraId="1552BE6F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26077D3" w14:textId="09C2A5A0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2,600</w:t>
            </w:r>
          </w:p>
        </w:tc>
        <w:tc>
          <w:tcPr>
            <w:tcW w:w="360" w:type="dxa"/>
          </w:tcPr>
          <w:p w14:paraId="69E1A8C6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14ACF1" w14:textId="4F191CE2" w:rsidR="00B07F3A" w:rsidRPr="00616A31" w:rsidRDefault="00616A31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A31">
              <w:rPr>
                <w:rFonts w:ascii="Angsana New" w:hAnsi="Angsana New"/>
                <w:b/>
                <w:bCs/>
                <w:sz w:val="28"/>
                <w:szCs w:val="28"/>
              </w:rPr>
              <w:t>2,81</w:t>
            </w:r>
            <w:r w:rsidR="007F6B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13B5A70" w14:textId="77777777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096011" w14:textId="30960635" w:rsidR="00B07F3A" w:rsidRPr="00A5247A" w:rsidRDefault="00B07F3A" w:rsidP="00B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</w:tr>
    </w:tbl>
    <w:p w14:paraId="451783A3" w14:textId="35CBC5FC" w:rsidR="006C3B2A" w:rsidRPr="00A5247A" w:rsidRDefault="006C3B2A" w:rsidP="0041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firstLine="426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930D222" w14:textId="77777777" w:rsidR="006C3B2A" w:rsidRPr="00A5247A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28"/>
          <w:szCs w:val="28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 xml:space="preserve">ข้อสมมติหลักในการประมาณการตามหลักคณิตศาสตร์ประกันภัย ณ วันที่รายงาน </w:t>
      </w:r>
      <w:r w:rsidRPr="00A5247A">
        <w:rPr>
          <w:rFonts w:ascii="Angsana New" w:eastAsia="Calibri" w:hAnsi="Angsana New"/>
          <w:sz w:val="28"/>
          <w:szCs w:val="28"/>
          <w:rtl/>
          <w:cs/>
        </w:rPr>
        <w:t>(</w:t>
      </w:r>
      <w:r w:rsidRPr="00A5247A">
        <w:rPr>
          <w:rFonts w:ascii="Angsana New" w:eastAsia="Calibri" w:hAnsi="Angsana New"/>
          <w:sz w:val="28"/>
          <w:szCs w:val="28"/>
          <w:rtl/>
          <w:cs/>
          <w:lang w:bidi="th-TH"/>
        </w:rPr>
        <w:t>แสดงโดยวิธีถัวเฉลี่ยถ่วงน้ำหนัก</w:t>
      </w:r>
      <w:r w:rsidRPr="00A5247A">
        <w:rPr>
          <w:rFonts w:ascii="Angsana New" w:eastAsia="Calibri" w:hAnsi="Angsana New"/>
          <w:sz w:val="28"/>
          <w:szCs w:val="28"/>
          <w:rtl/>
          <w:cs/>
        </w:rPr>
        <w:t>)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 xml:space="preserve"> ได้แก่</w:t>
      </w:r>
    </w:p>
    <w:tbl>
      <w:tblPr>
        <w:tblW w:w="9321" w:type="dxa"/>
        <w:tblInd w:w="426" w:type="dxa"/>
        <w:tblLook w:val="01E0" w:firstRow="1" w:lastRow="1" w:firstColumn="1" w:lastColumn="1" w:noHBand="0" w:noVBand="0"/>
      </w:tblPr>
      <w:tblGrid>
        <w:gridCol w:w="3935"/>
        <w:gridCol w:w="1134"/>
        <w:gridCol w:w="283"/>
        <w:gridCol w:w="1134"/>
        <w:gridCol w:w="236"/>
        <w:gridCol w:w="1182"/>
        <w:gridCol w:w="283"/>
        <w:gridCol w:w="1134"/>
      </w:tblGrid>
      <w:tr w:rsidR="00457A04" w:rsidRPr="00A5247A" w14:paraId="1D6B3E31" w14:textId="77777777" w:rsidTr="000F3F5E">
        <w:tc>
          <w:tcPr>
            <w:tcW w:w="3935" w:type="dxa"/>
          </w:tcPr>
          <w:p w14:paraId="5D313AF6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043A058" w14:textId="7E58BA88" w:rsidR="00457A04" w:rsidRPr="00A5247A" w:rsidRDefault="00DF2EA9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</w:p>
        </w:tc>
      </w:tr>
      <w:tr w:rsidR="00457A04" w:rsidRPr="00A5247A" w14:paraId="1292F382" w14:textId="77777777" w:rsidTr="000F3F5E">
        <w:tc>
          <w:tcPr>
            <w:tcW w:w="3935" w:type="dxa"/>
          </w:tcPr>
          <w:p w14:paraId="59C2693D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C2061" w14:textId="5EF7BABC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82ED34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2D28DB3" w14:textId="60C3ADCA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F06" w:rsidRPr="00A5247A" w14:paraId="03F2E811" w14:textId="77777777" w:rsidTr="000F3F5E">
        <w:tc>
          <w:tcPr>
            <w:tcW w:w="3935" w:type="dxa"/>
          </w:tcPr>
          <w:p w14:paraId="363D98B2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17B5A9" w14:textId="1DE89FFD" w:rsidR="00740F06" w:rsidRPr="00A5247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CA0FBCC" w14:textId="77777777" w:rsidR="00740F06" w:rsidRPr="00A5247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E88E0F" w14:textId="5A5BA18F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29EC432" w14:textId="77777777" w:rsidR="00740F06" w:rsidRPr="00A5247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D9777A" w14:textId="439E3D73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4C93779" w14:textId="77777777" w:rsidR="00740F06" w:rsidRPr="00A5247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61E09E" w14:textId="5A939844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57A04" w:rsidRPr="00A5247A" w14:paraId="3A4C5EDB" w14:textId="77777777" w:rsidTr="000F3F5E">
        <w:tc>
          <w:tcPr>
            <w:tcW w:w="3935" w:type="dxa"/>
          </w:tcPr>
          <w:p w14:paraId="44018644" w14:textId="77777777" w:rsidR="00457A04" w:rsidRPr="00A5247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88CA87" w14:textId="23DCEF9E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5FCE5F21" w14:textId="77777777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2456C6" w14:textId="0BF1B3FB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F0700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C219EFB" w14:textId="77777777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0DCCDBE" w14:textId="7724E0CA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31CD9B3C" w14:textId="77777777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C922E4" w14:textId="59E27786" w:rsidR="00457A04" w:rsidRPr="00A5247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AF0700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7433E" w:rsidRPr="00A5247A" w14:paraId="4700C9F5" w14:textId="77777777" w:rsidTr="002375F6">
        <w:tc>
          <w:tcPr>
            <w:tcW w:w="3935" w:type="dxa"/>
          </w:tcPr>
          <w:p w14:paraId="1BB5E38F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34" w:type="dxa"/>
            <w:shd w:val="clear" w:color="auto" w:fill="auto"/>
          </w:tcPr>
          <w:p w14:paraId="2BE7B473" w14:textId="0CEDDBC3" w:rsidR="0027433E" w:rsidRPr="00A5247A" w:rsidRDefault="00A76B48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82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E6338" w:rsidRPr="000E633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73026EE6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656690" w14:textId="49D50F9A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2.0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01C89A4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1D91E8F" w14:textId="00BFFB11" w:rsidR="0027433E" w:rsidRPr="00A5247A" w:rsidRDefault="00191ACA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2.04</w:t>
            </w:r>
          </w:p>
        </w:tc>
        <w:tc>
          <w:tcPr>
            <w:tcW w:w="283" w:type="dxa"/>
          </w:tcPr>
          <w:p w14:paraId="117646D1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8784DD" w14:textId="443194A1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2.0</w:t>
            </w:r>
            <w:r w:rsidR="00F7439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27433E" w:rsidRPr="00A5247A" w14:paraId="3FFEC0C0" w14:textId="77777777" w:rsidTr="002375F6">
        <w:trPr>
          <w:trHeight w:val="380"/>
        </w:trPr>
        <w:tc>
          <w:tcPr>
            <w:tcW w:w="3935" w:type="dxa"/>
          </w:tcPr>
          <w:p w14:paraId="04509446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  <w:shd w:val="clear" w:color="auto" w:fill="auto"/>
          </w:tcPr>
          <w:p w14:paraId="2254FF53" w14:textId="24F64AB9" w:rsidR="0027433E" w:rsidRPr="00A5247A" w:rsidRDefault="00A76B48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B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E6338" w:rsidRPr="000E6338">
              <w:rPr>
                <w:rFonts w:ascii="Angsana New" w:hAnsi="Angsana New" w:hint="cs"/>
                <w:sz w:val="28"/>
                <w:szCs w:val="28"/>
              </w:rPr>
              <w:t>00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A76B48">
              <w:rPr>
                <w:rFonts w:ascii="Angsana New" w:hAnsi="Angsana New" w:hint="cs"/>
                <w:sz w:val="28"/>
                <w:szCs w:val="28"/>
              </w:rPr>
              <w:t>6</w:t>
            </w:r>
            <w:r w:rsidR="002375F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E6338" w:rsidRPr="000E633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31D3C7FA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AB9DD6" w14:textId="263BC40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6.00</w:t>
            </w:r>
          </w:p>
        </w:tc>
        <w:tc>
          <w:tcPr>
            <w:tcW w:w="236" w:type="dxa"/>
          </w:tcPr>
          <w:p w14:paraId="66D2D050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08E8865" w14:textId="3A7FC7DC" w:rsidR="0027433E" w:rsidRPr="00A5247A" w:rsidRDefault="00191ACA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6.00</w:t>
            </w:r>
          </w:p>
        </w:tc>
        <w:tc>
          <w:tcPr>
            <w:tcW w:w="283" w:type="dxa"/>
          </w:tcPr>
          <w:p w14:paraId="371363C8" w14:textId="77777777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E7C85E" w14:textId="4C81AFA2" w:rsidR="0027433E" w:rsidRPr="00A5247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6.00</w:t>
            </w:r>
          </w:p>
        </w:tc>
      </w:tr>
    </w:tbl>
    <w:p w14:paraId="1DB5F525" w14:textId="454089D4" w:rsidR="00BC69A9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28"/>
          <w:szCs w:val="28"/>
          <w:lang w:bidi="th-TH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7F474DD" w14:textId="58341CDF" w:rsidR="009D02DF" w:rsidRDefault="009D02DF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28"/>
          <w:szCs w:val="28"/>
          <w:lang w:bidi="th-TH"/>
        </w:rPr>
      </w:pPr>
    </w:p>
    <w:p w14:paraId="62448800" w14:textId="7A2264E7" w:rsidR="009D02DF" w:rsidRDefault="009D02DF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28"/>
          <w:szCs w:val="28"/>
          <w:lang w:bidi="th-TH"/>
        </w:rPr>
      </w:pPr>
    </w:p>
    <w:p w14:paraId="1D8B2830" w14:textId="77777777" w:rsidR="006C3B2A" w:rsidRPr="00A5247A" w:rsidRDefault="006C3B2A" w:rsidP="00DF6186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การวิเคราะห์ความอ่อนไหว</w:t>
      </w:r>
    </w:p>
    <w:p w14:paraId="247B4381" w14:textId="47F75E6D" w:rsidR="00740F06" w:rsidRPr="00A5247A" w:rsidRDefault="006C3B2A" w:rsidP="00DF6186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A5247A">
        <w:rPr>
          <w:rFonts w:ascii="Angsana New" w:eastAsia="Calibri" w:hAnsi="Angsana New"/>
          <w:sz w:val="28"/>
          <w:szCs w:val="28"/>
        </w:rPr>
        <w:t xml:space="preserve"> 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อย่างสมเหตุสมผล ณ วันที่รายงาน</w:t>
      </w:r>
      <w:r w:rsidRPr="00A5247A">
        <w:rPr>
          <w:rFonts w:ascii="Angsana New" w:eastAsia="Calibri" w:hAnsi="Angsana New"/>
          <w:sz w:val="28"/>
          <w:szCs w:val="28"/>
        </w:rPr>
        <w:t xml:space="preserve"> 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938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34"/>
        <w:gridCol w:w="12"/>
        <w:gridCol w:w="271"/>
        <w:gridCol w:w="11"/>
        <w:gridCol w:w="1123"/>
        <w:gridCol w:w="23"/>
        <w:gridCol w:w="213"/>
        <w:gridCol w:w="23"/>
        <w:gridCol w:w="1159"/>
        <w:gridCol w:w="23"/>
        <w:gridCol w:w="260"/>
        <w:gridCol w:w="22"/>
        <w:gridCol w:w="1216"/>
      </w:tblGrid>
      <w:tr w:rsidR="00740F06" w:rsidRPr="00A5247A" w14:paraId="0F8B2245" w14:textId="77777777" w:rsidTr="000F3F5E">
        <w:tc>
          <w:tcPr>
            <w:tcW w:w="3894" w:type="dxa"/>
          </w:tcPr>
          <w:p w14:paraId="07D89139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42429641" w14:textId="7AE84A0E" w:rsidR="00740F06" w:rsidRPr="00A5247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0F06" w:rsidRPr="00A5247A" w14:paraId="7D35C626" w14:textId="77777777" w:rsidTr="000F3F5E">
        <w:tc>
          <w:tcPr>
            <w:tcW w:w="3894" w:type="dxa"/>
          </w:tcPr>
          <w:p w14:paraId="2B06C5FD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574" w:type="dxa"/>
            <w:gridSpan w:val="6"/>
          </w:tcPr>
          <w:p w14:paraId="3DE649F6" w14:textId="614E4336" w:rsidR="00740F06" w:rsidRPr="00A5247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6B02E0B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80" w:type="dxa"/>
            <w:gridSpan w:val="5"/>
          </w:tcPr>
          <w:p w14:paraId="6FE3475E" w14:textId="3DA7E5C8" w:rsidR="00740F06" w:rsidRPr="00A5247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3AF" w:rsidRPr="00A5247A" w14:paraId="57758937" w14:textId="77777777" w:rsidTr="000F3F5E">
        <w:tc>
          <w:tcPr>
            <w:tcW w:w="3894" w:type="dxa"/>
          </w:tcPr>
          <w:p w14:paraId="0ECA0FC9" w14:textId="77777777" w:rsidR="00E133AF" w:rsidRPr="00A5247A" w:rsidRDefault="00E133AF" w:rsidP="00E133AF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78CC57A0" w14:textId="5BDF429F" w:rsidR="00E133AF" w:rsidRPr="00A5247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2" w:type="dxa"/>
            <w:gridSpan w:val="2"/>
          </w:tcPr>
          <w:p w14:paraId="524A8B83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10D6FA22" w14:textId="1DA24B30" w:rsidR="00E133AF" w:rsidRPr="00A5247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36" w:type="dxa"/>
            <w:gridSpan w:val="2"/>
          </w:tcPr>
          <w:p w14:paraId="2246A027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0A7ABBAF" w14:textId="72CAFA1F" w:rsidR="00E133AF" w:rsidRPr="00A5247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2" w:type="dxa"/>
            <w:gridSpan w:val="2"/>
          </w:tcPr>
          <w:p w14:paraId="217ECEF1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8D5A707" w14:textId="0FB3F077" w:rsidR="00E133AF" w:rsidRPr="00A5247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E133AF" w:rsidRPr="00A5247A" w14:paraId="5A2A7315" w14:textId="77777777" w:rsidTr="000F3F5E">
        <w:tc>
          <w:tcPr>
            <w:tcW w:w="3894" w:type="dxa"/>
          </w:tcPr>
          <w:p w14:paraId="35F7BADD" w14:textId="03FB2388" w:rsidR="00E133AF" w:rsidRPr="00A5247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14:paraId="7BC87777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549BFF80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14:paraId="7FA5A14C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029CB9C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2E74E1D6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55089121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4B47648" w14:textId="77777777" w:rsidR="00E133AF" w:rsidRPr="00A5247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33AF" w:rsidRPr="00A5247A" w14:paraId="6E684394" w14:textId="77777777" w:rsidTr="00E32555">
        <w:tc>
          <w:tcPr>
            <w:tcW w:w="3894" w:type="dxa"/>
          </w:tcPr>
          <w:p w14:paraId="298DDF0C" w14:textId="3C0CB4E3" w:rsidR="00E133AF" w:rsidRPr="00A5247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14:paraId="42B290D9" w14:textId="557C2190" w:rsidR="00E133AF" w:rsidRPr="00A5247A" w:rsidRDefault="00E32555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(428)</w:t>
            </w: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576BA53B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14:paraId="57AE9E73" w14:textId="6EC96668" w:rsidR="00E133AF" w:rsidRPr="00A5247A" w:rsidRDefault="00E32555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018FB2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13F28B6A" w14:textId="0B64B84D" w:rsidR="00E133AF" w:rsidRPr="00A5247A" w:rsidRDefault="00191ACA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(416)</w:t>
            </w: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5ADB1CA0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22E60C08" w14:textId="4B4B9352" w:rsidR="00E133AF" w:rsidRPr="00A5247A" w:rsidRDefault="00191ACA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E133AF" w:rsidRPr="00A5247A" w14:paraId="6F359385" w14:textId="77777777" w:rsidTr="00E32555">
        <w:tc>
          <w:tcPr>
            <w:tcW w:w="3894" w:type="dxa"/>
          </w:tcPr>
          <w:p w14:paraId="30F57935" w14:textId="77777777" w:rsidR="00E133AF" w:rsidRPr="00A5247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5437A438" w14:textId="426C41F5" w:rsidR="00E133AF" w:rsidRPr="00A5247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75A3DA7F" w14:textId="4A0D4C3A" w:rsidR="00E133AF" w:rsidRPr="00A5247A" w:rsidRDefault="00E32555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A023864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323A30B7" w14:textId="371BC3F1" w:rsidR="00E133AF" w:rsidRPr="00A5247A" w:rsidRDefault="00E32555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6BB4E4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8079BEB" w14:textId="023F5607" w:rsidR="00E133AF" w:rsidRPr="00A5247A" w:rsidRDefault="00191ACA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6F56169" w14:textId="77777777" w:rsidR="00E133AF" w:rsidRPr="00A5247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EA6C738" w14:textId="5DB90634" w:rsidR="00E133AF" w:rsidRPr="00A5247A" w:rsidRDefault="00191ACA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(395)</w:t>
            </w:r>
          </w:p>
        </w:tc>
      </w:tr>
      <w:tr w:rsidR="00740F06" w:rsidRPr="00A5247A" w14:paraId="1CB35242" w14:textId="77777777" w:rsidTr="00191ACA">
        <w:tc>
          <w:tcPr>
            <w:tcW w:w="3894" w:type="dxa"/>
          </w:tcPr>
          <w:p w14:paraId="0EAE44E3" w14:textId="3CEE62D8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E957694" w14:textId="77777777" w:rsidR="00740F06" w:rsidRPr="00A5247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</w:tcPr>
          <w:p w14:paraId="56F2FBDB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2B4F692" w14:textId="77777777" w:rsidR="00740F06" w:rsidRPr="00A5247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3641C1A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2296DBDA" w14:textId="77777777" w:rsidR="00740F06" w:rsidRPr="00A5247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07CFBD6" w14:textId="77777777" w:rsidR="00740F06" w:rsidRPr="00A5247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5D5F8B7" w14:textId="77777777" w:rsidR="00740F06" w:rsidRPr="00A5247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F1D7B" w:rsidRPr="00A5247A" w14:paraId="5793EF4A" w14:textId="77777777" w:rsidTr="000F3F5E">
        <w:tc>
          <w:tcPr>
            <w:tcW w:w="3894" w:type="dxa"/>
          </w:tcPr>
          <w:p w14:paraId="5AC6DB50" w14:textId="69230DCB" w:rsidR="006F1D7B" w:rsidRPr="00A5247A" w:rsidRDefault="006F1D7B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19D88333" w14:textId="77777777" w:rsidR="006F1D7B" w:rsidRPr="00A5247A" w:rsidRDefault="006F1D7B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</w:tcPr>
          <w:p w14:paraId="222E0E07" w14:textId="77777777" w:rsidR="006F1D7B" w:rsidRPr="00A5247A" w:rsidRDefault="006F1D7B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BDCD57E" w14:textId="77777777" w:rsidR="006F1D7B" w:rsidRPr="00A5247A" w:rsidRDefault="006F1D7B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1F73065" w14:textId="77777777" w:rsidR="006F1D7B" w:rsidRPr="00A5247A" w:rsidRDefault="006F1D7B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43086291" w14:textId="77777777" w:rsidR="006F1D7B" w:rsidRPr="00A5247A" w:rsidRDefault="006F1D7B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</w:tcPr>
          <w:p w14:paraId="33BA2048" w14:textId="77777777" w:rsidR="006F1D7B" w:rsidRPr="00A5247A" w:rsidRDefault="006F1D7B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6752833" w14:textId="77777777" w:rsidR="006F1D7B" w:rsidRPr="00A5247A" w:rsidRDefault="006F1D7B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40F06" w:rsidRPr="00A5247A" w14:paraId="317E7A2D" w14:textId="77777777" w:rsidTr="000F3F5E">
        <w:tc>
          <w:tcPr>
            <w:tcW w:w="3894" w:type="dxa"/>
          </w:tcPr>
          <w:p w14:paraId="26677649" w14:textId="0B229986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18CDC" w14:textId="04425CF1" w:rsidR="00740F06" w:rsidRPr="00A5247A" w:rsidRDefault="003B78B1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366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9F5B28F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1CFDB3C" w14:textId="2F3650C2" w:rsidR="00740F06" w:rsidRPr="00A5247A" w:rsidRDefault="006A7F60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E1A6AFC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26870563" w14:textId="0402A7AB" w:rsidR="00740F06" w:rsidRPr="00A5247A" w:rsidRDefault="003B78B1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335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4E67784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center"/>
          </w:tcPr>
          <w:p w14:paraId="3883C08C" w14:textId="00183336" w:rsidR="00740F06" w:rsidRPr="00A5247A" w:rsidRDefault="006A7F60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410</w:t>
            </w:r>
          </w:p>
        </w:tc>
      </w:tr>
      <w:tr w:rsidR="00740F06" w:rsidRPr="00A5247A" w14:paraId="5AFB1D14" w14:textId="77777777" w:rsidTr="000F3F5E">
        <w:tc>
          <w:tcPr>
            <w:tcW w:w="3894" w:type="dxa"/>
          </w:tcPr>
          <w:p w14:paraId="5C21D67B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192E0720" w14:textId="7ED0D55E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41352" w14:textId="4CC0CCD6" w:rsidR="00740F06" w:rsidRPr="00A5247A" w:rsidRDefault="006A7F60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402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3F5E937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008DD8" w14:textId="064BEC29" w:rsidR="00740F06" w:rsidRPr="00A5247A" w:rsidRDefault="003B78B1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332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4E470D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32087E50" w14:textId="6C1E3B2A" w:rsidR="00740F06" w:rsidRPr="00A5247A" w:rsidRDefault="006A7F60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AE28C92" w14:textId="77777777" w:rsidR="00740F06" w:rsidRPr="00A5247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03777C9" w14:textId="29F2233C" w:rsidR="00740F06" w:rsidRPr="00A5247A" w:rsidRDefault="003B78B1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A7F60">
              <w:rPr>
                <w:rFonts w:ascii="Angsana New" w:eastAsia="Times New Roman" w:hAnsi="Angsana New"/>
                <w:sz w:val="28"/>
                <w:szCs w:val="28"/>
              </w:rPr>
              <w:t>320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</w:tbl>
    <w:p w14:paraId="415426AA" w14:textId="5669F8FF" w:rsidR="00DF1C51" w:rsidRDefault="006C3B2A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6A7F60">
        <w:rPr>
          <w:rFonts w:ascii="Angsana New" w:eastAsia="Calibri" w:hAnsi="Angsana New"/>
          <w:sz w:val="28"/>
          <w:szCs w:val="28"/>
          <w:lang w:bidi="th-TH"/>
        </w:rPr>
        <w:t xml:space="preserve"> 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แต่ได้แสดงประมาณการความอ่อนไหวของข้อสมมติต่าง</w:t>
      </w:r>
      <w:r w:rsidR="006A7F60">
        <w:rPr>
          <w:rFonts w:ascii="Angsana New" w:eastAsia="Calibri" w:hAnsi="Angsana New"/>
          <w:sz w:val="28"/>
          <w:szCs w:val="28"/>
          <w:lang w:bidi="th-TH"/>
        </w:rPr>
        <w:t xml:space="preserve"> </w:t>
      </w: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>ๆ</w:t>
      </w:r>
    </w:p>
    <w:p w14:paraId="3A8231C4" w14:textId="2FBC11F5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5D09B11B" w14:textId="57DC2F20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3508C20E" w14:textId="2C096E5A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00DB2F51" w14:textId="73B2E7E0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31767816" w14:textId="28E99ED0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257E5B98" w14:textId="7B8C9B60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5C31A4D0" w14:textId="778CB1FA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6B94ABAB" w14:textId="418AB608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017634F1" w14:textId="2ED9A179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6E1460F8" w14:textId="22FE963A" w:rsidR="009D02DF" w:rsidRDefault="009D02DF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1BD5F1AF" w14:textId="77777777" w:rsidR="00940354" w:rsidRDefault="00940354" w:rsidP="003B78B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bidi="th-TH"/>
        </w:rPr>
      </w:pPr>
    </w:p>
    <w:p w14:paraId="6EDC8CC1" w14:textId="41925744" w:rsidR="00A2516E" w:rsidRPr="00A5247A" w:rsidRDefault="00717232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สินทรัพย์และหนี้สินทางการเงิน</w:t>
      </w:r>
    </w:p>
    <w:p w14:paraId="15422793" w14:textId="2B31F859" w:rsidR="0017453D" w:rsidRPr="00A5247A" w:rsidRDefault="004B2405" w:rsidP="00F4432B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cs/>
          <w:lang w:val="en-US" w:bidi="th-TH"/>
        </w:rPr>
      </w:pPr>
      <w:r w:rsidRPr="00A5247A">
        <w:rPr>
          <w:rFonts w:ascii="Angsana New" w:eastAsia="Calibri" w:hAnsi="Angsana New"/>
          <w:sz w:val="28"/>
          <w:szCs w:val="28"/>
          <w:cs/>
          <w:lang w:bidi="th-TH"/>
        </w:rPr>
        <w:t xml:space="preserve">ณ วันที่ </w:t>
      </w:r>
      <w:r w:rsidRPr="00A5247A">
        <w:rPr>
          <w:rFonts w:ascii="Angsana New" w:eastAsia="Calibri" w:hAnsi="Angsana New"/>
          <w:sz w:val="28"/>
          <w:szCs w:val="28"/>
          <w:lang w:val="en-US" w:bidi="th-TH"/>
        </w:rPr>
        <w:t>3</w:t>
      </w:r>
      <w:r w:rsidR="00F74394">
        <w:rPr>
          <w:rFonts w:ascii="Angsana New" w:eastAsia="Calibri" w:hAnsi="Angsana New"/>
          <w:sz w:val="28"/>
          <w:szCs w:val="28"/>
          <w:lang w:val="en-US" w:bidi="th-TH"/>
        </w:rPr>
        <w:t>1</w:t>
      </w:r>
      <w:r w:rsidRPr="00A5247A">
        <w:rPr>
          <w:rFonts w:ascii="Angsana New" w:eastAsia="Calibri" w:hAnsi="Angsana New"/>
          <w:sz w:val="28"/>
          <w:szCs w:val="28"/>
          <w:lang w:val="en-US" w:bidi="th-TH"/>
        </w:rPr>
        <w:t xml:space="preserve"> </w:t>
      </w:r>
      <w:r w:rsidRPr="00A5247A">
        <w:rPr>
          <w:rFonts w:ascii="Angsana New" w:eastAsia="Calibri" w:hAnsi="Angsana New"/>
          <w:sz w:val="28"/>
          <w:szCs w:val="28"/>
          <w:cs/>
          <w:lang w:val="en-US" w:bidi="th-TH"/>
        </w:rPr>
        <w:t xml:space="preserve">ธันวาคม </w:t>
      </w:r>
      <w:r w:rsidRPr="00A5247A">
        <w:rPr>
          <w:rFonts w:ascii="Angsana New" w:eastAsia="Calibri" w:hAnsi="Angsana New"/>
          <w:sz w:val="28"/>
          <w:szCs w:val="28"/>
          <w:lang w:val="en-US" w:bidi="th-TH"/>
        </w:rPr>
        <w:t>256</w:t>
      </w:r>
      <w:r w:rsidR="00F74394">
        <w:rPr>
          <w:rFonts w:ascii="Angsana New" w:eastAsia="Calibri" w:hAnsi="Angsana New"/>
          <w:sz w:val="28"/>
          <w:szCs w:val="28"/>
          <w:lang w:val="en-US" w:bidi="th-TH"/>
        </w:rPr>
        <w:t>4</w:t>
      </w:r>
      <w:r w:rsidRPr="00A5247A">
        <w:rPr>
          <w:rFonts w:ascii="Angsana New" w:eastAsia="Calibri" w:hAnsi="Angsana New"/>
          <w:sz w:val="28"/>
          <w:szCs w:val="28"/>
          <w:cs/>
          <w:lang w:val="en-US" w:bidi="th-TH"/>
        </w:rPr>
        <w:t xml:space="preserve"> 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</w:t>
      </w:r>
    </w:p>
    <w:tbl>
      <w:tblPr>
        <w:tblW w:w="9796" w:type="dxa"/>
        <w:tblLayout w:type="fixed"/>
        <w:tblLook w:val="0000" w:firstRow="0" w:lastRow="0" w:firstColumn="0" w:lastColumn="0" w:noHBand="0" w:noVBand="0"/>
      </w:tblPr>
      <w:tblGrid>
        <w:gridCol w:w="4411"/>
        <w:gridCol w:w="1418"/>
        <w:gridCol w:w="1273"/>
        <w:gridCol w:w="1279"/>
        <w:gridCol w:w="1415"/>
      </w:tblGrid>
      <w:tr w:rsidR="004406CC" w:rsidRPr="00A5247A" w14:paraId="7CB1E4AB" w14:textId="77777777" w:rsidTr="000F3F5E">
        <w:trPr>
          <w:trHeight w:val="20"/>
          <w:tblHeader/>
        </w:trPr>
        <w:tc>
          <w:tcPr>
            <w:tcW w:w="2251" w:type="pct"/>
          </w:tcPr>
          <w:p w14:paraId="341BA29B" w14:textId="77777777" w:rsidR="004406CC" w:rsidRPr="00A5247A" w:rsidRDefault="004406CC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pct"/>
            <w:gridSpan w:val="4"/>
            <w:shd w:val="clear" w:color="auto" w:fill="auto"/>
            <w:vAlign w:val="center"/>
          </w:tcPr>
          <w:p w14:paraId="2339D520" w14:textId="77777777" w:rsidR="004406CC" w:rsidRPr="00A5247A" w:rsidRDefault="004406CC" w:rsidP="004406CC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4406CC" w:rsidRPr="00A5247A" w14:paraId="735AE858" w14:textId="77777777" w:rsidTr="000F3F5E">
        <w:trPr>
          <w:trHeight w:val="20"/>
          <w:tblHeader/>
        </w:trPr>
        <w:tc>
          <w:tcPr>
            <w:tcW w:w="2251" w:type="pct"/>
          </w:tcPr>
          <w:p w14:paraId="4F9E6F3A" w14:textId="77777777" w:rsidR="004406CC" w:rsidRPr="00A5247A" w:rsidRDefault="004406CC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pct"/>
            <w:gridSpan w:val="4"/>
            <w:shd w:val="clear" w:color="auto" w:fill="auto"/>
            <w:vAlign w:val="bottom"/>
          </w:tcPr>
          <w:p w14:paraId="0C1DEEB2" w14:textId="77777777" w:rsidR="004406CC" w:rsidRPr="00A5247A" w:rsidRDefault="004406CC" w:rsidP="004406C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615EB" w:rsidRPr="00A5247A" w14:paraId="148096F3" w14:textId="77777777" w:rsidTr="00E32555">
        <w:trPr>
          <w:trHeight w:val="20"/>
          <w:tblHeader/>
        </w:trPr>
        <w:tc>
          <w:tcPr>
            <w:tcW w:w="2251" w:type="pct"/>
          </w:tcPr>
          <w:p w14:paraId="5B898F74" w14:textId="77777777" w:rsidR="005615EB" w:rsidRPr="00A5247A" w:rsidRDefault="005615EB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26" w:type="pct"/>
            <w:gridSpan w:val="3"/>
            <w:shd w:val="clear" w:color="auto" w:fill="auto"/>
            <w:vAlign w:val="bottom"/>
          </w:tcPr>
          <w:p w14:paraId="214BF322" w14:textId="7A835867" w:rsidR="005615EB" w:rsidRPr="00A5247A" w:rsidRDefault="005615EB" w:rsidP="005615E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7514994" w14:textId="7D1F5B1C" w:rsidR="005615EB" w:rsidRPr="00A5247A" w:rsidRDefault="005615EB" w:rsidP="004406C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615EB" w:rsidRPr="00A5247A" w14:paraId="28F05CD1" w14:textId="77777777" w:rsidTr="000F3F5E">
        <w:trPr>
          <w:trHeight w:val="20"/>
          <w:tblHeader/>
        </w:trPr>
        <w:tc>
          <w:tcPr>
            <w:tcW w:w="2251" w:type="pct"/>
          </w:tcPr>
          <w:p w14:paraId="01907554" w14:textId="77777777" w:rsidR="005615EB" w:rsidRPr="00A5247A" w:rsidRDefault="005615EB" w:rsidP="005615EB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vAlign w:val="bottom"/>
          </w:tcPr>
          <w:p w14:paraId="1DF1C6A6" w14:textId="77777777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  <w:vAlign w:val="bottom"/>
          </w:tcPr>
          <w:p w14:paraId="5F5E8B72" w14:textId="08CBDAF7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653" w:type="pct"/>
            <w:tcBorders>
              <w:bottom w:val="nil"/>
            </w:tcBorders>
            <w:shd w:val="clear" w:color="auto" w:fill="auto"/>
            <w:vAlign w:val="bottom"/>
          </w:tcPr>
          <w:p w14:paraId="49188225" w14:textId="480F7FD2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lef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bottom"/>
          </w:tcPr>
          <w:p w14:paraId="4C45B2FC" w14:textId="36F7408D" w:rsidR="005615EB" w:rsidRPr="00A5247A" w:rsidRDefault="005615EB" w:rsidP="005615EB">
            <w:pPr>
              <w:pStyle w:val="BodyText3"/>
              <w:spacing w:line="240" w:lineRule="auto"/>
              <w:ind w:left="-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15EB" w:rsidRPr="00A5247A" w14:paraId="42C37EE6" w14:textId="77777777" w:rsidTr="000F3F5E">
        <w:trPr>
          <w:trHeight w:val="20"/>
          <w:tblHeader/>
        </w:trPr>
        <w:tc>
          <w:tcPr>
            <w:tcW w:w="2975" w:type="pct"/>
            <w:gridSpan w:val="2"/>
            <w:shd w:val="clear" w:color="auto" w:fill="auto"/>
          </w:tcPr>
          <w:p w14:paraId="28258DA7" w14:textId="6AEA14A3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650" w:type="pct"/>
            <w:shd w:val="clear" w:color="auto" w:fill="auto"/>
          </w:tcPr>
          <w:p w14:paraId="43B7FD56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047E9287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pct"/>
            <w:shd w:val="clear" w:color="auto" w:fill="auto"/>
          </w:tcPr>
          <w:p w14:paraId="06C8070F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15EB" w:rsidRPr="00A5247A" w14:paraId="0F69A667" w14:textId="77777777" w:rsidTr="00A427B0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60E81D16" w14:textId="77777777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3B0C589" w14:textId="208DDB5E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F96EBDD" w14:textId="230ED76A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131,479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BE367FD" w14:textId="0F964E3C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131,479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E18FB33" w14:textId="392E526D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131,479</w:t>
            </w:r>
          </w:p>
        </w:tc>
      </w:tr>
      <w:tr w:rsidR="005615EB" w:rsidRPr="00A5247A" w14:paraId="4D4D8823" w14:textId="77777777" w:rsidTr="00A427B0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63216CD9" w14:textId="77777777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45999DA" w14:textId="411CE774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C6FEB94" w14:textId="610F0745" w:rsidR="005615EB" w:rsidRPr="00A5247A" w:rsidRDefault="00022DBC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96,527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CAD6D1F" w14:textId="5B94C4FB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</w:t>
            </w:r>
            <w:r w:rsidR="00022DBC"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4402EBB" w14:textId="5487089E" w:rsidR="005615EB" w:rsidRPr="00A5247A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</w:t>
            </w:r>
            <w:r w:rsidR="00022DBC">
              <w:rPr>
                <w:rFonts w:ascii="Angsana New" w:hAnsi="Angsana New" w:cs="Angsana New"/>
                <w:sz w:val="28"/>
                <w:szCs w:val="28"/>
              </w:rPr>
              <w:t>527</w:t>
            </w:r>
          </w:p>
        </w:tc>
      </w:tr>
      <w:tr w:rsidR="00FD3F58" w:rsidRPr="00A5247A" w14:paraId="52998452" w14:textId="77777777" w:rsidTr="00A427B0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00827E96" w14:textId="571CAB51" w:rsidR="00FD3F58" w:rsidRPr="00A5247A" w:rsidRDefault="00FD3F58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93F01FB" w14:textId="01E52808" w:rsidR="00FD3F58" w:rsidRDefault="00FD3F58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13BCA95" w14:textId="7E9914B3" w:rsidR="00FD3F58" w:rsidRDefault="00FD3F58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3,684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DD797A7" w14:textId="3E3F623C" w:rsidR="00FD3F58" w:rsidRDefault="00FD3F58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3,684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2E1918B" w14:textId="20A86307" w:rsidR="00FD3F58" w:rsidRDefault="00FD3F58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3,684</w:t>
            </w:r>
          </w:p>
        </w:tc>
      </w:tr>
      <w:tr w:rsidR="00E32555" w:rsidRPr="00A5247A" w14:paraId="17ADD28F" w14:textId="77777777" w:rsidTr="00A427B0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53304997" w14:textId="75EA6697" w:rsidR="00E32555" w:rsidRPr="00A5247A" w:rsidRDefault="00E32555" w:rsidP="00AF1B88">
            <w:pPr>
              <w:pStyle w:val="BodyText3"/>
              <w:spacing w:line="240" w:lineRule="auto"/>
              <w:ind w:left="742" w:hanging="42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E8408FB" w14:textId="1B7C9A9D" w:rsidR="00E32555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A59914D" w14:textId="12094586" w:rsidR="00E32555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9280439" w14:textId="27E0185A" w:rsidR="00E32555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F36E2F7" w14:textId="64BBAA68" w:rsidR="00E32555" w:rsidRDefault="00E32555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</w:tr>
      <w:tr w:rsidR="005615EB" w:rsidRPr="00A5247A" w14:paraId="24C83719" w14:textId="77777777" w:rsidTr="00A427B0">
        <w:trPr>
          <w:trHeight w:val="375"/>
          <w:tblHeader/>
        </w:trPr>
        <w:tc>
          <w:tcPr>
            <w:tcW w:w="2251" w:type="pct"/>
            <w:shd w:val="clear" w:color="auto" w:fill="auto"/>
          </w:tcPr>
          <w:p w14:paraId="077D43C8" w14:textId="100EFDFE" w:rsidR="005615EB" w:rsidRPr="00A5247A" w:rsidRDefault="00FD3F58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ที่ไม่อยู่ในความต้องการตลาด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B9E12DD" w14:textId="57337676" w:rsidR="005615EB" w:rsidRPr="00A5247A" w:rsidRDefault="00A76B48" w:rsidP="00FD3F58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="000E6338" w:rsidRPr="000E633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A46A5DE" w14:textId="01D801D7" w:rsidR="005615EB" w:rsidRPr="00A5247A" w:rsidRDefault="00FD3F58" w:rsidP="00FD3F58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355F99B" w14:textId="27C3E869" w:rsidR="005615EB" w:rsidRPr="00A5247A" w:rsidRDefault="00FD3F58" w:rsidP="00FD3F58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455A5D8" w14:textId="1CAD87AF" w:rsidR="005615EB" w:rsidRPr="00A5247A" w:rsidRDefault="00FD3F58" w:rsidP="00FD3F58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</w:tr>
      <w:tr w:rsidR="00FD3F58" w:rsidRPr="00A5247A" w14:paraId="6DBD08C0" w14:textId="77777777" w:rsidTr="00A427B0">
        <w:trPr>
          <w:trHeight w:val="375"/>
          <w:tblHeader/>
        </w:trPr>
        <w:tc>
          <w:tcPr>
            <w:tcW w:w="2251" w:type="pct"/>
            <w:shd w:val="clear" w:color="auto" w:fill="auto"/>
          </w:tcPr>
          <w:p w14:paraId="65BD08B4" w14:textId="05C2224C" w:rsidR="00FD3F58" w:rsidRDefault="00FD3F58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003D59B" w14:textId="5F050720" w:rsidR="00FD3F58" w:rsidRPr="00A76B48" w:rsidRDefault="00FD3F58" w:rsidP="00E32555">
            <w:pPr>
              <w:pStyle w:val="BodyText3"/>
              <w:pBdr>
                <w:bottom w:val="sing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E266A95" w14:textId="2F39021B" w:rsidR="00FD3F58" w:rsidRPr="00A76B48" w:rsidRDefault="00FD3F58" w:rsidP="00E32555">
            <w:pPr>
              <w:pStyle w:val="BodyText3"/>
              <w:pBdr>
                <w:bottom w:val="sing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32D3B6B6" w14:textId="2CAA1725" w:rsidR="00FD3F58" w:rsidRDefault="00FD3F58" w:rsidP="00E32555">
            <w:pPr>
              <w:pStyle w:val="BodyText3"/>
              <w:pBdr>
                <w:bottom w:val="sing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F15431F" w14:textId="41B9870A" w:rsidR="00FD3F58" w:rsidRDefault="00FD3F58" w:rsidP="00E32555">
            <w:pPr>
              <w:pStyle w:val="BodyText3"/>
              <w:pBdr>
                <w:bottom w:val="sing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</w:tr>
      <w:tr w:rsidR="00737975" w:rsidRPr="00A5247A" w14:paraId="7AA4328D" w14:textId="77777777" w:rsidTr="00737975">
        <w:trPr>
          <w:trHeight w:val="340"/>
          <w:tblHeader/>
        </w:trPr>
        <w:tc>
          <w:tcPr>
            <w:tcW w:w="2251" w:type="pct"/>
            <w:shd w:val="clear" w:color="auto" w:fill="auto"/>
            <w:vAlign w:val="bottom"/>
          </w:tcPr>
          <w:p w14:paraId="60D213D2" w14:textId="130CD5EB" w:rsidR="00737975" w:rsidRPr="00737975" w:rsidRDefault="00737975" w:rsidP="00737975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</w:t>
            </w:r>
            <w:r w:rsidR="00185F0C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ทรัพย์</w:t>
            </w:r>
            <w:r w:rsidRPr="00A5247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64F43EA" w14:textId="7E596F63" w:rsidR="00737975" w:rsidRPr="00737975" w:rsidRDefault="00737975" w:rsidP="00737975">
            <w:pPr>
              <w:pStyle w:val="BodyText3"/>
              <w:pBdr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37975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lang w:val="en-GB"/>
              </w:rPr>
              <w:t>280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9ED6609" w14:textId="20FB9893" w:rsidR="00737975" w:rsidRPr="00F82808" w:rsidRDefault="00F82808" w:rsidP="00737975">
            <w:pPr>
              <w:pStyle w:val="BodyText3"/>
              <w:pBdr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24</w:t>
            </w:r>
            <w:r w:rsidR="00FD3F5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7,300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3705531" w14:textId="2128B3A2" w:rsidR="00737975" w:rsidRPr="00737975" w:rsidRDefault="00567311" w:rsidP="00737975">
            <w:pPr>
              <w:pStyle w:val="BodyText3"/>
              <w:pBdr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24</w:t>
            </w:r>
            <w:r w:rsidR="00FD3F5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FD3F5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580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780FE30" w14:textId="3F9AC24D" w:rsidR="00737975" w:rsidRPr="00737975" w:rsidRDefault="00567311" w:rsidP="00737975">
            <w:pPr>
              <w:pStyle w:val="BodyText3"/>
              <w:pBdr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24</w:t>
            </w:r>
            <w:r w:rsidR="00FD3F5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FD3F5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>580</w:t>
            </w:r>
          </w:p>
        </w:tc>
      </w:tr>
      <w:tr w:rsidR="005615EB" w:rsidRPr="00A5247A" w14:paraId="5C92650B" w14:textId="77777777" w:rsidTr="000F3F5E">
        <w:trPr>
          <w:trHeight w:val="20"/>
          <w:tblHeader/>
        </w:trPr>
        <w:tc>
          <w:tcPr>
            <w:tcW w:w="2975" w:type="pct"/>
            <w:gridSpan w:val="2"/>
            <w:shd w:val="clear" w:color="auto" w:fill="auto"/>
          </w:tcPr>
          <w:p w14:paraId="55D3E165" w14:textId="64F0F0A9" w:rsidR="005615EB" w:rsidRPr="00A5247A" w:rsidRDefault="000B7CDF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  <w:r w:rsidR="005615EB"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ทางการเงิน </w:t>
            </w:r>
          </w:p>
        </w:tc>
        <w:tc>
          <w:tcPr>
            <w:tcW w:w="650" w:type="pct"/>
            <w:shd w:val="clear" w:color="auto" w:fill="auto"/>
          </w:tcPr>
          <w:p w14:paraId="3C7ACEE3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E5FA338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2" w:type="pct"/>
            <w:shd w:val="clear" w:color="auto" w:fill="auto"/>
          </w:tcPr>
          <w:p w14:paraId="4605837E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555" w:rsidRPr="00A5247A" w14:paraId="6A0A9FC6" w14:textId="77777777" w:rsidTr="00A427B0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773B42E4" w14:textId="131CAB27" w:rsidR="00E32555" w:rsidRPr="00A5247A" w:rsidRDefault="00E32555" w:rsidP="00E32555">
            <w:pPr>
              <w:pStyle w:val="BodyText3"/>
              <w:spacing w:line="240" w:lineRule="auto"/>
              <w:ind w:left="601" w:hanging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782143F" w14:textId="044533EE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44F92A0" w14:textId="4583D80D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98,621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BB8C084" w14:textId="572B60EE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E32555">
              <w:rPr>
                <w:rFonts w:ascii="Angsana New" w:hAnsi="Angsana New" w:cs="Angsana New"/>
                <w:sz w:val="28"/>
                <w:szCs w:val="28"/>
              </w:rPr>
              <w:t>,621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BE713B" w14:textId="349BFBED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32555">
              <w:rPr>
                <w:rFonts w:ascii="Angsana New" w:hAnsi="Angsana New" w:cs="Angsana New"/>
                <w:sz w:val="28"/>
                <w:szCs w:val="28"/>
              </w:rPr>
              <w:t>8,621</w:t>
            </w:r>
          </w:p>
        </w:tc>
      </w:tr>
      <w:tr w:rsidR="00E32555" w:rsidRPr="00A5247A" w14:paraId="35D8FE4B" w14:textId="77777777" w:rsidTr="00A427B0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069BD" w14:textId="77777777" w:rsidR="00E32555" w:rsidRPr="00A5247A" w:rsidRDefault="00E32555" w:rsidP="00E32555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9054657" w14:textId="6D27438D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A682071" w14:textId="202D1EC6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115,071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7B168A9" w14:textId="49F9A1AD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115,071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C0924E3" w14:textId="61B2AC12" w:rsidR="00E32555" w:rsidRPr="00A5247A" w:rsidRDefault="00022DBC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115,071</w:t>
            </w:r>
          </w:p>
        </w:tc>
      </w:tr>
      <w:tr w:rsidR="00E32555" w:rsidRPr="00A5247A" w14:paraId="15B2A44F" w14:textId="77777777" w:rsidTr="00A427B0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2C5C0" w14:textId="28B7457B" w:rsidR="00E32555" w:rsidRPr="00A5247A" w:rsidRDefault="00E32555" w:rsidP="00E32555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ที่เกิดจากสัญญา</w:t>
            </w:r>
            <w:r w:rsidR="009403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6594A11" w14:textId="16575EE1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A7B368E" w14:textId="19997D87" w:rsidR="00E32555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3E8D142" w14:textId="16D814AA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5B0AB90" w14:textId="1393D831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</w:tr>
      <w:tr w:rsidR="00E32555" w:rsidRPr="00A5247A" w14:paraId="6477FCA7" w14:textId="77777777" w:rsidTr="00A427B0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51581" w14:textId="5B992B39" w:rsidR="00E32555" w:rsidRDefault="00E32555" w:rsidP="00E32555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</w:t>
            </w:r>
            <w:r w:rsidR="00940354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546E0C9" w14:textId="30DF8B85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B2A6093" w14:textId="7A3079DE" w:rsidR="00E32555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13,120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3C7D446" w14:textId="7A9D8C34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13,120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427586C" w14:textId="29D99BB4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13,120</w:t>
            </w:r>
          </w:p>
        </w:tc>
      </w:tr>
      <w:tr w:rsidR="00E32555" w:rsidRPr="00A5247A" w14:paraId="5916E072" w14:textId="77777777" w:rsidTr="00A427B0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54411" w14:textId="30716F6C" w:rsidR="00E32555" w:rsidRPr="00A5247A" w:rsidRDefault="00E32555" w:rsidP="00E32555">
            <w:pPr>
              <w:pStyle w:val="BodyText3"/>
              <w:spacing w:line="240" w:lineRule="auto"/>
              <w:ind w:left="635" w:hanging="317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เงินกู้ยืมระยะสั้นจากบุคคลหรือกิจการที่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FB0EB69" w14:textId="0AF8467C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143ED91" w14:textId="3E02E547" w:rsidR="00E32555" w:rsidRPr="00E32555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5FDA606" w14:textId="0918ADEA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ED6FF8F" w14:textId="1C37224F" w:rsidR="00E32555" w:rsidRPr="00A5247A" w:rsidRDefault="00E32555" w:rsidP="00E32555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6,500</w:t>
            </w:r>
          </w:p>
        </w:tc>
      </w:tr>
      <w:tr w:rsidR="00567311" w:rsidRPr="00A5247A" w14:paraId="09DA3DAC" w14:textId="77777777" w:rsidTr="00E90E6A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F6818" w14:textId="147CA85C" w:rsidR="00567311" w:rsidRPr="00A5247A" w:rsidRDefault="00567311" w:rsidP="00567311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5295FB9" w14:textId="3DAB3A44" w:rsidR="00567311" w:rsidRPr="00A5247A" w:rsidRDefault="00567311" w:rsidP="00567311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F4A118C" w14:textId="0BC913F1" w:rsidR="00567311" w:rsidRPr="00A5247A" w:rsidRDefault="00567311" w:rsidP="00567311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21,225</w:t>
            </w:r>
          </w:p>
        </w:tc>
        <w:tc>
          <w:tcPr>
            <w:tcW w:w="653" w:type="pct"/>
            <w:shd w:val="clear" w:color="auto" w:fill="auto"/>
          </w:tcPr>
          <w:p w14:paraId="379023CB" w14:textId="6F9AA42E" w:rsidR="00567311" w:rsidRPr="00A5247A" w:rsidRDefault="00567311" w:rsidP="00567311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0F4">
              <w:rPr>
                <w:rFonts w:ascii="Angsana New" w:hAnsi="Angsana New" w:cs="Angsana New"/>
                <w:sz w:val="28"/>
                <w:szCs w:val="28"/>
              </w:rPr>
              <w:t>21,225</w:t>
            </w:r>
          </w:p>
        </w:tc>
        <w:tc>
          <w:tcPr>
            <w:tcW w:w="722" w:type="pct"/>
            <w:shd w:val="clear" w:color="auto" w:fill="auto"/>
          </w:tcPr>
          <w:p w14:paraId="2FB9E6DB" w14:textId="0B5EEA97" w:rsidR="00567311" w:rsidRPr="00A5247A" w:rsidRDefault="00567311" w:rsidP="00567311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A70F4">
              <w:rPr>
                <w:rFonts w:ascii="Angsana New" w:hAnsi="Angsana New" w:cs="Angsana New"/>
                <w:sz w:val="28"/>
                <w:szCs w:val="28"/>
              </w:rPr>
              <w:t>21,225</w:t>
            </w:r>
          </w:p>
        </w:tc>
      </w:tr>
      <w:tr w:rsidR="00567311" w:rsidRPr="00A5247A" w14:paraId="7FB1728D" w14:textId="77777777" w:rsidTr="00625559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70806" w14:textId="29A17993" w:rsidR="00567311" w:rsidRPr="00A5247A" w:rsidRDefault="00567311" w:rsidP="00567311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69BBA74" w14:textId="6CE70D8E" w:rsidR="00567311" w:rsidRPr="00A5247A" w:rsidRDefault="00567311" w:rsidP="007F6BF2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F4CB9AD" w14:textId="514CED75" w:rsidR="00567311" w:rsidRPr="00A5247A" w:rsidRDefault="00567311" w:rsidP="007F6BF2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63,034</w:t>
            </w:r>
          </w:p>
        </w:tc>
        <w:tc>
          <w:tcPr>
            <w:tcW w:w="653" w:type="pct"/>
            <w:shd w:val="clear" w:color="auto" w:fill="auto"/>
          </w:tcPr>
          <w:p w14:paraId="5D7BEAE7" w14:textId="3FB5985F" w:rsidR="00567311" w:rsidRPr="00A5247A" w:rsidRDefault="00567311" w:rsidP="007F6BF2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2A19">
              <w:rPr>
                <w:rFonts w:ascii="Angsana New" w:hAnsi="Angsana New" w:cs="Angsana New"/>
                <w:sz w:val="28"/>
                <w:szCs w:val="28"/>
              </w:rPr>
              <w:t>63,034</w:t>
            </w:r>
          </w:p>
        </w:tc>
        <w:tc>
          <w:tcPr>
            <w:tcW w:w="722" w:type="pct"/>
            <w:shd w:val="clear" w:color="auto" w:fill="auto"/>
          </w:tcPr>
          <w:p w14:paraId="75EF7D93" w14:textId="7749ACA4" w:rsidR="00567311" w:rsidRPr="00A5247A" w:rsidRDefault="00567311" w:rsidP="007F6BF2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2A19">
              <w:rPr>
                <w:rFonts w:ascii="Angsana New" w:hAnsi="Angsana New" w:cs="Angsana New"/>
                <w:sz w:val="28"/>
                <w:szCs w:val="28"/>
              </w:rPr>
              <w:t>63,034</w:t>
            </w:r>
          </w:p>
        </w:tc>
      </w:tr>
      <w:tr w:rsidR="00567311" w:rsidRPr="00A5247A" w14:paraId="27A9C5F0" w14:textId="77777777" w:rsidTr="002B6426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3C1A" w14:textId="77777777" w:rsidR="00567311" w:rsidRPr="00A5247A" w:rsidRDefault="00567311" w:rsidP="00567311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BFFA1EA" w14:textId="4D10BCFD" w:rsidR="00567311" w:rsidRPr="00A5247A" w:rsidRDefault="00567311" w:rsidP="00567311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8F35A35" w14:textId="214F9A3B" w:rsidR="00567311" w:rsidRPr="00A5247A" w:rsidRDefault="005A5911" w:rsidP="00567311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318,308</w:t>
            </w:r>
          </w:p>
        </w:tc>
        <w:tc>
          <w:tcPr>
            <w:tcW w:w="653" w:type="pct"/>
            <w:shd w:val="clear" w:color="auto" w:fill="auto"/>
          </w:tcPr>
          <w:p w14:paraId="0AD8990B" w14:textId="74219232" w:rsidR="00567311" w:rsidRPr="00A5247A" w:rsidRDefault="005A5911" w:rsidP="00567311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318,308</w:t>
            </w:r>
          </w:p>
        </w:tc>
        <w:tc>
          <w:tcPr>
            <w:tcW w:w="722" w:type="pct"/>
            <w:shd w:val="clear" w:color="auto" w:fill="auto"/>
          </w:tcPr>
          <w:p w14:paraId="32740327" w14:textId="5FDC81B0" w:rsidR="00567311" w:rsidRPr="00A5247A" w:rsidRDefault="005A5911" w:rsidP="00567311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318,308</w:t>
            </w:r>
          </w:p>
        </w:tc>
      </w:tr>
    </w:tbl>
    <w:p w14:paraId="5BCB3432" w14:textId="77777777" w:rsidR="004406CC" w:rsidRPr="00A5247A" w:rsidRDefault="004406CC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bidi="th-TH"/>
        </w:rPr>
      </w:pPr>
    </w:p>
    <w:p w14:paraId="0CC9F43C" w14:textId="77777777" w:rsidR="00C96B72" w:rsidRPr="00A5247A" w:rsidRDefault="00C96B72" w:rsidP="00AF1B88">
      <w:pPr>
        <w:pStyle w:val="block"/>
        <w:tabs>
          <w:tab w:val="left" w:pos="426"/>
        </w:tabs>
        <w:spacing w:before="120" w:after="0" w:line="240" w:lineRule="atLeast"/>
        <w:ind w:left="0"/>
        <w:jc w:val="thaiDistribute"/>
        <w:rPr>
          <w:rFonts w:ascii="Angsana New" w:eastAsia="Calibri" w:hAnsi="Angsana New"/>
          <w:sz w:val="28"/>
          <w:szCs w:val="28"/>
          <w:lang w:bidi="th-TH"/>
        </w:rPr>
      </w:pPr>
    </w:p>
    <w:tbl>
      <w:tblPr>
        <w:tblW w:w="9796" w:type="dxa"/>
        <w:tblLayout w:type="fixed"/>
        <w:tblLook w:val="0000" w:firstRow="0" w:lastRow="0" w:firstColumn="0" w:lastColumn="0" w:noHBand="0" w:noVBand="0"/>
      </w:tblPr>
      <w:tblGrid>
        <w:gridCol w:w="4411"/>
        <w:gridCol w:w="1418"/>
        <w:gridCol w:w="1273"/>
        <w:gridCol w:w="1281"/>
        <w:gridCol w:w="1413"/>
      </w:tblGrid>
      <w:tr w:rsidR="003D0252" w:rsidRPr="00A5247A" w14:paraId="5DC3700A" w14:textId="77777777" w:rsidTr="000F3F5E">
        <w:trPr>
          <w:trHeight w:val="20"/>
          <w:tblHeader/>
        </w:trPr>
        <w:tc>
          <w:tcPr>
            <w:tcW w:w="2251" w:type="pct"/>
          </w:tcPr>
          <w:p w14:paraId="41887650" w14:textId="77777777" w:rsidR="003D0252" w:rsidRPr="00A5247A" w:rsidRDefault="003D0252" w:rsidP="00AF1B88">
            <w:pPr>
              <w:pStyle w:val="BodyText3"/>
              <w:spacing w:before="120"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pct"/>
            <w:gridSpan w:val="4"/>
            <w:shd w:val="clear" w:color="auto" w:fill="auto"/>
            <w:vAlign w:val="center"/>
          </w:tcPr>
          <w:p w14:paraId="2B2FA46B" w14:textId="62ED2967" w:rsidR="003D0252" w:rsidRPr="00A5247A" w:rsidRDefault="003D0252" w:rsidP="00B510BE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DF1C51" w:rsidRPr="00A5247A" w14:paraId="45809371" w14:textId="77777777" w:rsidTr="000F3F5E">
        <w:trPr>
          <w:trHeight w:val="20"/>
          <w:tblHeader/>
        </w:trPr>
        <w:tc>
          <w:tcPr>
            <w:tcW w:w="2251" w:type="pct"/>
          </w:tcPr>
          <w:p w14:paraId="2DAE214D" w14:textId="77777777" w:rsidR="00DF1C51" w:rsidRPr="00A5247A" w:rsidRDefault="00DF1C51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pct"/>
            <w:gridSpan w:val="4"/>
            <w:shd w:val="clear" w:color="auto" w:fill="auto"/>
            <w:vAlign w:val="bottom"/>
          </w:tcPr>
          <w:p w14:paraId="1A36DB1C" w14:textId="77777777" w:rsidR="00DF1C51" w:rsidRPr="00A5247A" w:rsidRDefault="00DF1C51" w:rsidP="00B510BE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5EB" w:rsidRPr="00A5247A" w14:paraId="2E4A75F6" w14:textId="77777777" w:rsidTr="00B510BE">
        <w:trPr>
          <w:trHeight w:val="20"/>
          <w:tblHeader/>
        </w:trPr>
        <w:tc>
          <w:tcPr>
            <w:tcW w:w="2251" w:type="pct"/>
          </w:tcPr>
          <w:p w14:paraId="212F0DAD" w14:textId="77777777" w:rsidR="005615EB" w:rsidRPr="00A5247A" w:rsidRDefault="005615EB" w:rsidP="000F73A3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27" w:type="pct"/>
            <w:gridSpan w:val="3"/>
            <w:shd w:val="clear" w:color="auto" w:fill="auto"/>
            <w:vAlign w:val="bottom"/>
          </w:tcPr>
          <w:p w14:paraId="252C720D" w14:textId="77777777" w:rsidR="005615EB" w:rsidRPr="00A5247A" w:rsidRDefault="005615EB" w:rsidP="00B510BE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5202C26" w14:textId="77777777" w:rsidR="005615EB" w:rsidRPr="00A5247A" w:rsidRDefault="005615EB" w:rsidP="00B510BE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615EB" w:rsidRPr="00A5247A" w14:paraId="50B3CBF0" w14:textId="77777777" w:rsidTr="000F3F5E">
        <w:trPr>
          <w:trHeight w:val="20"/>
          <w:tblHeader/>
        </w:trPr>
        <w:tc>
          <w:tcPr>
            <w:tcW w:w="2251" w:type="pct"/>
          </w:tcPr>
          <w:p w14:paraId="70A540D2" w14:textId="77777777" w:rsidR="005615EB" w:rsidRPr="00A5247A" w:rsidRDefault="005615EB" w:rsidP="005615EB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vAlign w:val="bottom"/>
          </w:tcPr>
          <w:p w14:paraId="0EB4B247" w14:textId="77777777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650" w:type="pct"/>
            <w:tcBorders>
              <w:bottom w:val="nil"/>
            </w:tcBorders>
            <w:shd w:val="clear" w:color="auto" w:fill="auto"/>
            <w:vAlign w:val="bottom"/>
          </w:tcPr>
          <w:p w14:paraId="4527F62E" w14:textId="47E27CEF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654" w:type="pct"/>
            <w:tcBorders>
              <w:bottom w:val="nil"/>
            </w:tcBorders>
            <w:shd w:val="clear" w:color="auto" w:fill="auto"/>
            <w:vAlign w:val="bottom"/>
          </w:tcPr>
          <w:p w14:paraId="291C18E1" w14:textId="74893212" w:rsidR="005615EB" w:rsidRPr="00A5247A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lef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35F3453B" w14:textId="51FDE1F9" w:rsidR="005615EB" w:rsidRPr="00A5247A" w:rsidRDefault="005615EB" w:rsidP="005615EB">
            <w:pPr>
              <w:pStyle w:val="BodyText3"/>
              <w:spacing w:line="240" w:lineRule="auto"/>
              <w:ind w:left="-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15EB" w:rsidRPr="00A5247A" w14:paraId="638DEEBD" w14:textId="77777777" w:rsidTr="000F3F5E">
        <w:trPr>
          <w:trHeight w:val="20"/>
          <w:tblHeader/>
        </w:trPr>
        <w:tc>
          <w:tcPr>
            <w:tcW w:w="2975" w:type="pct"/>
            <w:gridSpan w:val="2"/>
            <w:shd w:val="clear" w:color="auto" w:fill="auto"/>
          </w:tcPr>
          <w:p w14:paraId="1CA3986C" w14:textId="3F5A2CE9" w:rsidR="005615EB" w:rsidRPr="00A5247A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650" w:type="pct"/>
            <w:shd w:val="clear" w:color="auto" w:fill="auto"/>
          </w:tcPr>
          <w:p w14:paraId="4B1B1FBB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14:paraId="6A9D211F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90C9A73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0BE" w:rsidRPr="00A5247A" w14:paraId="090EF366" w14:textId="77777777" w:rsidTr="00B510BE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570CB501" w14:textId="77777777" w:rsidR="00B510BE" w:rsidRPr="00A5247A" w:rsidRDefault="00B510BE" w:rsidP="00B510BE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D88DA3B" w14:textId="7D25C95A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628CE5F" w14:textId="2885C22C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93,241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681CA30" w14:textId="2B25D902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93,241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C364557" w14:textId="7E150518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93,241</w:t>
            </w:r>
          </w:p>
        </w:tc>
      </w:tr>
      <w:tr w:rsidR="00B510BE" w:rsidRPr="00A5247A" w14:paraId="50FD0537" w14:textId="77777777" w:rsidTr="00B510BE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1D9C4CE6" w14:textId="77777777" w:rsidR="00B510BE" w:rsidRPr="00A5247A" w:rsidRDefault="00B510BE" w:rsidP="00B510BE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03ED9EA" w14:textId="02E133E3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63AAEFD" w14:textId="086C3E5E" w:rsidR="00B510BE" w:rsidRPr="00B510BE" w:rsidRDefault="00B510BE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5FD5">
              <w:rPr>
                <w:rFonts w:ascii="Angsana New" w:hAnsi="Angsana New" w:cs="Angsana New"/>
                <w:sz w:val="28"/>
                <w:szCs w:val="28"/>
              </w:rPr>
              <w:t>5,877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2457F69B" w14:textId="137CF296" w:rsidR="00B510BE" w:rsidRPr="00B510BE" w:rsidRDefault="00A45FD5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5,877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D9C51DA" w14:textId="487871B2" w:rsidR="00B510BE" w:rsidRPr="00B510BE" w:rsidRDefault="00A45FD5" w:rsidP="00B510B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5,877</w:t>
            </w:r>
          </w:p>
        </w:tc>
      </w:tr>
      <w:tr w:rsidR="00B510BE" w:rsidRPr="00A5247A" w14:paraId="171E3716" w14:textId="77777777" w:rsidTr="00B510BE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1D4F3D89" w14:textId="126E7772" w:rsidR="00B510BE" w:rsidRPr="00A5247A" w:rsidRDefault="00B510BE" w:rsidP="00AF1B88">
            <w:pPr>
              <w:pStyle w:val="BodyText3"/>
              <w:tabs>
                <w:tab w:val="clear" w:pos="540"/>
              </w:tabs>
              <w:spacing w:line="240" w:lineRule="auto"/>
              <w:ind w:left="600" w:hanging="2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</w:t>
            </w:r>
            <w:r w:rsidR="00E325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3F87927" w14:textId="7DD8A357" w:rsidR="00B510BE" w:rsidRPr="00B510BE" w:rsidRDefault="00B510BE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E4C9279" w14:textId="32D1F23A" w:rsidR="00B510BE" w:rsidRPr="00B510BE" w:rsidRDefault="00B510BE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A9C2CD6" w14:textId="3C94B647" w:rsidR="00B510BE" w:rsidRPr="00B510BE" w:rsidRDefault="00B510BE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470D168" w14:textId="6290D382" w:rsidR="00B510BE" w:rsidRPr="00B510BE" w:rsidRDefault="00B510BE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14,836</w:t>
            </w:r>
          </w:p>
        </w:tc>
      </w:tr>
      <w:tr w:rsidR="005615EB" w:rsidRPr="00A5247A" w14:paraId="33CCBFB5" w14:textId="77777777" w:rsidTr="00B510BE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63B556F9" w14:textId="77777777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ED66A52" w14:textId="14903E92" w:rsidR="005615EB" w:rsidRPr="00B510BE" w:rsidRDefault="00B510BE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2B999CA" w14:textId="13CE3679" w:rsidR="005615EB" w:rsidRPr="00B510BE" w:rsidRDefault="00B510BE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120,915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54DB797" w14:textId="64D295B4" w:rsidR="005615EB" w:rsidRPr="00B510BE" w:rsidRDefault="00B510BE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120,915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1891A8E" w14:textId="7B3FBF25" w:rsidR="005615EB" w:rsidRPr="00B510BE" w:rsidRDefault="00B510BE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120,915</w:t>
            </w:r>
          </w:p>
        </w:tc>
      </w:tr>
      <w:tr w:rsidR="005615EB" w:rsidRPr="00A5247A" w14:paraId="1A81B31B" w14:textId="77777777" w:rsidTr="00B510BE">
        <w:trPr>
          <w:trHeight w:val="375"/>
          <w:tblHeader/>
        </w:trPr>
        <w:tc>
          <w:tcPr>
            <w:tcW w:w="2251" w:type="pct"/>
            <w:shd w:val="clear" w:color="auto" w:fill="auto"/>
          </w:tcPr>
          <w:p w14:paraId="5572C9C3" w14:textId="2D570E1F" w:rsidR="005615EB" w:rsidRPr="00A5247A" w:rsidRDefault="00755FB8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ที่ไม่อยู่ในความต้องการตลาด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FB31031" w14:textId="09D9F129" w:rsidR="005615EB" w:rsidRPr="00B510BE" w:rsidRDefault="00B510BE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380E3D3" w14:textId="23601CC7" w:rsidR="005615EB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2B0B5BA" w14:textId="1A241472" w:rsidR="005615EB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0384A28" w14:textId="7A41CE85" w:rsidR="005615EB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</w:tr>
      <w:tr w:rsidR="00755FB8" w:rsidRPr="00A5247A" w14:paraId="47FF634F" w14:textId="77777777" w:rsidTr="00B510BE">
        <w:trPr>
          <w:trHeight w:val="375"/>
          <w:tblHeader/>
        </w:trPr>
        <w:tc>
          <w:tcPr>
            <w:tcW w:w="2251" w:type="pct"/>
            <w:shd w:val="clear" w:color="auto" w:fill="auto"/>
          </w:tcPr>
          <w:p w14:paraId="6E2EC877" w14:textId="5CB7B396" w:rsidR="00755FB8" w:rsidRPr="00A5247A" w:rsidRDefault="00755FB8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3CD7C03" w14:textId="49D8F280" w:rsidR="00755FB8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D1B3F74" w14:textId="6F6C736C" w:rsidR="00755FB8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295E201B" w14:textId="15964053" w:rsidR="00755FB8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B0272EB" w14:textId="0F870509" w:rsidR="00755FB8" w:rsidRPr="00B510BE" w:rsidRDefault="00755FB8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</w:tr>
      <w:tr w:rsidR="005615EB" w:rsidRPr="00A5247A" w14:paraId="3296C9F5" w14:textId="77777777" w:rsidTr="00B510BE">
        <w:trPr>
          <w:trHeight w:val="498"/>
          <w:tblHeader/>
        </w:trPr>
        <w:tc>
          <w:tcPr>
            <w:tcW w:w="2251" w:type="pct"/>
            <w:shd w:val="clear" w:color="auto" w:fill="auto"/>
          </w:tcPr>
          <w:p w14:paraId="7D246AB0" w14:textId="77777777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91DD240" w14:textId="6BF466EE" w:rsidR="005615EB" w:rsidRPr="00B510BE" w:rsidRDefault="00B510BE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1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817EC3F" w14:textId="759B77C6" w:rsidR="005615EB" w:rsidRPr="00B510BE" w:rsidRDefault="00A76B48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6B4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Pr="00A76B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A45F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5,643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8CEDE44" w14:textId="3255139E" w:rsidR="005615EB" w:rsidRPr="00B510BE" w:rsidRDefault="00A45FD5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245,923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331A514" w14:textId="34484912" w:rsidR="005615EB" w:rsidRPr="00B510BE" w:rsidRDefault="00A76B48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6B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="00A45F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5,923</w:t>
            </w:r>
          </w:p>
        </w:tc>
      </w:tr>
      <w:tr w:rsidR="005615EB" w:rsidRPr="00A5247A" w14:paraId="1FC5E784" w14:textId="77777777" w:rsidTr="000F3F5E">
        <w:trPr>
          <w:trHeight w:val="20"/>
          <w:tblHeader/>
        </w:trPr>
        <w:tc>
          <w:tcPr>
            <w:tcW w:w="2975" w:type="pct"/>
            <w:gridSpan w:val="2"/>
            <w:shd w:val="clear" w:color="auto" w:fill="auto"/>
          </w:tcPr>
          <w:p w14:paraId="4D467F70" w14:textId="10D78CBB" w:rsidR="005615EB" w:rsidRPr="00A5247A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650" w:type="pct"/>
            <w:shd w:val="clear" w:color="auto" w:fill="auto"/>
          </w:tcPr>
          <w:p w14:paraId="2493BCC3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14:paraId="52BD4CD8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339E9AA" w14:textId="77777777" w:rsidR="005615EB" w:rsidRPr="00A5247A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38F4" w:rsidRPr="00A5247A" w14:paraId="15267BF9" w14:textId="77777777" w:rsidTr="00B510BE">
        <w:trPr>
          <w:trHeight w:val="20"/>
          <w:tblHeader/>
        </w:trPr>
        <w:tc>
          <w:tcPr>
            <w:tcW w:w="2251" w:type="pct"/>
            <w:shd w:val="clear" w:color="auto" w:fill="auto"/>
          </w:tcPr>
          <w:p w14:paraId="064F74BE" w14:textId="35C9A070" w:rsidR="003C38F4" w:rsidRPr="00A5247A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E3255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13E62EF" w14:textId="7A5B5F60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166305C" w14:textId="4ACFDDEE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48,621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85A027B" w14:textId="55473DE1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48,621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01DDFFC" w14:textId="72879B2D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48,621</w:t>
            </w:r>
          </w:p>
        </w:tc>
      </w:tr>
      <w:tr w:rsidR="003C38F4" w:rsidRPr="00A5247A" w14:paraId="6793A299" w14:textId="77777777" w:rsidTr="00B510BE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EC67F" w14:textId="77777777" w:rsidR="003C38F4" w:rsidRPr="00A5247A" w:rsidRDefault="003C38F4" w:rsidP="003C38F4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4C1991C" w14:textId="5758F305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21BA232" w14:textId="56753232" w:rsidR="003C38F4" w:rsidRPr="00A5247A" w:rsidRDefault="00A45FD5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22,408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2A1334" w14:textId="3CDC5C33" w:rsidR="003C38F4" w:rsidRPr="00A5247A" w:rsidRDefault="00A45FD5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22,408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E2FB730" w14:textId="1AC63797" w:rsidR="003C38F4" w:rsidRPr="00A5247A" w:rsidRDefault="00A45FD5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22,408</w:t>
            </w:r>
          </w:p>
        </w:tc>
      </w:tr>
      <w:tr w:rsidR="00B510BE" w:rsidRPr="00A5247A" w14:paraId="2721F5A9" w14:textId="77777777" w:rsidTr="00B510BE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7C3D9" w14:textId="1CD97FAC" w:rsidR="00B510BE" w:rsidRPr="00A5247A" w:rsidRDefault="00B510BE" w:rsidP="003C38F4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หนี้สินที่เกิดจากสัญญา</w:t>
            </w:r>
            <w:r w:rsidR="009403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991227D" w14:textId="7DEB90CF" w:rsidR="00B510BE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FE4FA43" w14:textId="5C5CCD42" w:rsidR="00B510BE" w:rsidRDefault="00A76B48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737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E61C8E9" w14:textId="56596E4F" w:rsidR="00B510BE" w:rsidRDefault="00A76B48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737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865740D" w14:textId="5F83D468" w:rsidR="00B510BE" w:rsidRDefault="00A76B48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737</w:t>
            </w:r>
          </w:p>
        </w:tc>
      </w:tr>
      <w:tr w:rsidR="00B510BE" w:rsidRPr="00A5247A" w14:paraId="0B3E87B3" w14:textId="77777777" w:rsidTr="00B510BE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CD5B2" w14:textId="2FD905F8" w:rsidR="00B510BE" w:rsidRPr="00A5247A" w:rsidRDefault="00B510BE" w:rsidP="003C38F4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33F03D3" w14:textId="33C6D802" w:rsidR="00B510BE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382A0BB" w14:textId="499EA820" w:rsidR="00B510BE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5,500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455CC8B3" w14:textId="083AD653" w:rsidR="00B510BE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38C5FA9" w14:textId="7370F99D" w:rsidR="00B510BE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5,500</w:t>
            </w:r>
          </w:p>
        </w:tc>
      </w:tr>
      <w:tr w:rsidR="003C38F4" w:rsidRPr="00A5247A" w14:paraId="1F3458FA" w14:textId="77777777" w:rsidTr="00B510BE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B34F8" w14:textId="77777777" w:rsidR="003C38F4" w:rsidRPr="00A5247A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21BEDB4" w14:textId="5024FE2F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47AE389" w14:textId="7C940132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12,151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2977F41C" w14:textId="16A53E74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12,151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9DC9B07" w14:textId="22599CA3" w:rsidR="003C38F4" w:rsidRPr="00A5247A" w:rsidRDefault="00B510BE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12,151</w:t>
            </w:r>
          </w:p>
        </w:tc>
      </w:tr>
      <w:tr w:rsidR="007723D3" w:rsidRPr="00A5247A" w14:paraId="2D614DA3" w14:textId="77777777" w:rsidTr="008D1FA0">
        <w:trPr>
          <w:trHeight w:val="20"/>
          <w:tblHeader/>
        </w:trPr>
        <w:tc>
          <w:tcPr>
            <w:tcW w:w="22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7473" w14:textId="77777777" w:rsidR="007723D3" w:rsidRPr="00A5247A" w:rsidRDefault="007723D3" w:rsidP="007723D3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47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47E54D0" w14:textId="35BB1F30" w:rsidR="007723D3" w:rsidRPr="00A5247A" w:rsidRDefault="007723D3" w:rsidP="007F6BF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D88A520" w14:textId="18C8AF38" w:rsidR="007723D3" w:rsidRPr="00A5247A" w:rsidRDefault="00735E53" w:rsidP="007F6BF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89,417</w:t>
            </w:r>
          </w:p>
        </w:tc>
        <w:tc>
          <w:tcPr>
            <w:tcW w:w="654" w:type="pct"/>
            <w:shd w:val="clear" w:color="auto" w:fill="auto"/>
          </w:tcPr>
          <w:p w14:paraId="5E33963D" w14:textId="122BB972" w:rsidR="007723D3" w:rsidRPr="00A5247A" w:rsidRDefault="00735E53" w:rsidP="007F6BF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89,417</w:t>
            </w:r>
          </w:p>
        </w:tc>
        <w:tc>
          <w:tcPr>
            <w:tcW w:w="721" w:type="pct"/>
            <w:shd w:val="clear" w:color="auto" w:fill="auto"/>
          </w:tcPr>
          <w:p w14:paraId="7C178549" w14:textId="680E5205" w:rsidR="007723D3" w:rsidRPr="00A5247A" w:rsidRDefault="00735E53" w:rsidP="007F6BF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89,417</w:t>
            </w:r>
          </w:p>
        </w:tc>
      </w:tr>
    </w:tbl>
    <w:p w14:paraId="682D96D1" w14:textId="77777777" w:rsidR="004569A0" w:rsidRPr="00A5247A" w:rsidRDefault="004569A0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9649FC0" w14:textId="77777777" w:rsidR="000C048C" w:rsidRPr="00A5247A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04515C86" w14:textId="77777777" w:rsidR="000C048C" w:rsidRPr="00A5247A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0573701" w14:textId="77777777" w:rsidR="000C048C" w:rsidRPr="00A5247A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6CE5EF49" w14:textId="6D6B2076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1C94494" w14:textId="77777777" w:rsidR="006567BC" w:rsidRDefault="006567B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32CC606F" w14:textId="711113CA" w:rsidR="00A5247A" w:rsidRDefault="00A5247A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37312E89" w14:textId="08B4BBAD" w:rsidR="0030418B" w:rsidRDefault="0030418B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8909D7D" w14:textId="7EF67C61" w:rsidR="007F6BF2" w:rsidRDefault="007F6BF2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10E8960" w14:textId="77777777" w:rsidR="007F6BF2" w:rsidRDefault="007F6BF2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CD005B2" w14:textId="2632E330" w:rsidR="006E7273" w:rsidRPr="00A5247A" w:rsidRDefault="00DE0E60" w:rsidP="008323D9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ทุนเรือนหุ้น</w:t>
      </w:r>
      <w:r w:rsidR="0068114E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และส่วนเกิน</w:t>
      </w:r>
      <w:r w:rsidR="006567BC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68114E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(ส่วนต่ำ)</w:t>
      </w:r>
      <w:r w:rsidR="006567BC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68114E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มูลค่าหุ้น</w:t>
      </w:r>
    </w:p>
    <w:tbl>
      <w:tblPr>
        <w:tblW w:w="97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7"/>
        <w:gridCol w:w="711"/>
        <w:gridCol w:w="284"/>
        <w:gridCol w:w="708"/>
        <w:gridCol w:w="285"/>
        <w:gridCol w:w="1131"/>
        <w:gridCol w:w="271"/>
        <w:gridCol w:w="1137"/>
        <w:gridCol w:w="285"/>
        <w:gridCol w:w="1105"/>
        <w:gridCol w:w="285"/>
        <w:gridCol w:w="1138"/>
      </w:tblGrid>
      <w:tr w:rsidR="0035290A" w:rsidRPr="00A5247A" w14:paraId="3F3E2970" w14:textId="77777777" w:rsidTr="004441FA">
        <w:trPr>
          <w:trHeight w:hRule="exact" w:val="397"/>
          <w:tblHeader/>
        </w:trPr>
        <w:tc>
          <w:tcPr>
            <w:tcW w:w="1235" w:type="pct"/>
            <w:shd w:val="clear" w:color="auto" w:fill="auto"/>
          </w:tcPr>
          <w:p w14:paraId="726EA2FC" w14:textId="6EBE402F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A5247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874" w:type="pct"/>
            <w:gridSpan w:val="3"/>
            <w:shd w:val="clear" w:color="auto" w:fill="auto"/>
          </w:tcPr>
          <w:p w14:paraId="7791E874" w14:textId="46C570D3" w:rsidR="0035290A" w:rsidRPr="00A5247A" w:rsidRDefault="0035290A" w:rsidP="0035290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6" w:type="pct"/>
            <w:shd w:val="clear" w:color="auto" w:fill="auto"/>
          </w:tcPr>
          <w:p w14:paraId="66604A65" w14:textId="16C3FB71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303EC" w14:textId="28D1C249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4F8A388B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8151A" w14:textId="39B4494E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5290A" w:rsidRPr="00A5247A" w14:paraId="5CE9045D" w14:textId="77777777" w:rsidTr="004441FA">
        <w:trPr>
          <w:trHeight w:hRule="exact" w:val="428"/>
          <w:tblHeader/>
        </w:trPr>
        <w:tc>
          <w:tcPr>
            <w:tcW w:w="1235" w:type="pct"/>
            <w:shd w:val="clear" w:color="auto" w:fill="auto"/>
          </w:tcPr>
          <w:p w14:paraId="4EC880DB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7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64D6A" w14:textId="17F19B08" w:rsidR="0035290A" w:rsidRPr="00A5247A" w:rsidRDefault="0035290A" w:rsidP="0035290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46" w:type="pct"/>
            <w:shd w:val="clear" w:color="auto" w:fill="auto"/>
          </w:tcPr>
          <w:p w14:paraId="2793D09A" w14:textId="338F9224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CB67730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shd w:val="clear" w:color="auto" w:fill="auto"/>
          </w:tcPr>
          <w:p w14:paraId="2F076513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9BD4E76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46" w:type="pct"/>
            <w:shd w:val="clear" w:color="auto" w:fill="auto"/>
          </w:tcPr>
          <w:p w14:paraId="7E77E66C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58CFAA1B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31BDA4CD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536821E4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A5247A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35290A" w:rsidRPr="00A5247A" w14:paraId="1A9B4729" w14:textId="77777777" w:rsidTr="004441FA">
        <w:trPr>
          <w:trHeight w:hRule="exact" w:val="428"/>
          <w:tblHeader/>
        </w:trPr>
        <w:tc>
          <w:tcPr>
            <w:tcW w:w="1235" w:type="pct"/>
            <w:shd w:val="clear" w:color="auto" w:fill="auto"/>
          </w:tcPr>
          <w:p w14:paraId="72594A22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FF33" w14:textId="0916FECB" w:rsidR="0035290A" w:rsidRPr="00A5247A" w:rsidRDefault="00A76B48" w:rsidP="0035290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C200C59" w14:textId="77777777" w:rsidR="0035290A" w:rsidRPr="00A5247A" w:rsidRDefault="0035290A" w:rsidP="0035290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724F1DD3" w14:textId="7E9F70DE" w:rsidR="0035290A" w:rsidRPr="00A5247A" w:rsidRDefault="00A76B48" w:rsidP="0035290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B48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0AB42351" w14:textId="0F34A949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BBBA175" w14:textId="56C7B3C7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39" w:type="pct"/>
            <w:shd w:val="clear" w:color="auto" w:fill="auto"/>
          </w:tcPr>
          <w:p w14:paraId="282DE6D6" w14:textId="77777777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3FD77B6" w14:textId="0213E359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46" w:type="pct"/>
            <w:shd w:val="clear" w:color="auto" w:fill="auto"/>
          </w:tcPr>
          <w:p w14:paraId="2DE63E09" w14:textId="77777777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4E6AC98" w14:textId="4DB82719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46" w:type="pct"/>
            <w:shd w:val="clear" w:color="auto" w:fill="auto"/>
          </w:tcPr>
          <w:p w14:paraId="50782E71" w14:textId="77777777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D9A7C32" w14:textId="38377850" w:rsidR="0035290A" w:rsidRPr="0035290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5290A" w:rsidRPr="00A5247A" w14:paraId="3EA0B991" w14:textId="77777777" w:rsidTr="004441FA">
        <w:trPr>
          <w:trHeight w:hRule="exact" w:val="90"/>
          <w:tblHeader/>
        </w:trPr>
        <w:tc>
          <w:tcPr>
            <w:tcW w:w="1235" w:type="pct"/>
            <w:shd w:val="clear" w:color="auto" w:fill="auto"/>
          </w:tcPr>
          <w:p w14:paraId="52059DD3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14:paraId="3C848EC1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E8782FF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3" w:type="pct"/>
          </w:tcPr>
          <w:p w14:paraId="613EDDB1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465598E" w14:textId="60380C5B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F297573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748BA6F3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2C90A0F4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37B810A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741232A6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92DF839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3988E87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35290A" w:rsidRPr="00A5247A" w14:paraId="1B397731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36FBD880" w14:textId="77777777" w:rsidR="0035290A" w:rsidRPr="00A5247A" w:rsidRDefault="0035290A" w:rsidP="0035290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365" w:type="pct"/>
            <w:shd w:val="clear" w:color="auto" w:fill="auto"/>
          </w:tcPr>
          <w:p w14:paraId="76AD84C2" w14:textId="77777777" w:rsidR="0035290A" w:rsidRPr="00A5247A" w:rsidRDefault="0035290A" w:rsidP="0035290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6AF4AEC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9832076" w14:textId="77777777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9CAF3A5" w14:textId="43CBB8F3" w:rsidR="0035290A" w:rsidRPr="00A5247A" w:rsidRDefault="0035290A" w:rsidP="0035290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79F1F3CE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2231135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6580356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984AEFF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67" w:type="pct"/>
            <w:shd w:val="clear" w:color="auto" w:fill="auto"/>
          </w:tcPr>
          <w:p w14:paraId="123A1B52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36D27C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435B3A5" w14:textId="77777777" w:rsidR="0035290A" w:rsidRPr="00A5247A" w:rsidRDefault="0035290A" w:rsidP="0035290A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441FA" w:rsidRPr="00A5247A" w14:paraId="1F0460DB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069E59C3" w14:textId="2D9FDCB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5" w:type="pct"/>
            <w:shd w:val="clear" w:color="auto" w:fill="auto"/>
          </w:tcPr>
          <w:p w14:paraId="03E641D8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651676EC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15DDC417" w14:textId="78CE7362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3378B132" w14:textId="36813512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383287B5" w14:textId="31BEF9B8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1,186,341</w:t>
            </w:r>
          </w:p>
        </w:tc>
        <w:tc>
          <w:tcPr>
            <w:tcW w:w="139" w:type="pct"/>
            <w:shd w:val="clear" w:color="auto" w:fill="auto"/>
          </w:tcPr>
          <w:p w14:paraId="058CFB9B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0C9D1C6A" w14:textId="662B7411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296,585</w:t>
            </w:r>
          </w:p>
        </w:tc>
        <w:tc>
          <w:tcPr>
            <w:tcW w:w="146" w:type="pct"/>
            <w:shd w:val="clear" w:color="auto" w:fill="auto"/>
          </w:tcPr>
          <w:p w14:paraId="0257BD58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7B077A3C" w14:textId="1E143839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,500</w:t>
            </w:r>
          </w:p>
        </w:tc>
        <w:tc>
          <w:tcPr>
            <w:tcW w:w="146" w:type="pct"/>
            <w:shd w:val="clear" w:color="auto" w:fill="auto"/>
          </w:tcPr>
          <w:p w14:paraId="68E94283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7A98FF4" w14:textId="78956FE0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63,625</w:t>
            </w:r>
          </w:p>
        </w:tc>
      </w:tr>
      <w:tr w:rsidR="004441FA" w:rsidRPr="00A5247A" w14:paraId="27BCFF54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0604638A" w14:textId="0BFD8382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365" w:type="pct"/>
            <w:shd w:val="clear" w:color="auto" w:fill="auto"/>
          </w:tcPr>
          <w:p w14:paraId="716B5E86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25F287A4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7DF2097" w14:textId="232D7C93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3F164021" w14:textId="77B863F2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53A6F8CB" w14:textId="0549AEE1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450,000</w:t>
            </w:r>
          </w:p>
        </w:tc>
        <w:tc>
          <w:tcPr>
            <w:tcW w:w="139" w:type="pct"/>
            <w:shd w:val="clear" w:color="auto" w:fill="auto"/>
          </w:tcPr>
          <w:p w14:paraId="47A37689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65074A19" w14:textId="7682F99F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112,500</w:t>
            </w:r>
          </w:p>
        </w:tc>
        <w:tc>
          <w:tcPr>
            <w:tcW w:w="146" w:type="pct"/>
            <w:shd w:val="clear" w:color="auto" w:fill="auto"/>
          </w:tcPr>
          <w:p w14:paraId="63B2833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5261930D" w14:textId="365F0D90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550,80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0453360A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74CC8B8" w14:textId="247325B6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37,700</w:t>
            </w:r>
          </w:p>
        </w:tc>
      </w:tr>
      <w:tr w:rsidR="004441FA" w:rsidRPr="00A5247A" w14:paraId="2E101639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189C141B" w14:textId="193EE1FC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ลดหุ้นสามัญ</w:t>
            </w:r>
          </w:p>
        </w:tc>
        <w:tc>
          <w:tcPr>
            <w:tcW w:w="365" w:type="pct"/>
            <w:shd w:val="clear" w:color="auto" w:fill="auto"/>
          </w:tcPr>
          <w:p w14:paraId="36BC1A70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12C4AE8E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6C59014" w14:textId="2310E48D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694F113A" w14:textId="45F22D6D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954D668" w14:textId="48AF75BC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(1,204)</w:t>
            </w:r>
          </w:p>
        </w:tc>
        <w:tc>
          <w:tcPr>
            <w:tcW w:w="139" w:type="pct"/>
            <w:shd w:val="clear" w:color="auto" w:fill="auto"/>
          </w:tcPr>
          <w:p w14:paraId="66B222AE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AE95150" w14:textId="1A7FFBDE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(301)</w:t>
            </w:r>
          </w:p>
        </w:tc>
        <w:tc>
          <w:tcPr>
            <w:tcW w:w="146" w:type="pct"/>
            <w:shd w:val="clear" w:color="auto" w:fill="auto"/>
          </w:tcPr>
          <w:p w14:paraId="43E15DAD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37D39A1A" w14:textId="25C4FEF5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8,960)</w:t>
            </w:r>
          </w:p>
        </w:tc>
        <w:tc>
          <w:tcPr>
            <w:tcW w:w="146" w:type="pct"/>
            <w:shd w:val="clear" w:color="auto" w:fill="auto"/>
          </w:tcPr>
          <w:p w14:paraId="4BCBB2A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090CCDD" w14:textId="169AB202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0)</w:t>
            </w:r>
          </w:p>
        </w:tc>
      </w:tr>
      <w:tr w:rsidR="004441FA" w:rsidRPr="00A5247A" w14:paraId="5D60D9D6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3A315DAD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12E38EF1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94CF9B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58458DA8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EF65E7" w14:textId="1435352C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52B29" w14:textId="5FBB27E5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1,635,137</w:t>
            </w:r>
          </w:p>
        </w:tc>
        <w:tc>
          <w:tcPr>
            <w:tcW w:w="139" w:type="pct"/>
            <w:shd w:val="clear" w:color="auto" w:fill="auto"/>
          </w:tcPr>
          <w:p w14:paraId="09F56803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403B3" w14:textId="76ED24B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408,784</w:t>
            </w:r>
          </w:p>
        </w:tc>
        <w:tc>
          <w:tcPr>
            <w:tcW w:w="146" w:type="pct"/>
            <w:shd w:val="clear" w:color="auto" w:fill="auto"/>
          </w:tcPr>
          <w:p w14:paraId="7D2EA960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4CB0B" w14:textId="1EBEC94D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86,3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  <w:tc>
          <w:tcPr>
            <w:tcW w:w="146" w:type="pct"/>
            <w:shd w:val="clear" w:color="auto" w:fill="auto"/>
          </w:tcPr>
          <w:p w14:paraId="588E03F1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A0F11" w14:textId="273630F2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296,585</w:t>
            </w:r>
          </w:p>
        </w:tc>
      </w:tr>
      <w:tr w:rsidR="004441FA" w:rsidRPr="00A5247A" w14:paraId="46559981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6791DEB3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621971CF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05300AEA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11CBF7A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B9391C5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F1F5806" w14:textId="7F585A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080ADAF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393BB56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586A4E3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9707FB7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4BE074D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CEFEC8B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B527B6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441FA" w:rsidRPr="00A5247A" w14:paraId="3FC0C4E4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5CEEB756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365" w:type="pct"/>
            <w:shd w:val="clear" w:color="auto" w:fill="auto"/>
          </w:tcPr>
          <w:p w14:paraId="4CFC5767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B4BA6DD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06FCAE1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B1D93F" w14:textId="674C2D39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4CE7FCA9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AD4B0C3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C8E3315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4A8B6B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74D332BA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4E05E0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D444966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441FA" w:rsidRPr="00A5247A" w14:paraId="24DE263F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614E3BF6" w14:textId="6AC1B9BC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5" w:type="pct"/>
            <w:shd w:val="clear" w:color="auto" w:fill="auto"/>
          </w:tcPr>
          <w:p w14:paraId="115F441B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2F710C55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70EA5C55" w14:textId="1BBE47BB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0EC47D54" w14:textId="0BC71E84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2308B7DD" w14:textId="2F034324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889,756</w:t>
            </w:r>
          </w:p>
        </w:tc>
        <w:tc>
          <w:tcPr>
            <w:tcW w:w="139" w:type="pct"/>
            <w:shd w:val="clear" w:color="auto" w:fill="auto"/>
          </w:tcPr>
          <w:p w14:paraId="2082638B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5317F32" w14:textId="79C6F8EA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222,439</w:t>
            </w:r>
          </w:p>
        </w:tc>
        <w:tc>
          <w:tcPr>
            <w:tcW w:w="146" w:type="pct"/>
            <w:shd w:val="clear" w:color="auto" w:fill="auto"/>
          </w:tcPr>
          <w:p w14:paraId="16E987BE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1809510D" w14:textId="009E2DCA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635,5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38772F13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F55AD17" w14:textId="05EB58CD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58,885</w:t>
            </w:r>
          </w:p>
        </w:tc>
      </w:tr>
      <w:tr w:rsidR="004441FA" w:rsidRPr="00A5247A" w14:paraId="5C80C8BF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796DFF06" w14:textId="24FF5C55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365" w:type="pct"/>
            <w:shd w:val="clear" w:color="auto" w:fill="auto"/>
          </w:tcPr>
          <w:p w14:paraId="0BDD759B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687626FD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142721D4" w14:textId="6DD27FD6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49F5687D" w14:textId="69E5136D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66B6718D" w14:textId="01318668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451,646</w:t>
            </w:r>
          </w:p>
        </w:tc>
        <w:tc>
          <w:tcPr>
            <w:tcW w:w="139" w:type="pct"/>
            <w:shd w:val="clear" w:color="auto" w:fill="auto"/>
          </w:tcPr>
          <w:p w14:paraId="002F2EE1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261C7F" w14:textId="697F80F4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112,911</w:t>
            </w:r>
          </w:p>
        </w:tc>
        <w:tc>
          <w:tcPr>
            <w:tcW w:w="146" w:type="pct"/>
            <w:shd w:val="clear" w:color="auto" w:fill="auto"/>
          </w:tcPr>
          <w:p w14:paraId="2A1FF4CE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26FF3B55" w14:textId="327705EA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894041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16CF85C" w14:textId="4E2DEB44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63,55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4441FA" w:rsidRPr="00A5247A" w14:paraId="23746008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53A233BB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10A77FCD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FC2B463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6B74BA31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4DEA069" w14:textId="3C4984B4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C93D0" w14:textId="17AFBC4B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1,341,402</w:t>
            </w:r>
          </w:p>
        </w:tc>
        <w:tc>
          <w:tcPr>
            <w:tcW w:w="139" w:type="pct"/>
            <w:shd w:val="clear" w:color="auto" w:fill="auto"/>
          </w:tcPr>
          <w:p w14:paraId="3C7F9131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1DDBF" w14:textId="3CE372F4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335,350</w:t>
            </w:r>
          </w:p>
        </w:tc>
        <w:tc>
          <w:tcPr>
            <w:tcW w:w="146" w:type="pct"/>
            <w:shd w:val="clear" w:color="auto" w:fill="auto"/>
          </w:tcPr>
          <w:p w14:paraId="4DD48CCD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A78F3" w14:textId="07A783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889,756</w:t>
            </w:r>
          </w:p>
        </w:tc>
        <w:tc>
          <w:tcPr>
            <w:tcW w:w="146" w:type="pct"/>
            <w:shd w:val="clear" w:color="auto" w:fill="auto"/>
          </w:tcPr>
          <w:p w14:paraId="6E6EF25E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4F629" w14:textId="7D93F3A1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222,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  <w:tr w:rsidR="004441FA" w:rsidRPr="00A5247A" w14:paraId="2D5DF081" w14:textId="77777777" w:rsidTr="004441FA">
        <w:trPr>
          <w:trHeight w:hRule="exact" w:val="379"/>
        </w:trPr>
        <w:tc>
          <w:tcPr>
            <w:tcW w:w="1235" w:type="pct"/>
            <w:shd w:val="clear" w:color="auto" w:fill="auto"/>
          </w:tcPr>
          <w:p w14:paraId="4294E447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65065BAC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3FF7B432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1CC8AC6C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598B5EEF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52C5DD66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90EED7F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3" w:type="pct"/>
          </w:tcPr>
          <w:p w14:paraId="43C49039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BCB8573" w14:textId="7817CA9B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19CB35C4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3DA6165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BD71438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52F687B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16C8231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6F79648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34D08F8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441FA" w:rsidRPr="00A5247A" w14:paraId="65412250" w14:textId="77777777" w:rsidTr="004441FA">
        <w:trPr>
          <w:trHeight w:hRule="exact" w:val="397"/>
        </w:trPr>
        <w:tc>
          <w:tcPr>
            <w:tcW w:w="1599" w:type="pct"/>
            <w:gridSpan w:val="2"/>
            <w:shd w:val="clear" w:color="auto" w:fill="auto"/>
          </w:tcPr>
          <w:p w14:paraId="07E0599C" w14:textId="6AD60FD4" w:rsidR="004441FA" w:rsidRPr="00A5247A" w:rsidRDefault="004441FA" w:rsidP="004441FA">
            <w:pPr>
              <w:pStyle w:val="BodyText3"/>
              <w:tabs>
                <w:tab w:val="clear" w:pos="540"/>
              </w:tabs>
              <w:spacing w:line="240" w:lineRule="auto"/>
              <w:ind w:right="0" w:hanging="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146" w:type="pct"/>
          </w:tcPr>
          <w:p w14:paraId="218E4C28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3" w:type="pct"/>
          </w:tcPr>
          <w:p w14:paraId="62643088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4DA79DB" w14:textId="66DDB48B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0C81ABA4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5A26753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262D690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4CE0C0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2FAF7D5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A678F66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1F5295F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441FA" w:rsidRPr="00A5247A" w14:paraId="1DAC5E67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0ECE3A32" w14:textId="2F5CE71A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5" w:type="pct"/>
            <w:shd w:val="clear" w:color="auto" w:fill="auto"/>
          </w:tcPr>
          <w:p w14:paraId="189B4F8E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</w:tcPr>
          <w:p w14:paraId="5378249F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6CF32255" w14:textId="0CB80AA6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0.25</w:t>
            </w:r>
          </w:p>
        </w:tc>
        <w:tc>
          <w:tcPr>
            <w:tcW w:w="146" w:type="pct"/>
            <w:shd w:val="clear" w:color="auto" w:fill="auto"/>
          </w:tcPr>
          <w:p w14:paraId="1947C7B1" w14:textId="38A6AACC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71C48141" w14:textId="35F532F0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1,341,402</w:t>
            </w:r>
          </w:p>
        </w:tc>
        <w:tc>
          <w:tcPr>
            <w:tcW w:w="139" w:type="pct"/>
            <w:shd w:val="clear" w:color="auto" w:fill="auto"/>
          </w:tcPr>
          <w:p w14:paraId="1A9F7E0C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3B34755" w14:textId="6C623593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335,350</w:t>
            </w:r>
          </w:p>
        </w:tc>
        <w:tc>
          <w:tcPr>
            <w:tcW w:w="146" w:type="pct"/>
            <w:shd w:val="clear" w:color="auto" w:fill="auto"/>
          </w:tcPr>
          <w:p w14:paraId="3FC471D4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E4FA5DC" w14:textId="56C0953A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889,756</w:t>
            </w:r>
          </w:p>
        </w:tc>
        <w:tc>
          <w:tcPr>
            <w:tcW w:w="146" w:type="pct"/>
            <w:shd w:val="clear" w:color="auto" w:fill="auto"/>
          </w:tcPr>
          <w:p w14:paraId="009ACC95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DA713B8" w14:textId="17B8E84C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222,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  <w:tr w:rsidR="004441FA" w:rsidRPr="00A5247A" w14:paraId="1DDD3CC1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78AE4B37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518866DA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46" w:type="pct"/>
          </w:tcPr>
          <w:p w14:paraId="00608A62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2C5AEAB1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8DEAC5B" w14:textId="467908FF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7263B" w14:textId="750AE345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1,341,402</w:t>
            </w:r>
          </w:p>
        </w:tc>
        <w:tc>
          <w:tcPr>
            <w:tcW w:w="139" w:type="pct"/>
            <w:shd w:val="clear" w:color="auto" w:fill="auto"/>
          </w:tcPr>
          <w:p w14:paraId="08D272FD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0750" w14:textId="61CAC514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335,350</w:t>
            </w:r>
          </w:p>
        </w:tc>
        <w:tc>
          <w:tcPr>
            <w:tcW w:w="146" w:type="pct"/>
            <w:shd w:val="clear" w:color="auto" w:fill="auto"/>
          </w:tcPr>
          <w:p w14:paraId="592F52C4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06B8" w14:textId="5B935B2B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889,756</w:t>
            </w:r>
          </w:p>
        </w:tc>
        <w:tc>
          <w:tcPr>
            <w:tcW w:w="146" w:type="pct"/>
            <w:shd w:val="clear" w:color="auto" w:fill="auto"/>
          </w:tcPr>
          <w:p w14:paraId="62196854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45428" w14:textId="424EB98D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222,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  <w:tr w:rsidR="004441FA" w:rsidRPr="00A5247A" w14:paraId="3A00FA9F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4B7070C2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14:paraId="33A2A89B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46" w:type="pct"/>
          </w:tcPr>
          <w:p w14:paraId="09218772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551D9AC8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22B0BE4" w14:textId="36EA49CA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4873EB8A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21FF271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EA49358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AB57CF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2F8731E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092F4B0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0C1E87E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441FA" w:rsidRPr="00A5247A" w14:paraId="6DF911F8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529B7F3A" w14:textId="77777777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365" w:type="pct"/>
            <w:shd w:val="clear" w:color="auto" w:fill="auto"/>
          </w:tcPr>
          <w:p w14:paraId="326CA944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46" w:type="pct"/>
          </w:tcPr>
          <w:p w14:paraId="08A4C965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69377467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DA65D57" w14:textId="6BC7C0AC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42577898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0BA3C95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3B2E00A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49DD83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1CC3CA6D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E39774A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DA2147F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441FA" w:rsidRPr="00A5247A" w14:paraId="2675A2D2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07333C07" w14:textId="665AE56B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365" w:type="pct"/>
            <w:shd w:val="clear" w:color="auto" w:fill="auto"/>
          </w:tcPr>
          <w:p w14:paraId="53927F6E" w14:textId="136C42A1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146" w:type="pct"/>
          </w:tcPr>
          <w:p w14:paraId="7E30D87F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43132F9C" w14:textId="423FAB2A" w:rsidR="004441FA" w:rsidRPr="004441F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441F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0.65</w:t>
            </w:r>
          </w:p>
        </w:tc>
        <w:tc>
          <w:tcPr>
            <w:tcW w:w="146" w:type="pct"/>
            <w:shd w:val="clear" w:color="auto" w:fill="auto"/>
          </w:tcPr>
          <w:p w14:paraId="362F8337" w14:textId="0F797F3E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7C9B02B" w14:textId="430B2310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hAnsi="Angsana New"/>
                <w:sz w:val="28"/>
                <w:szCs w:val="28"/>
              </w:rPr>
              <w:t>575,956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F783DA1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2E14BC9" w14:textId="1D4CECD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hAnsi="Angsana New"/>
                <w:sz w:val="28"/>
                <w:szCs w:val="28"/>
              </w:rPr>
              <w:t>164,834</w:t>
            </w:r>
          </w:p>
        </w:tc>
        <w:tc>
          <w:tcPr>
            <w:tcW w:w="146" w:type="pct"/>
            <w:shd w:val="clear" w:color="auto" w:fill="auto"/>
          </w:tcPr>
          <w:p w14:paraId="4825596D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5BE48ABB" w14:textId="3783822F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69AB037E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0B1F7A0" w14:textId="0391A72E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209,89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4441FA" w:rsidRPr="00A5247A" w14:paraId="2D4E7C0D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09F42922" w14:textId="3217648E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365" w:type="pct"/>
            <w:shd w:val="clear" w:color="auto" w:fill="auto"/>
          </w:tcPr>
          <w:p w14:paraId="76DAC4D5" w14:textId="02D9901F" w:rsidR="004441FA" w:rsidRPr="00A5247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46" w:type="pct"/>
          </w:tcPr>
          <w:p w14:paraId="039311C9" w14:textId="77777777" w:rsidR="004441FA" w:rsidRPr="00A5247A" w:rsidRDefault="004441FA" w:rsidP="004441FA">
            <w:pPr>
              <w:pStyle w:val="BodyText3"/>
              <w:spacing w:line="240" w:lineRule="auto"/>
              <w:ind w:right="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3DD91E8E" w14:textId="31B0B06C" w:rsidR="004441FA" w:rsidRPr="004441FA" w:rsidRDefault="004441FA" w:rsidP="004441FA">
            <w:pPr>
              <w:pStyle w:val="BodyText3"/>
              <w:spacing w:line="240" w:lineRule="auto"/>
              <w:ind w:righ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441FA">
              <w:rPr>
                <w:rFonts w:ascii="Angsana New" w:hAnsi="Angsana New" w:cs="Angsana New"/>
                <w:i/>
                <w:iCs/>
                <w:sz w:val="28"/>
                <w:szCs w:val="28"/>
              </w:rPr>
              <w:t>0.55</w:t>
            </w:r>
          </w:p>
        </w:tc>
        <w:tc>
          <w:tcPr>
            <w:tcW w:w="146" w:type="pct"/>
            <w:shd w:val="clear" w:color="auto" w:fill="auto"/>
          </w:tcPr>
          <w:p w14:paraId="41BE0428" w14:textId="52165574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31B25836" w14:textId="2ADB550E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451,646</w:t>
            </w:r>
          </w:p>
        </w:tc>
        <w:tc>
          <w:tcPr>
            <w:tcW w:w="139" w:type="pct"/>
            <w:shd w:val="clear" w:color="auto" w:fill="auto"/>
          </w:tcPr>
          <w:p w14:paraId="21EED5C1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628B0130" w14:textId="21A6342F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271,234</w:t>
            </w:r>
          </w:p>
        </w:tc>
        <w:tc>
          <w:tcPr>
            <w:tcW w:w="146" w:type="pct"/>
            <w:shd w:val="clear" w:color="auto" w:fill="auto"/>
          </w:tcPr>
          <w:p w14:paraId="09B9717F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2A43CD8F" w14:textId="0E18843B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,2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631B82D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C7345ED" w14:textId="04D56B8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39,8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9</w:t>
            </w:r>
          </w:p>
        </w:tc>
      </w:tr>
      <w:tr w:rsidR="004441FA" w:rsidRPr="00A5247A" w14:paraId="2B9D82DF" w14:textId="77777777" w:rsidTr="004441FA">
        <w:trPr>
          <w:trHeight w:hRule="exact" w:val="397"/>
        </w:trPr>
        <w:tc>
          <w:tcPr>
            <w:tcW w:w="1599" w:type="pct"/>
            <w:gridSpan w:val="2"/>
            <w:shd w:val="clear" w:color="auto" w:fill="auto"/>
          </w:tcPr>
          <w:p w14:paraId="27833A2E" w14:textId="1301F1C7" w:rsidR="004441FA" w:rsidRPr="00A5247A" w:rsidRDefault="004441FA" w:rsidP="004441FA">
            <w:pPr>
              <w:pStyle w:val="BodyText3"/>
              <w:tabs>
                <w:tab w:val="clear" w:pos="540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146" w:type="pct"/>
          </w:tcPr>
          <w:p w14:paraId="67244E31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41BD4CA7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05BB9C5" w14:textId="4D75F824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09F2AA37" w14:textId="002CAFF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78A5F8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883F874" w14:textId="5105C1A2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9DF606B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982C063" w14:textId="14831296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1B75CC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082F92A" w14:textId="564B5ECB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(2,590)</w:t>
            </w:r>
          </w:p>
        </w:tc>
      </w:tr>
      <w:tr w:rsidR="004441FA" w:rsidRPr="00A5247A" w14:paraId="158EB880" w14:textId="77777777" w:rsidTr="004441FA">
        <w:trPr>
          <w:trHeight w:hRule="exact" w:val="397"/>
        </w:trPr>
        <w:tc>
          <w:tcPr>
            <w:tcW w:w="1235" w:type="pct"/>
            <w:shd w:val="clear" w:color="auto" w:fill="auto"/>
          </w:tcPr>
          <w:p w14:paraId="54B26AD8" w14:textId="301BC1E3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ลดลงจากการล้างขาดทุนสะสม</w:t>
            </w:r>
          </w:p>
        </w:tc>
        <w:tc>
          <w:tcPr>
            <w:tcW w:w="365" w:type="pct"/>
            <w:shd w:val="clear" w:color="auto" w:fill="auto"/>
          </w:tcPr>
          <w:p w14:paraId="5BB9C565" w14:textId="77777777" w:rsidR="004441FA" w:rsidRPr="00A5247A" w:rsidRDefault="004441FA" w:rsidP="004441FA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0BAD7FE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294F9F5E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0D6A73C" w14:textId="163278C3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5DA5FB8" w14:textId="4D6755BF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596F527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B47C044" w14:textId="64E2524B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441F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AA7EE82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775CA2A" w14:textId="7F475AD4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CD99E66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39E9389" w14:textId="0A099858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82,286)</w:t>
            </w:r>
          </w:p>
        </w:tc>
      </w:tr>
      <w:tr w:rsidR="004441FA" w:rsidRPr="00A5247A" w14:paraId="5F693043" w14:textId="77777777" w:rsidTr="004441FA">
        <w:trPr>
          <w:trHeight w:hRule="exact" w:val="494"/>
        </w:trPr>
        <w:tc>
          <w:tcPr>
            <w:tcW w:w="1599" w:type="pct"/>
            <w:gridSpan w:val="2"/>
            <w:shd w:val="clear" w:color="auto" w:fill="auto"/>
            <w:vAlign w:val="bottom"/>
          </w:tcPr>
          <w:p w14:paraId="1F48D627" w14:textId="0AC222F0" w:rsidR="004441FA" w:rsidRPr="00A5247A" w:rsidRDefault="004441FA" w:rsidP="004441FA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รวมส่วนเกินมูลค่าหุ้นสามัญ - สุทธิ</w:t>
            </w:r>
          </w:p>
        </w:tc>
        <w:tc>
          <w:tcPr>
            <w:tcW w:w="146" w:type="pct"/>
          </w:tcPr>
          <w:p w14:paraId="693B29F3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363" w:type="pct"/>
          </w:tcPr>
          <w:p w14:paraId="48AD9000" w14:textId="77777777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84C4CDE" w14:textId="6EA19A69" w:rsidR="004441FA" w:rsidRPr="00A5247A" w:rsidRDefault="004441FA" w:rsidP="004441FA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B0E" w14:textId="50A47ABF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1,027,602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D07F9BA" w14:textId="7777777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40C8A" w14:textId="44DF9DC7" w:rsidR="004441FA" w:rsidRPr="004441F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441F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436,068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461FE45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48BBC" w14:textId="2FAD48B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575,956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519014" w14:textId="77777777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10E95" w14:textId="1E50C091" w:rsidR="004441FA" w:rsidRPr="00A5247A" w:rsidRDefault="004441FA" w:rsidP="0044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,83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4AB1A870" w14:textId="020E27DD" w:rsidR="0068114E" w:rsidRPr="00A5247A" w:rsidRDefault="0068114E" w:rsidP="00396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053D5F86" w14:textId="77777777" w:rsidR="00B23B2A" w:rsidRPr="00A5247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1E863BDF" w14:textId="77777777" w:rsidR="00B23B2A" w:rsidRPr="00A5247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1EB3A997" w14:textId="77777777" w:rsidR="00B23B2A" w:rsidRPr="00A5247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63D704B6" w14:textId="77777777" w:rsidR="00E133AF" w:rsidRPr="00A5247A" w:rsidRDefault="00E133AF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6A04FF39" w14:textId="2CE77CDF" w:rsidR="00671B4F" w:rsidRPr="00A5247A" w:rsidRDefault="00671B4F" w:rsidP="00671B4F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z w:val="28"/>
          <w:szCs w:val="28"/>
        </w:rPr>
      </w:pPr>
      <w:r w:rsidRPr="00A5247A">
        <w:rPr>
          <w:rFonts w:ascii="Angsana New" w:hAnsi="Angsana New" w:cs="Angsana New"/>
          <w:sz w:val="28"/>
          <w:szCs w:val="28"/>
          <w:cs/>
        </w:rPr>
        <w:t>ตามมติที่ประชุม</w:t>
      </w:r>
      <w:r w:rsidR="00983433" w:rsidRPr="00A5247A">
        <w:rPr>
          <w:rFonts w:ascii="Angsana New" w:hAnsi="Angsana New" w:cs="Angsana New"/>
          <w:sz w:val="28"/>
          <w:szCs w:val="28"/>
          <w:cs/>
        </w:rPr>
        <w:t>วิสามัญผู้ถือหุ้น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ครั้งที่ </w:t>
      </w:r>
      <w:r w:rsidR="00F74394">
        <w:rPr>
          <w:rFonts w:ascii="Angsana New" w:hAnsi="Angsana New" w:cs="Angsana New"/>
          <w:sz w:val="28"/>
          <w:szCs w:val="28"/>
          <w:lang w:val="en-US"/>
        </w:rPr>
        <w:t>1</w:t>
      </w:r>
      <w:r w:rsidRPr="00A5247A">
        <w:rPr>
          <w:rFonts w:ascii="Angsana New" w:hAnsi="Angsana New" w:cs="Angsana New"/>
          <w:sz w:val="28"/>
          <w:szCs w:val="28"/>
        </w:rPr>
        <w:t>/256</w:t>
      </w:r>
      <w:r w:rsidR="00F74394" w:rsidRP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</w:rPr>
        <w:t xml:space="preserve"> 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F74394" w:rsidRPr="00F74394">
        <w:rPr>
          <w:rFonts w:ascii="Angsana New" w:hAnsi="Angsana New" w:cs="Angsana New"/>
          <w:sz w:val="28"/>
          <w:szCs w:val="28"/>
          <w:lang w:val="en-US"/>
        </w:rPr>
        <w:t>27</w:t>
      </w:r>
      <w:r w:rsidRPr="00A5247A">
        <w:rPr>
          <w:rFonts w:ascii="Angsana New" w:hAnsi="Angsana New" w:cs="Angsana New"/>
          <w:sz w:val="28"/>
          <w:szCs w:val="28"/>
        </w:rPr>
        <w:t xml:space="preserve"> </w:t>
      </w:r>
      <w:r w:rsidR="00983433" w:rsidRPr="00A5247A">
        <w:rPr>
          <w:rFonts w:ascii="Angsana New" w:hAnsi="Angsana New" w:cs="Angsana New"/>
          <w:sz w:val="28"/>
          <w:szCs w:val="28"/>
          <w:cs/>
        </w:rPr>
        <w:t>ตุลาคม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247A">
        <w:rPr>
          <w:rFonts w:ascii="Angsana New" w:hAnsi="Angsana New" w:cs="Angsana New"/>
          <w:sz w:val="28"/>
          <w:szCs w:val="28"/>
        </w:rPr>
        <w:t>256</w:t>
      </w:r>
      <w:r w:rsidR="00F74394" w:rsidRP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</w:rPr>
        <w:t xml:space="preserve"> </w:t>
      </w:r>
      <w:r w:rsidRPr="00A5247A">
        <w:rPr>
          <w:rFonts w:ascii="Angsana New" w:hAnsi="Angsana New" w:cs="Angsana New"/>
          <w:sz w:val="28"/>
          <w:szCs w:val="28"/>
          <w:cs/>
        </w:rPr>
        <w:t>มีมติอนุมัติ</w:t>
      </w:r>
      <w:r w:rsidR="00983433" w:rsidRPr="00A5247A">
        <w:rPr>
          <w:rFonts w:ascii="Angsana New" w:hAnsi="Angsana New" w:cs="Angsana New"/>
          <w:sz w:val="28"/>
          <w:szCs w:val="28"/>
          <w:cs/>
        </w:rPr>
        <w:t>เรื่อง ดังต่อไปนี้</w:t>
      </w:r>
    </w:p>
    <w:p w14:paraId="5CC01E8C" w14:textId="0C97DDC6" w:rsidR="00671B4F" w:rsidRPr="00A5247A" w:rsidRDefault="00671B4F" w:rsidP="00AA35AC">
      <w:pPr>
        <w:pStyle w:val="a0"/>
        <w:numPr>
          <w:ilvl w:val="0"/>
          <w:numId w:val="23"/>
        </w:numPr>
        <w:tabs>
          <w:tab w:val="left" w:pos="851"/>
        </w:tabs>
        <w:spacing w:before="120" w:after="120"/>
        <w:ind w:left="851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A5247A">
        <w:rPr>
          <w:rFonts w:ascii="Angsana New" w:hAnsi="Angsana New" w:cs="Angsana New"/>
          <w:sz w:val="28"/>
          <w:szCs w:val="28"/>
          <w:cs/>
        </w:rPr>
        <w:t xml:space="preserve">อนุมัติการลดทุนจดทะเบียน จากทุนจดทะเบียนเดิมจำนวน </w:t>
      </w:r>
      <w:r w:rsidRPr="00A5247A">
        <w:rPr>
          <w:rFonts w:ascii="Angsana New" w:hAnsi="Angsana New" w:cs="Angsana New"/>
          <w:sz w:val="28"/>
          <w:szCs w:val="28"/>
          <w:lang w:val="en-US"/>
        </w:rPr>
        <w:t>296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585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260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บาท เป็น </w:t>
      </w:r>
      <w:r w:rsidRPr="00A5247A">
        <w:rPr>
          <w:rFonts w:ascii="Angsana New" w:hAnsi="Angsana New" w:cs="Angsana New"/>
          <w:sz w:val="28"/>
          <w:szCs w:val="28"/>
          <w:lang w:val="en-US"/>
        </w:rPr>
        <w:t>296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28</w:t>
      </w:r>
      <w:r w:rsid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  <w:lang w:val="en-US"/>
        </w:rPr>
        <w:t>,276</w:t>
      </w:r>
      <w:r w:rsidRPr="00A5247A">
        <w:rPr>
          <w:rFonts w:ascii="Angsana New" w:hAnsi="Angsana New" w:cs="Angsana New"/>
          <w:sz w:val="28"/>
          <w:szCs w:val="28"/>
          <w:cs/>
        </w:rPr>
        <w:t>.</w:t>
      </w:r>
      <w:r w:rsidRPr="00A5247A">
        <w:rPr>
          <w:rFonts w:ascii="Angsana New" w:hAnsi="Angsana New" w:cs="Angsana New"/>
          <w:sz w:val="28"/>
          <w:szCs w:val="28"/>
          <w:lang w:val="en-US"/>
        </w:rPr>
        <w:t>50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บาท โดยการยกเลิกหุ้นสามัญที่ได้จดทะเบียนไว้แล้วแต่ยังไม่ได้จำหน่าย จำนวน </w:t>
      </w:r>
      <w:r w:rsidR="00F74394">
        <w:rPr>
          <w:rFonts w:ascii="Angsana New" w:hAnsi="Angsana New" w:cs="Angsana New"/>
          <w:sz w:val="28"/>
          <w:szCs w:val="28"/>
          <w:lang w:val="en-US"/>
        </w:rPr>
        <w:t>1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203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93</w:t>
      </w:r>
      <w:r w:rsid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A5247A">
        <w:rPr>
          <w:rFonts w:ascii="Angsana New" w:hAnsi="Angsana New" w:cs="Angsana New"/>
          <w:sz w:val="28"/>
          <w:szCs w:val="28"/>
          <w:lang w:val="en-US"/>
        </w:rPr>
        <w:t>0.25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บาท และแก้ไขหนังสือบริคณห์สินธิของบริษัท เพื่อให้สอดคล้องกับการลดทุนจดทะเบียนของบริษัท</w:t>
      </w:r>
    </w:p>
    <w:p w14:paraId="5160CFD4" w14:textId="56EF68F1" w:rsidR="00671B4F" w:rsidRPr="00A5247A" w:rsidRDefault="00671B4F" w:rsidP="00AA35AC">
      <w:pPr>
        <w:pStyle w:val="a0"/>
        <w:numPr>
          <w:ilvl w:val="0"/>
          <w:numId w:val="23"/>
        </w:numPr>
        <w:tabs>
          <w:tab w:val="left" w:pos="851"/>
        </w:tabs>
        <w:spacing w:before="120" w:after="120"/>
        <w:ind w:left="851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A5247A">
        <w:rPr>
          <w:rFonts w:ascii="Angsana New" w:hAnsi="Angsana New" w:cs="Angsana New"/>
          <w:sz w:val="28"/>
          <w:szCs w:val="28"/>
          <w:cs/>
        </w:rPr>
        <w:t xml:space="preserve">อนุมัติการเพิ่มทุนจดทะเบียนจากทุนจดทะเบียนเดิม จำนวน </w:t>
      </w:r>
      <w:r w:rsidRPr="00A5247A">
        <w:rPr>
          <w:rFonts w:ascii="Angsana New" w:hAnsi="Angsana New" w:cs="Angsana New"/>
          <w:sz w:val="28"/>
          <w:szCs w:val="28"/>
          <w:lang w:val="en-US"/>
        </w:rPr>
        <w:t>296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28</w:t>
      </w:r>
      <w:r w:rsid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276</w:t>
      </w:r>
      <w:r w:rsidRPr="00A5247A">
        <w:rPr>
          <w:rFonts w:ascii="Angsana New" w:hAnsi="Angsana New" w:cs="Angsana New"/>
          <w:sz w:val="28"/>
          <w:szCs w:val="28"/>
          <w:cs/>
        </w:rPr>
        <w:t>.</w:t>
      </w:r>
      <w:r w:rsidRPr="00A5247A">
        <w:rPr>
          <w:rFonts w:ascii="Angsana New" w:hAnsi="Angsana New" w:cs="Angsana New"/>
          <w:sz w:val="28"/>
          <w:szCs w:val="28"/>
          <w:lang w:val="en-US"/>
        </w:rPr>
        <w:t>50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บาท เป็นจำนวน </w:t>
      </w:r>
      <w:r w:rsid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  <w:lang w:val="en-US"/>
        </w:rPr>
        <w:t>08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78</w:t>
      </w:r>
      <w:r w:rsidR="00F74394">
        <w:rPr>
          <w:rFonts w:ascii="Angsana New" w:hAnsi="Angsana New" w:cs="Angsana New"/>
          <w:sz w:val="28"/>
          <w:szCs w:val="28"/>
          <w:lang w:val="en-US"/>
        </w:rPr>
        <w:t>4</w:t>
      </w:r>
      <w:r w:rsidRPr="00A5247A">
        <w:rPr>
          <w:rFonts w:ascii="Angsana New" w:hAnsi="Angsana New" w:cs="Angsana New"/>
          <w:sz w:val="28"/>
          <w:szCs w:val="28"/>
          <w:cs/>
        </w:rPr>
        <w:t>,</w:t>
      </w:r>
      <w:r w:rsidRPr="00A5247A">
        <w:rPr>
          <w:rFonts w:ascii="Angsana New" w:hAnsi="Angsana New" w:cs="Angsana New"/>
          <w:sz w:val="28"/>
          <w:szCs w:val="28"/>
          <w:lang w:val="en-US"/>
        </w:rPr>
        <w:t>276</w:t>
      </w:r>
      <w:r w:rsidRPr="00A5247A">
        <w:rPr>
          <w:rFonts w:ascii="Angsana New" w:hAnsi="Angsana New" w:cs="Angsana New"/>
          <w:sz w:val="28"/>
          <w:szCs w:val="28"/>
          <w:cs/>
        </w:rPr>
        <w:t>.</w:t>
      </w:r>
      <w:r w:rsidRPr="00A5247A">
        <w:rPr>
          <w:rFonts w:ascii="Angsana New" w:hAnsi="Angsana New" w:cs="Angsana New"/>
          <w:sz w:val="28"/>
          <w:szCs w:val="28"/>
          <w:lang w:val="en-US"/>
        </w:rPr>
        <w:t>50</w:t>
      </w:r>
      <w:r w:rsidRPr="00A5247A">
        <w:rPr>
          <w:rFonts w:ascii="Angsana New" w:hAnsi="Angsana New" w:cs="Angsana New"/>
          <w:sz w:val="28"/>
          <w:szCs w:val="28"/>
          <w:cs/>
        </w:rPr>
        <w:t xml:space="preserve"> บาท และอนุมัติให้แก้ไขหนังสือบริคณห์สนธิของบริษัท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110AE522" w14:textId="0AD2CDEC" w:rsidR="00671B4F" w:rsidRPr="00AA35AC" w:rsidRDefault="00983433" w:rsidP="00AA35AC">
      <w:pPr>
        <w:pStyle w:val="a0"/>
        <w:numPr>
          <w:ilvl w:val="0"/>
          <w:numId w:val="23"/>
        </w:numPr>
        <w:tabs>
          <w:tab w:val="left" w:pos="851"/>
        </w:tabs>
        <w:spacing w:before="120" w:after="120"/>
        <w:ind w:left="851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AA35AC">
        <w:rPr>
          <w:rFonts w:ascii="Angsana New" w:hAnsi="Angsana New" w:cs="Angsana New"/>
          <w:sz w:val="28"/>
          <w:szCs w:val="28"/>
          <w:cs/>
        </w:rPr>
        <w:t>อนุมัติการจัดสรรหุ้นสามัญเพิ่มทุนของบริษัทให้แก่บุคคลในวงจำกัด (</w:t>
      </w:r>
      <w:r w:rsidRPr="00AA35AC">
        <w:rPr>
          <w:rFonts w:ascii="Angsana New" w:hAnsi="Angsana New" w:cs="Angsana New"/>
          <w:sz w:val="28"/>
          <w:szCs w:val="28"/>
        </w:rPr>
        <w:t>Private Placement)</w:t>
      </w:r>
      <w:r w:rsidR="00AA35AC" w:rsidRPr="00AA35A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สืบเนื่องจากการเพิ่มทุนจดทะเบียนของบริษัท จำนวน 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112</w:t>
      </w:r>
      <w:r w:rsidRPr="00AA35AC">
        <w:rPr>
          <w:rFonts w:ascii="Angsana New" w:hAnsi="Angsana New" w:cs="Angsana New"/>
          <w:sz w:val="28"/>
          <w:szCs w:val="28"/>
          <w:lang w:val="en-US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500</w:t>
      </w:r>
      <w:r w:rsidRPr="00AA35AC">
        <w:rPr>
          <w:rFonts w:ascii="Angsana New" w:hAnsi="Angsana New" w:cs="Angsana New"/>
          <w:sz w:val="28"/>
          <w:szCs w:val="28"/>
          <w:lang w:val="en-US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00</w:t>
      </w:r>
      <w:r w:rsidRPr="00AA35AC">
        <w:rPr>
          <w:rFonts w:ascii="Angsana New" w:hAnsi="Angsana New" w:cs="Angsana New"/>
          <w:sz w:val="28"/>
          <w:szCs w:val="28"/>
          <w:lang w:val="en-US"/>
        </w:rPr>
        <w:t>0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 จากทุนจดทะเบียนเดิม 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296</w:t>
      </w:r>
      <w:r w:rsidRPr="00AA35AC">
        <w:rPr>
          <w:rFonts w:ascii="Angsana New" w:hAnsi="Angsana New" w:cs="Angsana New"/>
          <w:sz w:val="28"/>
          <w:szCs w:val="28"/>
          <w:lang w:val="en-US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284</w:t>
      </w:r>
      <w:r w:rsidRPr="00AA35AC">
        <w:rPr>
          <w:rFonts w:ascii="Angsana New" w:hAnsi="Angsana New" w:cs="Angsana New"/>
          <w:sz w:val="28"/>
          <w:szCs w:val="28"/>
          <w:lang w:val="en-US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276</w:t>
      </w:r>
      <w:r w:rsidRPr="00AA35AC">
        <w:rPr>
          <w:rFonts w:ascii="Angsana New" w:hAnsi="Angsana New" w:cs="Angsana New"/>
          <w:sz w:val="28"/>
          <w:szCs w:val="28"/>
          <w:cs/>
          <w:lang w:val="en-US"/>
        </w:rPr>
        <w:t>.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5</w:t>
      </w:r>
      <w:r w:rsidRPr="00AA35AC">
        <w:rPr>
          <w:rFonts w:ascii="Angsana New" w:hAnsi="Angsana New" w:cs="Angsana New"/>
          <w:sz w:val="28"/>
          <w:szCs w:val="28"/>
          <w:lang w:val="en-US"/>
        </w:rPr>
        <w:t>0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 </w:t>
      </w:r>
      <w:r w:rsidR="00AA35AC" w:rsidRPr="00AA35AC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เป็นทุนจดทะเบียน </w:t>
      </w:r>
      <w:r w:rsidR="00AA35AC" w:rsidRPr="00AA35AC">
        <w:rPr>
          <w:rFonts w:ascii="Angsana New" w:hAnsi="Angsana New" w:cs="Angsana New"/>
          <w:sz w:val="28"/>
          <w:szCs w:val="28"/>
          <w:cs/>
        </w:rPr>
        <w:br/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408</w:t>
      </w:r>
      <w:r w:rsidRPr="00AA35AC">
        <w:rPr>
          <w:rFonts w:ascii="Angsana New" w:hAnsi="Angsana New" w:cs="Angsana New"/>
          <w:sz w:val="28"/>
          <w:szCs w:val="28"/>
        </w:rPr>
        <w:t xml:space="preserve">, 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784</w:t>
      </w:r>
      <w:r w:rsidRPr="00AA35AC">
        <w:rPr>
          <w:rFonts w:ascii="Angsana New" w:hAnsi="Angsana New" w:cs="Angsana New"/>
          <w:sz w:val="28"/>
          <w:szCs w:val="28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276</w:t>
      </w:r>
      <w:r w:rsidRPr="00AA35AC">
        <w:rPr>
          <w:rFonts w:ascii="Angsana New" w:hAnsi="Angsana New" w:cs="Angsana New"/>
          <w:sz w:val="28"/>
          <w:szCs w:val="28"/>
          <w:cs/>
        </w:rPr>
        <w:t>.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5</w:t>
      </w:r>
      <w:r w:rsidR="006A7F60">
        <w:rPr>
          <w:rFonts w:ascii="Angsana New" w:hAnsi="Angsana New" w:cs="Angsana New"/>
          <w:sz w:val="28"/>
          <w:szCs w:val="28"/>
          <w:lang w:val="en-US"/>
        </w:rPr>
        <w:t>0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 </w:t>
      </w:r>
      <w:r w:rsidR="00AA35AC" w:rsidRPr="00AA35AC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AA35AC">
        <w:rPr>
          <w:rFonts w:ascii="Angsana New" w:hAnsi="Angsana New" w:cs="Angsana New"/>
          <w:sz w:val="28"/>
          <w:szCs w:val="28"/>
          <w:cs/>
        </w:rPr>
        <w:t>โดยการออ</w:t>
      </w:r>
      <w:r w:rsidR="0016510D">
        <w:rPr>
          <w:rFonts w:ascii="Angsana New" w:hAnsi="Angsana New" w:cs="Angsana New" w:hint="cs"/>
          <w:sz w:val="28"/>
          <w:szCs w:val="28"/>
          <w:cs/>
        </w:rPr>
        <w:t>ก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หุ้นสามัญเพิ่มทุนจำนวน 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450</w:t>
      </w:r>
      <w:r w:rsidRPr="00AA35AC">
        <w:rPr>
          <w:rFonts w:ascii="Angsana New" w:hAnsi="Angsana New" w:cs="Angsana New"/>
          <w:sz w:val="28"/>
          <w:szCs w:val="28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000</w:t>
      </w:r>
      <w:r w:rsidRPr="00AA35AC">
        <w:rPr>
          <w:rFonts w:ascii="Angsana New" w:hAnsi="Angsana New" w:cs="Angsana New"/>
          <w:sz w:val="28"/>
          <w:szCs w:val="28"/>
        </w:rPr>
        <w:t>,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000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 หุ้น มูลค่าที่ตราไว้หุ้นละ 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0</w:t>
      </w:r>
      <w:r w:rsidRPr="00AA35AC">
        <w:rPr>
          <w:rFonts w:ascii="Angsana New" w:hAnsi="Angsana New" w:cs="Angsana New"/>
          <w:sz w:val="28"/>
          <w:szCs w:val="28"/>
          <w:cs/>
        </w:rPr>
        <w:t>.</w:t>
      </w:r>
      <w:r w:rsidR="00F74394" w:rsidRPr="00AA35AC">
        <w:rPr>
          <w:rFonts w:ascii="Angsana New" w:hAnsi="Angsana New" w:cs="Angsana New"/>
          <w:sz w:val="28"/>
          <w:szCs w:val="28"/>
          <w:lang w:val="en-US"/>
        </w:rPr>
        <w:t>25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 บาท การจัดสรรหุ้นสามัญเพิ่มทุนของบริษัทให้แก่บุคคลในวงจำกัดในครั้งนี้ เป็นการชำระค</w:t>
      </w:r>
      <w:r w:rsidR="00F046A5">
        <w:rPr>
          <w:rFonts w:ascii="Angsana New" w:hAnsi="Angsana New" w:cs="Angsana New" w:hint="cs"/>
          <w:sz w:val="28"/>
          <w:szCs w:val="28"/>
          <w:cs/>
        </w:rPr>
        <w:t>่า</w:t>
      </w:r>
      <w:r w:rsidRPr="00AA35AC">
        <w:rPr>
          <w:rFonts w:ascii="Angsana New" w:hAnsi="Angsana New" w:cs="Angsana New"/>
          <w:sz w:val="28"/>
          <w:szCs w:val="28"/>
          <w:cs/>
        </w:rPr>
        <w:t xml:space="preserve">ตอบแทนการเข้าลงทุน แทนการชำระค่าตอบแทนเป็นเงินสด </w:t>
      </w:r>
    </w:p>
    <w:p w14:paraId="77A80D4B" w14:textId="04036373" w:rsidR="00E133AF" w:rsidRPr="00A5247A" w:rsidRDefault="00E133AF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ตามมติที่ประชุมสามัญผู้ถือหุ้นประจำปี </w:t>
      </w:r>
      <w:r w:rsidR="00FB2E81" w:rsidRPr="00A5247A">
        <w:rPr>
          <w:rFonts w:ascii="Angsana New" w:hAnsi="Angsana New"/>
          <w:sz w:val="28"/>
          <w:szCs w:val="28"/>
        </w:rPr>
        <w:t>2563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ในวันที่ </w:t>
      </w:r>
      <w:r w:rsidR="00FB2E81" w:rsidRPr="00A5247A">
        <w:rPr>
          <w:rFonts w:ascii="Angsana New" w:hAnsi="Angsana New"/>
          <w:sz w:val="28"/>
          <w:szCs w:val="28"/>
        </w:rPr>
        <w:t>30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เมษายน </w:t>
      </w:r>
      <w:r w:rsidR="00FB2E81" w:rsidRPr="00A5247A">
        <w:rPr>
          <w:rFonts w:ascii="Angsana New" w:hAnsi="Angsana New"/>
          <w:sz w:val="28"/>
          <w:szCs w:val="28"/>
        </w:rPr>
        <w:t>2563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061083" w:rsidRPr="00A5247A">
        <w:rPr>
          <w:rFonts w:ascii="Angsana New" w:hAnsi="Angsana New"/>
          <w:sz w:val="28"/>
          <w:szCs w:val="28"/>
          <w:cs/>
          <w:lang w:val="th-TH"/>
        </w:rPr>
        <w:t>มีมติ</w:t>
      </w:r>
      <w:r w:rsidRPr="00A5247A">
        <w:rPr>
          <w:rFonts w:ascii="Angsana New" w:hAnsi="Angsana New"/>
          <w:sz w:val="28"/>
          <w:szCs w:val="28"/>
          <w:cs/>
          <w:lang w:val="th-TH"/>
        </w:rPr>
        <w:t>อนุมัติเรื่อง ดังต่อไปนี้</w:t>
      </w:r>
    </w:p>
    <w:p w14:paraId="0512FD32" w14:textId="63A3D3EF" w:rsidR="00E133AF" w:rsidRPr="00A5247A" w:rsidRDefault="00E133AF" w:rsidP="00AA35A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63,625,000 </w:t>
      </w:r>
      <w:r w:rsidRPr="00A5247A">
        <w:rPr>
          <w:rFonts w:ascii="Angsana New" w:hAnsi="Angsana New"/>
          <w:sz w:val="28"/>
          <w:szCs w:val="28"/>
          <w:cs/>
        </w:rPr>
        <w:t>บาท เป็น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>58,88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,960.75 </w:t>
      </w:r>
      <w:r w:rsidRPr="00A5247A">
        <w:rPr>
          <w:rFonts w:ascii="Angsana New" w:hAnsi="Angsana New"/>
          <w:sz w:val="28"/>
          <w:szCs w:val="28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>8,960,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57 </w:t>
      </w:r>
      <w:r w:rsidRPr="00A5247A">
        <w:rPr>
          <w:rFonts w:ascii="Angsana New" w:hAnsi="Angsana New"/>
          <w:sz w:val="28"/>
          <w:szCs w:val="28"/>
          <w:cs/>
        </w:rPr>
        <w:t xml:space="preserve">หุ้น มูลค่าที่ตราไว้ หุ้นละ </w:t>
      </w:r>
      <w:r w:rsidRPr="00A5247A">
        <w:rPr>
          <w:rFonts w:ascii="Angsana New" w:hAnsi="Angsana New"/>
          <w:sz w:val="28"/>
          <w:szCs w:val="28"/>
        </w:rPr>
        <w:t xml:space="preserve">0.25 </w:t>
      </w:r>
      <w:r w:rsidRPr="00A5247A">
        <w:rPr>
          <w:rFonts w:ascii="Angsana New" w:hAnsi="Angsana New"/>
          <w:sz w:val="28"/>
          <w:szCs w:val="28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44881FE3" w14:textId="505819DA" w:rsidR="00E133AF" w:rsidRPr="00A5247A" w:rsidRDefault="00E133AF" w:rsidP="00AA35A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อนุมัติการเพิ่มทุนจดทะเบียนของบริษัทอีกจำนวน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37,700,299.25 </w:t>
      </w:r>
      <w:r w:rsidRPr="00A5247A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จำนวน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>58,88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,960.75 </w:t>
      </w:r>
      <w:r w:rsidRPr="00A5247A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Pr="00A5247A">
        <w:rPr>
          <w:rFonts w:ascii="Angsana New" w:hAnsi="Angsana New"/>
          <w:sz w:val="28"/>
          <w:szCs w:val="28"/>
        </w:rPr>
        <w:t xml:space="preserve">296,585,260.00 </w:t>
      </w:r>
      <w:r w:rsidRPr="00A5247A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A5247A">
        <w:rPr>
          <w:rFonts w:ascii="Angsana New" w:hAnsi="Angsana New"/>
          <w:sz w:val="28"/>
          <w:szCs w:val="28"/>
        </w:rPr>
        <w:t>550,80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>,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97 </w:t>
      </w:r>
      <w:r w:rsidRPr="00A5247A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A5247A">
        <w:rPr>
          <w:rFonts w:ascii="Angsana New" w:hAnsi="Angsana New"/>
          <w:sz w:val="28"/>
          <w:szCs w:val="28"/>
        </w:rPr>
        <w:t xml:space="preserve">0.25 </w:t>
      </w:r>
      <w:r w:rsidRPr="00A5247A">
        <w:rPr>
          <w:rFonts w:ascii="Angsana New" w:hAnsi="Angsana New"/>
          <w:sz w:val="28"/>
          <w:szCs w:val="28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353C0E33" w14:textId="03F031B2" w:rsidR="00E133AF" w:rsidRPr="00A5247A" w:rsidRDefault="00E133AF" w:rsidP="00AA35A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0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อนุมัติจัดสรรหุ้นสามัญเพิ่มทุนของบริษัท ด้วยวิธี </w:t>
      </w:r>
      <w:r w:rsidRPr="00A5247A">
        <w:rPr>
          <w:rFonts w:ascii="Angsana New" w:hAnsi="Angsana New"/>
          <w:sz w:val="28"/>
          <w:szCs w:val="28"/>
        </w:rPr>
        <w:t xml:space="preserve">Right Offering </w:t>
      </w:r>
      <w:r w:rsidRPr="00A5247A">
        <w:rPr>
          <w:rFonts w:ascii="Angsana New" w:hAnsi="Angsana New"/>
          <w:sz w:val="28"/>
          <w:szCs w:val="28"/>
          <w:cs/>
        </w:rPr>
        <w:t>(</w:t>
      </w:r>
      <w:r w:rsidRPr="00A5247A">
        <w:rPr>
          <w:rFonts w:ascii="Angsana New" w:hAnsi="Angsana New"/>
          <w:sz w:val="28"/>
          <w:szCs w:val="28"/>
        </w:rPr>
        <w:t xml:space="preserve">RO) </w:t>
      </w:r>
      <w:r w:rsidRPr="00A5247A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A5247A">
        <w:rPr>
          <w:rFonts w:ascii="Angsana New" w:hAnsi="Angsana New"/>
          <w:sz w:val="28"/>
          <w:szCs w:val="28"/>
        </w:rPr>
        <w:t>25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>,2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5,937 </w:t>
      </w:r>
      <w:r w:rsidRPr="00A5247A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A5247A">
        <w:rPr>
          <w:rFonts w:ascii="Angsana New" w:hAnsi="Angsana New"/>
          <w:sz w:val="28"/>
          <w:szCs w:val="28"/>
        </w:rPr>
        <w:t xml:space="preserve">0.25 </w:t>
      </w:r>
      <w:r w:rsidRPr="00A5247A">
        <w:rPr>
          <w:rFonts w:ascii="Angsana New" w:hAnsi="Angsana New"/>
          <w:sz w:val="28"/>
          <w:szCs w:val="28"/>
          <w:cs/>
        </w:rPr>
        <w:t xml:space="preserve">บาท ราคาเสนอขาย </w:t>
      </w:r>
      <w:r w:rsidRPr="00A5247A">
        <w:rPr>
          <w:rFonts w:ascii="Angsana New" w:hAnsi="Angsana New"/>
          <w:sz w:val="28"/>
          <w:szCs w:val="28"/>
        </w:rPr>
        <w:t xml:space="preserve">0.80 </w:t>
      </w:r>
      <w:r w:rsidRPr="00A5247A">
        <w:rPr>
          <w:rFonts w:ascii="Angsana New" w:hAnsi="Angsana New"/>
          <w:sz w:val="28"/>
          <w:szCs w:val="28"/>
          <w:cs/>
        </w:rPr>
        <w:t xml:space="preserve">บาท ให้แก่ผู้ถือหุ้นเดิม โดยจัดสรรให้แก่ผู้ถือหุ้นเดิมในอัตราส่วน </w:t>
      </w:r>
      <w:r w:rsidRPr="00A5247A">
        <w:rPr>
          <w:rFonts w:ascii="Angsana New" w:hAnsi="Angsana New"/>
          <w:sz w:val="28"/>
          <w:szCs w:val="28"/>
        </w:rPr>
        <w:t xml:space="preserve">5 </w:t>
      </w:r>
      <w:r w:rsidRPr="00A5247A">
        <w:rPr>
          <w:rFonts w:ascii="Angsana New" w:hAnsi="Angsana New"/>
          <w:sz w:val="28"/>
          <w:szCs w:val="28"/>
          <w:cs/>
        </w:rPr>
        <w:t xml:space="preserve">หุ้นเดิมต่อ </w:t>
      </w:r>
      <w:r w:rsidRPr="00A5247A">
        <w:rPr>
          <w:rFonts w:ascii="Angsana New" w:hAnsi="Angsana New"/>
          <w:sz w:val="28"/>
          <w:szCs w:val="28"/>
        </w:rPr>
        <w:t xml:space="preserve">2 </w:t>
      </w:r>
      <w:r w:rsidRPr="00A5247A">
        <w:rPr>
          <w:rFonts w:ascii="Angsana New" w:hAnsi="Angsana New"/>
          <w:sz w:val="28"/>
          <w:szCs w:val="28"/>
          <w:cs/>
        </w:rPr>
        <w:t xml:space="preserve">หุ้นใหม่ 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7D9CE076" w14:textId="172D3C31" w:rsidR="00EE74C0" w:rsidRPr="00A5247A" w:rsidRDefault="00E133AF" w:rsidP="006A7F6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850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0B8807FE" w14:textId="16FD8623" w:rsidR="006C3B2A" w:rsidRPr="00A5247A" w:rsidRDefault="006C3B2A" w:rsidP="004A4D3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สำรอง</w:t>
      </w:r>
      <w:r w:rsidR="00B5453D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ตามกฎหมาย</w:t>
      </w:r>
    </w:p>
    <w:p w14:paraId="68526A67" w14:textId="24F97982" w:rsidR="00EE74C0" w:rsidRDefault="006C3B2A" w:rsidP="004A4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FB2E81" w:rsidRPr="00A5247A">
        <w:rPr>
          <w:rFonts w:ascii="Angsana New" w:hAnsi="Angsana New"/>
          <w:sz w:val="28"/>
          <w:szCs w:val="28"/>
        </w:rPr>
        <w:t>2535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มาตรา </w:t>
      </w:r>
      <w:r w:rsidR="00F74394">
        <w:rPr>
          <w:rFonts w:ascii="Angsana New" w:hAnsi="Angsana New"/>
          <w:sz w:val="28"/>
          <w:szCs w:val="28"/>
        </w:rPr>
        <w:t>11</w:t>
      </w:r>
      <w:r w:rsidR="00FB2E81" w:rsidRPr="00A5247A">
        <w:rPr>
          <w:rFonts w:ascii="Angsana New" w:hAnsi="Angsana New"/>
          <w:sz w:val="28"/>
          <w:szCs w:val="28"/>
        </w:rPr>
        <w:t>6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FB2E81" w:rsidRPr="00A5247A">
        <w:rPr>
          <w:rFonts w:ascii="Angsana New" w:hAnsi="Angsana New"/>
          <w:sz w:val="28"/>
          <w:szCs w:val="28"/>
        </w:rPr>
        <w:t>5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74394">
        <w:rPr>
          <w:rFonts w:ascii="Angsana New" w:hAnsi="Angsana New"/>
          <w:sz w:val="28"/>
          <w:szCs w:val="28"/>
        </w:rPr>
        <w:t>1</w:t>
      </w:r>
      <w:r w:rsidR="00FB2E81" w:rsidRPr="00A5247A">
        <w:rPr>
          <w:rFonts w:ascii="Angsana New" w:hAnsi="Angsana New"/>
          <w:sz w:val="28"/>
          <w:szCs w:val="28"/>
        </w:rPr>
        <w:t>0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ของทุนจดทะเบียน เงินสำรองนี้จะนำไปจ่ายเป็นเงินปันผลไม่ได้ </w:t>
      </w:r>
    </w:p>
    <w:p w14:paraId="623AD4AB" w14:textId="05FD8FF2" w:rsidR="00A5247A" w:rsidRDefault="00A5247A" w:rsidP="004A4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B87F900" w14:textId="5A6856C8" w:rsidR="00A5247A" w:rsidRDefault="00A5247A" w:rsidP="004A4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14105C2A" w14:textId="34605494" w:rsidR="00020246" w:rsidRDefault="00020246" w:rsidP="004A4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E9974AD" w14:textId="77777777" w:rsidR="007F19F0" w:rsidRDefault="007F19F0" w:rsidP="004A4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BF0A08" w14:textId="77777777" w:rsidR="00E133AF" w:rsidRPr="00A5247A" w:rsidRDefault="00E133AF" w:rsidP="004A4D3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ใบสำคัญแสดงสิทธิซื้อหุ้นสามัญ</w:t>
      </w:r>
    </w:p>
    <w:p w14:paraId="42B3620E" w14:textId="63ED31F2" w:rsidR="00E133AF" w:rsidRPr="00A5247A" w:rsidRDefault="00E133AF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เมื่อวันที่ </w:t>
      </w:r>
      <w:r w:rsidR="00FB2E81" w:rsidRPr="00A5247A">
        <w:rPr>
          <w:rFonts w:ascii="Angsana New" w:hAnsi="Angsana New"/>
          <w:spacing w:val="-2"/>
          <w:sz w:val="28"/>
          <w:szCs w:val="28"/>
        </w:rPr>
        <w:t>30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เมษายน </w:t>
      </w:r>
      <w:r w:rsidR="00FB2E81" w:rsidRPr="00A5247A">
        <w:rPr>
          <w:rFonts w:ascii="Angsana New" w:hAnsi="Angsana New"/>
          <w:spacing w:val="-2"/>
          <w:sz w:val="28"/>
          <w:szCs w:val="28"/>
        </w:rPr>
        <w:t>2563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ที่ประชุมสามัญผู้ถือหุ้นประจำปี </w:t>
      </w:r>
      <w:r w:rsidR="00FB2E81" w:rsidRPr="00A5247A">
        <w:rPr>
          <w:rFonts w:ascii="Angsana New" w:hAnsi="Angsana New"/>
          <w:spacing w:val="-2"/>
          <w:sz w:val="28"/>
          <w:szCs w:val="28"/>
        </w:rPr>
        <w:t>2563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มีมติอนุมัติออกใบสำคัญแสดงสิทธิที่จะซื้อหุ้นสามัญชนิดระบุชื่อผู้ถือและสามารถโอนเปลี่ยนมือได้ (UREKA-W</w:t>
      </w:r>
      <w:r w:rsidR="00FB2E81" w:rsidRPr="00A5247A">
        <w:rPr>
          <w:rFonts w:ascii="Angsana New" w:hAnsi="Angsana New"/>
          <w:spacing w:val="-2"/>
          <w:sz w:val="28"/>
          <w:szCs w:val="28"/>
        </w:rPr>
        <w:t>2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) โดยจัดสรรให้แก่ผู้ถือหุ้นเดิมตามสัดส่วนการถือหุ้น (RO) ในอัตราส่วน </w:t>
      </w:r>
      <w:r w:rsidR="00FB2E81" w:rsidRPr="00A5247A">
        <w:rPr>
          <w:rFonts w:ascii="Angsana New" w:hAnsi="Angsana New"/>
          <w:spacing w:val="-2"/>
          <w:sz w:val="28"/>
          <w:szCs w:val="28"/>
        </w:rPr>
        <w:t>3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หุ้นสามัญเดิมต่อใบสำคัญแสดงสิทธิ 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หน่วย รวมจำนวนใบสำคัญแสดงสิทธิที่ได้รับการจัดสรรไม่เกิน </w:t>
      </w:r>
      <w:r w:rsidR="00FB2E81" w:rsidRPr="00A5247A">
        <w:rPr>
          <w:rFonts w:ascii="Angsana New" w:hAnsi="Angsana New"/>
          <w:spacing w:val="-2"/>
          <w:sz w:val="28"/>
          <w:szCs w:val="28"/>
        </w:rPr>
        <w:t>296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>,</w:t>
      </w:r>
      <w:r w:rsidR="00FB2E81" w:rsidRPr="00A5247A">
        <w:rPr>
          <w:rFonts w:ascii="Angsana New" w:hAnsi="Angsana New"/>
          <w:spacing w:val="-2"/>
          <w:sz w:val="28"/>
          <w:szCs w:val="28"/>
        </w:rPr>
        <w:t>585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>,</w:t>
      </w:r>
      <w:r w:rsidR="00FB2E81" w:rsidRPr="00A5247A">
        <w:rPr>
          <w:rFonts w:ascii="Angsana New" w:hAnsi="Angsana New"/>
          <w:spacing w:val="-2"/>
          <w:sz w:val="28"/>
          <w:szCs w:val="28"/>
        </w:rPr>
        <w:t>260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หน่วย และมีราคาการใช้สิทธิเท่ากับ </w:t>
      </w:r>
      <w:r w:rsidR="00FB2E81" w:rsidRPr="00A5247A">
        <w:rPr>
          <w:rFonts w:ascii="Angsana New" w:hAnsi="Angsana New"/>
          <w:spacing w:val="-2"/>
          <w:sz w:val="28"/>
          <w:szCs w:val="28"/>
        </w:rPr>
        <w:t>0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>.</w:t>
      </w:r>
      <w:r w:rsidR="00FB2E81" w:rsidRPr="00A5247A">
        <w:rPr>
          <w:rFonts w:ascii="Angsana New" w:hAnsi="Angsana New"/>
          <w:spacing w:val="-2"/>
          <w:sz w:val="28"/>
          <w:szCs w:val="28"/>
        </w:rPr>
        <w:t>00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บาทต่อหุ้น อัตราการใช้สิทธิ ใบสำคัญแสดงสิทธิ 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หน่วย มีสิทธิซื้อหุ้นสามัญได้ 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หุ้น โดยใบสำคัญแสดงสิทธิมีอายุ </w:t>
      </w:r>
      <w:r w:rsidR="00FB2E81" w:rsidRPr="00A5247A">
        <w:rPr>
          <w:rFonts w:ascii="Angsana New" w:hAnsi="Angsana New"/>
          <w:spacing w:val="-2"/>
          <w:sz w:val="28"/>
          <w:szCs w:val="28"/>
        </w:rPr>
        <w:t>3</w:t>
      </w:r>
      <w:r w:rsidRPr="00A5247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ปี นับจากวันที่บริษัทออกและเสนอขาย</w:t>
      </w:r>
    </w:p>
    <w:p w14:paraId="3703310C" w14:textId="73B67DB5" w:rsidR="00B5453D" w:rsidRPr="00A5247A" w:rsidRDefault="00671B4F" w:rsidP="00671B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2619E">
        <w:rPr>
          <w:rFonts w:ascii="Angsana New" w:hAnsi="Angsana New"/>
          <w:sz w:val="28"/>
          <w:szCs w:val="28"/>
          <w:cs/>
        </w:rPr>
        <w:t>สำหรับ</w:t>
      </w:r>
      <w:r w:rsidR="007B07D2" w:rsidRPr="0042619E">
        <w:rPr>
          <w:rFonts w:ascii="Angsana New" w:hAnsi="Angsana New"/>
          <w:sz w:val="28"/>
          <w:szCs w:val="28"/>
          <w:cs/>
        </w:rPr>
        <w:t>ปี</w:t>
      </w:r>
      <w:r w:rsidRPr="0042619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B07D2" w:rsidRPr="0042619E">
        <w:rPr>
          <w:rFonts w:ascii="Angsana New" w:hAnsi="Angsana New"/>
          <w:sz w:val="28"/>
          <w:szCs w:val="28"/>
        </w:rPr>
        <w:t>3</w:t>
      </w:r>
      <w:r w:rsidR="00F74394" w:rsidRPr="0042619E">
        <w:rPr>
          <w:rFonts w:ascii="Angsana New" w:hAnsi="Angsana New"/>
          <w:sz w:val="28"/>
          <w:szCs w:val="28"/>
        </w:rPr>
        <w:t>1</w:t>
      </w:r>
      <w:r w:rsidR="007B07D2" w:rsidRPr="0042619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2619E">
        <w:rPr>
          <w:rFonts w:ascii="Angsana New" w:hAnsi="Angsana New"/>
          <w:sz w:val="28"/>
          <w:szCs w:val="28"/>
        </w:rPr>
        <w:t>256</w:t>
      </w:r>
      <w:r w:rsidR="00F74394" w:rsidRPr="0042619E">
        <w:rPr>
          <w:rFonts w:ascii="Angsana New" w:hAnsi="Angsana New"/>
          <w:sz w:val="28"/>
          <w:szCs w:val="28"/>
        </w:rPr>
        <w:t>4</w:t>
      </w:r>
      <w:r w:rsidRPr="0042619E">
        <w:rPr>
          <w:rFonts w:ascii="Angsana New" w:hAnsi="Angsana New"/>
          <w:sz w:val="28"/>
          <w:szCs w:val="28"/>
          <w:cs/>
        </w:rPr>
        <w:t xml:space="preserve"> มีผู้มาใช้สิทธิจองซื้อหุ้นสามัญตามใบสำคัญแสดงสิทธิซื้อหุ้นสามัญจำนวน</w:t>
      </w:r>
      <w:r w:rsidRPr="0042619E">
        <w:rPr>
          <w:rFonts w:ascii="Angsana New" w:hAnsi="Angsana New"/>
          <w:sz w:val="28"/>
          <w:szCs w:val="28"/>
        </w:rPr>
        <w:t xml:space="preserve"> </w:t>
      </w:r>
      <w:r w:rsidR="0014365C" w:rsidRPr="0042619E">
        <w:rPr>
          <w:rFonts w:ascii="Angsana New" w:hAnsi="Angsana New"/>
          <w:sz w:val="28"/>
          <w:szCs w:val="28"/>
        </w:rPr>
        <w:t>43,998,337</w:t>
      </w:r>
      <w:r w:rsidRPr="0042619E">
        <w:rPr>
          <w:rFonts w:ascii="Angsana New" w:hAnsi="Angsana New"/>
          <w:sz w:val="28"/>
          <w:szCs w:val="28"/>
          <w:cs/>
        </w:rPr>
        <w:t>หน่วย เพื่อซื้อหุ้นสามัญของบริษัท ในราคาหุ้นละ</w:t>
      </w:r>
      <w:r w:rsidRPr="0042619E">
        <w:rPr>
          <w:rFonts w:ascii="Angsana New" w:hAnsi="Angsana New"/>
          <w:sz w:val="28"/>
          <w:szCs w:val="28"/>
        </w:rPr>
        <w:t xml:space="preserve"> </w:t>
      </w:r>
      <w:r w:rsidR="00F74394" w:rsidRPr="0042619E">
        <w:rPr>
          <w:rFonts w:ascii="Angsana New" w:hAnsi="Angsana New"/>
          <w:sz w:val="28"/>
          <w:szCs w:val="28"/>
        </w:rPr>
        <w:t>1</w:t>
      </w:r>
      <w:r w:rsidRPr="0042619E">
        <w:rPr>
          <w:rFonts w:ascii="Angsana New" w:hAnsi="Angsana New"/>
          <w:sz w:val="28"/>
          <w:szCs w:val="28"/>
        </w:rPr>
        <w:t xml:space="preserve">.00 </w:t>
      </w:r>
      <w:r w:rsidRPr="0042619E">
        <w:rPr>
          <w:rFonts w:ascii="Angsana New" w:hAnsi="Angsana New"/>
          <w:sz w:val="28"/>
          <w:szCs w:val="28"/>
          <w:cs/>
        </w:rPr>
        <w:t>บาท รวมเป็นเงิน</w:t>
      </w:r>
      <w:r w:rsidR="00A427B0" w:rsidRPr="0042619E">
        <w:rPr>
          <w:rFonts w:ascii="Angsana New" w:hAnsi="Angsana New" w:hint="cs"/>
          <w:sz w:val="28"/>
          <w:szCs w:val="28"/>
          <w:cs/>
        </w:rPr>
        <w:t>ทั้งสิ้น</w:t>
      </w:r>
      <w:r w:rsidRPr="0042619E">
        <w:rPr>
          <w:rFonts w:ascii="Angsana New" w:hAnsi="Angsana New"/>
          <w:sz w:val="28"/>
          <w:szCs w:val="28"/>
          <w:cs/>
        </w:rPr>
        <w:t xml:space="preserve"> </w:t>
      </w:r>
      <w:r w:rsidR="0014365C" w:rsidRPr="0042619E">
        <w:rPr>
          <w:rFonts w:ascii="Angsana New" w:hAnsi="Angsana New"/>
          <w:sz w:val="28"/>
          <w:szCs w:val="28"/>
        </w:rPr>
        <w:t>44.00</w:t>
      </w:r>
      <w:r w:rsidRPr="0042619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4365C" w:rsidRPr="0042619E">
        <w:rPr>
          <w:rFonts w:ascii="Angsana New" w:hAnsi="Angsana New" w:hint="cs"/>
          <w:sz w:val="28"/>
          <w:szCs w:val="28"/>
          <w:cs/>
        </w:rPr>
        <w:t xml:space="preserve"> </w:t>
      </w:r>
      <w:r w:rsidRPr="0042619E">
        <w:rPr>
          <w:rFonts w:ascii="Angsana New" w:hAnsi="Angsana New"/>
          <w:sz w:val="28"/>
          <w:szCs w:val="28"/>
          <w:cs/>
        </w:rPr>
        <w:t xml:space="preserve">ซึ่งบริษัท ได้จดทะเบียนเพิ่มทุนที่ออกและเรียกชำระแล้วกับกระทรวงพาณิชย์เมื่อวันที่ </w:t>
      </w:r>
      <w:r w:rsidR="00F74394" w:rsidRPr="0042619E">
        <w:rPr>
          <w:rFonts w:ascii="Angsana New" w:hAnsi="Angsana New"/>
          <w:sz w:val="28"/>
          <w:szCs w:val="28"/>
        </w:rPr>
        <w:t>14</w:t>
      </w:r>
      <w:r w:rsidRPr="0042619E">
        <w:rPr>
          <w:rFonts w:ascii="Angsana New" w:hAnsi="Angsana New"/>
          <w:sz w:val="28"/>
          <w:szCs w:val="28"/>
          <w:cs/>
        </w:rPr>
        <w:t xml:space="preserve"> ตุลาคม </w:t>
      </w:r>
      <w:r w:rsidRPr="0042619E">
        <w:rPr>
          <w:rFonts w:ascii="Angsana New" w:hAnsi="Angsana New"/>
          <w:sz w:val="28"/>
          <w:szCs w:val="28"/>
        </w:rPr>
        <w:t>256</w:t>
      </w:r>
      <w:r w:rsidR="00F74394" w:rsidRPr="0042619E">
        <w:rPr>
          <w:rFonts w:ascii="Angsana New" w:hAnsi="Angsana New"/>
          <w:sz w:val="28"/>
          <w:szCs w:val="28"/>
        </w:rPr>
        <w:t>4</w:t>
      </w:r>
      <w:r w:rsidR="0014365C" w:rsidRPr="0042619E">
        <w:rPr>
          <w:rFonts w:ascii="Angsana New" w:hAnsi="Angsana New"/>
          <w:sz w:val="28"/>
          <w:szCs w:val="28"/>
        </w:rPr>
        <w:t xml:space="preserve"> </w:t>
      </w:r>
      <w:r w:rsidR="0014365C" w:rsidRPr="0042619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4365C" w:rsidRPr="0042619E">
        <w:rPr>
          <w:rFonts w:ascii="Angsana New" w:hAnsi="Angsana New"/>
          <w:sz w:val="28"/>
          <w:szCs w:val="28"/>
        </w:rPr>
        <w:t xml:space="preserve">1,645,800 </w:t>
      </w:r>
      <w:r w:rsidR="0014365C" w:rsidRPr="0042619E">
        <w:rPr>
          <w:rFonts w:ascii="Angsana New" w:hAnsi="Angsana New" w:hint="cs"/>
          <w:sz w:val="28"/>
          <w:szCs w:val="28"/>
          <w:cs/>
        </w:rPr>
        <w:t>หุ้น</w:t>
      </w:r>
      <w:r w:rsidR="00067695" w:rsidRPr="0042619E">
        <w:rPr>
          <w:rFonts w:ascii="Angsana New" w:hAnsi="Angsana New" w:hint="cs"/>
          <w:sz w:val="28"/>
          <w:szCs w:val="28"/>
          <w:cs/>
        </w:rPr>
        <w:t xml:space="preserve"> ราคาหุ้นละ</w:t>
      </w:r>
      <w:r w:rsidR="00067695" w:rsidRPr="0042619E">
        <w:rPr>
          <w:rFonts w:ascii="Angsana New" w:hAnsi="Angsana New"/>
          <w:sz w:val="28"/>
          <w:szCs w:val="28"/>
        </w:rPr>
        <w:t xml:space="preserve"> 0.25</w:t>
      </w:r>
      <w:r w:rsidR="00067695" w:rsidRPr="0042619E">
        <w:rPr>
          <w:rFonts w:ascii="Angsana New" w:hAnsi="Angsana New" w:hint="cs"/>
          <w:sz w:val="28"/>
          <w:szCs w:val="28"/>
          <w:cs/>
        </w:rPr>
        <w:t xml:space="preserve"> บาท</w:t>
      </w:r>
      <w:r w:rsidR="0014365C" w:rsidRPr="0042619E">
        <w:rPr>
          <w:rFonts w:ascii="Angsana New" w:hAnsi="Angsana New"/>
          <w:sz w:val="28"/>
          <w:szCs w:val="28"/>
        </w:rPr>
        <w:t xml:space="preserve"> </w:t>
      </w:r>
      <w:r w:rsidR="0048746D" w:rsidRPr="0042619E">
        <w:rPr>
          <w:rFonts w:ascii="Angsana New" w:hAnsi="Angsana New"/>
          <w:sz w:val="28"/>
          <w:szCs w:val="28"/>
          <w:cs/>
        </w:rPr>
        <w:br/>
      </w:r>
      <w:r w:rsidR="00067695" w:rsidRPr="0042619E">
        <w:rPr>
          <w:rFonts w:ascii="Angsana New" w:hAnsi="Angsana New" w:hint="cs"/>
          <w:sz w:val="28"/>
          <w:szCs w:val="28"/>
          <w:cs/>
        </w:rPr>
        <w:t>และ</w:t>
      </w:r>
      <w:r w:rsidR="00067695" w:rsidRPr="0042619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67695" w:rsidRPr="0042619E">
        <w:rPr>
          <w:rFonts w:ascii="Angsana New" w:hAnsi="Angsana New"/>
          <w:sz w:val="28"/>
          <w:szCs w:val="28"/>
        </w:rPr>
        <w:t>7</w:t>
      </w:r>
      <w:r w:rsidR="00067695" w:rsidRPr="0042619E">
        <w:rPr>
          <w:rFonts w:ascii="Angsana New" w:hAnsi="Angsana New" w:hint="cs"/>
          <w:sz w:val="28"/>
          <w:szCs w:val="28"/>
          <w:cs/>
        </w:rPr>
        <w:t xml:space="preserve"> มกราคม</w:t>
      </w:r>
      <w:r w:rsidR="00067695" w:rsidRPr="0042619E">
        <w:rPr>
          <w:rFonts w:ascii="Angsana New" w:hAnsi="Angsana New"/>
          <w:sz w:val="28"/>
          <w:szCs w:val="28"/>
          <w:cs/>
        </w:rPr>
        <w:t xml:space="preserve"> </w:t>
      </w:r>
      <w:r w:rsidR="00067695" w:rsidRPr="0042619E">
        <w:rPr>
          <w:rFonts w:ascii="Angsana New" w:hAnsi="Angsana New"/>
          <w:sz w:val="28"/>
          <w:szCs w:val="28"/>
        </w:rPr>
        <w:t xml:space="preserve">2565 </w:t>
      </w:r>
      <w:r w:rsidR="0014365C" w:rsidRPr="0042619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4365C" w:rsidRPr="0042619E">
        <w:rPr>
          <w:rFonts w:ascii="Angsana New" w:hAnsi="Angsana New"/>
          <w:sz w:val="28"/>
          <w:szCs w:val="28"/>
        </w:rPr>
        <w:t xml:space="preserve">42,352,537 </w:t>
      </w:r>
      <w:r w:rsidR="00067695" w:rsidRPr="0042619E">
        <w:rPr>
          <w:rFonts w:ascii="Angsana New" w:hAnsi="Angsana New" w:hint="cs"/>
          <w:sz w:val="28"/>
          <w:szCs w:val="28"/>
          <w:cs/>
        </w:rPr>
        <w:t>หุ้น</w:t>
      </w:r>
      <w:r w:rsidR="00A427B0" w:rsidRPr="0042619E">
        <w:rPr>
          <w:rFonts w:ascii="Angsana New" w:hAnsi="Angsana New" w:hint="cs"/>
          <w:sz w:val="28"/>
          <w:szCs w:val="28"/>
          <w:cs/>
        </w:rPr>
        <w:t xml:space="preserve"> ราคาหุ้นละ </w:t>
      </w:r>
      <w:r w:rsidR="00A427B0" w:rsidRPr="0042619E">
        <w:rPr>
          <w:rFonts w:ascii="Angsana New" w:hAnsi="Angsana New"/>
          <w:sz w:val="28"/>
          <w:szCs w:val="28"/>
        </w:rPr>
        <w:t>0.25</w:t>
      </w:r>
      <w:r w:rsidR="00A427B0" w:rsidRPr="0042619E">
        <w:rPr>
          <w:rFonts w:ascii="Angsana New" w:hAnsi="Angsana New" w:hint="cs"/>
          <w:sz w:val="28"/>
          <w:szCs w:val="28"/>
          <w:cs/>
        </w:rPr>
        <w:t xml:space="preserve"> บาท</w:t>
      </w:r>
      <w:r w:rsidR="00067695" w:rsidRPr="0042619E">
        <w:rPr>
          <w:rFonts w:ascii="Angsana New" w:hAnsi="Angsana New" w:hint="cs"/>
          <w:sz w:val="28"/>
          <w:szCs w:val="28"/>
          <w:cs/>
        </w:rPr>
        <w:t xml:space="preserve"> ซึ่งได้</w:t>
      </w:r>
      <w:r w:rsidR="0014365C" w:rsidRPr="0042619E">
        <w:rPr>
          <w:rFonts w:ascii="Angsana New" w:hAnsi="Angsana New"/>
          <w:sz w:val="28"/>
          <w:szCs w:val="28"/>
          <w:cs/>
        </w:rPr>
        <w:t xml:space="preserve">แสดงเป็นรายการแยกต่างหากในส่วนของผู้ถือหุ้นภายใต้หัวข้อ </w:t>
      </w:r>
      <w:r w:rsidR="0014365C" w:rsidRPr="0042619E">
        <w:rPr>
          <w:rFonts w:ascii="Angsana New" w:hAnsi="Angsana New"/>
          <w:sz w:val="28"/>
          <w:szCs w:val="28"/>
        </w:rPr>
        <w:t>“</w:t>
      </w:r>
      <w:r w:rsidR="0014365C" w:rsidRPr="0042619E">
        <w:rPr>
          <w:rFonts w:ascii="Angsana New" w:hAnsi="Angsana New"/>
          <w:sz w:val="28"/>
          <w:szCs w:val="28"/>
          <w:cs/>
        </w:rPr>
        <w:t>เงินรับล่วงหน้าค่าหุ้นสามัญ</w:t>
      </w:r>
      <w:r w:rsidR="0014365C" w:rsidRPr="0042619E">
        <w:rPr>
          <w:rFonts w:ascii="Angsana New" w:hAnsi="Angsana New"/>
          <w:sz w:val="28"/>
          <w:szCs w:val="28"/>
        </w:rPr>
        <w:t>”</w:t>
      </w:r>
      <w:r w:rsidR="0014365C">
        <w:rPr>
          <w:rFonts w:ascii="Angsana New" w:hAnsi="Angsana New"/>
          <w:sz w:val="28"/>
          <w:szCs w:val="28"/>
        </w:rPr>
        <w:t xml:space="preserve"> </w:t>
      </w:r>
    </w:p>
    <w:p w14:paraId="137D61C5" w14:textId="4E4BB302" w:rsidR="006C3B2A" w:rsidRPr="00A5247A" w:rsidRDefault="006C3B2A" w:rsidP="004A4D3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ส่วนงานดำเนินงาน</w:t>
      </w:r>
      <w:r w:rsidR="00DD18C3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และการจำแนกรายได้</w:t>
      </w:r>
    </w:p>
    <w:p w14:paraId="5D7BBD61" w14:textId="22211835" w:rsidR="009168D3" w:rsidRPr="00A5247A" w:rsidRDefault="009168D3" w:rsidP="00916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กลุ่มบริษัทได้นำเสนอและเปิดเผยข้อมูลจำแนกตามส่วนงานเป็น </w:t>
      </w:r>
      <w:r w:rsidR="00D54208">
        <w:rPr>
          <w:rFonts w:ascii="Angsana New" w:hAnsi="Angsana New"/>
          <w:sz w:val="28"/>
          <w:szCs w:val="28"/>
        </w:rPr>
        <w:t>7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ส่วนงาน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6F1D258D" w14:textId="665CACBC" w:rsidR="009168D3" w:rsidRPr="00A5247A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ขาย ติดตั้งและบำรุงเครื่องจักร</w:t>
      </w:r>
    </w:p>
    <w:p w14:paraId="4C3680F7" w14:textId="77777777" w:rsidR="009168D3" w:rsidRPr="00A5247A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A5247A">
        <w:rPr>
          <w:rFonts w:ascii="Angsana New" w:hAnsi="Angsana New"/>
          <w:sz w:val="28"/>
          <w:szCs w:val="28"/>
        </w:rPr>
        <w:t xml:space="preserve">2 </w:t>
      </w:r>
      <w:r w:rsidRPr="00A5247A">
        <w:rPr>
          <w:rFonts w:ascii="Angsana New" w:hAnsi="Angsana New"/>
          <w:sz w:val="28"/>
          <w:szCs w:val="28"/>
          <w:cs/>
        </w:rPr>
        <w:t>จำหน่ายผลิตภัณฑ์อิเล็กทรอนิกส์และชุดกล้องวงจรปิด</w:t>
      </w:r>
    </w:p>
    <w:p w14:paraId="61FE6F8D" w14:textId="63AFBA66" w:rsidR="009168D3" w:rsidRPr="00A5247A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A5247A">
        <w:rPr>
          <w:rFonts w:ascii="Angsana New" w:hAnsi="Angsana New"/>
          <w:sz w:val="28"/>
          <w:szCs w:val="28"/>
        </w:rPr>
        <w:t xml:space="preserve">3 </w:t>
      </w:r>
      <w:r w:rsidRPr="00A5247A">
        <w:rPr>
          <w:rFonts w:ascii="Angsana New" w:hAnsi="Angsana New"/>
          <w:sz w:val="28"/>
          <w:szCs w:val="28"/>
          <w:cs/>
        </w:rPr>
        <w:t>ผลิตสารกำจัดศัตรูพืชและผลิตภัณฑ์เคมีเกษตร</w:t>
      </w:r>
      <w:r w:rsidR="00D54208">
        <w:rPr>
          <w:rFonts w:ascii="Angsana New" w:hAnsi="Angsana New"/>
          <w:sz w:val="28"/>
          <w:szCs w:val="28"/>
        </w:rPr>
        <w:t xml:space="preserve"> *</w:t>
      </w:r>
    </w:p>
    <w:p w14:paraId="790A5CAB" w14:textId="6C47D728" w:rsidR="009168D3" w:rsidRPr="00A5247A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ผลิตและจำหน่ายน้ำดื่ม น้ำดิบ</w:t>
      </w:r>
    </w:p>
    <w:p w14:paraId="1D921445" w14:textId="6AAA790D" w:rsidR="009168D3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A5247A">
        <w:rPr>
          <w:rFonts w:ascii="Angsana New" w:hAnsi="Angsana New"/>
          <w:sz w:val="28"/>
          <w:szCs w:val="28"/>
        </w:rPr>
        <w:t>5</w:t>
      </w:r>
      <w:r w:rsidRPr="00A5247A">
        <w:rPr>
          <w:rFonts w:ascii="Angsana New" w:hAnsi="Angsana New"/>
          <w:sz w:val="28"/>
          <w:szCs w:val="28"/>
          <w:cs/>
        </w:rPr>
        <w:t xml:space="preserve"> รับเหมาก่อสร้างระบบโครงข่าย</w:t>
      </w:r>
    </w:p>
    <w:p w14:paraId="28F2D2B9" w14:textId="33303374" w:rsidR="00D54208" w:rsidRPr="00A5247A" w:rsidRDefault="00D54208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ส่วนงาน</w:t>
      </w:r>
      <w:r>
        <w:rPr>
          <w:rFonts w:ascii="Angsana New" w:hAnsi="Angsana New"/>
          <w:sz w:val="28"/>
          <w:szCs w:val="28"/>
        </w:rPr>
        <w:t xml:space="preserve"> 6</w:t>
      </w:r>
      <w:r>
        <w:rPr>
          <w:rFonts w:ascii="Angsana New" w:hAnsi="Angsana New" w:hint="cs"/>
          <w:sz w:val="28"/>
          <w:szCs w:val="28"/>
          <w:cs/>
        </w:rPr>
        <w:t xml:space="preserve"> ผลิตและจำหน่ายเม็ดพลาสติก</w:t>
      </w:r>
    </w:p>
    <w:p w14:paraId="08205032" w14:textId="4194F537" w:rsidR="009168D3" w:rsidRPr="00A5247A" w:rsidRDefault="009168D3" w:rsidP="009168D3">
      <w:pPr>
        <w:pStyle w:val="ListParagraph"/>
        <w:numPr>
          <w:ilvl w:val="0"/>
          <w:numId w:val="2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ส่วนงาน </w:t>
      </w:r>
      <w:r w:rsidR="00D54208">
        <w:rPr>
          <w:rFonts w:ascii="Angsana New" w:hAnsi="Angsana New"/>
          <w:sz w:val="28"/>
          <w:szCs w:val="28"/>
        </w:rPr>
        <w:t>7</w:t>
      </w:r>
      <w:r w:rsidRPr="00A5247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อื่นๆ</w:t>
      </w:r>
    </w:p>
    <w:p w14:paraId="5AB13952" w14:textId="77777777" w:rsidR="009168D3" w:rsidRPr="00A5247A" w:rsidRDefault="009168D3" w:rsidP="00916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color w:val="FF0000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</w:t>
      </w:r>
      <w:bookmarkStart w:id="2" w:name="_Hlk96884833"/>
      <w:r w:rsidRPr="00A5247A">
        <w:rPr>
          <w:rFonts w:ascii="Angsana New" w:hAnsi="Angsana New"/>
          <w:sz w:val="28"/>
          <w:szCs w:val="28"/>
          <w:cs/>
        </w:rPr>
        <w:t>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5247A">
        <w:rPr>
          <w:rFonts w:ascii="Angsana New" w:hAnsi="Angsana New"/>
          <w:sz w:val="28"/>
          <w:szCs w:val="28"/>
        </w:rPr>
        <w:t xml:space="preserve"> </w:t>
      </w:r>
      <w:bookmarkEnd w:id="2"/>
      <w:r w:rsidRPr="00A5247A">
        <w:rPr>
          <w:rFonts w:ascii="Angsana New" w:hAnsi="Angsana New"/>
          <w:sz w:val="28"/>
          <w:szCs w:val="28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9439C1B" w14:textId="77777777" w:rsidR="00152120" w:rsidRDefault="00152120" w:rsidP="001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02" w:hanging="276"/>
        <w:jc w:val="thaiDistribute"/>
        <w:rPr>
          <w:rFonts w:ascii="Angsana New" w:eastAsia="Times New Roman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</w:rPr>
        <w:t xml:space="preserve">* </w:t>
      </w:r>
      <w:r w:rsidRPr="00152120">
        <w:rPr>
          <w:rFonts w:ascii="Angsana New" w:eastAsia="Times New Roman" w:hAnsi="Angsana New" w:hint="cs"/>
          <w:sz w:val="28"/>
          <w:szCs w:val="28"/>
          <w:cs/>
        </w:rPr>
        <w:t>เมื่อวันที่</w:t>
      </w:r>
      <w:r w:rsidRPr="001521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152120">
        <w:rPr>
          <w:rFonts w:ascii="Angsana New" w:eastAsia="Times New Roman" w:hAnsi="Angsana New"/>
          <w:sz w:val="28"/>
          <w:szCs w:val="28"/>
        </w:rPr>
        <w:t xml:space="preserve">28 </w:t>
      </w:r>
      <w:r w:rsidRPr="00152120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1521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152120">
        <w:rPr>
          <w:rFonts w:ascii="Angsana New" w:eastAsia="Times New Roman" w:hAnsi="Angsana New"/>
          <w:sz w:val="28"/>
          <w:szCs w:val="28"/>
        </w:rPr>
        <w:t xml:space="preserve">2564 </w:t>
      </w:r>
      <w:r w:rsidRPr="00152120">
        <w:rPr>
          <w:rFonts w:ascii="Angsana New" w:eastAsia="Times New Roman" w:hAnsi="Angsana New" w:hint="cs"/>
          <w:sz w:val="28"/>
          <w:szCs w:val="28"/>
          <w:cs/>
        </w:rPr>
        <w:t>บริษัทดำเนินการขายบริษัทย่อยแห่งหนึ่ง</w:t>
      </w:r>
      <w:r w:rsidRPr="001521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152120">
        <w:rPr>
          <w:rFonts w:ascii="Angsana New" w:eastAsia="Times New Roman" w:hAnsi="Angsana New" w:hint="cs"/>
          <w:sz w:val="28"/>
          <w:szCs w:val="28"/>
          <w:cs/>
        </w:rPr>
        <w:t>ส่งผลให้ส่วนงานดังกล่าวสิ้นสุดลง</w:t>
      </w:r>
    </w:p>
    <w:p w14:paraId="53593959" w14:textId="0EDC826E" w:rsidR="003243F7" w:rsidRPr="003243F7" w:rsidRDefault="003243F7" w:rsidP="003B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firstLine="142"/>
        <w:jc w:val="both"/>
        <w:rPr>
          <w:rFonts w:ascii="Angsana New" w:hAnsi="Angsana New"/>
          <w:sz w:val="28"/>
          <w:szCs w:val="28"/>
        </w:rPr>
        <w:sectPr w:rsidR="003243F7" w:rsidRPr="003243F7" w:rsidSect="00E90CD7">
          <w:headerReference w:type="default" r:id="rId20"/>
          <w:footerReference w:type="default" r:id="rId21"/>
          <w:pgSz w:w="11909" w:h="16834" w:code="9"/>
          <w:pgMar w:top="692" w:right="992" w:bottom="578" w:left="1151" w:header="1134" w:footer="567" w:gutter="0"/>
          <w:cols w:space="720"/>
          <w:docGrid w:linePitch="245"/>
        </w:sectPr>
      </w:pPr>
      <w:r w:rsidRPr="003243F7">
        <w:rPr>
          <w:rFonts w:ascii="Angsana New" w:hAnsi="Angsana New" w:hint="cs"/>
          <w:sz w:val="28"/>
          <w:szCs w:val="28"/>
          <w:cs/>
        </w:rPr>
        <w:t>กลุ่ม</w:t>
      </w:r>
      <w:r>
        <w:rPr>
          <w:rFonts w:ascii="Angsana New" w:hAnsi="Angsana New" w:hint="cs"/>
          <w:sz w:val="28"/>
          <w:szCs w:val="28"/>
          <w:cs/>
        </w:rPr>
        <w:t>บริษัทปันส่วนค่าใช้จ่าย สินทรัพย์ และหนี้สิน ตามส่วนงานโดยใช้หลักเกณฑ์การปันส่วนตามมูลค่ารายได้</w:t>
      </w:r>
    </w:p>
    <w:p w14:paraId="729C05DE" w14:textId="470ED815" w:rsidR="00B639A7" w:rsidRPr="00A5247A" w:rsidRDefault="006C3B2A" w:rsidP="00A52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ข้อมูลเกี่ยวกับส่วนงานที่รายงาน </w:t>
      </w:r>
    </w:p>
    <w:tbl>
      <w:tblPr>
        <w:tblW w:w="5077" w:type="pct"/>
        <w:tblLayout w:type="fixed"/>
        <w:tblLook w:val="00A0" w:firstRow="1" w:lastRow="0" w:firstColumn="1" w:lastColumn="0" w:noHBand="0" w:noVBand="0"/>
      </w:tblPr>
      <w:tblGrid>
        <w:gridCol w:w="1841"/>
        <w:gridCol w:w="716"/>
        <w:gridCol w:w="703"/>
        <w:gridCol w:w="716"/>
        <w:gridCol w:w="716"/>
        <w:gridCol w:w="716"/>
        <w:gridCol w:w="716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39"/>
        <w:gridCol w:w="721"/>
      </w:tblGrid>
      <w:tr w:rsidR="005502FB" w:rsidRPr="00A5247A" w14:paraId="2093D2D1" w14:textId="77777777" w:rsidTr="00781561">
        <w:trPr>
          <w:trHeight w:val="33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</w:tcPr>
          <w:p w14:paraId="6A6A257B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13" w:type="dxa"/>
            <w:gridSpan w:val="18"/>
            <w:tcBorders>
              <w:top w:val="nil"/>
              <w:left w:val="nil"/>
              <w:right w:val="nil"/>
            </w:tcBorders>
          </w:tcPr>
          <w:p w14:paraId="052CBE79" w14:textId="20E96CDE" w:rsidR="005502FB" w:rsidRPr="00A5247A" w:rsidRDefault="005502FB" w:rsidP="00E43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502FB" w:rsidRPr="00A5247A" w14:paraId="11B43574" w14:textId="77777777" w:rsidTr="00781561">
        <w:trPr>
          <w:trHeight w:val="33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</w:tcPr>
          <w:p w14:paraId="620B71DE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13" w:type="dxa"/>
            <w:gridSpan w:val="18"/>
            <w:tcBorders>
              <w:top w:val="nil"/>
              <w:left w:val="nil"/>
              <w:right w:val="nil"/>
            </w:tcBorders>
          </w:tcPr>
          <w:p w14:paraId="6C1C3899" w14:textId="24CB63E4" w:rsidR="005502FB" w:rsidRPr="00A5247A" w:rsidRDefault="005502FB" w:rsidP="00E43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502FB" w:rsidRPr="00A5247A" w14:paraId="48046DCE" w14:textId="77777777" w:rsidTr="00781561">
        <w:trPr>
          <w:trHeight w:val="32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</w:tcPr>
          <w:p w14:paraId="49735DF6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69E87065" w14:textId="48133A04" w:rsidR="005502FB" w:rsidRPr="005502FB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</w:tcPr>
          <w:p w14:paraId="708A108E" w14:textId="12FC0603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</w:tcPr>
          <w:p w14:paraId="4548CA2F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1434" w:type="dxa"/>
            <w:gridSpan w:val="2"/>
            <w:tcBorders>
              <w:left w:val="nil"/>
              <w:bottom w:val="nil"/>
              <w:right w:val="nil"/>
            </w:tcBorders>
          </w:tcPr>
          <w:p w14:paraId="3F6A8698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434" w:type="dxa"/>
            <w:gridSpan w:val="2"/>
          </w:tcPr>
          <w:p w14:paraId="2838DDFD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</w:tcPr>
          <w:p w14:paraId="36611611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</w:tcPr>
          <w:p w14:paraId="42356981" w14:textId="5C0B3E4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434" w:type="dxa"/>
            <w:gridSpan w:val="2"/>
          </w:tcPr>
          <w:p w14:paraId="75589614" w14:textId="7AD46BB8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434" w:type="dxa"/>
            <w:gridSpan w:val="2"/>
          </w:tcPr>
          <w:p w14:paraId="41CC8515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left w:val="nil"/>
              <w:right w:val="nil"/>
            </w:tcBorders>
          </w:tcPr>
          <w:p w14:paraId="34F221B8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5502FB" w:rsidRPr="00A5247A" w14:paraId="79A645B1" w14:textId="77777777" w:rsidTr="00781561">
        <w:trPr>
          <w:trHeight w:val="32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</w:tcPr>
          <w:p w14:paraId="6CF54921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</w:tcPr>
          <w:p w14:paraId="19037A44" w14:textId="6B69D304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</w:tcPr>
          <w:p w14:paraId="146244DE" w14:textId="4A5E30C1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</w:tcPr>
          <w:p w14:paraId="177FD2D5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113" w:hanging="65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C9425E" w14:textId="76FB5645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434" w:type="dxa"/>
            <w:gridSpan w:val="2"/>
          </w:tcPr>
          <w:p w14:paraId="5BB3DFF3" w14:textId="548562FD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434" w:type="dxa"/>
            <w:gridSpan w:val="2"/>
          </w:tcPr>
          <w:p w14:paraId="7E99ACA1" w14:textId="0EAC2ED9" w:rsidR="005502FB" w:rsidRPr="005502FB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434" w:type="dxa"/>
            <w:gridSpan w:val="2"/>
          </w:tcPr>
          <w:p w14:paraId="7C83F22F" w14:textId="161D56DA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434" w:type="dxa"/>
            <w:gridSpan w:val="2"/>
          </w:tcPr>
          <w:p w14:paraId="240B5026" w14:textId="7B0D6FFF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right w:val="nil"/>
            </w:tcBorders>
          </w:tcPr>
          <w:p w14:paraId="053FBF9B" w14:textId="77777777" w:rsidR="005502FB" w:rsidRPr="00A5247A" w:rsidRDefault="005502F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5502FB" w:rsidRPr="00A5247A" w14:paraId="78892BBF" w14:textId="77777777" w:rsidTr="00781561">
        <w:trPr>
          <w:trHeight w:val="33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</w:tcPr>
          <w:p w14:paraId="15502806" w14:textId="2F7F34A9" w:rsidR="005502FB" w:rsidRPr="00A5247A" w:rsidRDefault="005502FB" w:rsidP="00D9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5247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</w:tcPr>
          <w:p w14:paraId="3F1C3955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</w:tcPr>
          <w:p w14:paraId="2B06B73B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pacing w:val="-4"/>
                <w:sz w:val="24"/>
                <w:szCs w:val="24"/>
                <w:cs/>
                <w:lang w:val="en-GB"/>
              </w:rPr>
              <w:t>ชุดกล้องวงจรปิด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</w:tcPr>
          <w:p w14:paraId="6F603974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right w:val="nil"/>
            </w:tcBorders>
          </w:tcPr>
          <w:p w14:paraId="7AD0029B" w14:textId="23297F8B" w:rsidR="005502FB" w:rsidRPr="00A5247A" w:rsidRDefault="00BA7886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="005502FB"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ดื่ม น้ำดิบ</w:t>
            </w:r>
          </w:p>
        </w:tc>
        <w:tc>
          <w:tcPr>
            <w:tcW w:w="1434" w:type="dxa"/>
            <w:gridSpan w:val="2"/>
          </w:tcPr>
          <w:p w14:paraId="55C22B20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434" w:type="dxa"/>
            <w:gridSpan w:val="2"/>
          </w:tcPr>
          <w:p w14:paraId="2605A6B5" w14:textId="607ADBD9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434" w:type="dxa"/>
            <w:gridSpan w:val="2"/>
          </w:tcPr>
          <w:p w14:paraId="540FF134" w14:textId="6880889C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right w:val="nil"/>
            </w:tcBorders>
          </w:tcPr>
          <w:p w14:paraId="160D0922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right w:val="nil"/>
            </w:tcBorders>
          </w:tcPr>
          <w:p w14:paraId="3FF36C29" w14:textId="77777777" w:rsidR="005502FB" w:rsidRPr="00A5247A" w:rsidRDefault="005502FB" w:rsidP="00BA78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502FB" w:rsidRPr="00A5247A" w14:paraId="4673D891" w14:textId="77777777" w:rsidTr="00781561">
        <w:trPr>
          <w:trHeight w:val="320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6029D6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21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ธันวาคม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131BC81" w14:textId="3D84C899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</w:tcPr>
          <w:p w14:paraId="0C195877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5A05C02B" w14:textId="50EEB22B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9AA1474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2D94D67" w14:textId="61CE7943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57B3D51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6E9CFFE8" w14:textId="5A5B039F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18126982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7" w:type="dxa"/>
          </w:tcPr>
          <w:p w14:paraId="15A54406" w14:textId="4BF035AA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7" w:type="dxa"/>
          </w:tcPr>
          <w:p w14:paraId="002F6A48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7" w:type="dxa"/>
          </w:tcPr>
          <w:p w14:paraId="6BEA5CB6" w14:textId="1D78C58B" w:rsidR="005502FB" w:rsidRPr="00974F49" w:rsidRDefault="00DF4D37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74F49">
              <w:rPr>
                <w:rFonts w:ascii="Angsana New" w:hAnsi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717" w:type="dxa"/>
          </w:tcPr>
          <w:p w14:paraId="4760069B" w14:textId="3BF5345E" w:rsidR="005502FB" w:rsidRPr="00974F49" w:rsidRDefault="00DF4D37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74F49">
              <w:rPr>
                <w:rFonts w:ascii="Angsana New" w:hAnsi="Angsana New" w:hint="cs"/>
                <w:bCs/>
                <w:sz w:val="24"/>
                <w:szCs w:val="24"/>
              </w:rPr>
              <w:t>2563</w:t>
            </w:r>
          </w:p>
        </w:tc>
        <w:tc>
          <w:tcPr>
            <w:tcW w:w="717" w:type="dxa"/>
            <w:shd w:val="clear" w:color="auto" w:fill="auto"/>
          </w:tcPr>
          <w:p w14:paraId="2CB79004" w14:textId="41D94605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191CBBBA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73C57ACD" w14:textId="79D9B790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7A04FF95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39" w:type="dxa"/>
            <w:tcBorders>
              <w:left w:val="nil"/>
              <w:right w:val="nil"/>
            </w:tcBorders>
          </w:tcPr>
          <w:p w14:paraId="740C4FD5" w14:textId="084F9CBD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175F84BC" w14:textId="77777777" w:rsidR="005502FB" w:rsidRPr="00A5247A" w:rsidRDefault="005502FB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5444F2" w:rsidRPr="00A5247A" w14:paraId="20150146" w14:textId="77777777" w:rsidTr="00781561">
        <w:trPr>
          <w:trHeight w:val="115"/>
          <w:tblHeader/>
        </w:trPr>
        <w:tc>
          <w:tcPr>
            <w:tcW w:w="18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F1CD8" w14:textId="77777777" w:rsidR="005444F2" w:rsidRPr="005444F2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21" w:hanging="14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44F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ข้อมูลตามส่วนงาน</w:t>
            </w:r>
          </w:p>
          <w:p w14:paraId="1D1C6EBA" w14:textId="7CB274DD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21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444F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6D08BBE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</w:tcPr>
          <w:p w14:paraId="698DDE60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298E75D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EF09022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DD64EC8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19924C1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3B23A847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61FB6D0E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</w:tcPr>
          <w:p w14:paraId="059393F2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</w:tcPr>
          <w:p w14:paraId="099F66EF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</w:tcPr>
          <w:p w14:paraId="433CA542" w14:textId="77777777" w:rsidR="005444F2" w:rsidRPr="00974F49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089CA4EE" w14:textId="77777777" w:rsidR="005444F2" w:rsidRPr="00974F49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C6FEAAA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C8A8267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18B992FF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248F191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tcBorders>
              <w:left w:val="nil"/>
              <w:right w:val="nil"/>
            </w:tcBorders>
          </w:tcPr>
          <w:p w14:paraId="6368129A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2A9E905D" w14:textId="77777777" w:rsidR="005444F2" w:rsidRPr="00A5247A" w:rsidRDefault="005444F2" w:rsidP="0054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5444F2" w:rsidRPr="00A5247A" w14:paraId="26E2D1D7" w14:textId="77777777" w:rsidTr="00781561">
        <w:trPr>
          <w:trHeight w:val="631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67FDB" w14:textId="77777777" w:rsidR="008C2B51" w:rsidRPr="00A5247A" w:rsidRDefault="008C2B51" w:rsidP="008C2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</w:t>
            </w:r>
          </w:p>
          <w:p w14:paraId="3A53FB35" w14:textId="77777777" w:rsidR="008C2B51" w:rsidRPr="00A5247A" w:rsidRDefault="008C2B51" w:rsidP="008C2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 xml:space="preserve">   การให้บริการ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8E377" w14:textId="31FED232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39,708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B2373" w14:textId="05F18E9E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E40D6" w14:textId="64F17942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5,977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1301" w14:textId="7C4EEFD9" w:rsidR="008C2B51" w:rsidRPr="000D4B91" w:rsidRDefault="000D4B91" w:rsidP="008C2B51">
            <w:pPr>
              <w:pBdr>
                <w:bottom w:val="double" w:sz="4" w:space="1" w:color="auto"/>
                <w:bar w:val="single" w:sz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6,864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119BA" w14:textId="42C8F489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4BB01" w14:textId="38C2B9D1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800A3" w14:textId="2BD40789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ADD2723" w14:textId="215F6A6F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34C7772" w14:textId="71516C67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33,642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78F187E" w14:textId="6482E031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F3E42E7" w14:textId="0BB33369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17" w:type="dxa"/>
            <w:shd w:val="clear" w:color="auto" w:fill="auto"/>
          </w:tcPr>
          <w:p w14:paraId="4EE2F901" w14:textId="77777777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5035FB0" w14:textId="0BDF96AA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BBDAEE6" w14:textId="136A2195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6EB76AF" w14:textId="70ADB150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5BC2E8E" w14:textId="0B8B18FE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F52EB5A" w14:textId="52783163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6768315F" w14:textId="23EDB0A1" w:rsidR="008C2B51" w:rsidRPr="000D4B91" w:rsidRDefault="008C2B5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96,031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33AEEAB" w14:textId="64BA9883" w:rsidR="008C2B51" w:rsidRPr="000D4B91" w:rsidRDefault="000D4B91" w:rsidP="008C2B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27,179</w:t>
            </w:r>
          </w:p>
        </w:tc>
      </w:tr>
      <w:tr w:rsidR="000D4B91" w:rsidRPr="00A5247A" w14:paraId="77352D1E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F607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5234AFB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29E6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44BB35B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72C992D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51E06368" w14:textId="77777777" w:rsidR="005502FB" w:rsidRPr="005444F2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85278AE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5035325D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D9F5B9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58E58A70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8FCC379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2E52CED7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991C57D" w14:textId="62994E04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2D41BB67" w14:textId="5D7AC2D8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DBF2766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4DB614B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F306744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shd w:val="clear" w:color="auto" w:fill="auto"/>
          </w:tcPr>
          <w:p w14:paraId="21AEB429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464243F0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0D4B91" w:rsidRPr="00A5247A" w14:paraId="4C576B0B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DD6C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80B4615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C8944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0814D46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B7E2DF3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FC61DA9" w14:textId="77777777" w:rsidR="005502FB" w:rsidRPr="005444F2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E6CE429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7D197D08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5DE96F0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6CD0024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18B5DF0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59C093AB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438C3EA" w14:textId="39D5CA59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7D0B11F" w14:textId="78523143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C27C223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193FBD4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530DD24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shd w:val="clear" w:color="auto" w:fill="auto"/>
          </w:tcPr>
          <w:p w14:paraId="7EA51E63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F8BAC23" w14:textId="77777777" w:rsidR="005502FB" w:rsidRPr="00A5247A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0D4B91" w:rsidRPr="00A5247A" w14:paraId="39F1B802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264E7" w14:textId="29ADA6BF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6D5DEF0" w14:textId="6DBF7042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37,562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6820B" w14:textId="6579BED1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4BFFA4C" w14:textId="331A17A4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5,977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3F2148B" w14:textId="42ADF198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6,864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684F1D7" w14:textId="1190162D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53EBCEA" w14:textId="23854162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DEE5705" w14:textId="6E2593B2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B8D2153" w14:textId="4A2A0060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B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5F434FD" w14:textId="7554EC43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33,642</w:t>
            </w:r>
          </w:p>
        </w:tc>
        <w:tc>
          <w:tcPr>
            <w:tcW w:w="717" w:type="dxa"/>
            <w:shd w:val="clear" w:color="auto" w:fill="auto"/>
          </w:tcPr>
          <w:p w14:paraId="74A1AE91" w14:textId="05AF927D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0246133D" w14:textId="3A10F426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93EE887" w14:textId="265413F7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CE1A6BF" w14:textId="4079E7BC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717" w:type="dxa"/>
            <w:shd w:val="clear" w:color="auto" w:fill="auto"/>
          </w:tcPr>
          <w:p w14:paraId="57C6E4BF" w14:textId="62E3824E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0A1C457" w14:textId="6A28A05F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8F5DF9F" w14:textId="728AD4C7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2B80024E" w14:textId="47284C1E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85,38</w:t>
            </w:r>
            <w:r w:rsidR="008D5058"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721" w:type="dxa"/>
            <w:shd w:val="clear" w:color="auto" w:fill="auto"/>
          </w:tcPr>
          <w:p w14:paraId="68E5260D" w14:textId="212DA989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24,231</w:t>
            </w:r>
          </w:p>
        </w:tc>
      </w:tr>
      <w:tr w:rsidR="008C2B51" w:rsidRPr="00A5247A" w14:paraId="4DB945E5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BE13F" w14:textId="7D7CB364" w:rsidR="008C2B51" w:rsidRDefault="008C2B51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เอเชีย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DDCF6F0" w14:textId="33FB0B06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0D4B91">
              <w:rPr>
                <w:rFonts w:ascii="Angsana New" w:hAnsi="Angsana New" w:hint="cs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5937" w14:textId="0A9A40FB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F3D488E" w14:textId="6C54140D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D15448E" w14:textId="261A3C5F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3F3D4AD" w14:textId="5FAF7080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5C32C990" w14:textId="485D506C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36B758D" w14:textId="329FFAEB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C896CB3" w14:textId="1A9DB311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F1BFDFE" w14:textId="55F8BCF3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FEBF9ED" w14:textId="3B937810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ADFCE4B" w14:textId="6C29777D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17" w:type="dxa"/>
            <w:shd w:val="clear" w:color="auto" w:fill="auto"/>
          </w:tcPr>
          <w:p w14:paraId="36F9DAE1" w14:textId="028EB331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A4EB618" w14:textId="1FBBEC31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8AC6DB8" w14:textId="4D0AE4EB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9F9EBC1" w14:textId="12408921" w:rsidR="008C2B51" w:rsidRPr="000D4B91" w:rsidRDefault="008D5058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3D648FF" w14:textId="5311C436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4EBB181B" w14:textId="41D75342" w:rsidR="008C2B51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21" w:type="dxa"/>
            <w:shd w:val="clear" w:color="auto" w:fill="auto"/>
          </w:tcPr>
          <w:p w14:paraId="7A98A9DC" w14:textId="6FCDA88F" w:rsidR="008C2B51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0D4B91" w:rsidRPr="00A5247A" w14:paraId="114F1C7E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D052A" w14:textId="2357DB90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อเมริกาเหนือ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F2BC6F8" w14:textId="4DB6C151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2,146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CE019" w14:textId="5ABB839F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266828D" w14:textId="70921667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1AB1D03" w14:textId="578ACE6B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C133F88" w14:textId="687BB929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97933D4" w14:textId="3EE30824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1C79EFDA" w14:textId="3E69C889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CF3453B" w14:textId="2EEB5783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B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5907E62" w14:textId="4275A4CC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34D5907" w14:textId="2371CF90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16C2C00" w14:textId="0DD9F68A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B0519B4" w14:textId="377D04B7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0EB24BC1" w14:textId="0760E5ED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910EA93" w14:textId="35FCEB81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A13FAF0" w14:textId="50D96957" w:rsidR="005502FB" w:rsidRPr="000D4B91" w:rsidRDefault="008D5058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B8EACFE" w14:textId="6BA13770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66FCBBD3" w14:textId="53C1E54D" w:rsidR="005502FB" w:rsidRPr="000D4B91" w:rsidRDefault="008C2B5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2,14</w:t>
            </w:r>
            <w:r w:rsidR="008D5058"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721" w:type="dxa"/>
            <w:shd w:val="clear" w:color="auto" w:fill="auto"/>
          </w:tcPr>
          <w:p w14:paraId="08BE8DB5" w14:textId="3FC87434" w:rsidR="005502FB" w:rsidRPr="000D4B91" w:rsidRDefault="000D4B91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0D4B91" w:rsidRPr="00A5247A" w14:paraId="5F7D38D9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4C90B" w14:textId="7AE79A92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ยุโรป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9A1787A" w14:textId="1CC7DA7E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78CC2" w14:textId="219983BE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A4E5253" w14:textId="2F726BF9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9B90B86" w14:textId="031DCAC6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F5507A9" w14:textId="6D7B51DA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C13A8A6" w14:textId="26BC1CCE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7E276BA" w14:textId="7B3F0E53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5F18A99" w14:textId="1589093F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B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89B3802" w14:textId="363FFCE1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5C0A5FB" w14:textId="6034814E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085289EF" w14:textId="7DD3D6FC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4E19F55" w14:textId="522AB6E0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F458C35" w14:textId="2B616B92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A20C716" w14:textId="42E38F6D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734D5C6" w14:textId="3FAB0AD8" w:rsidR="005502FB" w:rsidRPr="000D4B91" w:rsidRDefault="008D5058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0F9D96E" w14:textId="22D8AC24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426F8E03" w14:textId="0C39DA8C" w:rsidR="005502FB" w:rsidRPr="000D4B91" w:rsidRDefault="008C2B5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CA7E15B" w14:textId="027606EB" w:rsidR="005502FB" w:rsidRPr="000D4B91" w:rsidRDefault="000D4B91" w:rsidP="00550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</w:tr>
      <w:tr w:rsidR="000D4B91" w:rsidRPr="00A5247A" w14:paraId="074082A9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AC009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BA605FD" w14:textId="29111914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</w:rPr>
              <w:t>39,708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0AA41" w14:textId="2C538C16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5918DFD" w14:textId="109CCB15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5,977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C00E153" w14:textId="534AF8FA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6,864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57C95BA4" w14:textId="2F0010FB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2CD8123" w14:textId="67F77057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C2F4B00" w14:textId="00EE1D33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D5CFE78" w14:textId="45346265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B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B946B51" w14:textId="605E60A4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33,642</w:t>
            </w:r>
          </w:p>
        </w:tc>
        <w:tc>
          <w:tcPr>
            <w:tcW w:w="717" w:type="dxa"/>
            <w:shd w:val="clear" w:color="auto" w:fill="auto"/>
          </w:tcPr>
          <w:p w14:paraId="17E5E6AF" w14:textId="59517DCD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C8DF44D" w14:textId="765D13B7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17" w:type="dxa"/>
            <w:shd w:val="clear" w:color="auto" w:fill="auto"/>
          </w:tcPr>
          <w:p w14:paraId="1A3D82A1" w14:textId="4BB68A6A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7E43111" w14:textId="463A2D5A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717" w:type="dxa"/>
            <w:shd w:val="clear" w:color="auto" w:fill="auto"/>
          </w:tcPr>
          <w:p w14:paraId="683B351C" w14:textId="7FBC36AF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31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4A923F5" w14:textId="252ADB8D" w:rsidR="005502FB" w:rsidRPr="000D4B91" w:rsidRDefault="008D5058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7D5205B" w14:textId="6D509CA5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71887116" w14:textId="56583D9D" w:rsidR="005502FB" w:rsidRPr="000D4B91" w:rsidRDefault="008C2B5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96,03</w:t>
            </w:r>
            <w:r w:rsidR="008D5058"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721" w:type="dxa"/>
            <w:shd w:val="clear" w:color="auto" w:fill="auto"/>
          </w:tcPr>
          <w:p w14:paraId="1A6747F7" w14:textId="253DF52E" w:rsidR="005502FB" w:rsidRPr="000D4B91" w:rsidRDefault="000D4B91" w:rsidP="005502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0D4B91">
              <w:rPr>
                <w:rFonts w:ascii="Angsana New" w:hAnsi="Angsana New"/>
                <w:bCs/>
                <w:sz w:val="24"/>
                <w:szCs w:val="24"/>
                <w:lang w:val="en-GB"/>
              </w:rPr>
              <w:t>27,179</w:t>
            </w:r>
          </w:p>
        </w:tc>
      </w:tr>
      <w:tr w:rsidR="000D4B91" w:rsidRPr="00A5247A" w14:paraId="5793812C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13C26" w14:textId="77777777" w:rsidR="005502FB" w:rsidRPr="00A5247A" w:rsidRDefault="005502FB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BCD64D4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20FDA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B24BD41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B7D2421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C0EAD78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A219F60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72965100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BAE6304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0CE4D72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57DCBED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8243349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0070FF4" w14:textId="4CE213F3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3AE8A3D" w14:textId="44C90D11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9FA204D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DF1546F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E411C6A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shd w:val="clear" w:color="auto" w:fill="auto"/>
          </w:tcPr>
          <w:p w14:paraId="7B04A0A1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7B9328DC" w14:textId="77777777" w:rsidR="005502FB" w:rsidRPr="000D4B91" w:rsidRDefault="005502FB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223832" w:rsidRPr="00A5247A" w14:paraId="24434A3E" w14:textId="77777777" w:rsidTr="00781561">
        <w:trPr>
          <w:trHeight w:val="320"/>
        </w:trPr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87057" w14:textId="3C718B59" w:rsidR="00223832" w:rsidRPr="000D4B91" w:rsidRDefault="00223832" w:rsidP="0022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A88F3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4F992D6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5831042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60F80CE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BCD6196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39117DE1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F16F794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34A039A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978F81F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36CA383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004B711" w14:textId="3FD04179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0DCCC2B" w14:textId="59FBE81E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21916943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004D3E6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441F5C6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shd w:val="clear" w:color="auto" w:fill="auto"/>
          </w:tcPr>
          <w:p w14:paraId="4ABDAB00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9560679" w14:textId="77777777" w:rsidR="00223832" w:rsidRPr="000D4B91" w:rsidRDefault="00223832" w:rsidP="00550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223832" w:rsidRPr="00A5247A" w14:paraId="7FA1661D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5906F" w14:textId="14B74E3D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524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D52BE61" w14:textId="1B428BFB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37,562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E50BA" w14:textId="0EC32D83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F4BBFF8" w14:textId="4A3A153E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5,977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810631D" w14:textId="5D59E5C4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6,864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7B71718" w14:textId="314DCB0F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5FDB91A" w14:textId="7A91BF59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51B2FBED" w14:textId="41606731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A779900" w14:textId="0B8967A0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935700A" w14:textId="49469F38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217FDB5" w14:textId="408D8F14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D6CECEE" w14:textId="3A8E5C3F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17" w:type="dxa"/>
            <w:shd w:val="clear" w:color="auto" w:fill="auto"/>
          </w:tcPr>
          <w:p w14:paraId="56CA610B" w14:textId="29D2BB3C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CF9C321" w14:textId="6B41C969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6,500</w:t>
            </w:r>
          </w:p>
        </w:tc>
        <w:tc>
          <w:tcPr>
            <w:tcW w:w="717" w:type="dxa"/>
            <w:shd w:val="clear" w:color="auto" w:fill="auto"/>
          </w:tcPr>
          <w:p w14:paraId="04BFA48E" w14:textId="4692876B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7188DB6" w14:textId="64F50D53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4016CD1" w14:textId="0241CAD6" w:rsidR="006A36BB" w:rsidRPr="00A5247A" w:rsidRDefault="00223832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15B83E68" w14:textId="66643E23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59,</w:t>
            </w:r>
            <w:r w:rsidR="00A40781" w:rsidRPr="00385E6B">
              <w:rPr>
                <w:rFonts w:ascii="Angsana New" w:hAnsi="Angsana New" w:hint="cs"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88</w:t>
            </w:r>
          </w:p>
        </w:tc>
        <w:tc>
          <w:tcPr>
            <w:tcW w:w="721" w:type="dxa"/>
            <w:shd w:val="clear" w:color="auto" w:fill="auto"/>
          </w:tcPr>
          <w:p w14:paraId="583EE343" w14:textId="68510FBB" w:rsidR="006A36BB" w:rsidRPr="00A5247A" w:rsidRDefault="00223832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9,812</w:t>
            </w:r>
          </w:p>
        </w:tc>
      </w:tr>
      <w:tr w:rsidR="00223832" w:rsidRPr="00A5247A" w14:paraId="651E755D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D1226" w14:textId="57412CD0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E0E3496" w14:textId="7E12E899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2,146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45734" w14:textId="70B5ABF7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B923157" w14:textId="44E49B95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27BD36F" w14:textId="5CD08251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36B3AD7" w14:textId="1073C8A2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3BD2B11" w14:textId="2E2DDDFB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0B29E04E" w14:textId="2A63948D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08EBB7E" w14:textId="31590E7D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5EBBC297" w14:textId="7CD5AF29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33,642</w:t>
            </w:r>
          </w:p>
        </w:tc>
        <w:tc>
          <w:tcPr>
            <w:tcW w:w="717" w:type="dxa"/>
            <w:shd w:val="clear" w:color="auto" w:fill="auto"/>
          </w:tcPr>
          <w:p w14:paraId="6424F152" w14:textId="11B6B88D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84AC827" w14:textId="0275B6A8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7ED798D" w14:textId="1465C79D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C5CF9F4" w14:textId="416FBF53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255</w:t>
            </w:r>
          </w:p>
        </w:tc>
        <w:tc>
          <w:tcPr>
            <w:tcW w:w="717" w:type="dxa"/>
            <w:shd w:val="clear" w:color="auto" w:fill="auto"/>
          </w:tcPr>
          <w:p w14:paraId="35EDD66A" w14:textId="79943A6E" w:rsidR="006A36BB" w:rsidRPr="00A5247A" w:rsidRDefault="000D4B9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0477302" w14:textId="280D1E58" w:rsidR="006A36BB" w:rsidRPr="00A5247A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013C6AD" w14:textId="310F1430" w:rsidR="006A36BB" w:rsidRPr="00A5247A" w:rsidRDefault="00223832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21B9C879" w14:textId="314DE87A" w:rsidR="006A36BB" w:rsidRPr="008D5058" w:rsidRDefault="008D505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D5058">
              <w:rPr>
                <w:rFonts w:ascii="Angsana New" w:hAnsi="Angsana New"/>
                <w:bCs/>
                <w:sz w:val="24"/>
                <w:szCs w:val="24"/>
              </w:rPr>
              <w:t>36,043</w:t>
            </w:r>
          </w:p>
        </w:tc>
        <w:tc>
          <w:tcPr>
            <w:tcW w:w="721" w:type="dxa"/>
            <w:shd w:val="clear" w:color="auto" w:fill="auto"/>
          </w:tcPr>
          <w:p w14:paraId="6F4C81DA" w14:textId="6F2A2491" w:rsidR="006A36BB" w:rsidRPr="00A5247A" w:rsidRDefault="00223832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17,367</w:t>
            </w:r>
          </w:p>
        </w:tc>
      </w:tr>
      <w:tr w:rsidR="00223832" w:rsidRPr="00A5247A" w14:paraId="5EA973B1" w14:textId="77777777" w:rsidTr="00781561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F6BF3" w14:textId="7A60F94E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C0D2272" w14:textId="47714FCF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39,708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28BB" w14:textId="3DF9FCF0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7FA8C69" w14:textId="0129F24A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5,977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1E9895D" w14:textId="4342FD56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6,8</w:t>
            </w:r>
            <w:r w:rsidR="0067113F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74779DE" w14:textId="55FBB3A7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C1B259F" w14:textId="553B9E09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587F14C9" w14:textId="519AD54C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E4D3C90" w14:textId="3BF5A1AC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419161D" w14:textId="39CDF7DC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33,642</w:t>
            </w:r>
          </w:p>
        </w:tc>
        <w:tc>
          <w:tcPr>
            <w:tcW w:w="717" w:type="dxa"/>
            <w:shd w:val="clear" w:color="auto" w:fill="auto"/>
          </w:tcPr>
          <w:p w14:paraId="21721A0C" w14:textId="2DAA8951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15E0B16" w14:textId="143BEC23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8,498</w:t>
            </w:r>
          </w:p>
        </w:tc>
        <w:tc>
          <w:tcPr>
            <w:tcW w:w="717" w:type="dxa"/>
            <w:shd w:val="clear" w:color="auto" w:fill="auto"/>
          </w:tcPr>
          <w:p w14:paraId="7FDC24D4" w14:textId="59DEAC9E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B7DD10D" w14:textId="7E59B754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717" w:type="dxa"/>
            <w:shd w:val="clear" w:color="auto" w:fill="auto"/>
          </w:tcPr>
          <w:p w14:paraId="64C9B943" w14:textId="3A2C7E1E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9D51B81" w14:textId="22CE8EE9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F8CE75F" w14:textId="694D4FD7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0B951A9B" w14:textId="5ACF086C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96,031</w:t>
            </w:r>
          </w:p>
        </w:tc>
        <w:tc>
          <w:tcPr>
            <w:tcW w:w="721" w:type="dxa"/>
            <w:shd w:val="clear" w:color="auto" w:fill="auto"/>
          </w:tcPr>
          <w:p w14:paraId="722A5FC8" w14:textId="2C8651BA" w:rsidR="006A36BB" w:rsidRPr="00A5247A" w:rsidRDefault="00223832" w:rsidP="006A3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27,179</w:t>
            </w:r>
          </w:p>
        </w:tc>
      </w:tr>
      <w:tr w:rsidR="009F169C" w:rsidRPr="00A5247A" w14:paraId="533CD49D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DF7E0" w14:textId="085A0E56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16" w:hanging="1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6A36B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</w:t>
            </w: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Pr="006A36BB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969EE35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249B161B" w14:textId="28365857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34,912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D974" w14:textId="3033B159" w:rsidR="006A36BB" w:rsidRPr="007064AE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(45,858)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50E33C3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17C23A91" w14:textId="15739929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3,785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62B077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114D973C" w14:textId="5660FA9E" w:rsidR="007064AE" w:rsidRPr="00A5247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(29,104)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72E1F7C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8AF8201" w14:textId="3D9C08C1" w:rsidR="00A74021" w:rsidRPr="00A5247A" w:rsidRDefault="00A74021" w:rsidP="00A7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(17,812)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56E70AA1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01B5CD2" w14:textId="05E444C0" w:rsidR="007064AE" w:rsidRPr="00A5247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(34,386)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5406CDAC" w14:textId="77777777" w:rsidR="00A74021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24C4B2D1" w14:textId="54632429" w:rsidR="006A36BB" w:rsidRPr="00A5247A" w:rsidRDefault="00A74021" w:rsidP="00A7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(29,313)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90CBD31" w14:textId="3FAF27CC" w:rsidR="006A36BB" w:rsidRPr="00A5247A" w:rsidRDefault="007064AE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(9,368)</w:t>
            </w:r>
          </w:p>
        </w:tc>
        <w:tc>
          <w:tcPr>
            <w:tcW w:w="717" w:type="dxa"/>
            <w:shd w:val="clear" w:color="auto" w:fill="auto"/>
          </w:tcPr>
          <w:p w14:paraId="1613FB18" w14:textId="77777777" w:rsidR="006A36BB" w:rsidRDefault="006A36BB" w:rsidP="00BA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8C2BC4B" w14:textId="4751E992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2,777</w:t>
            </w:r>
          </w:p>
        </w:tc>
        <w:tc>
          <w:tcPr>
            <w:tcW w:w="717" w:type="dxa"/>
            <w:shd w:val="clear" w:color="auto" w:fill="auto"/>
          </w:tcPr>
          <w:p w14:paraId="5709C45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11BE6BA1" w14:textId="64F58FD8" w:rsidR="007064AE" w:rsidRPr="00A5247A" w:rsidRDefault="007064AE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(386)</w:t>
            </w:r>
          </w:p>
        </w:tc>
        <w:tc>
          <w:tcPr>
            <w:tcW w:w="717" w:type="dxa"/>
            <w:shd w:val="clear" w:color="auto" w:fill="auto"/>
          </w:tcPr>
          <w:p w14:paraId="6E1068A8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5133C5EC" w14:textId="05849A2F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6,720</w:t>
            </w:r>
          </w:p>
        </w:tc>
        <w:tc>
          <w:tcPr>
            <w:tcW w:w="717" w:type="dxa"/>
            <w:shd w:val="clear" w:color="auto" w:fill="auto"/>
          </w:tcPr>
          <w:p w14:paraId="737AED3F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4A3CBEAF" w14:textId="4DEC6ED1" w:rsidR="007064AE" w:rsidRPr="00A5247A" w:rsidRDefault="007064AE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DB8E0C4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176C1226" w14:textId="0A55C32B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5,902</w:t>
            </w:r>
          </w:p>
        </w:tc>
        <w:tc>
          <w:tcPr>
            <w:tcW w:w="717" w:type="dxa"/>
            <w:shd w:val="clear" w:color="auto" w:fill="auto"/>
          </w:tcPr>
          <w:p w14:paraId="548D439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2800F5BA" w14:textId="083F7EB6" w:rsidR="007064AE" w:rsidRPr="00A5247A" w:rsidRDefault="007064AE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(48</w:t>
            </w:r>
            <w:r w:rsidR="00380116">
              <w:rPr>
                <w:rFonts w:ascii="Angsana New" w:hAnsi="Angsana New"/>
                <w:bCs/>
                <w:sz w:val="24"/>
                <w:szCs w:val="24"/>
              </w:rPr>
              <w:t>5</w:t>
            </w:r>
            <w:r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7DFA3B5" w14:textId="2774F8C2" w:rsidR="006A36BB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12,870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9982700" w14:textId="48AFB016" w:rsidR="006A36BB" w:rsidRPr="00A5247A" w:rsidRDefault="007064AE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10,925</w:t>
            </w:r>
          </w:p>
        </w:tc>
        <w:tc>
          <w:tcPr>
            <w:tcW w:w="739" w:type="dxa"/>
            <w:shd w:val="clear" w:color="auto" w:fill="auto"/>
          </w:tcPr>
          <w:p w14:paraId="0F50545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0D1D1973" w14:textId="363D00D2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19,841</w:t>
            </w:r>
          </w:p>
        </w:tc>
        <w:tc>
          <w:tcPr>
            <w:tcW w:w="721" w:type="dxa"/>
            <w:shd w:val="clear" w:color="auto" w:fill="auto"/>
          </w:tcPr>
          <w:p w14:paraId="11C6437F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065FA37" w14:textId="315E1C93" w:rsidR="00380116" w:rsidRPr="00A5247A" w:rsidRDefault="002876AF" w:rsidP="0028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="00380116">
              <w:rPr>
                <w:rFonts w:ascii="Angsana New" w:hAnsi="Angsana New"/>
                <w:bCs/>
                <w:sz w:val="24"/>
                <w:szCs w:val="24"/>
                <w:lang w:val="en-GB"/>
              </w:rPr>
              <w:t>108,662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9F169C" w:rsidRPr="00A5247A" w14:paraId="3EC4FAEE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37AFE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042360C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20AF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692A781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330AFBF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DD2E87C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F2DBC6F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08A2AA92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3765803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4E1B550A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99A3455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7BD6503B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7D0DFD7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53283769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8E29E19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8D7EE96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EE8D199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39" w:type="dxa"/>
            <w:shd w:val="clear" w:color="auto" w:fill="auto"/>
          </w:tcPr>
          <w:p w14:paraId="54BDC401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0F154A02" w14:textId="77777777" w:rsidR="006A36BB" w:rsidRPr="00A5247A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9F169C" w:rsidRPr="00A5247A" w14:paraId="05FEF42C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F7174" w14:textId="5C949EE1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16" w:hanging="1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19555C6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1EB050B3" w14:textId="5D5549E2" w:rsidR="00974F49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4A9AF" w14:textId="5B2F1E45" w:rsidR="006A36BB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A8B180D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4CBE836D" w14:textId="052679DA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9D195B3" w14:textId="77777777" w:rsidR="00525C68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43C4D952" w14:textId="26313BD8" w:rsidR="006A36BB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F0BCB92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71D1E7C4" w14:textId="328D856B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8440899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1CB54743" w14:textId="250A987F" w:rsidR="00525C68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2421EE92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717B8EF5" w14:textId="44CA0E1D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C2840FF" w14:textId="1DFBCC8E" w:rsidR="006A36BB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BEA1D45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1F523102" w14:textId="7F7199E8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A2022A3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2F2EE04F" w14:textId="2DDD83FC" w:rsidR="00525C68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9052CCB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34601496" w14:textId="4694366C" w:rsidR="00A74021" w:rsidRPr="007D6CF7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578D94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50288D2" w14:textId="4834C233" w:rsidR="00525C68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629627F0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2D47C153" w14:textId="52272F56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22,201</w:t>
            </w:r>
          </w:p>
        </w:tc>
        <w:tc>
          <w:tcPr>
            <w:tcW w:w="717" w:type="dxa"/>
            <w:shd w:val="clear" w:color="auto" w:fill="auto"/>
          </w:tcPr>
          <w:p w14:paraId="44506E6A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34D0493F" w14:textId="5CA8AE60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596C34A" w14:textId="5AE8CBD4" w:rsidR="006A36BB" w:rsidRPr="00A5247A" w:rsidRDefault="00A74021" w:rsidP="00A7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26,892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3CEB9B5" w14:textId="2B0B01F5" w:rsidR="006A36BB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auto"/>
          </w:tcPr>
          <w:p w14:paraId="4F450AD8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5CB74E10" w14:textId="26DEC020" w:rsidR="00A74021" w:rsidRPr="00A5247A" w:rsidRDefault="00A7402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49,093</w:t>
            </w:r>
          </w:p>
        </w:tc>
        <w:tc>
          <w:tcPr>
            <w:tcW w:w="721" w:type="dxa"/>
            <w:shd w:val="clear" w:color="auto" w:fill="auto"/>
          </w:tcPr>
          <w:p w14:paraId="096294AD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7F3A98A5" w14:textId="25EE770D" w:rsidR="00525C68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9F169C" w:rsidRPr="00A5247A" w14:paraId="3A636882" w14:textId="77777777" w:rsidTr="00E50253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082AE" w14:textId="798E325E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4B23CA0" w14:textId="722DCD4B" w:rsidR="006A36BB" w:rsidRPr="00A5247A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13,743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CCA25" w14:textId="238E3FF2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8,698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6F73EFBD" w14:textId="2932AEF9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1,538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DC12111" w14:textId="0B29C4D8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</w:rPr>
              <w:t>5,236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51E6950" w14:textId="715AC6F7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133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ABAD742" w14:textId="295877F8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6CE0FDD4" w14:textId="3628F608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1,970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E769BCA" w14:textId="577C25AA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0253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717" w:type="dxa"/>
            <w:shd w:val="clear" w:color="auto" w:fill="auto"/>
          </w:tcPr>
          <w:p w14:paraId="77434BE7" w14:textId="1C2ED37F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320</w:t>
            </w:r>
          </w:p>
        </w:tc>
        <w:tc>
          <w:tcPr>
            <w:tcW w:w="717" w:type="dxa"/>
            <w:shd w:val="clear" w:color="auto" w:fill="auto"/>
          </w:tcPr>
          <w:p w14:paraId="6BC3CD9C" w14:textId="56B9CB61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240</w:t>
            </w:r>
          </w:p>
        </w:tc>
        <w:tc>
          <w:tcPr>
            <w:tcW w:w="717" w:type="dxa"/>
            <w:shd w:val="clear" w:color="auto" w:fill="auto"/>
          </w:tcPr>
          <w:p w14:paraId="51B3BAB4" w14:textId="256CC6C9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1,556</w:t>
            </w:r>
          </w:p>
        </w:tc>
        <w:tc>
          <w:tcPr>
            <w:tcW w:w="717" w:type="dxa"/>
            <w:shd w:val="clear" w:color="auto" w:fill="auto"/>
          </w:tcPr>
          <w:p w14:paraId="770E6DEB" w14:textId="30BC1F75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F9BCB1A" w14:textId="483D3A60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2,338</w:t>
            </w:r>
          </w:p>
        </w:tc>
        <w:tc>
          <w:tcPr>
            <w:tcW w:w="717" w:type="dxa"/>
            <w:shd w:val="clear" w:color="auto" w:fill="auto"/>
          </w:tcPr>
          <w:p w14:paraId="16CB92AB" w14:textId="3BFF9868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AC66518" w14:textId="0ACA4041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(7,627)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820FB52" w14:textId="43F0CCE0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(5,420)</w:t>
            </w:r>
          </w:p>
        </w:tc>
        <w:tc>
          <w:tcPr>
            <w:tcW w:w="739" w:type="dxa"/>
            <w:shd w:val="clear" w:color="auto" w:fill="auto"/>
          </w:tcPr>
          <w:p w14:paraId="34565C12" w14:textId="00CA8FCD" w:rsidR="006A36BB" w:rsidRPr="00E50253" w:rsidRDefault="00525C68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13,971</w:t>
            </w:r>
          </w:p>
        </w:tc>
        <w:tc>
          <w:tcPr>
            <w:tcW w:w="721" w:type="dxa"/>
            <w:shd w:val="clear" w:color="auto" w:fill="auto"/>
          </w:tcPr>
          <w:p w14:paraId="7016EBDD" w14:textId="4366B44A" w:rsidR="006A36BB" w:rsidRPr="00E50253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E50253">
              <w:rPr>
                <w:rFonts w:ascii="Angsana New" w:hAnsi="Angsana New"/>
                <w:bCs/>
                <w:sz w:val="24"/>
                <w:szCs w:val="24"/>
                <w:lang w:val="en-GB"/>
              </w:rPr>
              <w:t>9,037</w:t>
            </w:r>
          </w:p>
        </w:tc>
      </w:tr>
      <w:tr w:rsidR="009F169C" w:rsidRPr="00A5247A" w14:paraId="1BDAFB88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4A228" w14:textId="0E0E3483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AFDBF7D" w14:textId="2B238A25" w:rsidR="006A36BB" w:rsidRPr="00A5247A" w:rsidRDefault="00525C68" w:rsidP="00525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(33,078)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7D8A1" w14:textId="6F8FD198" w:rsidR="006A36BB" w:rsidRPr="00380116" w:rsidRDefault="00380116" w:rsidP="0038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(45,112)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92E7780" w14:textId="391F5621" w:rsidR="006A36BB" w:rsidRPr="00A5247A" w:rsidRDefault="00AC2D6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(3,701)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6AB2944" w14:textId="41693B32" w:rsidR="006A36BB" w:rsidRPr="00A5247A" w:rsidRDefault="00380116" w:rsidP="0038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(28,631)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F5ADF49" w14:textId="65E3F62D" w:rsidR="006A36BB" w:rsidRPr="00A5247A" w:rsidRDefault="00AC2D66" w:rsidP="00AC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(16,867)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C34B53C" w14:textId="476C0CDC" w:rsidR="006A36BB" w:rsidRPr="00A5247A" w:rsidRDefault="00380116" w:rsidP="0038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(45,318)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7D197DBC" w14:textId="05CC1111" w:rsidR="006A36BB" w:rsidRPr="00AC2D66" w:rsidRDefault="00AC2D66" w:rsidP="00AC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(27,273)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5F98550" w14:textId="29C99470" w:rsidR="006A36BB" w:rsidRPr="00A5247A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(6,592)</w:t>
            </w:r>
          </w:p>
        </w:tc>
        <w:tc>
          <w:tcPr>
            <w:tcW w:w="717" w:type="dxa"/>
            <w:shd w:val="clear" w:color="auto" w:fill="auto"/>
          </w:tcPr>
          <w:p w14:paraId="607C3D2E" w14:textId="3E088A28" w:rsidR="00AC2D66" w:rsidRPr="00A5247A" w:rsidRDefault="00781561" w:rsidP="007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(32,585)</w:t>
            </w:r>
          </w:p>
        </w:tc>
        <w:tc>
          <w:tcPr>
            <w:tcW w:w="717" w:type="dxa"/>
            <w:shd w:val="clear" w:color="auto" w:fill="auto"/>
          </w:tcPr>
          <w:p w14:paraId="1943F5DD" w14:textId="18B05C2B" w:rsidR="006A36BB" w:rsidRPr="00A5247A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(625)</w:t>
            </w:r>
          </w:p>
        </w:tc>
        <w:tc>
          <w:tcPr>
            <w:tcW w:w="717" w:type="dxa"/>
            <w:shd w:val="clear" w:color="auto" w:fill="auto"/>
          </w:tcPr>
          <w:p w14:paraId="5F3BE531" w14:textId="02ED383C" w:rsidR="006A36BB" w:rsidRPr="00A5247A" w:rsidRDefault="0078156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(2,949)</w:t>
            </w:r>
          </w:p>
        </w:tc>
        <w:tc>
          <w:tcPr>
            <w:tcW w:w="717" w:type="dxa"/>
            <w:shd w:val="clear" w:color="auto" w:fill="auto"/>
          </w:tcPr>
          <w:p w14:paraId="17D474B3" w14:textId="40CC949E" w:rsidR="006A36BB" w:rsidRPr="00A5247A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C8DC015" w14:textId="5C5DAECE" w:rsidR="006A36BB" w:rsidRPr="00A5247A" w:rsidRDefault="0078156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(5,627)</w:t>
            </w:r>
          </w:p>
        </w:tc>
        <w:tc>
          <w:tcPr>
            <w:tcW w:w="717" w:type="dxa"/>
            <w:shd w:val="clear" w:color="auto" w:fill="auto"/>
          </w:tcPr>
          <w:p w14:paraId="750EC349" w14:textId="5810EDC0" w:rsidR="006A36BB" w:rsidRPr="00A5247A" w:rsidRDefault="00380116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(476)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266C9AB" w14:textId="17D6377E" w:rsidR="006A36BB" w:rsidRPr="00A5247A" w:rsidRDefault="00781561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(6,678)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C539297" w14:textId="005B20EA" w:rsidR="006A36BB" w:rsidRPr="00A5247A" w:rsidRDefault="00380116" w:rsidP="0038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16,072</w:t>
            </w:r>
          </w:p>
        </w:tc>
        <w:tc>
          <w:tcPr>
            <w:tcW w:w="739" w:type="dxa"/>
            <w:shd w:val="clear" w:color="auto" w:fill="auto"/>
          </w:tcPr>
          <w:p w14:paraId="3D2B9328" w14:textId="61930633" w:rsidR="006A36BB" w:rsidRPr="00A5247A" w:rsidRDefault="00781561" w:rsidP="007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(128,758)</w:t>
            </w:r>
          </w:p>
        </w:tc>
        <w:tc>
          <w:tcPr>
            <w:tcW w:w="721" w:type="dxa"/>
            <w:shd w:val="clear" w:color="auto" w:fill="auto"/>
          </w:tcPr>
          <w:p w14:paraId="4BB93960" w14:textId="437BCEEE" w:rsidR="006A36BB" w:rsidRPr="00A5247A" w:rsidRDefault="002876AF" w:rsidP="0028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="00380116">
              <w:rPr>
                <w:rFonts w:ascii="Angsana New" w:hAnsi="Angsana New"/>
                <w:bCs/>
                <w:sz w:val="24"/>
                <w:szCs w:val="24"/>
                <w:lang w:val="en-GB"/>
              </w:rPr>
              <w:t>110,682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9F169C" w:rsidRPr="00A5247A" w14:paraId="56F50F57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B399D" w14:textId="2C4C4EA8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D1DEA91" w14:textId="262C66D1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(3,002)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C8ECD" w14:textId="082976AB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(2,209)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1FBF04F3" w14:textId="6254AACA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(336)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E2D93C6" w14:textId="3D580913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(1,402)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58B074B" w14:textId="04A3AC94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(1,078)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31A3A588" w14:textId="3276B41B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(1,149)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6E1231B6" w14:textId="117D26B6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(5,848)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B0A151E" w14:textId="54C11A3F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(2,919)</w:t>
            </w:r>
          </w:p>
        </w:tc>
        <w:tc>
          <w:tcPr>
            <w:tcW w:w="717" w:type="dxa"/>
            <w:shd w:val="clear" w:color="auto" w:fill="auto"/>
          </w:tcPr>
          <w:p w14:paraId="5CD8FF6E" w14:textId="40A75437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(8)</w:t>
            </w:r>
          </w:p>
        </w:tc>
        <w:tc>
          <w:tcPr>
            <w:tcW w:w="717" w:type="dxa"/>
            <w:shd w:val="clear" w:color="auto" w:fill="auto"/>
          </w:tcPr>
          <w:p w14:paraId="0BCC0F82" w14:textId="5206E545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(1)</w:t>
            </w:r>
          </w:p>
        </w:tc>
        <w:tc>
          <w:tcPr>
            <w:tcW w:w="717" w:type="dxa"/>
            <w:shd w:val="clear" w:color="auto" w:fill="auto"/>
          </w:tcPr>
          <w:p w14:paraId="2E7B9AF6" w14:textId="3739B5D4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(384)</w:t>
            </w:r>
          </w:p>
        </w:tc>
        <w:tc>
          <w:tcPr>
            <w:tcW w:w="717" w:type="dxa"/>
            <w:shd w:val="clear" w:color="auto" w:fill="auto"/>
          </w:tcPr>
          <w:p w14:paraId="56F493B3" w14:textId="348078C7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7FD32D0A" w14:textId="1B0316B1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(511)</w:t>
            </w:r>
          </w:p>
        </w:tc>
        <w:tc>
          <w:tcPr>
            <w:tcW w:w="717" w:type="dxa"/>
            <w:shd w:val="clear" w:color="auto" w:fill="auto"/>
          </w:tcPr>
          <w:p w14:paraId="6373D1DD" w14:textId="4B68E633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(22)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D470797" w14:textId="4C4259AF" w:rsidR="006A36BB" w:rsidRPr="00A5247A" w:rsidRDefault="00B4776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670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8FB12CE" w14:textId="739F20A3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839</w:t>
            </w:r>
          </w:p>
        </w:tc>
        <w:tc>
          <w:tcPr>
            <w:tcW w:w="739" w:type="dxa"/>
            <w:shd w:val="clear" w:color="auto" w:fill="auto"/>
          </w:tcPr>
          <w:p w14:paraId="330D58DB" w14:textId="2DD14014" w:rsidR="006A36BB" w:rsidRPr="00A5247A" w:rsidRDefault="002876AF" w:rsidP="0028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="009F169C">
              <w:rPr>
                <w:rFonts w:ascii="Angsana New" w:hAnsi="Angsana New"/>
                <w:bCs/>
                <w:sz w:val="24"/>
                <w:szCs w:val="24"/>
                <w:lang w:val="en-GB"/>
              </w:rPr>
              <w:t>10,497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721" w:type="dxa"/>
            <w:shd w:val="clear" w:color="auto" w:fill="auto"/>
          </w:tcPr>
          <w:p w14:paraId="2216923E" w14:textId="7C4118C2" w:rsidR="006A36BB" w:rsidRPr="00A5247A" w:rsidRDefault="002876AF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="000238CC">
              <w:rPr>
                <w:rFonts w:ascii="Angsana New" w:hAnsi="Angsana New"/>
                <w:bCs/>
                <w:sz w:val="24"/>
                <w:szCs w:val="24"/>
                <w:lang w:val="en-GB"/>
              </w:rPr>
              <w:t>6,863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9F169C" w:rsidRPr="00A5247A" w14:paraId="5FB3A2A4" w14:textId="77777777" w:rsidTr="000238CC">
        <w:trPr>
          <w:trHeight w:val="320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2DA28" w14:textId="50E73263" w:rsidR="006A36BB" w:rsidRP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16" w:hanging="1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6A36B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C52FFCD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43B81B74" w14:textId="18F017DD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(8,064)</w:t>
            </w: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212C7" w14:textId="0077FF0B" w:rsidR="006A36BB" w:rsidRPr="00A5247A" w:rsidRDefault="000238CC" w:rsidP="0002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(13,218)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29EDE6FE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2F970368" w14:textId="4A121B51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(902)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4789B9AE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4F6A7F94" w14:textId="50782841" w:rsidR="000238CC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(8,389)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7C831CD2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43AD1F97" w14:textId="54801722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(5,241)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</w:tcPr>
          <w:p w14:paraId="0A62A262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3A1C0FD" w14:textId="1E1F4096" w:rsidR="000238CC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(5,278)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auto"/>
          </w:tcPr>
          <w:p w14:paraId="136D5669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4F75A1A5" w14:textId="2CE9E449" w:rsidR="009F169C" w:rsidRPr="00A5247A" w:rsidRDefault="009F169C" w:rsidP="009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(12,241)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EC71AD1" w14:textId="2CFDE3FD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717" w:type="dxa"/>
            <w:shd w:val="clear" w:color="auto" w:fill="auto"/>
          </w:tcPr>
          <w:p w14:paraId="4CB48474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75CC8FF" w14:textId="444A23C4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25CB5150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6D97CF40" w14:textId="03FB324C" w:rsidR="000238CC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35F01BC5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73F6CAAD" w14:textId="04C7A2B9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(751)</w:t>
            </w:r>
          </w:p>
        </w:tc>
        <w:tc>
          <w:tcPr>
            <w:tcW w:w="717" w:type="dxa"/>
            <w:shd w:val="clear" w:color="auto" w:fill="auto"/>
          </w:tcPr>
          <w:p w14:paraId="68F433F0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5DCA3593" w14:textId="7B796775" w:rsidR="000238CC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4B9B2644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1762371" w14:textId="23D3D7A0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(1,373)</w:t>
            </w:r>
          </w:p>
        </w:tc>
        <w:tc>
          <w:tcPr>
            <w:tcW w:w="717" w:type="dxa"/>
            <w:shd w:val="clear" w:color="auto" w:fill="auto"/>
          </w:tcPr>
          <w:p w14:paraId="6AFA0AD8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1C3A7421" w14:textId="56319BBE" w:rsidR="000238CC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(140)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58928A26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0985D3CF" w14:textId="622C38B5" w:rsidR="009F169C" w:rsidRPr="00A5247A" w:rsidRDefault="009F169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(566)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E1B5A0E" w14:textId="7408C67F" w:rsidR="006A36BB" w:rsidRPr="00A5247A" w:rsidRDefault="000238CC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(566)</w:t>
            </w:r>
          </w:p>
        </w:tc>
        <w:tc>
          <w:tcPr>
            <w:tcW w:w="739" w:type="dxa"/>
            <w:shd w:val="clear" w:color="auto" w:fill="auto"/>
          </w:tcPr>
          <w:p w14:paraId="69E8834D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2A5AAB38" w14:textId="2A04AC5F" w:rsidR="009F169C" w:rsidRPr="00A5247A" w:rsidRDefault="009F169C" w:rsidP="009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(29,138)</w:t>
            </w:r>
          </w:p>
        </w:tc>
        <w:tc>
          <w:tcPr>
            <w:tcW w:w="721" w:type="dxa"/>
            <w:shd w:val="clear" w:color="auto" w:fill="auto"/>
          </w:tcPr>
          <w:p w14:paraId="02FBDC04" w14:textId="77777777" w:rsidR="006A36BB" w:rsidRDefault="006A36BB" w:rsidP="006A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73675EFA" w14:textId="2E97220A" w:rsidR="000238CC" w:rsidRPr="00A5247A" w:rsidRDefault="000238CC" w:rsidP="0002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(27,617)</w:t>
            </w:r>
          </w:p>
        </w:tc>
      </w:tr>
    </w:tbl>
    <w:p w14:paraId="000CDD04" w14:textId="08878081" w:rsidR="001C2426" w:rsidRPr="00A5247A" w:rsidRDefault="001C2426" w:rsidP="00100F00">
      <w:pPr>
        <w:rPr>
          <w:rFonts w:ascii="Angsana New" w:hAnsi="Angsana New"/>
          <w:sz w:val="28"/>
          <w:szCs w:val="28"/>
        </w:rPr>
      </w:pPr>
    </w:p>
    <w:p w14:paraId="5A9F10E8" w14:textId="23586941" w:rsidR="00B639A7" w:rsidRPr="00A5247A" w:rsidRDefault="00100F00" w:rsidP="0010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80"/>
        </w:tabs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ab/>
      </w:r>
    </w:p>
    <w:p w14:paraId="0A739C49" w14:textId="77777777" w:rsidR="00B639A7" w:rsidRPr="00A5247A" w:rsidRDefault="00B639A7" w:rsidP="00B639A7">
      <w:pPr>
        <w:ind w:right="-133"/>
        <w:jc w:val="thaiDistribute"/>
        <w:rPr>
          <w:rFonts w:ascii="Angsana New" w:hAnsi="Angsana New"/>
          <w:sz w:val="28"/>
          <w:szCs w:val="28"/>
          <w:highlight w:val="yellow"/>
        </w:rPr>
        <w:sectPr w:rsidR="00B639A7" w:rsidRPr="00A5247A" w:rsidSect="00E90CD7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1134" w:footer="567" w:gutter="0"/>
          <w:cols w:space="720"/>
          <w:docGrid w:linePitch="245"/>
        </w:sectPr>
      </w:pPr>
    </w:p>
    <w:tbl>
      <w:tblPr>
        <w:tblStyle w:val="TableGrid"/>
        <w:tblW w:w="15413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"/>
        <w:gridCol w:w="1849"/>
        <w:gridCol w:w="740"/>
        <w:gridCol w:w="529"/>
        <w:gridCol w:w="211"/>
        <w:gridCol w:w="740"/>
        <w:gridCol w:w="466"/>
        <w:gridCol w:w="274"/>
        <w:gridCol w:w="740"/>
        <w:gridCol w:w="407"/>
        <w:gridCol w:w="284"/>
        <w:gridCol w:w="49"/>
        <w:gridCol w:w="740"/>
        <w:gridCol w:w="628"/>
        <w:gridCol w:w="112"/>
        <w:gridCol w:w="740"/>
        <w:gridCol w:w="565"/>
        <w:gridCol w:w="175"/>
        <w:gridCol w:w="108"/>
        <w:gridCol w:w="632"/>
        <w:gridCol w:w="740"/>
        <w:gridCol w:w="44"/>
        <w:gridCol w:w="696"/>
        <w:gridCol w:w="721"/>
        <w:gridCol w:w="19"/>
        <w:gridCol w:w="219"/>
        <w:gridCol w:w="521"/>
        <w:gridCol w:w="740"/>
        <w:gridCol w:w="202"/>
        <w:gridCol w:w="538"/>
        <w:gridCol w:w="740"/>
        <w:gridCol w:w="140"/>
      </w:tblGrid>
      <w:tr w:rsidR="00DF30E9" w:rsidRPr="00A5247A" w14:paraId="3F19483A" w14:textId="77777777" w:rsidTr="00B225D7">
        <w:tc>
          <w:tcPr>
            <w:tcW w:w="3222" w:type="dxa"/>
            <w:gridSpan w:val="4"/>
          </w:tcPr>
          <w:p w14:paraId="092CCF78" w14:textId="77777777" w:rsidR="00DF30E9" w:rsidRPr="00A5247A" w:rsidRDefault="00DF30E9" w:rsidP="00DF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91" w:type="dxa"/>
            <w:gridSpan w:val="28"/>
          </w:tcPr>
          <w:p w14:paraId="171FEECF" w14:textId="77777777" w:rsidR="00DF30E9" w:rsidRPr="00A5247A" w:rsidRDefault="00DF30E9" w:rsidP="00FB6D5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F30E9" w:rsidRPr="00A5247A" w14:paraId="37602220" w14:textId="77777777" w:rsidTr="00B225D7">
        <w:tc>
          <w:tcPr>
            <w:tcW w:w="3222" w:type="dxa"/>
            <w:gridSpan w:val="4"/>
          </w:tcPr>
          <w:p w14:paraId="47F4A86B" w14:textId="77777777" w:rsidR="00DF30E9" w:rsidRPr="00A5247A" w:rsidRDefault="00DF30E9" w:rsidP="00DF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191" w:type="dxa"/>
            <w:gridSpan w:val="28"/>
          </w:tcPr>
          <w:p w14:paraId="0FEDF86D" w14:textId="6CCE1DBF" w:rsidR="00DF30E9" w:rsidRPr="00A5247A" w:rsidRDefault="00DF30E9" w:rsidP="00FB6D5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="007F7BC5" w:rsidRPr="00A5247A">
              <w:rPr>
                <w:rFonts w:ascii="Angsana New" w:hAnsi="Angsana New"/>
                <w:sz w:val="24"/>
                <w:szCs w:val="24"/>
                <w:cs/>
              </w:rPr>
              <w:t>นเฉพาะกิจการ</w:t>
            </w:r>
          </w:p>
        </w:tc>
      </w:tr>
      <w:tr w:rsidR="00FB6D5F" w:rsidRPr="00A5247A" w14:paraId="1BBBDC36" w14:textId="77777777" w:rsidTr="00B225D7">
        <w:tc>
          <w:tcPr>
            <w:tcW w:w="3222" w:type="dxa"/>
            <w:gridSpan w:val="4"/>
          </w:tcPr>
          <w:p w14:paraId="7E09E5C3" w14:textId="77777777" w:rsidR="00FB6D5F" w:rsidRPr="00A5247A" w:rsidRDefault="00FB6D5F" w:rsidP="00DF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8" w:type="dxa"/>
            <w:gridSpan w:val="6"/>
          </w:tcPr>
          <w:p w14:paraId="5CC05642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ขาย</w:t>
            </w:r>
          </w:p>
        </w:tc>
        <w:tc>
          <w:tcPr>
            <w:tcW w:w="284" w:type="dxa"/>
          </w:tcPr>
          <w:p w14:paraId="59BA1BE2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4" w:type="dxa"/>
            <w:gridSpan w:val="6"/>
          </w:tcPr>
          <w:p w14:paraId="53CC9B3F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283" w:type="dxa"/>
            <w:gridSpan w:val="2"/>
          </w:tcPr>
          <w:p w14:paraId="5E73AC56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3" w:type="dxa"/>
            <w:gridSpan w:val="5"/>
          </w:tcPr>
          <w:p w14:paraId="16A73D48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gridSpan w:val="2"/>
          </w:tcPr>
          <w:p w14:paraId="28E6A50F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81" w:type="dxa"/>
            <w:gridSpan w:val="6"/>
          </w:tcPr>
          <w:p w14:paraId="7F207881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FB6D5F" w:rsidRPr="00A5247A" w14:paraId="0F24FC78" w14:textId="77777777" w:rsidTr="00B225D7">
        <w:tc>
          <w:tcPr>
            <w:tcW w:w="3222" w:type="dxa"/>
            <w:gridSpan w:val="4"/>
          </w:tcPr>
          <w:p w14:paraId="10FBB419" w14:textId="77777777" w:rsidR="00FB6D5F" w:rsidRPr="00A5247A" w:rsidRDefault="00FB6D5F" w:rsidP="00DF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8" w:type="dxa"/>
            <w:gridSpan w:val="6"/>
          </w:tcPr>
          <w:p w14:paraId="2338EA91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84" w:type="dxa"/>
          </w:tcPr>
          <w:p w14:paraId="598B7B17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4" w:type="dxa"/>
            <w:gridSpan w:val="6"/>
          </w:tcPr>
          <w:p w14:paraId="56FE06F5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อิเล็กทรอนิกส์และชุด</w:t>
            </w:r>
          </w:p>
        </w:tc>
        <w:tc>
          <w:tcPr>
            <w:tcW w:w="283" w:type="dxa"/>
            <w:gridSpan w:val="2"/>
          </w:tcPr>
          <w:p w14:paraId="00E74370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3" w:type="dxa"/>
            <w:gridSpan w:val="5"/>
          </w:tcPr>
          <w:p w14:paraId="4312DD21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  <w:gridSpan w:val="2"/>
          </w:tcPr>
          <w:p w14:paraId="45BA12BB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81" w:type="dxa"/>
            <w:gridSpan w:val="6"/>
          </w:tcPr>
          <w:p w14:paraId="398DC756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FB6D5F" w:rsidRPr="00A5247A" w14:paraId="04E2FB7F" w14:textId="77777777" w:rsidTr="00B225D7">
        <w:tc>
          <w:tcPr>
            <w:tcW w:w="3222" w:type="dxa"/>
            <w:gridSpan w:val="4"/>
          </w:tcPr>
          <w:p w14:paraId="18F65359" w14:textId="3E13C641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5247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8" w:type="dxa"/>
            <w:gridSpan w:val="6"/>
          </w:tcPr>
          <w:p w14:paraId="3CE8494F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บำรุงเครื่องจักร</w:t>
            </w:r>
          </w:p>
        </w:tc>
        <w:tc>
          <w:tcPr>
            <w:tcW w:w="284" w:type="dxa"/>
          </w:tcPr>
          <w:p w14:paraId="36513C95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4" w:type="dxa"/>
            <w:gridSpan w:val="6"/>
          </w:tcPr>
          <w:p w14:paraId="658DF4A5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กล้องวงจรปิด</w:t>
            </w:r>
          </w:p>
        </w:tc>
        <w:tc>
          <w:tcPr>
            <w:tcW w:w="283" w:type="dxa"/>
            <w:gridSpan w:val="2"/>
          </w:tcPr>
          <w:p w14:paraId="6160415B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3" w:type="dxa"/>
            <w:gridSpan w:val="5"/>
          </w:tcPr>
          <w:p w14:paraId="44B83D7D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38" w:type="dxa"/>
            <w:gridSpan w:val="2"/>
          </w:tcPr>
          <w:p w14:paraId="6B1BC0CB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6"/>
          </w:tcPr>
          <w:p w14:paraId="593C99BE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B6D5F" w:rsidRPr="00A5247A" w14:paraId="4CD46424" w14:textId="77777777" w:rsidTr="00B225D7">
        <w:tc>
          <w:tcPr>
            <w:tcW w:w="3222" w:type="dxa"/>
            <w:gridSpan w:val="4"/>
          </w:tcPr>
          <w:p w14:paraId="1D237F49" w14:textId="154EC006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7" w:type="dxa"/>
            <w:gridSpan w:val="3"/>
          </w:tcPr>
          <w:p w14:paraId="75D6E1AB" w14:textId="4126D4AC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1421" w:type="dxa"/>
            <w:gridSpan w:val="3"/>
          </w:tcPr>
          <w:p w14:paraId="4F9C4845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398D4F51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7D289E81" w14:textId="31189EE1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</w:tcPr>
          <w:p w14:paraId="1A55B107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83" w:type="dxa"/>
            <w:gridSpan w:val="2"/>
          </w:tcPr>
          <w:p w14:paraId="5D88FD8F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6" w:type="dxa"/>
            <w:gridSpan w:val="3"/>
          </w:tcPr>
          <w:p w14:paraId="6B744EFB" w14:textId="2BF9177F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14:paraId="6806F2EF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38" w:type="dxa"/>
            <w:gridSpan w:val="2"/>
          </w:tcPr>
          <w:p w14:paraId="6DA2AF7C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63" w:type="dxa"/>
            <w:gridSpan w:val="3"/>
          </w:tcPr>
          <w:p w14:paraId="2B0D4197" w14:textId="5EFDDE82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</w:tcPr>
          <w:p w14:paraId="3699FEE5" w14:textId="77777777" w:rsidR="00FB6D5F" w:rsidRPr="00A5247A" w:rsidRDefault="00FB6D5F" w:rsidP="00FB6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</w:tr>
      <w:tr w:rsidR="00FB6D5F" w:rsidRPr="00A5247A" w14:paraId="37C4B467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12A7D3" w14:textId="10D7525E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5BD0EF6" w14:textId="53D7886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0F3CDE2" w14:textId="45921843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2E1AC3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7C58581" w14:textId="158123DF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F9F7776" w14:textId="39B09006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5629930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629BCAD6" w14:textId="0F9A2B0E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C15A79" w14:textId="6ED4AEC5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4DB8888E" w14:textId="77777777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434527DB" w14:textId="2F83C1F3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F16C65D" w14:textId="0581FBE1" w:rsidR="00FB6D5F" w:rsidRPr="00A5247A" w:rsidRDefault="00FB6D5F" w:rsidP="00FB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6D5F" w:rsidRPr="00A5247A" w14:paraId="6FB87867" w14:textId="77777777" w:rsidTr="007D6CF7">
        <w:tc>
          <w:tcPr>
            <w:tcW w:w="322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EB8E3" w14:textId="0663455A" w:rsidR="00FB6D5F" w:rsidRPr="00A5247A" w:rsidRDefault="00FE529D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รายได้จากการขายและการ</w:t>
            </w:r>
            <w:r w:rsidR="00FB6D5F"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FD7BBC6" w14:textId="5532D652" w:rsidR="00FB6D5F" w:rsidRPr="00A5247A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39,709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24B7691" w14:textId="34317129" w:rsidR="00FB6D5F" w:rsidRPr="00A5247A" w:rsidRDefault="00A206D3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107823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6DD99EC" w14:textId="35DA1C3D" w:rsidR="00FB6D5F" w:rsidRPr="00A5247A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4,443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E66F051" w14:textId="55AC581D" w:rsidR="00FB6D5F" w:rsidRPr="00A5247A" w:rsidRDefault="00A206D3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6,86</w:t>
            </w:r>
            <w:r w:rsidR="009A2CC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E37FDF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45163223" w14:textId="01C61AF3" w:rsidR="00FB6D5F" w:rsidRPr="00A5247A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6,755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F8E410D" w14:textId="25C7C54B" w:rsidR="00FB6D5F" w:rsidRPr="00A5247A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0F6295D9" w14:textId="62FC7D5B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160F40BF" w14:textId="4633B0D2" w:rsidR="00FB6D5F" w:rsidRPr="00A5247A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50,907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23393C3" w14:textId="537EF3C4" w:rsidR="00FB6D5F" w:rsidRPr="00A5247A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9,843</w:t>
            </w:r>
          </w:p>
        </w:tc>
      </w:tr>
      <w:tr w:rsidR="00FB6D5F" w:rsidRPr="00A5247A" w14:paraId="37BC184D" w14:textId="77777777" w:rsidTr="007D6CF7">
        <w:tc>
          <w:tcPr>
            <w:tcW w:w="322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581DD5" w14:textId="77777777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17D405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D1AC3F1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6DBC91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8BD8D2E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ADE0F26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0EEEF546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0044470A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665FE7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21E0A933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76A83A63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ED4E0AD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6D5F" w:rsidRPr="00A5247A" w14:paraId="12B17434" w14:textId="77777777" w:rsidTr="007D6CF7">
        <w:tc>
          <w:tcPr>
            <w:tcW w:w="32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A5A3F" w14:textId="1D557D14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2B51F3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97A81D4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BD3727C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9DC0265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854C69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08E84C4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66882433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E19FEF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DC13A69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42DECC18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8488F61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29D" w:rsidRPr="00A5247A" w14:paraId="196FA535" w14:textId="77777777" w:rsidTr="007D6CF7">
        <w:trPr>
          <w:trHeight w:val="277"/>
        </w:trPr>
        <w:tc>
          <w:tcPr>
            <w:tcW w:w="32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CCC" w14:textId="02CCB2B6" w:rsidR="00FE529D" w:rsidRPr="00FE529D" w:rsidRDefault="00FE529D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E529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B51A4FD" w14:textId="72AEB01C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37,562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63377AB" w14:textId="3F06C496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82BB54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559680C" w14:textId="6707E2BF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4,443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1F968BB" w14:textId="21837FF0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6,864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83395A5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0E0087E7" w14:textId="6289927C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6,755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56A5BCB" w14:textId="231E585D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506166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52B55A0C" w14:textId="00C4E981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48,760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24C6FF4" w14:textId="0001179E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9,843</w:t>
            </w:r>
          </w:p>
        </w:tc>
      </w:tr>
      <w:tr w:rsidR="00FE529D" w:rsidRPr="00A5247A" w14:paraId="4D933FE0" w14:textId="77777777" w:rsidTr="007D6CF7">
        <w:tc>
          <w:tcPr>
            <w:tcW w:w="32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3B3C9" w14:textId="2E640EED" w:rsidR="00FE529D" w:rsidRPr="00FE529D" w:rsidRDefault="00FE529D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E529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ยุโรป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7B51B36" w14:textId="780E4D42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9E19D64" w14:textId="44F3BE32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F5FD6B2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ABC74E9" w14:textId="3492B864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ADDC711" w14:textId="5BA86556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392AA866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48B2700" w14:textId="732F4F13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963EB96" w14:textId="66446AC8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6951C95C" w14:textId="77777777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01A6AF88" w14:textId="19874B1E" w:rsidR="00FE529D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2A8B777" w14:textId="3D65492C" w:rsidR="00FE529D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B6D5F" w:rsidRPr="00A5247A" w14:paraId="1877FFB9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5D41F" w14:textId="1D7896B8" w:rsidR="00FB6D5F" w:rsidRPr="009A2CC9" w:rsidRDefault="00FE529D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2CC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9176A25" w14:textId="459A2C93" w:rsidR="00FB6D5F" w:rsidRPr="009A2CC9" w:rsidRDefault="00FE529D" w:rsidP="00B22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39,709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2501930" w14:textId="151E7B7F" w:rsidR="00FB6D5F" w:rsidRPr="009A2CC9" w:rsidRDefault="009A2CC9" w:rsidP="00B225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2,948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5E2F0C6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E3BA776" w14:textId="44B15898" w:rsidR="00FB6D5F" w:rsidRPr="009A2CC9" w:rsidRDefault="00FE529D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1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4,443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19410F1" w14:textId="182DA8E7" w:rsidR="00FB6D5F" w:rsidRPr="009A2CC9" w:rsidRDefault="009A2CC9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6,864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629AAF6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67908E1C" w14:textId="15F5B885" w:rsidR="00FB6D5F" w:rsidRPr="009A2CC9" w:rsidRDefault="00FE529D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6,755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FA8B3D8" w14:textId="48647350" w:rsidR="00FB6D5F" w:rsidRPr="009A2CC9" w:rsidRDefault="009A2CC9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76083FFB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71D6C367" w14:textId="638CBCF2" w:rsidR="00FB6D5F" w:rsidRPr="009A2CC9" w:rsidRDefault="00FE529D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50,907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7133F80" w14:textId="476EE979" w:rsidR="00FB6D5F" w:rsidRPr="009A2CC9" w:rsidRDefault="009A2CC9" w:rsidP="00FE52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9,843</w:t>
            </w:r>
          </w:p>
        </w:tc>
      </w:tr>
      <w:tr w:rsidR="00FB6D5F" w:rsidRPr="00A5247A" w14:paraId="04B79393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5EE78" w14:textId="77777777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62A2B38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AC8AA9C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45DD0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63DB594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86BCCA7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93026A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7482FAF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75A23F0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0821A673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70E4BD5F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241E33F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6D5F" w:rsidRPr="00A5247A" w14:paraId="2F5DDC5D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E5DA07" w14:textId="2DD64C81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0EA26FE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1E6C00D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62B480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1B35D0E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905B1A9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7693A04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7AE37F7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49D2A0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61504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0BFC7087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E75918E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6D5F" w:rsidRPr="00A5247A" w14:paraId="17D85EAD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181E60" w14:textId="1141CBE8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524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C521719" w14:textId="7BFD866C" w:rsidR="00FB6D5F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37,562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44D0C33" w14:textId="10BAA0A7" w:rsidR="00FB6D5F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D9CC95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08A319E" w14:textId="08B73159" w:rsidR="00FB6D5F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4,443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09E4ACB" w14:textId="4DE86D4C" w:rsidR="00FB6D5F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6,864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1B7BF016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7CB63130" w14:textId="14FDD8E0" w:rsidR="00FB6D5F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489FD4A" w14:textId="67E03DE9" w:rsidR="00FB6D5F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6CC6EDA6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3097FFFB" w14:textId="7D645993" w:rsidR="00FB6D5F" w:rsidRPr="00A5247A" w:rsidRDefault="00FE529D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42,260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2440DF5" w14:textId="34CB675D" w:rsidR="00FB6D5F" w:rsidRPr="00A5247A" w:rsidRDefault="009A2CC9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9,812</w:t>
            </w:r>
          </w:p>
        </w:tc>
      </w:tr>
      <w:tr w:rsidR="00FB6D5F" w:rsidRPr="00A5247A" w14:paraId="3948D4D7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0D77D" w14:textId="24382AFF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4A7AAEE" w14:textId="48092E0E" w:rsidR="00FB6D5F" w:rsidRPr="00A5247A" w:rsidRDefault="00FE529D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F55421B" w14:textId="62B1E7EE" w:rsidR="00FB6D5F" w:rsidRPr="00A5247A" w:rsidRDefault="009A2CC9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D5D0E4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9BB6E74" w14:textId="76ECDB86" w:rsidR="00FB6D5F" w:rsidRPr="00A5247A" w:rsidRDefault="00FE529D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1"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68937BF" w14:textId="68B5E13C" w:rsidR="00FB6D5F" w:rsidRPr="00A5247A" w:rsidRDefault="009A2CC9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D4ED45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64342022" w14:textId="22732667" w:rsidR="00FB6D5F" w:rsidRPr="00A5247A" w:rsidRDefault="00FE529D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6,500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C1AA18" w14:textId="599FF0A8" w:rsidR="00FB6D5F" w:rsidRPr="00A5247A" w:rsidRDefault="009A2CC9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26A72A38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23AA8765" w14:textId="60EB7687" w:rsidR="00FB6D5F" w:rsidRPr="00A5247A" w:rsidRDefault="00FE529D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8,647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018FA57" w14:textId="6258739E" w:rsidR="00FB6D5F" w:rsidRPr="00A5247A" w:rsidRDefault="009A2CC9" w:rsidP="00FE5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B6D5F" w:rsidRPr="00A5247A" w14:paraId="676C460B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9AC5C" w14:textId="49F3D45C" w:rsidR="00FB6D5F" w:rsidRPr="009A2CC9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2CC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5661033" w14:textId="1AFCB608" w:rsidR="00FB6D5F" w:rsidRPr="009A2CC9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39,709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7885901" w14:textId="0BDC2C0C" w:rsidR="00FB6D5F" w:rsidRPr="009A2CC9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2,948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CB6B87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AE91706" w14:textId="36CE1ED8" w:rsidR="00FB6D5F" w:rsidRPr="009A2CC9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4,443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B251A1F" w14:textId="05DF9413" w:rsidR="00FB6D5F" w:rsidRPr="009A2CC9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6,864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4A209FD0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609FBFEF" w14:textId="605D4032" w:rsidR="00FB6D5F" w:rsidRPr="009A2CC9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6,755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B9317B4" w14:textId="369E26B0" w:rsidR="00FB6D5F" w:rsidRPr="009A2CC9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0501331B" w14:textId="77777777" w:rsidR="00FB6D5F" w:rsidRPr="009A2CC9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4B9B78DA" w14:textId="28260CD2" w:rsidR="00FB6D5F" w:rsidRPr="009A2CC9" w:rsidRDefault="00FE529D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50,907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678128C" w14:textId="48081874" w:rsidR="00FB6D5F" w:rsidRPr="009A2CC9" w:rsidRDefault="009A2CC9" w:rsidP="00FE52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2CC9">
              <w:rPr>
                <w:rFonts w:ascii="Angsana New" w:hAnsi="Angsana New"/>
                <w:b/>
                <w:bCs/>
                <w:sz w:val="24"/>
                <w:szCs w:val="24"/>
              </w:rPr>
              <w:t>9,843</w:t>
            </w:r>
          </w:p>
        </w:tc>
      </w:tr>
      <w:tr w:rsidR="00FB6D5F" w:rsidRPr="00A5247A" w14:paraId="54F5A7CC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B71CF1" w14:textId="77777777" w:rsidR="00FB6D5F" w:rsidRPr="00A5247A" w:rsidRDefault="00FB6D5F" w:rsidP="007F7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8DE13A7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AA4E028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2384D5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4FC41F9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1C7BC3D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3155D3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75A694DF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2AA133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21AF1319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547C66D2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3815DBB" w14:textId="77777777" w:rsidR="00FB6D5F" w:rsidRPr="00A5247A" w:rsidRDefault="00FB6D5F" w:rsidP="00FE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8FF" w:rsidRPr="00A5247A" w14:paraId="611764E6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34190" w14:textId="12935BB7" w:rsidR="00CB78FF" w:rsidRPr="00FB6D5F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 w:firstLine="13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A67157E" w14:textId="7A401183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34,689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FB06574" w14:textId="5FA3E1BC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(22,598)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30F572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A44FC3E" w14:textId="4B3C6B4A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3,882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038DAA99" w14:textId="5E40FF91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(52,610)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CD65B6A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767DD54F" w14:textId="3FD48E8E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46D35CD" w14:textId="09317CF0" w:rsidR="00CB78FF" w:rsidRPr="00A5247A" w:rsidRDefault="007D6CF7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(239)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7CB5EE48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6A83472D" w14:textId="040303B2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44,471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94E6F7A" w14:textId="1B0315C7" w:rsidR="00CB78FF" w:rsidRPr="00A5247A" w:rsidRDefault="007D6CF7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(75,447)</w:t>
            </w:r>
          </w:p>
        </w:tc>
      </w:tr>
      <w:tr w:rsidR="00CB78FF" w:rsidRPr="00A5247A" w14:paraId="4391AE41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14D9A" w14:textId="637C51F9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94AEF41" w14:textId="0AA5C3AA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13,743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AC95015" w14:textId="5F4E3086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11E356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214B2C71" w14:textId="611C8B63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1,538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BF4A87E" w14:textId="7E993CC2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9,695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53F0C183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563CB354" w14:textId="2819F152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2,337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B87734" w14:textId="3CACE0CC" w:rsidR="00CB78FF" w:rsidRPr="00A5247A" w:rsidRDefault="007D6CF7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4CC1EFFD" w14:textId="77777777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47209E8B" w14:textId="0B2667BF" w:rsidR="00CB78FF" w:rsidRPr="00A5247A" w:rsidRDefault="00CB78FF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17,618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96F07F9" w14:textId="2E90D5B6" w:rsidR="00CB78FF" w:rsidRPr="00A5247A" w:rsidRDefault="007D6CF7" w:rsidP="00CB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14,026</w:t>
            </w:r>
          </w:p>
        </w:tc>
      </w:tr>
      <w:tr w:rsidR="007D6CF7" w:rsidRPr="00A5247A" w14:paraId="7399C7DF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71E9" w14:textId="3361A4A2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911F3B9" w14:textId="2617B1D9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(33,078)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0BFF89E" w14:textId="0844D989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(22,230)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B19B58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BA13F8E" w14:textId="73D5A90C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3,701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74101A73" w14:textId="57BCCB92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(51,471)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28D3B553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5CDFFB41" w14:textId="0B0F0098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5,627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7B6DF1B" w14:textId="52146E04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(235)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D99D743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71E417FA" w14:textId="52035A04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42,406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678CE93" w14:textId="1F0271D0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(73,936)</w:t>
            </w:r>
          </w:p>
        </w:tc>
      </w:tr>
      <w:tr w:rsidR="007D6CF7" w:rsidRPr="00A5247A" w14:paraId="4343369D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CCAAB1" w14:textId="43F5B943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2BD091D" w14:textId="2B4FDD7F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(3,002)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14:paraId="69137BF1" w14:textId="6D520EAE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(1,088)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B86C7A9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CA66294" w14:textId="6768890B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336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620ACD8" w14:textId="00DA8BDD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(2,534)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6E93B5A7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3ACCA0B" w14:textId="7EEA9971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511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6CFE3F0" w14:textId="58DA55D0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70681CCA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652570D5" w14:textId="713D6A22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3,849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669A88" w14:textId="399EB2EC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(3,634)</w:t>
            </w:r>
          </w:p>
        </w:tc>
      </w:tr>
      <w:tr w:rsidR="007D6CF7" w:rsidRPr="00A5247A" w14:paraId="3A6FEB85" w14:textId="77777777" w:rsidTr="007D6CF7"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507FE" w14:textId="44D11415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7C208C1D" w14:textId="07C07BE6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(8,064)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7AC23A8" w14:textId="1CBC091C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(6,513)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E0A5E4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52490F11" w14:textId="2DFEDAD6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902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57D3E71A" w14:textId="5B345F5F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(15,164)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14:paraId="7755A7CF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2C13A876" w14:textId="6672251D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1,373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9327EE0" w14:textId="04D35B9E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(69)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713A2034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shd w:val="clear" w:color="auto" w:fill="auto"/>
            <w:vAlign w:val="center"/>
          </w:tcPr>
          <w:p w14:paraId="5DF25A02" w14:textId="73B9CE32" w:rsidR="007D6CF7" w:rsidRPr="00A5247A" w:rsidRDefault="000C7B19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7D6CF7">
              <w:rPr>
                <w:rFonts w:ascii="Angsana New" w:hAnsi="Angsana New"/>
                <w:sz w:val="24"/>
                <w:szCs w:val="24"/>
              </w:rPr>
              <w:t>10,339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573E6F4" w14:textId="1E6C5A5E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(21,746)</w:t>
            </w:r>
          </w:p>
        </w:tc>
      </w:tr>
      <w:tr w:rsidR="007D6CF7" w:rsidRPr="00A5247A" w14:paraId="3A2CEEA9" w14:textId="77777777" w:rsidTr="00B225D7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2D63DC11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20" w:type="dxa"/>
            <w:gridSpan w:val="29"/>
          </w:tcPr>
          <w:p w14:paraId="6AFE55C2" w14:textId="77777777" w:rsidR="007D6CF7" w:rsidRPr="00A5247A" w:rsidRDefault="007D6CF7" w:rsidP="007D6CF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D6CF7" w:rsidRPr="00A5247A" w14:paraId="3ADEF06A" w14:textId="77777777" w:rsidTr="00B225D7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68CC948C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20" w:type="dxa"/>
            <w:gridSpan w:val="29"/>
          </w:tcPr>
          <w:p w14:paraId="0B6B9FD2" w14:textId="77777777" w:rsidR="007D6CF7" w:rsidRPr="00A5247A" w:rsidRDefault="007D6CF7" w:rsidP="007D6CF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D6CF7" w:rsidRPr="00A5247A" w14:paraId="77C5E417" w14:textId="77777777" w:rsidTr="00B225D7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15B9E408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176DD25D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480" w:type="dxa"/>
            <w:gridSpan w:val="3"/>
          </w:tcPr>
          <w:p w14:paraId="0EB89AD6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480" w:type="dxa"/>
            <w:gridSpan w:val="4"/>
          </w:tcPr>
          <w:p w14:paraId="5D36FCA7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1480" w:type="dxa"/>
            <w:gridSpan w:val="3"/>
          </w:tcPr>
          <w:p w14:paraId="67205D71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25E72E45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gridSpan w:val="2"/>
          </w:tcPr>
          <w:p w14:paraId="30E6DED0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66A23A66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gridSpan w:val="2"/>
          </w:tcPr>
          <w:p w14:paraId="23FEB1EC" w14:textId="48119C33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gridSpan w:val="2"/>
          </w:tcPr>
          <w:p w14:paraId="7CFC74D6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7C1B283B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033DDFF8" w14:textId="77777777" w:rsidR="007D6CF7" w:rsidRPr="00A5247A" w:rsidRDefault="007D6CF7" w:rsidP="007D6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E48AD" w:rsidRPr="00A5247A" w14:paraId="62A18015" w14:textId="77777777" w:rsidTr="007124A4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7DCC2CA2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1CD93160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480" w:type="dxa"/>
            <w:gridSpan w:val="3"/>
          </w:tcPr>
          <w:p w14:paraId="0776CA8B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1480" w:type="dxa"/>
            <w:gridSpan w:val="4"/>
          </w:tcPr>
          <w:p w14:paraId="37747440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1480" w:type="dxa"/>
            <w:gridSpan w:val="3"/>
            <w:vAlign w:val="bottom"/>
          </w:tcPr>
          <w:p w14:paraId="53111311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480" w:type="dxa"/>
            <w:gridSpan w:val="3"/>
            <w:vAlign w:val="bottom"/>
          </w:tcPr>
          <w:p w14:paraId="3A8B94DD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480" w:type="dxa"/>
            <w:gridSpan w:val="3"/>
          </w:tcPr>
          <w:p w14:paraId="60DC7BEF" w14:textId="709F4912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740" w:type="dxa"/>
            <w:gridSpan w:val="2"/>
          </w:tcPr>
          <w:p w14:paraId="3F3BD49B" w14:textId="0E189A19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gridSpan w:val="2"/>
          </w:tcPr>
          <w:p w14:paraId="75581081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4E7E08AB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52AD6FA9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E48AD" w:rsidRPr="00A5247A" w14:paraId="513BC0BF" w14:textId="77777777" w:rsidTr="00B225D7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68BB8FBA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0" w:type="dxa"/>
            <w:gridSpan w:val="3"/>
          </w:tcPr>
          <w:p w14:paraId="7E85B433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480" w:type="dxa"/>
            <w:gridSpan w:val="3"/>
          </w:tcPr>
          <w:p w14:paraId="59047518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1480" w:type="dxa"/>
            <w:gridSpan w:val="4"/>
          </w:tcPr>
          <w:p w14:paraId="5B58A193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1480" w:type="dxa"/>
            <w:gridSpan w:val="3"/>
          </w:tcPr>
          <w:p w14:paraId="6F32ED4C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</w:rPr>
              <w:t>ดื่ม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น้ำดิบ</w:t>
            </w:r>
          </w:p>
        </w:tc>
        <w:tc>
          <w:tcPr>
            <w:tcW w:w="1480" w:type="dxa"/>
            <w:gridSpan w:val="3"/>
            <w:vAlign w:val="bottom"/>
          </w:tcPr>
          <w:p w14:paraId="4CFF85B0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480" w:type="dxa"/>
            <w:gridSpan w:val="3"/>
          </w:tcPr>
          <w:p w14:paraId="6A1D26FD" w14:textId="28F33BAD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480" w:type="dxa"/>
            <w:gridSpan w:val="4"/>
          </w:tcPr>
          <w:p w14:paraId="1C7BC30D" w14:textId="331220AA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80" w:type="dxa"/>
            <w:gridSpan w:val="3"/>
          </w:tcPr>
          <w:p w14:paraId="52F68152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80" w:type="dxa"/>
            <w:gridSpan w:val="3"/>
          </w:tcPr>
          <w:p w14:paraId="0CF940E8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E48AD" w:rsidRPr="00A5247A" w14:paraId="7AA8AE92" w14:textId="77777777" w:rsidTr="00B225D7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</w:tcPr>
          <w:p w14:paraId="2DB6C6A5" w14:textId="6C5EF469" w:rsidR="002E48AD" w:rsidRPr="00A5247A" w:rsidRDefault="00225692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179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56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40" w:type="dxa"/>
          </w:tcPr>
          <w:p w14:paraId="57EF7C89" w14:textId="610319B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2"/>
          </w:tcPr>
          <w:p w14:paraId="19897062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</w:tcPr>
          <w:p w14:paraId="1C391651" w14:textId="13E1B256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2"/>
          </w:tcPr>
          <w:p w14:paraId="5519D726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</w:tcPr>
          <w:p w14:paraId="00E4A9F8" w14:textId="4C730C34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3"/>
          </w:tcPr>
          <w:p w14:paraId="5F594231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</w:tcPr>
          <w:p w14:paraId="769D9584" w14:textId="6B002550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2"/>
          </w:tcPr>
          <w:p w14:paraId="167DD3BB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  <w:vAlign w:val="bottom"/>
          </w:tcPr>
          <w:p w14:paraId="7E03B86B" w14:textId="5E8F21D5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2"/>
            <w:vAlign w:val="bottom"/>
          </w:tcPr>
          <w:p w14:paraId="6FC6D947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  <w:gridSpan w:val="2"/>
            <w:vAlign w:val="bottom"/>
          </w:tcPr>
          <w:p w14:paraId="3A8A751A" w14:textId="38785F8D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bottom"/>
          </w:tcPr>
          <w:p w14:paraId="6CBB271B" w14:textId="14B41B7E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  <w:gridSpan w:val="2"/>
          </w:tcPr>
          <w:p w14:paraId="62D82DA5" w14:textId="43883CEF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gridSpan w:val="2"/>
          </w:tcPr>
          <w:p w14:paraId="1A5BF014" w14:textId="05D40EB4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  <w:gridSpan w:val="2"/>
          </w:tcPr>
          <w:p w14:paraId="541600A3" w14:textId="09E17F79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14:paraId="6B235118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40" w:type="dxa"/>
            <w:gridSpan w:val="2"/>
          </w:tcPr>
          <w:p w14:paraId="024A1A38" w14:textId="065710A8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A5247A">
              <w:rPr>
                <w:rFonts w:ascii="Angsana New" w:hAnsi="Angsana New"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14:paraId="6FDC8A0B" w14:textId="77777777" w:rsidR="002E48AD" w:rsidRPr="00A5247A" w:rsidRDefault="002E48AD" w:rsidP="002E48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E48AD" w:rsidRPr="00A5247A" w14:paraId="577BA14C" w14:textId="77777777" w:rsidTr="008B4CB3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  <w:shd w:val="clear" w:color="auto" w:fill="auto"/>
            <w:vAlign w:val="bottom"/>
          </w:tcPr>
          <w:p w14:paraId="343E216F" w14:textId="77777777" w:rsidR="002E48AD" w:rsidRPr="00A5247A" w:rsidRDefault="002E48AD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E9565AE" w14:textId="013CE3A6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692,841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546AB38E" w14:textId="47798678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250,75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1DDF4B4" w14:textId="405A8BF6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77,526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5B01640C" w14:textId="58EB0F22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59,</w:t>
            </w: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Pr="00A5247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49CD530" w14:textId="735C5801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59,859</w:t>
            </w:r>
          </w:p>
        </w:tc>
        <w:tc>
          <w:tcPr>
            <w:tcW w:w="740" w:type="dxa"/>
            <w:gridSpan w:val="3"/>
            <w:shd w:val="clear" w:color="auto" w:fill="auto"/>
            <w:vAlign w:val="center"/>
          </w:tcPr>
          <w:p w14:paraId="7FAB73D7" w14:textId="0E5B6A34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66,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02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01DC2A7" w14:textId="03747C88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346,852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20C1556A" w14:textId="28997E48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6,507</w:t>
            </w:r>
          </w:p>
        </w:tc>
        <w:tc>
          <w:tcPr>
            <w:tcW w:w="740" w:type="dxa"/>
            <w:shd w:val="clear" w:color="auto" w:fill="auto"/>
          </w:tcPr>
          <w:p w14:paraId="13C07662" w14:textId="11786A7E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43,742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598A425A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28204BBE" w14:textId="23C821EF" w:rsidR="002E48AD" w:rsidRPr="002E48AD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199,060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A0671B7" w14:textId="67692605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64457470" w14:textId="71566206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117,863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5790C95F" w14:textId="62E66C2B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7,367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688A35CC" w14:textId="20229EA2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(444,910)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93ECFB8" w14:textId="270CC9C3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(2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5247A">
              <w:rPr>
                <w:rFonts w:ascii="Angsana New" w:hAnsi="Angsana New"/>
                <w:sz w:val="24"/>
                <w:szCs w:val="24"/>
              </w:rPr>
              <w:t>6,890)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15A6ABF0" w14:textId="772DDD94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1,092,833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61ED26E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582,982</w:t>
            </w:r>
          </w:p>
        </w:tc>
      </w:tr>
      <w:tr w:rsidR="002E48AD" w:rsidRPr="00A5247A" w14:paraId="312260E4" w14:textId="77777777" w:rsidTr="008B4CB3">
        <w:trPr>
          <w:gridBefore w:val="1"/>
          <w:gridAfter w:val="1"/>
          <w:wBefore w:w="104" w:type="dxa"/>
          <w:wAfter w:w="140" w:type="dxa"/>
        </w:trPr>
        <w:tc>
          <w:tcPr>
            <w:tcW w:w="1849" w:type="dxa"/>
            <w:shd w:val="clear" w:color="auto" w:fill="auto"/>
            <w:vAlign w:val="bottom"/>
          </w:tcPr>
          <w:p w14:paraId="3CE7CA8F" w14:textId="77777777" w:rsidR="002E48AD" w:rsidRPr="00A5247A" w:rsidRDefault="002E48AD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352A3A5" w14:textId="0176E0E4" w:rsidR="002E48AD" w:rsidRPr="00A5247A" w:rsidRDefault="008B4CB3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74,905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345CC6A9" w14:textId="57DB2A34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55,59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67CABEA" w14:textId="5CB346FA" w:rsidR="002E48AD" w:rsidRPr="00A5247A" w:rsidRDefault="008B4CB3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8,381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27DC365B" w14:textId="23526BDF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35,28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A29102E" w14:textId="0AAC0C0A" w:rsidR="002E48AD" w:rsidRPr="00A5247A" w:rsidRDefault="008B4CB3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27,234</w:t>
            </w:r>
          </w:p>
        </w:tc>
        <w:tc>
          <w:tcPr>
            <w:tcW w:w="740" w:type="dxa"/>
            <w:gridSpan w:val="3"/>
            <w:shd w:val="clear" w:color="auto" w:fill="auto"/>
            <w:vAlign w:val="center"/>
          </w:tcPr>
          <w:p w14:paraId="645E772C" w14:textId="4A90E682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5,65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9B284B2" w14:textId="25E49C51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265,800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40996D17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236,308</w:t>
            </w:r>
          </w:p>
        </w:tc>
        <w:tc>
          <w:tcPr>
            <w:tcW w:w="740" w:type="dxa"/>
            <w:shd w:val="clear" w:color="auto" w:fill="auto"/>
          </w:tcPr>
          <w:p w14:paraId="2DC9EEBB" w14:textId="6409EA0C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36,943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36D853D3" w14:textId="77777777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2414A1F7" w14:textId="3F2AC8E1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61,530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696522D" w14:textId="47E47631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0FDB7333" w14:textId="31C0EF85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12,742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70DF1FC0" w14:textId="3CD0934D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3AD1F9BE" w14:textId="513FEADD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(157,404)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466C491" w14:textId="465C98F9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(8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5247A">
              <w:rPr>
                <w:rFonts w:ascii="Angsana New" w:hAnsi="Angsana New"/>
                <w:sz w:val="24"/>
                <w:szCs w:val="24"/>
              </w:rPr>
              <w:t>28)</w:t>
            </w:r>
          </w:p>
        </w:tc>
        <w:tc>
          <w:tcPr>
            <w:tcW w:w="740" w:type="dxa"/>
            <w:gridSpan w:val="2"/>
            <w:shd w:val="clear" w:color="auto" w:fill="auto"/>
            <w:vAlign w:val="center"/>
          </w:tcPr>
          <w:p w14:paraId="46DE6F34" w14:textId="701EB08C" w:rsidR="002E48AD" w:rsidRPr="00A5247A" w:rsidRDefault="008B4CB3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330,131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E5D01FE" w14:textId="62DA99CB" w:rsidR="002E48AD" w:rsidRPr="00A5247A" w:rsidRDefault="002E48AD" w:rsidP="002E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262,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</w:tbl>
    <w:p w14:paraId="59B032C0" w14:textId="5EC851D6" w:rsidR="00D955CA" w:rsidRPr="00A5247A" w:rsidRDefault="00D955CA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4898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3444"/>
        <w:gridCol w:w="1210"/>
        <w:gridCol w:w="283"/>
        <w:gridCol w:w="1228"/>
        <w:gridCol w:w="295"/>
        <w:gridCol w:w="1213"/>
        <w:gridCol w:w="283"/>
        <w:gridCol w:w="1222"/>
        <w:gridCol w:w="274"/>
        <w:gridCol w:w="1219"/>
        <w:gridCol w:w="286"/>
        <w:gridCol w:w="1201"/>
        <w:gridCol w:w="9"/>
        <w:gridCol w:w="280"/>
        <w:gridCol w:w="9"/>
        <w:gridCol w:w="1243"/>
        <w:gridCol w:w="289"/>
        <w:gridCol w:w="1213"/>
      </w:tblGrid>
      <w:tr w:rsidR="00D955CA" w:rsidRPr="00A5247A" w14:paraId="636D7C76" w14:textId="77777777" w:rsidTr="00FB6D5F">
        <w:tc>
          <w:tcPr>
            <w:tcW w:w="113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0D2366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7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3C4B0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55CA" w:rsidRPr="00A5247A" w14:paraId="08CCAA46" w14:textId="77777777" w:rsidTr="00FB6D5F">
        <w:tc>
          <w:tcPr>
            <w:tcW w:w="113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4CA3B0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867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09B8F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955CA" w:rsidRPr="00A5247A" w14:paraId="71966848" w14:textId="77777777" w:rsidTr="00D24642">
        <w:tc>
          <w:tcPr>
            <w:tcW w:w="113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ACF36E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39F0C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97243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9A16B8E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จำหน่ายผลิตภัณฑ์อิเล็กทรอนิกส์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7D9C4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9EA01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72EBE0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pct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CFBD1A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55CA" w:rsidRPr="00A5247A" w14:paraId="021DC98A" w14:textId="77777777" w:rsidTr="00D24642">
        <w:tc>
          <w:tcPr>
            <w:tcW w:w="113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2B8A31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15357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ขาย ติดตั้งและบำรุงเครื่องจักร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70CC4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1A514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และชุดกล้องวงจรปิด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6B66BD11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015FB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6A083218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6C2D8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55CA" w:rsidRPr="00A5247A" w14:paraId="3BD7B7BF" w14:textId="77777777" w:rsidTr="00D24642">
        <w:tc>
          <w:tcPr>
            <w:tcW w:w="11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496AB" w14:textId="3B5E7967" w:rsidR="00D955CA" w:rsidRPr="00A5247A" w:rsidRDefault="00225692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firstLine="207"/>
              <w:rPr>
                <w:rFonts w:ascii="Angsana New" w:hAnsi="Angsana New"/>
                <w:sz w:val="24"/>
                <w:szCs w:val="24"/>
                <w:cs/>
              </w:rPr>
            </w:pP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56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4DF3C" w14:textId="707BDAA9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 w:rsidR="00F74394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4D4B8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1721A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58CA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21547" w14:textId="0C5BF552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 w:rsidR="00F74394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FABE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E1C79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2AA71271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B53A3" w14:textId="0B2F2F7E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 w:rsidR="00F74394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8535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718CB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523F1C15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520AD" w14:textId="53D417C6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 w:rsidR="00F74394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7EE3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7B5D6" w14:textId="77777777" w:rsidR="00D955CA" w:rsidRPr="00A5247A" w:rsidRDefault="00D955CA" w:rsidP="00E4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24642" w:rsidRPr="00A5247A" w14:paraId="1FB9A1A8" w14:textId="77777777" w:rsidTr="00914A13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EE88" w14:textId="77777777" w:rsidR="00D24642" w:rsidRPr="00A5247A" w:rsidRDefault="00D24642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0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</w:tcPr>
          <w:p w14:paraId="67BBB092" w14:textId="7BAEAF08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697,290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1B0B9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</w:tcPr>
          <w:p w14:paraId="72958152" w14:textId="7623B3D0" w:rsidR="00D24642" w:rsidRPr="00D24642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4642">
              <w:rPr>
                <w:rFonts w:asciiTheme="majorBidi" w:hAnsiTheme="majorBidi" w:cstheme="majorBidi"/>
                <w:sz w:val="24"/>
                <w:szCs w:val="24"/>
              </w:rPr>
              <w:t>123,564</w:t>
            </w:r>
          </w:p>
        </w:tc>
        <w:tc>
          <w:tcPr>
            <w:tcW w:w="97" w:type="pct"/>
            <w:tcBorders>
              <w:left w:val="nil"/>
              <w:right w:val="nil"/>
            </w:tcBorders>
            <w:shd w:val="clear" w:color="auto" w:fill="auto"/>
          </w:tcPr>
          <w:p w14:paraId="6C8F1801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4898C9E3" w14:textId="2D9A2F3B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73,077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2885D61E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</w:tcPr>
          <w:p w14:paraId="31740FC5" w14:textId="14373683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287,675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4C8DCE5C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shd w:val="clear" w:color="auto" w:fill="auto"/>
          </w:tcPr>
          <w:p w14:paraId="7732786F" w14:textId="14D4A863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117,863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3326F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AF2ACC2" w14:textId="3ACDE70A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1,305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0ADA5F8D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6906C3A" w14:textId="3F46E374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888,</w:t>
            </w:r>
            <w:r w:rsidR="00914A13"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D94DC44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72D2E575" w14:textId="4FB30AC1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</w:t>
            </w:r>
            <w:r w:rsidRPr="00A5247A">
              <w:rPr>
                <w:rFonts w:ascii="Angsana New" w:hAnsi="Angsana New"/>
                <w:sz w:val="24"/>
                <w:szCs w:val="24"/>
              </w:rPr>
              <w:t>2,5</w:t>
            </w: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D24642" w:rsidRPr="00A5247A" w14:paraId="34FC9712" w14:textId="77777777" w:rsidTr="00914A13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7017" w14:textId="77777777" w:rsidR="00D24642" w:rsidRPr="00A5247A" w:rsidRDefault="00D24642" w:rsidP="0022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0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</w:tcPr>
          <w:p w14:paraId="2D87F5D4" w14:textId="3E6EC8D1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75,386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E86D4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</w:tcPr>
          <w:p w14:paraId="00B7516E" w14:textId="2EEC673C" w:rsidR="00D24642" w:rsidRPr="00D24642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4642">
              <w:rPr>
                <w:rFonts w:asciiTheme="majorBidi" w:hAnsiTheme="majorBidi" w:cstheme="majorBidi"/>
                <w:sz w:val="24"/>
                <w:szCs w:val="24"/>
              </w:rPr>
              <w:t>27,394</w:t>
            </w:r>
          </w:p>
        </w:tc>
        <w:tc>
          <w:tcPr>
            <w:tcW w:w="97" w:type="pct"/>
            <w:tcBorders>
              <w:left w:val="nil"/>
              <w:right w:val="nil"/>
            </w:tcBorders>
            <w:shd w:val="clear" w:color="auto" w:fill="auto"/>
          </w:tcPr>
          <w:p w14:paraId="13BB9758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1EA9CF28" w14:textId="3D8EC1D0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7,900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737CFBBF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</w:tcPr>
          <w:p w14:paraId="1CD2B827" w14:textId="56F7E894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63,777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5AEF5F4C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shd w:val="clear" w:color="auto" w:fill="auto"/>
          </w:tcPr>
          <w:p w14:paraId="2C27CA1E" w14:textId="1B67E5AF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12,74</w:t>
            </w:r>
            <w:r w:rsidR="00914A1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9CC5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067EA10" w14:textId="321C51BD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6D8B4000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12233830" w14:textId="1E9E0464" w:rsidR="00D24642" w:rsidRPr="00A5247A" w:rsidRDefault="00914A13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96,029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C2F4A66" w14:textId="77777777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6D461766" w14:textId="5F0D3C39" w:rsidR="00D24642" w:rsidRPr="00A5247A" w:rsidRDefault="00D24642" w:rsidP="00D2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A5247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5247A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</w:tbl>
    <w:p w14:paraId="45F859B5" w14:textId="77777777" w:rsidR="00D955CA" w:rsidRPr="00A5247A" w:rsidRDefault="00D955CA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70ADCC" w14:textId="77777777" w:rsidR="003C429D" w:rsidRPr="00A5247A" w:rsidRDefault="003C429D" w:rsidP="0081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69A5442" w14:textId="61E2D0CA" w:rsidR="00D955CA" w:rsidRPr="00A5247A" w:rsidRDefault="00D955CA" w:rsidP="0081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D955CA" w:rsidRPr="00A5247A" w:rsidSect="00F36D90">
          <w:headerReference w:type="default" r:id="rId24"/>
          <w:footerReference w:type="default" r:id="rId25"/>
          <w:pgSz w:w="16834" w:h="11909" w:orient="landscape" w:code="9"/>
          <w:pgMar w:top="1151" w:right="692" w:bottom="1151" w:left="624" w:header="1134" w:footer="567" w:gutter="0"/>
          <w:cols w:space="720"/>
          <w:docGrid w:linePitch="245"/>
        </w:sectPr>
      </w:pPr>
    </w:p>
    <w:p w14:paraId="16269E99" w14:textId="0FB664AB" w:rsidR="006C3B2A" w:rsidRPr="00A5247A" w:rsidRDefault="006C3B2A" w:rsidP="000F3F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</w:t>
      </w:r>
      <w:r w:rsidR="00087194" w:rsidRPr="00A5247A">
        <w:rPr>
          <w:rFonts w:ascii="Angsana New" w:hAnsi="Angsana New"/>
          <w:sz w:val="28"/>
          <w:szCs w:val="28"/>
          <w:cs/>
          <w:lang w:val="th-TH"/>
        </w:rPr>
        <w:t>น</w:t>
      </w:r>
    </w:p>
    <w:tbl>
      <w:tblPr>
        <w:tblW w:w="93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026"/>
        <w:gridCol w:w="1417"/>
        <w:gridCol w:w="284"/>
        <w:gridCol w:w="1417"/>
      </w:tblGrid>
      <w:tr w:rsidR="00087194" w:rsidRPr="00A5247A" w14:paraId="3A83C491" w14:textId="77777777" w:rsidTr="00760604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629F0DB9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ADE709D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9B5BF" w14:textId="3ECEEB1C" w:rsidR="00087194" w:rsidRPr="00A5247A" w:rsidRDefault="00B23B2A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3F4AFAC9" w14:textId="5409846A" w:rsidR="00087194" w:rsidRPr="00A5247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87194" w:rsidRPr="00A5247A" w14:paraId="1AAD8DD6" w14:textId="77777777" w:rsidTr="00760604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49E1059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E62C3A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B9DB1" w14:textId="36F02DEE" w:rsidR="00087194" w:rsidRPr="00A5247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D4313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31D72" w14:textId="0A1785C9" w:rsidR="00087194" w:rsidRPr="00A5247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6521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87194" w:rsidRPr="00A5247A" w14:paraId="1B16CB7B" w14:textId="77777777" w:rsidTr="00760604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C98C86D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C4DDAF5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5CF47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DD4AC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54AA52" w14:textId="77777777" w:rsidR="00087194" w:rsidRPr="00A5247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38FD4F10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488F04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รวมรายได้จากส่วนงานที่รายงาน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775972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8FB" w14:textId="0D16E66D" w:rsidR="00E65213" w:rsidRPr="00A5247A" w:rsidRDefault="00E5025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96,031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3F25D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3590B6" w14:textId="75D0154C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27,</w:t>
            </w:r>
            <w:r w:rsidR="00F7439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</w:tr>
      <w:tr w:rsidR="002876AF" w:rsidRPr="00A5247A" w14:paraId="5D2B6788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BAED68F" w14:textId="4BBE9261" w:rsidR="002876AF" w:rsidRPr="00A5247A" w:rsidRDefault="002876AF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6A1022" w14:textId="77777777" w:rsidR="002876AF" w:rsidRPr="00A5247A" w:rsidRDefault="002876AF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9635" w14:textId="7EC10F50" w:rsidR="002876AF" w:rsidRDefault="002876AF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044F63" w14:textId="77777777" w:rsidR="002876AF" w:rsidRPr="00A5247A" w:rsidRDefault="002876AF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666486" w14:textId="42E7B7B3" w:rsidR="002876AF" w:rsidRPr="00A5247A" w:rsidRDefault="00600BB6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65213" w:rsidRPr="00A5247A" w14:paraId="701FC9CB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68CEF47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684D63D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C2AC" w14:textId="3D06368A" w:rsidR="00E65213" w:rsidRPr="00A5247A" w:rsidRDefault="00E5025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7F22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E1F924" w14:textId="1FA0E3B2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9,037</w:t>
            </w:r>
          </w:p>
        </w:tc>
      </w:tr>
      <w:tr w:rsidR="00E65213" w:rsidRPr="00A5247A" w14:paraId="0F1E660A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E8D6A48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233179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D9223" w14:textId="208F9F49" w:rsidR="00E65213" w:rsidRPr="00A5247A" w:rsidRDefault="002876AF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159,095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7C3A15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D0AA7" w14:textId="5D9B45B9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36,2</w:t>
            </w:r>
            <w:r w:rsidR="00F7439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E65213" w:rsidRPr="00A5247A" w14:paraId="03BCDC6C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C3D380C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39BE77E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C363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0751E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89FD07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382DC6AC" w14:textId="77777777" w:rsidTr="002876AF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F60DDD8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22B93AA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C5B0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C8BE1C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23BD3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0B5A3FE7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F2B9717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รวมขาดทุนก่อนภาษีเงินได้จากส่วนงานที่รายงาน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65028B1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F83F" w14:textId="39C14717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182F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8953A3" w14:textId="1CEDB5B6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08,662)</w:t>
            </w:r>
          </w:p>
        </w:tc>
      </w:tr>
      <w:tr w:rsidR="00E65213" w:rsidRPr="00A5247A" w14:paraId="6C6AC89D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052306D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ขาดทุนรวมก่อนภาษีเงินได้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C187F3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54F9" w14:textId="40A97D23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19,841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298ED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92198" w14:textId="2A8C6C3E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08,662)</w:t>
            </w:r>
          </w:p>
        </w:tc>
      </w:tr>
      <w:tr w:rsidR="00E65213" w:rsidRPr="00A5247A" w14:paraId="5987F996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79F2DBD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0AA8B7F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46D3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C7F5A0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26E765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5213" w:rsidRPr="00A5247A" w14:paraId="5E6809C0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07EDEE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E3A6E4E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8220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ACCA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EA2A5E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72876702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84AEE07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9A763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6A0A8" w14:textId="59EA04E5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1,092,833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E241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F79" w14:textId="00E13E90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582,982</w:t>
            </w:r>
          </w:p>
        </w:tc>
      </w:tr>
      <w:tr w:rsidR="00E65213" w:rsidRPr="00A5247A" w14:paraId="79A7FF84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F879E74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D6A32E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E9C9" w14:textId="2329E548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1,092,833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9BA83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080C0" w14:textId="49FC793D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582,982</w:t>
            </w:r>
          </w:p>
        </w:tc>
      </w:tr>
      <w:tr w:rsidR="00E65213" w:rsidRPr="00A5247A" w14:paraId="2AEC3AA0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D026CE1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117CC61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87A82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09BD4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6DC3F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5213" w:rsidRPr="00A5247A" w14:paraId="70348870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391C884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AC6593A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E7C7" w14:textId="77777777" w:rsidR="00E65213" w:rsidRPr="00A5247A" w:rsidRDefault="00E65213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D91BD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6CCE56" w14:textId="77777777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38DFBF3C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A6330A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A4ECCE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0637" w14:textId="78E27F46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330,131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65F73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986ECE" w14:textId="1FEC448D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262,</w:t>
            </w:r>
            <w:r w:rsidR="00F7439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7439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E65213" w:rsidRPr="00A5247A" w14:paraId="5AFB29AE" w14:textId="77777777" w:rsidTr="00BE22A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AB837EF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846D58C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B09F1" w14:textId="2A7E35D3" w:rsidR="00E65213" w:rsidRPr="00A5247A" w:rsidRDefault="00BE22A0" w:rsidP="00E65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330,131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39313A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24D45" w14:textId="1B27FD92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262,</w:t>
            </w:r>
            <w:r w:rsidR="00F7439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F7439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707ADB57" w14:textId="77777777" w:rsidR="006C3B2A" w:rsidRPr="00A5247A" w:rsidRDefault="006C3B2A" w:rsidP="006C3B2A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28"/>
          <w:szCs w:val="28"/>
          <w:highlight w:val="yellow"/>
          <w:lang w:val="en-US"/>
        </w:rPr>
      </w:pP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5296"/>
        <w:gridCol w:w="941"/>
        <w:gridCol w:w="1417"/>
        <w:gridCol w:w="284"/>
        <w:gridCol w:w="1417"/>
      </w:tblGrid>
      <w:tr w:rsidR="00821080" w:rsidRPr="00A5247A" w14:paraId="71B22BD8" w14:textId="77777777" w:rsidTr="00067695">
        <w:trPr>
          <w:tblHeader/>
        </w:trPr>
        <w:tc>
          <w:tcPr>
            <w:tcW w:w="5296" w:type="dxa"/>
          </w:tcPr>
          <w:p w14:paraId="343D7E5C" w14:textId="77777777" w:rsidR="00821080" w:rsidRPr="00A5247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36255CAD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526116BD" w14:textId="65811162" w:rsidR="00821080" w:rsidRPr="00A5247A" w:rsidRDefault="00B23B2A" w:rsidP="008210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1080" w:rsidRPr="00A5247A" w14:paraId="2C23BEC4" w14:textId="77777777" w:rsidTr="00067695">
        <w:trPr>
          <w:tblHeader/>
        </w:trPr>
        <w:tc>
          <w:tcPr>
            <w:tcW w:w="5296" w:type="dxa"/>
          </w:tcPr>
          <w:p w14:paraId="7BE51473" w14:textId="77777777" w:rsidR="00821080" w:rsidRPr="00A5247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1E4E8BAC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50FDC1" w14:textId="06185563" w:rsidR="00821080" w:rsidRPr="00A5247A" w:rsidRDefault="00821080" w:rsidP="008210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รวมส่วนงานที่รายงาน</w:t>
            </w:r>
          </w:p>
        </w:tc>
      </w:tr>
      <w:tr w:rsidR="00821080" w:rsidRPr="00A5247A" w14:paraId="44B6C887" w14:textId="77777777" w:rsidTr="00067695">
        <w:trPr>
          <w:tblHeader/>
        </w:trPr>
        <w:tc>
          <w:tcPr>
            <w:tcW w:w="5296" w:type="dxa"/>
          </w:tcPr>
          <w:p w14:paraId="5B48FFD8" w14:textId="77777777" w:rsidR="00821080" w:rsidRPr="00A5247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1" w:type="dxa"/>
          </w:tcPr>
          <w:p w14:paraId="1A8BDD69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B9B3C1" w14:textId="354DADF5" w:rsidR="00821080" w:rsidRPr="00A5247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31A5D7" w14:textId="77777777" w:rsidR="00821080" w:rsidRPr="00A5247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B401D2" w14:textId="1AA0A62E" w:rsidR="00821080" w:rsidRPr="00A5247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E65213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21080" w:rsidRPr="00A5247A" w14:paraId="357CF8C3" w14:textId="77777777" w:rsidTr="00067695">
        <w:tc>
          <w:tcPr>
            <w:tcW w:w="5296" w:type="dxa"/>
          </w:tcPr>
          <w:p w14:paraId="79357A72" w14:textId="77777777" w:rsidR="00821080" w:rsidRPr="00A5247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รายการอื่นที่มีสาระสำคัญ </w:t>
            </w:r>
          </w:p>
        </w:tc>
        <w:tc>
          <w:tcPr>
            <w:tcW w:w="941" w:type="dxa"/>
          </w:tcPr>
          <w:p w14:paraId="13A75689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AF87A2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9F31EBB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EEAD58" w14:textId="77777777" w:rsidR="00821080" w:rsidRPr="00A5247A" w:rsidRDefault="00821080" w:rsidP="00821080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13" w:rsidRPr="00A5247A" w14:paraId="090AC404" w14:textId="77777777" w:rsidTr="00BE22A0">
        <w:tc>
          <w:tcPr>
            <w:tcW w:w="5296" w:type="dxa"/>
          </w:tcPr>
          <w:p w14:paraId="16602AF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1" w:type="dxa"/>
          </w:tcPr>
          <w:p w14:paraId="025DA65F" w14:textId="77777777" w:rsidR="00E65213" w:rsidRPr="00A5247A" w:rsidRDefault="00E65213" w:rsidP="00E652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C42D0D" w14:textId="7C9C77DE" w:rsidR="00E65213" w:rsidRPr="00A5247A" w:rsidRDefault="00BE22A0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14,717</w:t>
            </w:r>
          </w:p>
        </w:tc>
        <w:tc>
          <w:tcPr>
            <w:tcW w:w="284" w:type="dxa"/>
          </w:tcPr>
          <w:p w14:paraId="4A0141D0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469D3C" w14:textId="1BAC2782" w:rsidR="00E65213" w:rsidRPr="00A5247A" w:rsidRDefault="00F74394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65213" w:rsidRPr="00A5247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65213" w:rsidRPr="00A5247A" w14:paraId="576BFD5D" w14:textId="77777777" w:rsidTr="00BE22A0">
        <w:tc>
          <w:tcPr>
            <w:tcW w:w="5296" w:type="dxa"/>
          </w:tcPr>
          <w:p w14:paraId="7D0E9049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1" w:type="dxa"/>
          </w:tcPr>
          <w:p w14:paraId="32C2419F" w14:textId="77777777" w:rsidR="00E65213" w:rsidRPr="00A5247A" w:rsidRDefault="00E65213" w:rsidP="00E652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15C4966" w14:textId="6569388D" w:rsidR="00E65213" w:rsidRPr="00A5247A" w:rsidRDefault="00BE22A0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  <w:tc>
          <w:tcPr>
            <w:tcW w:w="284" w:type="dxa"/>
          </w:tcPr>
          <w:p w14:paraId="2C78C9B0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DE338A" w14:textId="28D0E62C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6,863</w:t>
            </w:r>
          </w:p>
        </w:tc>
      </w:tr>
      <w:tr w:rsidR="00E65213" w:rsidRPr="00A5247A" w14:paraId="38DB6A44" w14:textId="77777777" w:rsidTr="00BE22A0">
        <w:tc>
          <w:tcPr>
            <w:tcW w:w="5296" w:type="dxa"/>
          </w:tcPr>
          <w:p w14:paraId="64E3B685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941" w:type="dxa"/>
          </w:tcPr>
          <w:p w14:paraId="0EDDEF13" w14:textId="77777777" w:rsidR="00E65213" w:rsidRPr="00A5247A" w:rsidRDefault="00E65213" w:rsidP="00E652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3296ECF" w14:textId="639751D3" w:rsidR="00E65213" w:rsidRPr="00A5247A" w:rsidRDefault="00BE22A0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284" w:type="dxa"/>
          </w:tcPr>
          <w:p w14:paraId="178D0346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417" w:type="dxa"/>
          </w:tcPr>
          <w:p w14:paraId="17C34283" w14:textId="34751B83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F7439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GB"/>
              </w:rPr>
              <w:t>,787</w:t>
            </w:r>
          </w:p>
        </w:tc>
      </w:tr>
      <w:tr w:rsidR="00E65213" w:rsidRPr="00A5247A" w14:paraId="0FC2C8B8" w14:textId="77777777" w:rsidTr="00BE22A0">
        <w:tc>
          <w:tcPr>
            <w:tcW w:w="5296" w:type="dxa"/>
          </w:tcPr>
          <w:p w14:paraId="548881E7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41" w:type="dxa"/>
          </w:tcPr>
          <w:p w14:paraId="13EC5489" w14:textId="77777777" w:rsidR="00E65213" w:rsidRPr="00A5247A" w:rsidRDefault="00E65213" w:rsidP="00E652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C73C889" w14:textId="73BDF481" w:rsidR="00E65213" w:rsidRPr="00A5247A" w:rsidRDefault="00BE22A0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29,138</w:t>
            </w:r>
          </w:p>
        </w:tc>
        <w:tc>
          <w:tcPr>
            <w:tcW w:w="284" w:type="dxa"/>
          </w:tcPr>
          <w:p w14:paraId="30E11586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0382EE" w14:textId="12830A55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27,6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65213" w:rsidRPr="00A5247A" w14:paraId="7EBB833B" w14:textId="77777777" w:rsidTr="00BE22A0">
        <w:tc>
          <w:tcPr>
            <w:tcW w:w="5296" w:type="dxa"/>
          </w:tcPr>
          <w:p w14:paraId="3E9AEFAB" w14:textId="77777777" w:rsidR="00E65213" w:rsidRPr="00A5247A" w:rsidRDefault="00E65213" w:rsidP="00E652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00" w:lineRule="exact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1" w:type="dxa"/>
          </w:tcPr>
          <w:p w14:paraId="58E94F22" w14:textId="77777777" w:rsidR="00E65213" w:rsidRPr="00A5247A" w:rsidRDefault="00E65213" w:rsidP="00E6521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A74B" w14:textId="56C8F7A8" w:rsidR="00E65213" w:rsidRPr="00A5247A" w:rsidRDefault="00BE22A0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54,949</w:t>
            </w:r>
          </w:p>
        </w:tc>
        <w:tc>
          <w:tcPr>
            <w:tcW w:w="284" w:type="dxa"/>
          </w:tcPr>
          <w:p w14:paraId="1A5796DB" w14:textId="77777777" w:rsidR="00E65213" w:rsidRPr="00A5247A" w:rsidRDefault="00E65213" w:rsidP="00E6521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D430249" w14:textId="7A98780F" w:rsidR="00E65213" w:rsidRPr="00A5247A" w:rsidRDefault="00E65213" w:rsidP="00E65213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296,3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6E090D08" w14:textId="77777777" w:rsidR="00177077" w:rsidRPr="00A5247A" w:rsidRDefault="00177077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F9DE03" w14:textId="70B3DD27" w:rsidR="00751426" w:rsidRDefault="00751426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380D37" w14:textId="77777777" w:rsidR="00A5247A" w:rsidRPr="00A5247A" w:rsidRDefault="00A5247A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5334C1" w14:textId="77777777" w:rsidR="000615B2" w:rsidRPr="00A5247A" w:rsidRDefault="000615B2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45DCAC" w14:textId="77777777" w:rsidR="006C3B2A" w:rsidRPr="00A5247A" w:rsidRDefault="006C3B2A" w:rsidP="00AA08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ส่วนงานภูมิศาสตร์</w:t>
      </w:r>
    </w:p>
    <w:p w14:paraId="4CD44F29" w14:textId="06AC0388" w:rsidR="006672A7" w:rsidRPr="00A5247A" w:rsidRDefault="006C3B2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ส่วนงานที่ 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73189C" w:rsidRPr="00A5247A">
        <w:rPr>
          <w:rFonts w:ascii="Angsana New" w:hAnsi="Angsana New"/>
          <w:sz w:val="28"/>
          <w:szCs w:val="28"/>
          <w:cs/>
          <w:lang w:val="th-TH"/>
        </w:rPr>
        <w:t xml:space="preserve">ถึงส่วนงานที่ </w:t>
      </w:r>
      <w:r w:rsidR="00D54208">
        <w:rPr>
          <w:rFonts w:ascii="Angsana New" w:hAnsi="Angsana New"/>
          <w:sz w:val="28"/>
          <w:szCs w:val="28"/>
        </w:rPr>
        <w:t>7</w:t>
      </w:r>
      <w:r w:rsidR="0073189C" w:rsidRPr="00A5247A">
        <w:rPr>
          <w:rFonts w:ascii="Angsana New" w:hAnsi="Angsana New"/>
          <w:sz w:val="28"/>
          <w:szCs w:val="28"/>
        </w:rPr>
        <w:t xml:space="preserve"> </w:t>
      </w:r>
      <w:r w:rsidR="0082640E" w:rsidRPr="00A5247A">
        <w:rPr>
          <w:rFonts w:ascii="Angsana New" w:hAnsi="Angsana New"/>
          <w:sz w:val="28"/>
          <w:szCs w:val="28"/>
          <w:cs/>
          <w:lang w:val="th-TH"/>
        </w:rPr>
        <w:t>มีการจ</w:t>
      </w:r>
      <w:r w:rsidR="003A4224" w:rsidRPr="00A5247A">
        <w:rPr>
          <w:rFonts w:ascii="Angsana New" w:hAnsi="Angsana New"/>
          <w:sz w:val="28"/>
          <w:szCs w:val="28"/>
          <w:cs/>
          <w:lang w:val="th-TH"/>
        </w:rPr>
        <w:t>ั</w:t>
      </w:r>
      <w:r w:rsidR="0082640E" w:rsidRPr="00A5247A">
        <w:rPr>
          <w:rFonts w:ascii="Angsana New" w:hAnsi="Angsana New"/>
          <w:sz w:val="28"/>
          <w:szCs w:val="28"/>
          <w:cs/>
          <w:lang w:val="th-TH"/>
        </w:rPr>
        <w:t xml:space="preserve">ดการ การผลิตและสำนักงานขายในประเทศไทย </w:t>
      </w:r>
    </w:p>
    <w:p w14:paraId="52276BC5" w14:textId="750A9157" w:rsidR="006C3B2A" w:rsidRPr="00A5247A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ในการนำเสนอการจำแนกส่วนงานภูมิศาสตร์ รายได้ตามส่วนงานแยกตา</w:t>
      </w:r>
      <w:r w:rsidR="00135794" w:rsidRPr="00A5247A">
        <w:rPr>
          <w:rFonts w:ascii="Angsana New" w:hAnsi="Angsana New"/>
          <w:sz w:val="28"/>
          <w:szCs w:val="28"/>
          <w:cs/>
          <w:lang w:val="th-TH"/>
        </w:rPr>
        <w:t xml:space="preserve">มที่ตั้งทางภูมิศาสตร์ของลูกค้า </w:t>
      </w:r>
      <w:r w:rsidRPr="00A5247A">
        <w:rPr>
          <w:rFonts w:ascii="Angsana New" w:hAnsi="Angsana New"/>
          <w:sz w:val="28"/>
          <w:szCs w:val="28"/>
          <w:cs/>
          <w:lang w:val="th-TH"/>
        </w:rPr>
        <w:t>สินทรัพย์ตามส่วนงานแยกตามสถานที่ตั้งทางภูมิศาสตร์ของสินทรัพย์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856"/>
        <w:gridCol w:w="1256"/>
        <w:gridCol w:w="266"/>
        <w:gridCol w:w="1206"/>
        <w:gridCol w:w="266"/>
        <w:gridCol w:w="1206"/>
        <w:gridCol w:w="235"/>
        <w:gridCol w:w="1206"/>
      </w:tblGrid>
      <w:tr w:rsidR="00087194" w:rsidRPr="00A5247A" w14:paraId="17387812" w14:textId="77777777" w:rsidTr="000F3F5E">
        <w:tc>
          <w:tcPr>
            <w:tcW w:w="3856" w:type="dxa"/>
          </w:tcPr>
          <w:p w14:paraId="4D5E5196" w14:textId="77777777" w:rsidR="00087194" w:rsidRPr="00A5247A" w:rsidRDefault="00087194" w:rsidP="0008719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41" w:type="dxa"/>
            <w:gridSpan w:val="7"/>
            <w:tcBorders>
              <w:bottom w:val="single" w:sz="4" w:space="0" w:color="auto"/>
            </w:tcBorders>
          </w:tcPr>
          <w:p w14:paraId="15CDE78B" w14:textId="3737E920" w:rsidR="00087194" w:rsidRPr="00A5247A" w:rsidRDefault="00087194" w:rsidP="00087194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87194" w:rsidRPr="00A5247A" w14:paraId="732CA1F3" w14:textId="77777777" w:rsidTr="000F3F5E">
        <w:tc>
          <w:tcPr>
            <w:tcW w:w="3856" w:type="dxa"/>
          </w:tcPr>
          <w:p w14:paraId="1C01FEC9" w14:textId="77777777" w:rsidR="00087194" w:rsidRPr="00A5247A" w:rsidRDefault="00087194" w:rsidP="0008719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728" w:type="dxa"/>
            <w:gridSpan w:val="3"/>
            <w:tcBorders>
              <w:bottom w:val="single" w:sz="4" w:space="0" w:color="auto"/>
            </w:tcBorders>
          </w:tcPr>
          <w:p w14:paraId="13981FD7" w14:textId="2384520F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E0A4522" w14:textId="77777777" w:rsidR="00087194" w:rsidRPr="00A5247A" w:rsidRDefault="00087194" w:rsidP="0008719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47" w:type="dxa"/>
            <w:gridSpan w:val="3"/>
            <w:tcBorders>
              <w:bottom w:val="single" w:sz="4" w:space="0" w:color="auto"/>
            </w:tcBorders>
          </w:tcPr>
          <w:p w14:paraId="7B0B14DF" w14:textId="264CD0A2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</w:tr>
      <w:tr w:rsidR="00087194" w:rsidRPr="00A5247A" w14:paraId="26DC60BE" w14:textId="77777777" w:rsidTr="00390E3C">
        <w:tc>
          <w:tcPr>
            <w:tcW w:w="3856" w:type="dxa"/>
          </w:tcPr>
          <w:p w14:paraId="6C630355" w14:textId="77777777" w:rsidR="00087194" w:rsidRPr="00A5247A" w:rsidRDefault="00087194" w:rsidP="0008719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D83C7F2" w14:textId="2A069DAA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339A5054" w14:textId="77777777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42086FF2" w14:textId="729FB601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58BB710D" w14:textId="77777777" w:rsidR="00087194" w:rsidRPr="00A5247A" w:rsidRDefault="00087194" w:rsidP="0008719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29ECED45" w14:textId="2AE9BD5C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5" w:type="dxa"/>
            <w:vAlign w:val="center"/>
          </w:tcPr>
          <w:p w14:paraId="015738FA" w14:textId="77777777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0A31782F" w14:textId="784290B0" w:rsidR="00087194" w:rsidRPr="00A5247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612E5" w:rsidRPr="00A5247A" w14:paraId="3F38D732" w14:textId="77777777" w:rsidTr="00D36A23">
        <w:tc>
          <w:tcPr>
            <w:tcW w:w="3856" w:type="dxa"/>
          </w:tcPr>
          <w:p w14:paraId="10E28401" w14:textId="73864B00" w:rsidR="006612E5" w:rsidRPr="00A5247A" w:rsidRDefault="00D54208" w:rsidP="006612E5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ภายในประเทศ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5CEECEA9" w14:textId="12BF650D" w:rsidR="006612E5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148,451</w:t>
            </w:r>
          </w:p>
        </w:tc>
        <w:tc>
          <w:tcPr>
            <w:tcW w:w="266" w:type="dxa"/>
            <w:shd w:val="clear" w:color="auto" w:fill="auto"/>
          </w:tcPr>
          <w:p w14:paraId="507B215B" w14:textId="77777777" w:rsidR="006612E5" w:rsidRPr="00A5247A" w:rsidRDefault="006612E5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EBB727B" w14:textId="778ED721" w:rsidR="006612E5" w:rsidRPr="00A5247A" w:rsidRDefault="006612E5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33,268</w:t>
            </w:r>
          </w:p>
        </w:tc>
        <w:tc>
          <w:tcPr>
            <w:tcW w:w="266" w:type="dxa"/>
            <w:shd w:val="clear" w:color="auto" w:fill="auto"/>
          </w:tcPr>
          <w:p w14:paraId="1823AB08" w14:textId="77777777" w:rsidR="006612E5" w:rsidRPr="00A5247A" w:rsidRDefault="006612E5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B651D49" w14:textId="6D4CB3C5" w:rsidR="006612E5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835,828</w:t>
            </w:r>
          </w:p>
        </w:tc>
        <w:tc>
          <w:tcPr>
            <w:tcW w:w="235" w:type="dxa"/>
          </w:tcPr>
          <w:p w14:paraId="61214904" w14:textId="77777777" w:rsidR="006612E5" w:rsidRPr="00A5247A" w:rsidRDefault="006612E5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</w:tcPr>
          <w:p w14:paraId="54FB13F1" w14:textId="23A1EC47" w:rsidR="006612E5" w:rsidRPr="00A5247A" w:rsidRDefault="006612E5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582,00</w:t>
            </w:r>
            <w:r w:rsidR="00F743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D36A23" w:rsidRPr="00A5247A" w14:paraId="204BC2B6" w14:textId="77777777" w:rsidTr="00D36A23">
        <w:tc>
          <w:tcPr>
            <w:tcW w:w="3856" w:type="dxa"/>
          </w:tcPr>
          <w:p w14:paraId="01410419" w14:textId="3C2A8E16" w:rsidR="00D36A23" w:rsidRDefault="00D36A23" w:rsidP="006612E5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256" w:type="dxa"/>
            <w:shd w:val="clear" w:color="auto" w:fill="auto"/>
          </w:tcPr>
          <w:p w14:paraId="3646D3E7" w14:textId="1E0EBA80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8,498</w:t>
            </w:r>
          </w:p>
        </w:tc>
        <w:tc>
          <w:tcPr>
            <w:tcW w:w="266" w:type="dxa"/>
            <w:shd w:val="clear" w:color="auto" w:fill="auto"/>
          </w:tcPr>
          <w:p w14:paraId="563C0DD3" w14:textId="77777777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58EB32D7" w14:textId="4799B430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20A3E1E" w14:textId="77777777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6DFDE0D5" w14:textId="329971B9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</w:tcPr>
          <w:p w14:paraId="3FA746B6" w14:textId="77777777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</w:tcPr>
          <w:p w14:paraId="0F508D5C" w14:textId="6EA2793D" w:rsidR="00D36A23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54208" w:rsidRPr="00A5247A" w14:paraId="32C2407B" w14:textId="77777777" w:rsidTr="00D36A23">
        <w:tc>
          <w:tcPr>
            <w:tcW w:w="3856" w:type="dxa"/>
          </w:tcPr>
          <w:p w14:paraId="0C22F129" w14:textId="448D54B1" w:rsidR="00D54208" w:rsidRDefault="00D54208" w:rsidP="006612E5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อเมริกาเหนือ</w:t>
            </w:r>
          </w:p>
        </w:tc>
        <w:tc>
          <w:tcPr>
            <w:tcW w:w="1256" w:type="dxa"/>
            <w:shd w:val="clear" w:color="auto" w:fill="auto"/>
          </w:tcPr>
          <w:p w14:paraId="338A7974" w14:textId="13ECD563" w:rsidR="00D54208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2,146</w:t>
            </w:r>
          </w:p>
        </w:tc>
        <w:tc>
          <w:tcPr>
            <w:tcW w:w="266" w:type="dxa"/>
            <w:shd w:val="clear" w:color="auto" w:fill="auto"/>
          </w:tcPr>
          <w:p w14:paraId="62621C86" w14:textId="77777777" w:rsidR="00D54208" w:rsidRPr="00A5247A" w:rsidRDefault="00D54208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68ED2229" w14:textId="67281C97" w:rsidR="00D54208" w:rsidRPr="00A5247A" w:rsidRDefault="00390E3C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C4464CB" w14:textId="77777777" w:rsidR="00D54208" w:rsidRPr="00A5247A" w:rsidRDefault="00D54208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16DBC126" w14:textId="43AC8213" w:rsidR="00D54208" w:rsidRPr="00A5247A" w:rsidRDefault="00D36A23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5" w:type="dxa"/>
          </w:tcPr>
          <w:p w14:paraId="078D9CF5" w14:textId="77777777" w:rsidR="00D54208" w:rsidRPr="00A5247A" w:rsidRDefault="00D54208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</w:tcPr>
          <w:p w14:paraId="5ECB27C9" w14:textId="08DDBA8E" w:rsidR="00D54208" w:rsidRPr="00A5247A" w:rsidRDefault="00390E3C" w:rsidP="006612E5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D36A23" w:rsidRPr="00A5247A" w14:paraId="180AF91C" w14:textId="77777777" w:rsidTr="00D36A23">
        <w:tc>
          <w:tcPr>
            <w:tcW w:w="3856" w:type="dxa"/>
          </w:tcPr>
          <w:p w14:paraId="32441F17" w14:textId="64F89997" w:rsidR="00D36A23" w:rsidRPr="00A5247A" w:rsidRDefault="00D36A23" w:rsidP="00D36A23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ยุโรป</w:t>
            </w:r>
          </w:p>
        </w:tc>
        <w:tc>
          <w:tcPr>
            <w:tcW w:w="1256" w:type="dxa"/>
            <w:shd w:val="clear" w:color="auto" w:fill="auto"/>
          </w:tcPr>
          <w:p w14:paraId="7A698C92" w14:textId="3029359C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E42A75D" w14:textId="77777777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1E1B6B09" w14:textId="1DA3964F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2,9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Pr="00A5247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1CE6005A" w14:textId="77777777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3EA84C7F" w14:textId="4C06F1C3" w:rsidR="00D36A23" w:rsidRPr="00A5247A" w:rsidRDefault="00D36A23" w:rsidP="00D36A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598B68C5" w14:textId="77777777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</w:tcPr>
          <w:p w14:paraId="543F3617" w14:textId="10546DBC" w:rsidR="00D36A23" w:rsidRPr="00A5247A" w:rsidRDefault="00D36A23" w:rsidP="00D36A23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2E5" w:rsidRPr="00A5247A" w14:paraId="1E0251B3" w14:textId="77777777" w:rsidTr="00D36A23">
        <w:tc>
          <w:tcPr>
            <w:tcW w:w="3856" w:type="dxa"/>
          </w:tcPr>
          <w:p w14:paraId="78035819" w14:textId="77777777" w:rsidR="006612E5" w:rsidRPr="00A5247A" w:rsidRDefault="006612E5" w:rsidP="006612E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7A860" w14:textId="6DD08000" w:rsidR="006612E5" w:rsidRPr="00A5247A" w:rsidRDefault="00D36A23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159,095</w:t>
            </w:r>
          </w:p>
        </w:tc>
        <w:tc>
          <w:tcPr>
            <w:tcW w:w="266" w:type="dxa"/>
            <w:shd w:val="clear" w:color="auto" w:fill="auto"/>
          </w:tcPr>
          <w:p w14:paraId="44E336ED" w14:textId="77777777" w:rsidR="006612E5" w:rsidRPr="00A5247A" w:rsidRDefault="006612E5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09F2" w14:textId="075ABBE2" w:rsidR="006612E5" w:rsidRPr="00A5247A" w:rsidRDefault="006612E5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36,2</w:t>
            </w:r>
            <w:r w:rsidR="00F74394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4AED7FAD" w14:textId="77777777" w:rsidR="006612E5" w:rsidRPr="00A5247A" w:rsidRDefault="006612E5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E5DE" w14:textId="2BAD5CC9" w:rsidR="006612E5" w:rsidRPr="00A5247A" w:rsidRDefault="00D36A23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835,828</w:t>
            </w:r>
          </w:p>
        </w:tc>
        <w:tc>
          <w:tcPr>
            <w:tcW w:w="235" w:type="dxa"/>
          </w:tcPr>
          <w:p w14:paraId="254A3D35" w14:textId="77777777" w:rsidR="006612E5" w:rsidRPr="00A5247A" w:rsidRDefault="006612E5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C1ADFA4" w14:textId="2B5E2542" w:rsidR="006612E5" w:rsidRPr="00A5247A" w:rsidRDefault="006612E5" w:rsidP="006612E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A5247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582,00</w:t>
            </w:r>
            <w:r w:rsidR="00F74394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</w:tbl>
    <w:p w14:paraId="3805928E" w14:textId="18BBC27B" w:rsidR="006C3B2A" w:rsidRPr="00A5247A" w:rsidRDefault="006C3B2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ลูกค้ารายใหญ่</w:t>
      </w:r>
    </w:p>
    <w:p w14:paraId="4C7BB938" w14:textId="687E696B" w:rsidR="006C3B2A" w:rsidRPr="00A5247A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กลุ่ม</w:t>
      </w:r>
      <w:r w:rsidRPr="00A5247A">
        <w:rPr>
          <w:rFonts w:ascii="Angsana New" w:hAnsi="Angsana New"/>
          <w:sz w:val="28"/>
          <w:szCs w:val="28"/>
          <w:cs/>
        </w:rPr>
        <w:t>บริษัทมีฐานลูกค้าจำนวนมาก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3E277777" w14:textId="4C833080" w:rsidR="0053402F" w:rsidRPr="00A5247A" w:rsidRDefault="0053402F" w:rsidP="003B2A9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กำไร (ขาดทุน) ต่อหุ้น</w:t>
      </w:r>
      <w:r w:rsidR="007F7BC5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ขั้นพื้นฐาน</w:t>
      </w:r>
    </w:p>
    <w:p w14:paraId="3D81F524" w14:textId="438273BF" w:rsidR="0053402F" w:rsidRPr="00A5247A" w:rsidRDefault="0053402F" w:rsidP="0066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กำไร</w:t>
      </w:r>
      <w:r w:rsidR="0073189C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(ขาดทุน)</w:t>
      </w:r>
      <w:r w:rsidR="0073189C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ต่อหุ้นขั้นพื้นฐานสำหรับปีสิ้นสุดวันที่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Pr="00A5247A">
        <w:rPr>
          <w:rFonts w:ascii="Angsana New" w:hAnsi="Angsana New"/>
          <w:sz w:val="28"/>
          <w:szCs w:val="28"/>
          <w:cs/>
        </w:rPr>
        <w:t xml:space="preserve"> และ </w:t>
      </w:r>
      <w:r w:rsidRPr="00A5247A">
        <w:rPr>
          <w:rFonts w:ascii="Angsana New" w:hAnsi="Angsana New"/>
          <w:sz w:val="28"/>
          <w:szCs w:val="28"/>
        </w:rPr>
        <w:t>256</w:t>
      </w:r>
      <w:r w:rsidR="00400A5E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  <w:cs/>
        </w:rPr>
        <w:t xml:space="preserve"> คำนวณจากกำไร</w:t>
      </w:r>
      <w:r w:rsidR="0073189C"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(ขาดทุน) สำหรับปีที่เป็นส่วนของผู้ถือหุ้นสามัญของบริษั</w:t>
      </w:r>
      <w:r w:rsidR="0073189C" w:rsidRPr="00A5247A">
        <w:rPr>
          <w:rFonts w:ascii="Angsana New" w:hAnsi="Angsana New"/>
          <w:sz w:val="28"/>
          <w:szCs w:val="28"/>
          <w:cs/>
        </w:rPr>
        <w:t>ทหาร</w:t>
      </w:r>
      <w:r w:rsidRPr="00A5247A">
        <w:rPr>
          <w:rFonts w:ascii="Angsana New" w:hAnsi="Angsana New"/>
          <w:sz w:val="28"/>
          <w:szCs w:val="28"/>
          <w:cs/>
        </w:rPr>
        <w:t>จำนวนหุ้นสามัญที่ออกจำหน่ายแล้วระหว่างปีในแต่ละปี โดยแสดงการคำนวณดังนี้</w:t>
      </w:r>
    </w:p>
    <w:tbl>
      <w:tblPr>
        <w:tblW w:w="951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26"/>
        <w:gridCol w:w="1134"/>
        <w:gridCol w:w="283"/>
        <w:gridCol w:w="1134"/>
        <w:gridCol w:w="236"/>
        <w:gridCol w:w="1182"/>
        <w:gridCol w:w="236"/>
        <w:gridCol w:w="1181"/>
      </w:tblGrid>
      <w:tr w:rsidR="0053402F" w:rsidRPr="00A5247A" w14:paraId="0AEDB21B" w14:textId="77777777" w:rsidTr="000F3F5E">
        <w:tc>
          <w:tcPr>
            <w:tcW w:w="4126" w:type="dxa"/>
            <w:shd w:val="clear" w:color="auto" w:fill="auto"/>
          </w:tcPr>
          <w:p w14:paraId="3DA63893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D538B8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พันบาท </w:t>
            </w:r>
            <w:r w:rsidRPr="00A5247A">
              <w:rPr>
                <w:rFonts w:ascii="Angsana New" w:hAnsi="Angsana New"/>
                <w:b/>
                <w:sz w:val="28"/>
                <w:szCs w:val="28"/>
              </w:rPr>
              <w:t xml:space="preserve">/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พันหุ้น</w:t>
            </w:r>
          </w:p>
        </w:tc>
      </w:tr>
      <w:tr w:rsidR="0053402F" w:rsidRPr="00A5247A" w14:paraId="12CCBE4C" w14:textId="77777777" w:rsidTr="000F3F5E">
        <w:tc>
          <w:tcPr>
            <w:tcW w:w="4126" w:type="dxa"/>
            <w:shd w:val="clear" w:color="auto" w:fill="auto"/>
          </w:tcPr>
          <w:p w14:paraId="5BD65F51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9864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  <w:r w:rsidRPr="00A5247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CCA18BB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A70F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  <w:r w:rsidRPr="00A5247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</w:tr>
      <w:tr w:rsidR="0053402F" w:rsidRPr="00A5247A" w14:paraId="5CA436C6" w14:textId="77777777" w:rsidTr="000F3F5E">
        <w:tc>
          <w:tcPr>
            <w:tcW w:w="4126" w:type="dxa"/>
            <w:shd w:val="clear" w:color="auto" w:fill="auto"/>
          </w:tcPr>
          <w:p w14:paraId="53AD26E6" w14:textId="1DCBEB62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A35B9" w14:textId="406F6BB9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6ABD0D2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70797" w14:textId="7A355476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96B1CFF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D44471D" w14:textId="2C5490D4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F6913A1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D22D724" w14:textId="4D7112D3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53402F" w:rsidRPr="00A5247A" w14:paraId="5FFFE38C" w14:textId="77777777" w:rsidTr="000F3F5E">
        <w:tc>
          <w:tcPr>
            <w:tcW w:w="4126" w:type="dxa"/>
            <w:shd w:val="clear" w:color="auto" w:fill="auto"/>
          </w:tcPr>
          <w:p w14:paraId="22D63AB3" w14:textId="4F386321" w:rsidR="0053402F" w:rsidRPr="00A5247A" w:rsidRDefault="00683C71" w:rsidP="005E2F21">
            <w:pPr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53402F" w:rsidRPr="00A5247A">
              <w:rPr>
                <w:rFonts w:ascii="Angsana New" w:hAnsi="Angsana New"/>
                <w:sz w:val="28"/>
                <w:szCs w:val="28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0F96A6AB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184A618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E4B47E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8ED3470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F01B7D4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FF625B2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110E3CC" w14:textId="77777777" w:rsidR="0053402F" w:rsidRPr="00A5247A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6612E5" w:rsidRPr="00A5247A" w14:paraId="2874914A" w14:textId="77777777" w:rsidTr="0020322E">
        <w:tc>
          <w:tcPr>
            <w:tcW w:w="4126" w:type="dxa"/>
            <w:shd w:val="clear" w:color="auto" w:fill="auto"/>
          </w:tcPr>
          <w:p w14:paraId="76C954E9" w14:textId="77777777" w:rsidR="006612E5" w:rsidRPr="00A5247A" w:rsidRDefault="006612E5" w:rsidP="006612E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ของบริษัท (ขั้นพื้นฐาน)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4CB73CB" w14:textId="4624C5C0" w:rsidR="006612E5" w:rsidRPr="00A5247A" w:rsidRDefault="00D54208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20,987</w:t>
            </w:r>
          </w:p>
        </w:tc>
        <w:tc>
          <w:tcPr>
            <w:tcW w:w="283" w:type="dxa"/>
            <w:shd w:val="clear" w:color="auto" w:fill="auto"/>
          </w:tcPr>
          <w:p w14:paraId="2C26040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975F6E8" w14:textId="4D51D3CA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06,086)</w:t>
            </w:r>
          </w:p>
        </w:tc>
        <w:tc>
          <w:tcPr>
            <w:tcW w:w="236" w:type="dxa"/>
            <w:shd w:val="clear" w:color="auto" w:fill="auto"/>
          </w:tcPr>
          <w:p w14:paraId="4D8E051C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5C66F36A" w14:textId="321E386C" w:rsidR="006612E5" w:rsidRPr="00BD66C2" w:rsidRDefault="00D54208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44,619</w:t>
            </w:r>
          </w:p>
        </w:tc>
        <w:tc>
          <w:tcPr>
            <w:tcW w:w="236" w:type="dxa"/>
            <w:shd w:val="clear" w:color="auto" w:fill="auto"/>
          </w:tcPr>
          <w:p w14:paraId="7495071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43DF88A" w14:textId="427B880C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(77,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95</w:t>
            </w: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)</w:t>
            </w:r>
          </w:p>
        </w:tc>
      </w:tr>
      <w:tr w:rsidR="006612E5" w:rsidRPr="00A5247A" w14:paraId="737D25F7" w14:textId="77777777" w:rsidTr="00A00FBB">
        <w:tc>
          <w:tcPr>
            <w:tcW w:w="4126" w:type="dxa"/>
            <w:shd w:val="clear" w:color="auto" w:fill="auto"/>
          </w:tcPr>
          <w:p w14:paraId="1AF67E7B" w14:textId="77777777" w:rsidR="006612E5" w:rsidRPr="00A5247A" w:rsidRDefault="006612E5" w:rsidP="006612E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5EE9C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3D3C7BB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6333A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CC1B0DC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2DAAD94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E5EBEF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</w:tcPr>
          <w:p w14:paraId="63D1678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612E5" w:rsidRPr="00A5247A" w14:paraId="505AD561" w14:textId="77777777" w:rsidTr="00A00FBB">
        <w:tc>
          <w:tcPr>
            <w:tcW w:w="4126" w:type="dxa"/>
            <w:shd w:val="clear" w:color="auto" w:fill="auto"/>
          </w:tcPr>
          <w:p w14:paraId="23266DF7" w14:textId="69FDBA49" w:rsidR="006612E5" w:rsidRPr="00A5247A" w:rsidRDefault="006612E5" w:rsidP="006612E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145572AD" w14:textId="774ED70B" w:rsidR="006612E5" w:rsidRPr="00A5247A" w:rsidRDefault="00C0726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2D1D177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18ED31" w14:textId="79B89479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635,5</w:t>
            </w:r>
            <w:r w:rsidR="00F74394">
              <w:rPr>
                <w:rFonts w:ascii="Angsana New" w:hAnsi="Angsana New"/>
                <w:sz w:val="28"/>
                <w:szCs w:val="28"/>
                <w:lang w:val="en-GB" w:bidi="ar-SA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75051E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F631AB5" w14:textId="460E3C0D" w:rsidR="006612E5" w:rsidRPr="00A5247A" w:rsidRDefault="00BD66C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889,756</w:t>
            </w:r>
          </w:p>
        </w:tc>
        <w:tc>
          <w:tcPr>
            <w:tcW w:w="236" w:type="dxa"/>
            <w:shd w:val="clear" w:color="auto" w:fill="auto"/>
          </w:tcPr>
          <w:p w14:paraId="68045B0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</w:tcPr>
          <w:p w14:paraId="0A25347A" w14:textId="56D54DB1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635,5</w:t>
            </w:r>
            <w:r w:rsidR="00F74394">
              <w:rPr>
                <w:rFonts w:ascii="Angsana New" w:hAnsi="Angsana New"/>
                <w:sz w:val="28"/>
                <w:szCs w:val="28"/>
                <w:lang w:val="en-GB" w:bidi="ar-SA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0</w:t>
            </w:r>
          </w:p>
        </w:tc>
      </w:tr>
      <w:tr w:rsidR="006612E5" w:rsidRPr="00A5247A" w14:paraId="49CAB534" w14:textId="77777777" w:rsidTr="00A00FBB">
        <w:tc>
          <w:tcPr>
            <w:tcW w:w="4126" w:type="dxa"/>
            <w:shd w:val="clear" w:color="auto" w:fill="auto"/>
          </w:tcPr>
          <w:p w14:paraId="47B8D8C2" w14:textId="77777777" w:rsidR="006612E5" w:rsidRPr="00A5247A" w:rsidRDefault="006612E5" w:rsidP="006612E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60613F" w14:textId="699E9D67" w:rsidR="006612E5" w:rsidRPr="00A5247A" w:rsidRDefault="00C0726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98,720</w:t>
            </w:r>
          </w:p>
        </w:tc>
        <w:tc>
          <w:tcPr>
            <w:tcW w:w="283" w:type="dxa"/>
            <w:shd w:val="clear" w:color="auto" w:fill="auto"/>
          </w:tcPr>
          <w:p w14:paraId="217F6E6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BB27F5" w14:textId="6EE93E18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14</w:t>
            </w:r>
            <w:r w:rsidR="006612E5" w:rsidRPr="00A5247A">
              <w:rPr>
                <w:rFonts w:ascii="Angsana New" w:hAnsi="Angsana New"/>
                <w:sz w:val="28"/>
                <w:szCs w:val="28"/>
                <w:lang w:bidi="ar-SA"/>
              </w:rPr>
              <w:t>6,556</w:t>
            </w:r>
          </w:p>
        </w:tc>
        <w:tc>
          <w:tcPr>
            <w:tcW w:w="236" w:type="dxa"/>
            <w:shd w:val="clear" w:color="auto" w:fill="auto"/>
          </w:tcPr>
          <w:p w14:paraId="16F8A0D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404DB2" w14:textId="69ED365A" w:rsidR="006612E5" w:rsidRPr="00A5247A" w:rsidRDefault="00BD66C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98,720</w:t>
            </w:r>
          </w:p>
        </w:tc>
        <w:tc>
          <w:tcPr>
            <w:tcW w:w="236" w:type="dxa"/>
            <w:shd w:val="clear" w:color="auto" w:fill="auto"/>
          </w:tcPr>
          <w:p w14:paraId="4CF198D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B80DDD2" w14:textId="7113B107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14</w:t>
            </w:r>
            <w:r w:rsidR="006612E5" w:rsidRPr="00A5247A">
              <w:rPr>
                <w:rFonts w:ascii="Angsana New" w:hAnsi="Angsana New"/>
                <w:sz w:val="28"/>
                <w:szCs w:val="28"/>
                <w:lang w:bidi="ar-SA"/>
              </w:rPr>
              <w:t>6,556</w:t>
            </w:r>
          </w:p>
        </w:tc>
      </w:tr>
      <w:tr w:rsidR="006612E5" w:rsidRPr="00A5247A" w14:paraId="2212D9E4" w14:textId="77777777" w:rsidTr="00A00FBB">
        <w:tc>
          <w:tcPr>
            <w:tcW w:w="4126" w:type="dxa"/>
            <w:shd w:val="clear" w:color="auto" w:fill="auto"/>
          </w:tcPr>
          <w:p w14:paraId="009665BC" w14:textId="77777777" w:rsidR="006612E5" w:rsidRPr="00A5247A" w:rsidRDefault="006612E5" w:rsidP="006612E5">
            <w:pPr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9889B" w14:textId="171120BB" w:rsidR="006612E5" w:rsidRPr="00A5247A" w:rsidRDefault="00C0726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988,476</w:t>
            </w:r>
          </w:p>
        </w:tc>
        <w:tc>
          <w:tcPr>
            <w:tcW w:w="283" w:type="dxa"/>
            <w:shd w:val="clear" w:color="auto" w:fill="auto"/>
          </w:tcPr>
          <w:p w14:paraId="628A7BB3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5BC0" w14:textId="5EFCFE65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/>
              </w:rPr>
              <w:t>782,096</w:t>
            </w:r>
          </w:p>
        </w:tc>
        <w:tc>
          <w:tcPr>
            <w:tcW w:w="236" w:type="dxa"/>
            <w:shd w:val="clear" w:color="auto" w:fill="auto"/>
          </w:tcPr>
          <w:p w14:paraId="3CA4D57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E858F" w14:textId="19397CEC" w:rsidR="006612E5" w:rsidRPr="00A5247A" w:rsidRDefault="00BD66C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988,476</w:t>
            </w:r>
          </w:p>
        </w:tc>
        <w:tc>
          <w:tcPr>
            <w:tcW w:w="236" w:type="dxa"/>
            <w:shd w:val="clear" w:color="auto" w:fill="auto"/>
          </w:tcPr>
          <w:p w14:paraId="4E76896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30991" w14:textId="41BD72E2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/>
              </w:rPr>
              <w:t>782,096</w:t>
            </w:r>
          </w:p>
        </w:tc>
      </w:tr>
      <w:tr w:rsidR="006612E5" w:rsidRPr="00A5247A" w14:paraId="18BC38B6" w14:textId="77777777" w:rsidTr="00A00FBB">
        <w:tc>
          <w:tcPr>
            <w:tcW w:w="4126" w:type="dxa"/>
            <w:shd w:val="clear" w:color="auto" w:fill="auto"/>
          </w:tcPr>
          <w:p w14:paraId="483DCDFA" w14:textId="77777777" w:rsidR="006612E5" w:rsidRPr="00A5247A" w:rsidRDefault="006612E5" w:rsidP="006612E5">
            <w:pPr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13DAF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42C42C3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AE0344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4392B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696146F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3ED01B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667D75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612E5" w:rsidRPr="00A5247A" w14:paraId="790F67BA" w14:textId="77777777" w:rsidTr="0020322E">
        <w:tc>
          <w:tcPr>
            <w:tcW w:w="4126" w:type="dxa"/>
            <w:shd w:val="clear" w:color="auto" w:fill="auto"/>
          </w:tcPr>
          <w:p w14:paraId="07D86261" w14:textId="1DBB6868" w:rsidR="006612E5" w:rsidRPr="00A5247A" w:rsidRDefault="0020322E" w:rsidP="006612E5">
            <w:pPr>
              <w:ind w:firstLine="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6612E5" w:rsidRPr="00A5247A">
              <w:rPr>
                <w:rFonts w:ascii="Angsana New" w:hAnsi="Angsana New"/>
                <w:sz w:val="28"/>
                <w:szCs w:val="28"/>
                <w:cs/>
              </w:rPr>
              <w:t>(ขาดทุน) 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342E8ED" w14:textId="5B59B4F2" w:rsidR="006612E5" w:rsidRPr="00A5247A" w:rsidRDefault="00C0726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  <w:r w:rsidR="00D5420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8EE7CB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033C0FD" w14:textId="1591F18B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(0.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36)</w:t>
            </w:r>
          </w:p>
        </w:tc>
        <w:tc>
          <w:tcPr>
            <w:tcW w:w="236" w:type="dxa"/>
            <w:shd w:val="clear" w:color="auto" w:fill="auto"/>
          </w:tcPr>
          <w:p w14:paraId="1C7F8673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6355A9C4" w14:textId="3534C560" w:rsidR="006612E5" w:rsidRPr="00A5247A" w:rsidRDefault="00BD66C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0.04</w:t>
            </w:r>
            <w:r w:rsidR="00D54208">
              <w:rPr>
                <w:rFonts w:ascii="Angsana New" w:hAnsi="Angsana New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85EA2B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19415A7" w14:textId="70E04761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GB" w:bidi="ar-SA"/>
              </w:rPr>
              <w:t>(0.099)</w:t>
            </w:r>
          </w:p>
        </w:tc>
      </w:tr>
    </w:tbl>
    <w:p w14:paraId="2408CB67" w14:textId="006FF7C7" w:rsidR="00A5247A" w:rsidRDefault="00A5247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62813A19" w14:textId="77777777" w:rsidR="00A5247A" w:rsidRDefault="00A5247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17D75F5" w14:textId="59080731" w:rsidR="006C3B2A" w:rsidRPr="00A5247A" w:rsidRDefault="006C3B2A" w:rsidP="003B2A9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ต้นทุนในการจัดจำหน่าย</w:t>
      </w:r>
    </w:p>
    <w:tbl>
      <w:tblPr>
        <w:tblW w:w="951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26"/>
        <w:gridCol w:w="1134"/>
        <w:gridCol w:w="283"/>
        <w:gridCol w:w="1134"/>
        <w:gridCol w:w="236"/>
        <w:gridCol w:w="1182"/>
        <w:gridCol w:w="236"/>
        <w:gridCol w:w="1181"/>
      </w:tblGrid>
      <w:tr w:rsidR="00087194" w:rsidRPr="00A5247A" w14:paraId="14143DA1" w14:textId="77777777" w:rsidTr="000F3F5E">
        <w:trPr>
          <w:trHeight w:val="20"/>
        </w:trPr>
        <w:tc>
          <w:tcPr>
            <w:tcW w:w="4126" w:type="dxa"/>
          </w:tcPr>
          <w:p w14:paraId="2A9BFDBB" w14:textId="77777777" w:rsidR="00087194" w:rsidRPr="00A5247A" w:rsidRDefault="00087194" w:rsidP="000871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ECFC70E" w14:textId="083865AC" w:rsidR="00087194" w:rsidRPr="00A5247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87194" w:rsidRPr="00A5247A" w14:paraId="43D3E53F" w14:textId="77777777" w:rsidTr="000F3F5E">
        <w:trPr>
          <w:trHeight w:val="20"/>
        </w:trPr>
        <w:tc>
          <w:tcPr>
            <w:tcW w:w="4126" w:type="dxa"/>
          </w:tcPr>
          <w:p w14:paraId="7EF184D8" w14:textId="77777777" w:rsidR="00087194" w:rsidRPr="00A5247A" w:rsidRDefault="00087194" w:rsidP="000871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8247BC" w14:textId="43E370D1" w:rsidR="00087194" w:rsidRPr="00A5247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06B51D" w14:textId="77777777" w:rsidR="00087194" w:rsidRPr="00A5247A" w:rsidRDefault="00087194" w:rsidP="000871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5EEDC1" w14:textId="076BE609" w:rsidR="00087194" w:rsidRPr="00A5247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426" w:rsidRPr="00A5247A" w14:paraId="462421F1" w14:textId="77777777" w:rsidTr="000F3F5E">
        <w:trPr>
          <w:trHeight w:val="20"/>
        </w:trPr>
        <w:tc>
          <w:tcPr>
            <w:tcW w:w="4126" w:type="dxa"/>
          </w:tcPr>
          <w:p w14:paraId="678CFF49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2A7D65" w14:textId="63D6013C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19586C" w14:textId="77777777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61DAB5" w14:textId="542E6091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41049C9" w14:textId="77777777" w:rsidR="00751426" w:rsidRPr="00A5247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EBA3EC" w14:textId="555F8DBC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DFC70F8" w14:textId="77777777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886CAEF" w14:textId="59B21950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612E5" w:rsidRPr="00A5247A" w14:paraId="7E02499E" w14:textId="77777777" w:rsidTr="000F3085">
        <w:trPr>
          <w:trHeight w:val="20"/>
        </w:trPr>
        <w:tc>
          <w:tcPr>
            <w:tcW w:w="4126" w:type="dxa"/>
          </w:tcPr>
          <w:p w14:paraId="198CD82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ค่าโฆษณาและสนับสนุนการขาย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4D29B5" w14:textId="6398A3E6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83" w:type="dxa"/>
          </w:tcPr>
          <w:p w14:paraId="6A45E0EA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25AE2" w14:textId="2D31A2D8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8</w:t>
            </w:r>
            <w:r w:rsidR="00F7439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41F55CD4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CF70ADA" w14:textId="04FA5A96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6" w:type="dxa"/>
          </w:tcPr>
          <w:p w14:paraId="2C68453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3734C1F9" w14:textId="2371B71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2E5" w:rsidRPr="00A5247A" w14:paraId="2781B473" w14:textId="77777777" w:rsidTr="000F3085">
        <w:trPr>
          <w:trHeight w:val="20"/>
        </w:trPr>
        <w:tc>
          <w:tcPr>
            <w:tcW w:w="4126" w:type="dxa"/>
          </w:tcPr>
          <w:p w14:paraId="38CF1C4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ค่าใช้จ่ายในการขนส่ง</w:t>
            </w:r>
          </w:p>
        </w:tc>
        <w:tc>
          <w:tcPr>
            <w:tcW w:w="1134" w:type="dxa"/>
            <w:shd w:val="clear" w:color="auto" w:fill="auto"/>
          </w:tcPr>
          <w:p w14:paraId="7C7C763A" w14:textId="060E2C04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83" w:type="dxa"/>
          </w:tcPr>
          <w:p w14:paraId="4DD0963E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56209613" w14:textId="701F7D2E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B2A30A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5C99DAD3" w14:textId="7669D794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167</w:t>
            </w:r>
          </w:p>
        </w:tc>
        <w:tc>
          <w:tcPr>
            <w:tcW w:w="236" w:type="dxa"/>
          </w:tcPr>
          <w:p w14:paraId="156CAE2A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05624F1D" w14:textId="2A727472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12E5" w:rsidRPr="00A5247A" w14:paraId="1AE06EE8" w14:textId="77777777" w:rsidTr="000F3085">
        <w:trPr>
          <w:trHeight w:val="20"/>
        </w:trPr>
        <w:tc>
          <w:tcPr>
            <w:tcW w:w="4126" w:type="dxa"/>
          </w:tcPr>
          <w:p w14:paraId="35F459F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ค่านายหน้าในการขาย</w:t>
            </w:r>
          </w:p>
        </w:tc>
        <w:tc>
          <w:tcPr>
            <w:tcW w:w="1134" w:type="dxa"/>
            <w:shd w:val="clear" w:color="auto" w:fill="auto"/>
          </w:tcPr>
          <w:p w14:paraId="7A2D6AA4" w14:textId="74EF43DC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83" w:type="dxa"/>
          </w:tcPr>
          <w:p w14:paraId="3B61221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1864D632" w14:textId="0EA3E1BF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7A04D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3718B3A7" w14:textId="32D8A229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86</w:t>
            </w:r>
          </w:p>
        </w:tc>
        <w:tc>
          <w:tcPr>
            <w:tcW w:w="236" w:type="dxa"/>
          </w:tcPr>
          <w:p w14:paraId="49B0D7C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2052930F" w14:textId="728C1D09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612E5" w:rsidRPr="00A5247A" w14:paraId="02BDD836" w14:textId="77777777" w:rsidTr="000F3085">
        <w:trPr>
          <w:trHeight w:val="20"/>
        </w:trPr>
        <w:tc>
          <w:tcPr>
            <w:tcW w:w="4126" w:type="dxa"/>
          </w:tcPr>
          <w:p w14:paraId="2F0B868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34" w:type="dxa"/>
            <w:shd w:val="clear" w:color="auto" w:fill="auto"/>
          </w:tcPr>
          <w:p w14:paraId="6835F257" w14:textId="3B6F1869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83" w:type="dxa"/>
          </w:tcPr>
          <w:p w14:paraId="789EDE0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01B7A382" w14:textId="17DA86C9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36" w:type="dxa"/>
          </w:tcPr>
          <w:p w14:paraId="7D086F4A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47A26B83" w14:textId="780AC8CA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236" w:type="dxa"/>
          </w:tcPr>
          <w:p w14:paraId="3D03544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43C54A3D" w14:textId="4E1656D1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6612E5" w:rsidRPr="00A5247A" w14:paraId="211B9F52" w14:textId="77777777" w:rsidTr="000F3085">
        <w:trPr>
          <w:trHeight w:val="20"/>
        </w:trPr>
        <w:tc>
          <w:tcPr>
            <w:tcW w:w="4126" w:type="dxa"/>
          </w:tcPr>
          <w:p w14:paraId="481C3F1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7EAE683E" w14:textId="310A38EC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3" w:type="dxa"/>
          </w:tcPr>
          <w:p w14:paraId="03E21D8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149328B2" w14:textId="628B8991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6C8D030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78BA7052" w14:textId="55663795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61</w:t>
            </w:r>
          </w:p>
        </w:tc>
        <w:tc>
          <w:tcPr>
            <w:tcW w:w="236" w:type="dxa"/>
          </w:tcPr>
          <w:p w14:paraId="2373E3F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2FFD3D0B" w14:textId="029633BD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6612E5" w:rsidRPr="00A5247A" w14:paraId="043FA0F1" w14:textId="77777777" w:rsidTr="000F3085">
        <w:trPr>
          <w:trHeight w:val="20"/>
        </w:trPr>
        <w:tc>
          <w:tcPr>
            <w:tcW w:w="4126" w:type="dxa"/>
          </w:tcPr>
          <w:p w14:paraId="3BBBDBD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D92C9" w14:textId="03985889" w:rsidR="006612E5" w:rsidRPr="00A5247A" w:rsidRDefault="000F308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83" w:type="dxa"/>
          </w:tcPr>
          <w:p w14:paraId="2524EE0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CC678D" w14:textId="550D5E1F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,3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36" w:type="dxa"/>
          </w:tcPr>
          <w:p w14:paraId="00AD3A0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71188" w14:textId="7A3AF5E6" w:rsidR="006612E5" w:rsidRPr="00A5247A" w:rsidRDefault="00BD544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472</w:t>
            </w:r>
          </w:p>
        </w:tc>
        <w:tc>
          <w:tcPr>
            <w:tcW w:w="236" w:type="dxa"/>
          </w:tcPr>
          <w:p w14:paraId="0E8847B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D348E31" w14:textId="72624B0A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612E5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14187114" w14:textId="129EC2C1" w:rsidR="006C3B2A" w:rsidRPr="00A5247A" w:rsidRDefault="006C3B2A" w:rsidP="00A5247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ค่าใช้จ่ายในการบริหาร</w:t>
      </w:r>
    </w:p>
    <w:tbl>
      <w:tblPr>
        <w:tblW w:w="95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450"/>
        <w:gridCol w:w="1134"/>
        <w:gridCol w:w="283"/>
        <w:gridCol w:w="1134"/>
        <w:gridCol w:w="236"/>
        <w:gridCol w:w="1182"/>
        <w:gridCol w:w="236"/>
        <w:gridCol w:w="1195"/>
      </w:tblGrid>
      <w:tr w:rsidR="00751426" w:rsidRPr="00A5247A" w14:paraId="7E1545A7" w14:textId="77777777" w:rsidTr="000F3F5E">
        <w:trPr>
          <w:trHeight w:val="20"/>
        </w:trPr>
        <w:tc>
          <w:tcPr>
            <w:tcW w:w="3676" w:type="dxa"/>
          </w:tcPr>
          <w:p w14:paraId="08B6C18B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662BAA97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A807BAD" w14:textId="21BA5CDE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1426" w:rsidRPr="00A5247A" w14:paraId="4DA8E5D2" w14:textId="77777777" w:rsidTr="000F3F5E">
        <w:trPr>
          <w:trHeight w:val="20"/>
        </w:trPr>
        <w:tc>
          <w:tcPr>
            <w:tcW w:w="3676" w:type="dxa"/>
          </w:tcPr>
          <w:p w14:paraId="206114F7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476E114F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9AEBC6" w14:textId="5B6DFA43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53F03C" w14:textId="77777777" w:rsidR="00751426" w:rsidRPr="00A5247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3F773" w14:textId="2526B1FC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426" w:rsidRPr="00A5247A" w14:paraId="1371A8E3" w14:textId="77777777" w:rsidTr="000F3F5E">
        <w:trPr>
          <w:trHeight w:val="20"/>
        </w:trPr>
        <w:tc>
          <w:tcPr>
            <w:tcW w:w="3676" w:type="dxa"/>
          </w:tcPr>
          <w:p w14:paraId="111E2583" w14:textId="77777777" w:rsidR="00751426" w:rsidRPr="00A5247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4C91C039" w14:textId="394EB1CA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8815F0" w14:textId="6BF967EF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BE59C1" w14:textId="77777777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85F21E" w14:textId="37329A58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7A63ACC" w14:textId="77777777" w:rsidR="00751426" w:rsidRPr="00A5247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2A6C0B" w14:textId="7AFD5240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97FA3DD" w14:textId="77777777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BDFBCD" w14:textId="1BFEBD73" w:rsidR="00751426" w:rsidRPr="00A5247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612E5" w:rsidRPr="00A5247A" w14:paraId="0933A7D8" w14:textId="77777777" w:rsidTr="003E7E74">
        <w:trPr>
          <w:trHeight w:val="20"/>
        </w:trPr>
        <w:tc>
          <w:tcPr>
            <w:tcW w:w="3676" w:type="dxa"/>
          </w:tcPr>
          <w:p w14:paraId="240CFFB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450" w:type="dxa"/>
          </w:tcPr>
          <w:p w14:paraId="21BA6EAA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34342C" w14:textId="2AB369D9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804B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804BE">
              <w:rPr>
                <w:rFonts w:ascii="Angsana New" w:hAnsi="Angsana New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83" w:type="dxa"/>
          </w:tcPr>
          <w:p w14:paraId="55C2293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B4FE47" w14:textId="7A1498F6" w:rsidR="006612E5" w:rsidRPr="00A5247A" w:rsidRDefault="007C3C86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25,413</w:t>
            </w:r>
          </w:p>
        </w:tc>
        <w:tc>
          <w:tcPr>
            <w:tcW w:w="236" w:type="dxa"/>
          </w:tcPr>
          <w:p w14:paraId="7E8B999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C905813" w14:textId="38D49C40" w:rsidR="006612E5" w:rsidRPr="00BE756E" w:rsidRDefault="006247B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17,33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88FB47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C0BBBE3" w14:textId="35CE31BC" w:rsidR="006612E5" w:rsidRPr="00A5247A" w:rsidRDefault="00464B87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19,429</w:t>
            </w:r>
          </w:p>
        </w:tc>
      </w:tr>
      <w:tr w:rsidR="006612E5" w:rsidRPr="00A5247A" w14:paraId="2F2FF5AA" w14:textId="77777777" w:rsidTr="003E7E74">
        <w:trPr>
          <w:trHeight w:val="20"/>
        </w:trPr>
        <w:tc>
          <w:tcPr>
            <w:tcW w:w="3676" w:type="dxa"/>
          </w:tcPr>
          <w:p w14:paraId="1DBABBAC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</w:tcPr>
          <w:p w14:paraId="1FBE83C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D288BD" w14:textId="74AF62A3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20,372</w:t>
            </w:r>
          </w:p>
        </w:tc>
        <w:tc>
          <w:tcPr>
            <w:tcW w:w="283" w:type="dxa"/>
          </w:tcPr>
          <w:p w14:paraId="29D4A8E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FA112" w14:textId="1FF835BC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6,70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5B3078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1033C326" w14:textId="781B2F1F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6,995</w:t>
            </w:r>
          </w:p>
        </w:tc>
        <w:tc>
          <w:tcPr>
            <w:tcW w:w="236" w:type="dxa"/>
          </w:tcPr>
          <w:p w14:paraId="2CD22FC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67F5D6E" w14:textId="184C3CB7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2,89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612E5" w:rsidRPr="00A5247A" w14:paraId="180AF135" w14:textId="77777777" w:rsidTr="003E7E74">
        <w:trPr>
          <w:trHeight w:val="20"/>
        </w:trPr>
        <w:tc>
          <w:tcPr>
            <w:tcW w:w="3676" w:type="dxa"/>
          </w:tcPr>
          <w:p w14:paraId="65A8A6D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ค่าที่ปรึกษาและค่าบริการทางวิชาชีพ</w:t>
            </w:r>
            <w:r w:rsidRPr="00A5247A">
              <w:rPr>
                <w:rFonts w:ascii="Angsana New" w:hAnsi="Angsana New"/>
                <w:vanish/>
                <w:sz w:val="28"/>
                <w:szCs w:val="28"/>
              </w:rPr>
              <w:pgNum/>
            </w:r>
          </w:p>
        </w:tc>
        <w:tc>
          <w:tcPr>
            <w:tcW w:w="450" w:type="dxa"/>
          </w:tcPr>
          <w:p w14:paraId="1214B35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F2FC28E" w14:textId="5C4D6E0B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3,0</w:t>
            </w:r>
            <w:r w:rsidR="008804BE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3" w:type="dxa"/>
          </w:tcPr>
          <w:p w14:paraId="264787CC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15828" w14:textId="56B1FB35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7D0FAF1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DBD579A" w14:textId="7B541FBB" w:rsidR="006612E5" w:rsidRPr="00A5247A" w:rsidRDefault="008804B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3E7E7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="003E7E74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236" w:type="dxa"/>
          </w:tcPr>
          <w:p w14:paraId="43D6A32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C3E2B2C" w14:textId="0E633DB9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2,02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612E5" w:rsidRPr="00A5247A" w14:paraId="3C4AE702" w14:textId="77777777" w:rsidTr="003E7E74">
        <w:trPr>
          <w:trHeight w:val="20"/>
        </w:trPr>
        <w:tc>
          <w:tcPr>
            <w:tcW w:w="3676" w:type="dxa"/>
          </w:tcPr>
          <w:p w14:paraId="76D436E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450" w:type="dxa"/>
          </w:tcPr>
          <w:p w14:paraId="464AFBA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A6323B" w14:textId="4F08FF75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3,087</w:t>
            </w:r>
          </w:p>
        </w:tc>
        <w:tc>
          <w:tcPr>
            <w:tcW w:w="283" w:type="dxa"/>
          </w:tcPr>
          <w:p w14:paraId="13E1CA1E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58139BB7" w14:textId="0A32BF60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236" w:type="dxa"/>
          </w:tcPr>
          <w:p w14:paraId="0349ABE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C537589" w14:textId="2E89E9BE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2,718</w:t>
            </w:r>
          </w:p>
        </w:tc>
        <w:tc>
          <w:tcPr>
            <w:tcW w:w="236" w:type="dxa"/>
          </w:tcPr>
          <w:p w14:paraId="68D0D55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E959A3D" w14:textId="0A315F00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612E5" w:rsidRPr="00A5247A" w14:paraId="591E0219" w14:textId="77777777" w:rsidTr="003E7E74">
        <w:trPr>
          <w:trHeight w:val="20"/>
        </w:trPr>
        <w:tc>
          <w:tcPr>
            <w:tcW w:w="3676" w:type="dxa"/>
          </w:tcPr>
          <w:p w14:paraId="208D113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50" w:type="dxa"/>
          </w:tcPr>
          <w:p w14:paraId="5ED959F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5E5344" w14:textId="315A12D7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4,4</w:t>
            </w:r>
            <w:r w:rsidR="008804BE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83" w:type="dxa"/>
          </w:tcPr>
          <w:p w14:paraId="64AD4A6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670CC83B" w14:textId="2973729E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3,69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06A65B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CCCCEA2" w14:textId="16BAE567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3,606</w:t>
            </w:r>
          </w:p>
        </w:tc>
        <w:tc>
          <w:tcPr>
            <w:tcW w:w="236" w:type="dxa"/>
          </w:tcPr>
          <w:p w14:paraId="181FFCB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E2DABA1" w14:textId="16E0C844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6612E5" w:rsidRPr="00A5247A" w14:paraId="3C2AC81E" w14:textId="77777777" w:rsidTr="003E7E74">
        <w:trPr>
          <w:trHeight w:val="20"/>
        </w:trPr>
        <w:tc>
          <w:tcPr>
            <w:tcW w:w="3676" w:type="dxa"/>
          </w:tcPr>
          <w:p w14:paraId="739765E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450" w:type="dxa"/>
          </w:tcPr>
          <w:p w14:paraId="122E72A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1D2E1" w14:textId="56C82AB8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1,84</w:t>
            </w:r>
            <w:r w:rsidR="008804BE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83" w:type="dxa"/>
          </w:tcPr>
          <w:p w14:paraId="4A33C38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E0D7F4" w14:textId="419BA18C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3,727</w:t>
            </w:r>
          </w:p>
        </w:tc>
        <w:tc>
          <w:tcPr>
            <w:tcW w:w="236" w:type="dxa"/>
          </w:tcPr>
          <w:p w14:paraId="52C9712C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5079468" w14:textId="2764B2D5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1,007</w:t>
            </w:r>
          </w:p>
        </w:tc>
        <w:tc>
          <w:tcPr>
            <w:tcW w:w="236" w:type="dxa"/>
          </w:tcPr>
          <w:p w14:paraId="5ED51114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EFD080E" w14:textId="7C081F5E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2,0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12E5" w:rsidRPr="00A5247A" w14:paraId="3065C881" w14:textId="77777777" w:rsidTr="003E7E74">
        <w:trPr>
          <w:trHeight w:val="20"/>
        </w:trPr>
        <w:tc>
          <w:tcPr>
            <w:tcW w:w="3676" w:type="dxa"/>
          </w:tcPr>
          <w:p w14:paraId="504C083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450" w:type="dxa"/>
          </w:tcPr>
          <w:p w14:paraId="0FE4976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910756" w14:textId="091AE39D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283" w:type="dxa"/>
          </w:tcPr>
          <w:p w14:paraId="09D33B9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A114E7" w14:textId="37E02695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49AB929F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624BA26" w14:textId="284B04A8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519</w:t>
            </w:r>
          </w:p>
        </w:tc>
        <w:tc>
          <w:tcPr>
            <w:tcW w:w="236" w:type="dxa"/>
          </w:tcPr>
          <w:p w14:paraId="5A061C3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7757712" w14:textId="3D320038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6612E5" w:rsidRPr="00A5247A" w14:paraId="473B8349" w14:textId="77777777" w:rsidTr="003E7E74">
        <w:trPr>
          <w:trHeight w:val="20"/>
        </w:trPr>
        <w:tc>
          <w:tcPr>
            <w:tcW w:w="3676" w:type="dxa"/>
          </w:tcPr>
          <w:p w14:paraId="0F5BF49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450" w:type="dxa"/>
          </w:tcPr>
          <w:p w14:paraId="55C2C10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445FF" w14:textId="6720A612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83" w:type="dxa"/>
          </w:tcPr>
          <w:p w14:paraId="26AE054E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D0E479E" w14:textId="1F091099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36" w:type="dxa"/>
          </w:tcPr>
          <w:p w14:paraId="27DE60C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93366D2" w14:textId="60FE5EC5" w:rsidR="006612E5" w:rsidRPr="00A5247A" w:rsidRDefault="00D950C2" w:rsidP="006612E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FC466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026B004" w14:textId="0D6CEED5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2E5" w:rsidRPr="00A5247A" w14:paraId="57634F4E" w14:textId="77777777" w:rsidTr="003E7E74">
        <w:trPr>
          <w:trHeight w:val="20"/>
        </w:trPr>
        <w:tc>
          <w:tcPr>
            <w:tcW w:w="3676" w:type="dxa"/>
          </w:tcPr>
          <w:p w14:paraId="32C565E3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ค่าบริการระบบสารสนเทศ</w:t>
            </w:r>
          </w:p>
        </w:tc>
        <w:tc>
          <w:tcPr>
            <w:tcW w:w="450" w:type="dxa"/>
          </w:tcPr>
          <w:p w14:paraId="59E28D4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352D87F" w14:textId="6A8FDF65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7C487C11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CC82A7" w14:textId="7C9AF64D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7BCF87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795B99E" w14:textId="19869F2F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5FE8C9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1641415" w14:textId="239515E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2E5" w:rsidRPr="00A5247A" w14:paraId="573D5BB6" w14:textId="77777777" w:rsidTr="003E7E74">
        <w:trPr>
          <w:trHeight w:val="20"/>
        </w:trPr>
        <w:tc>
          <w:tcPr>
            <w:tcW w:w="3676" w:type="dxa"/>
          </w:tcPr>
          <w:p w14:paraId="4BC9C3F8" w14:textId="7865192B" w:rsidR="006612E5" w:rsidRPr="00A5247A" w:rsidRDefault="00D30851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450" w:type="dxa"/>
          </w:tcPr>
          <w:p w14:paraId="166FE96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E599B89" w14:textId="5ABB4836" w:rsidR="006612E5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(6,053)</w:t>
            </w:r>
          </w:p>
        </w:tc>
        <w:tc>
          <w:tcPr>
            <w:tcW w:w="283" w:type="dxa"/>
          </w:tcPr>
          <w:p w14:paraId="2EB0BA6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ECB167" w14:textId="5F8EEEFC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  <w:tc>
          <w:tcPr>
            <w:tcW w:w="236" w:type="dxa"/>
          </w:tcPr>
          <w:p w14:paraId="2F5E930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A3B9935" w14:textId="2E34947C" w:rsidR="006612E5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(6,053)</w:t>
            </w:r>
          </w:p>
        </w:tc>
        <w:tc>
          <w:tcPr>
            <w:tcW w:w="236" w:type="dxa"/>
          </w:tcPr>
          <w:p w14:paraId="3B71776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AFE422C" w14:textId="22E5FEA9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</w:tr>
      <w:tr w:rsidR="00D30851" w:rsidRPr="00A5247A" w14:paraId="35A0F22F" w14:textId="77777777" w:rsidTr="003E7E74">
        <w:trPr>
          <w:trHeight w:val="20"/>
        </w:trPr>
        <w:tc>
          <w:tcPr>
            <w:tcW w:w="3676" w:type="dxa"/>
          </w:tcPr>
          <w:p w14:paraId="0000CB1F" w14:textId="064CED87" w:rsidR="00D30851" w:rsidRDefault="00D30851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ค่าเผื่อมูลค่าสินค้าลดลง (กลับรายการ)</w:t>
            </w:r>
          </w:p>
        </w:tc>
        <w:tc>
          <w:tcPr>
            <w:tcW w:w="450" w:type="dxa"/>
          </w:tcPr>
          <w:p w14:paraId="397D2141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0718EEA" w14:textId="2BFAF633" w:rsidR="00D30851" w:rsidRPr="00A5247A" w:rsidRDefault="0057259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(8,7</w:t>
            </w:r>
            <w:r w:rsidR="00B27234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F844F2B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DE0C3F" w14:textId="3AAF8FD6" w:rsidR="00D30851" w:rsidRDefault="006F3CDC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9,411</w:t>
            </w:r>
          </w:p>
        </w:tc>
        <w:tc>
          <w:tcPr>
            <w:tcW w:w="236" w:type="dxa"/>
          </w:tcPr>
          <w:p w14:paraId="7E88AED1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CA77146" w14:textId="48A759C4" w:rsidR="00D30851" w:rsidRPr="00A5247A" w:rsidRDefault="00D950C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(8,7</w:t>
            </w:r>
            <w:r w:rsidR="00A7382B">
              <w:rPr>
                <w:rFonts w:ascii="Angsana New" w:hAnsi="Angsana New"/>
                <w:sz w:val="28"/>
                <w:szCs w:val="28"/>
                <w:lang w:bidi="th-TH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1EB17342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89F62E0" w14:textId="0972DC9C" w:rsidR="00D30851" w:rsidRPr="00D30851" w:rsidRDefault="00D30851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9,411</w:t>
            </w:r>
          </w:p>
        </w:tc>
      </w:tr>
      <w:tr w:rsidR="00D30851" w:rsidRPr="00A5247A" w14:paraId="1EBFC5B2" w14:textId="77777777" w:rsidTr="003E7E74">
        <w:trPr>
          <w:trHeight w:val="20"/>
        </w:trPr>
        <w:tc>
          <w:tcPr>
            <w:tcW w:w="4126" w:type="dxa"/>
            <w:gridSpan w:val="2"/>
          </w:tcPr>
          <w:p w14:paraId="38389371" w14:textId="62B32EBB" w:rsidR="00D30851" w:rsidRPr="00A5247A" w:rsidRDefault="00D30851" w:rsidP="00D3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D3475" w14:textId="3FFF9C48" w:rsidR="00D30851" w:rsidRPr="00D30851" w:rsidRDefault="0057259B" w:rsidP="006612E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752679C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5DB64C" w14:textId="7A1246A6" w:rsidR="00D30851" w:rsidRPr="00A5247A" w:rsidRDefault="00D30851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27475E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2E9BF1C" w14:textId="79E48020" w:rsidR="00D30851" w:rsidRPr="00412A7E" w:rsidRDefault="003E7E7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(13,456)</w:t>
            </w:r>
          </w:p>
        </w:tc>
        <w:tc>
          <w:tcPr>
            <w:tcW w:w="236" w:type="dxa"/>
          </w:tcPr>
          <w:p w14:paraId="4C556678" w14:textId="77777777" w:rsidR="00D30851" w:rsidRPr="00A5247A" w:rsidRDefault="00D30851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348E682" w14:textId="654B83E9" w:rsidR="00D30851" w:rsidRPr="00A5247A" w:rsidRDefault="00D30851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6612E5" w:rsidRPr="00A5247A" w14:paraId="5AE4B06C" w14:textId="77777777" w:rsidTr="003E7E74">
        <w:trPr>
          <w:trHeight w:val="20"/>
        </w:trPr>
        <w:tc>
          <w:tcPr>
            <w:tcW w:w="3676" w:type="dxa"/>
          </w:tcPr>
          <w:p w14:paraId="603FD6A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</w:tcPr>
          <w:p w14:paraId="0C19EB0F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95B48A2" w14:textId="1D5C3674" w:rsidR="006612E5" w:rsidRPr="00A5247A" w:rsidRDefault="00A1433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9,07</w:t>
            </w:r>
            <w:r w:rsidR="00D7103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1DFE52CF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BB8E84" w14:textId="3DD782E5" w:rsidR="006612E5" w:rsidRPr="00A5247A" w:rsidRDefault="007C3C86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31,650</w:t>
            </w:r>
          </w:p>
        </w:tc>
        <w:tc>
          <w:tcPr>
            <w:tcW w:w="236" w:type="dxa"/>
          </w:tcPr>
          <w:p w14:paraId="7657241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8103A6F" w14:textId="5D70D55F" w:rsidR="006612E5" w:rsidRPr="00A5247A" w:rsidRDefault="005E5C6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</w:t>
            </w:r>
            <w:r w:rsidR="008804BE">
              <w:rPr>
                <w:rFonts w:ascii="Angsana New" w:hAnsi="Angsana New"/>
                <w:sz w:val="28"/>
                <w:szCs w:val="28"/>
                <w:lang w:bidi="th-TH"/>
              </w:rPr>
              <w:t>897</w:t>
            </w:r>
          </w:p>
        </w:tc>
        <w:tc>
          <w:tcPr>
            <w:tcW w:w="236" w:type="dxa"/>
          </w:tcPr>
          <w:p w14:paraId="719E711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665651B" w14:textId="2FF328B4" w:rsidR="006612E5" w:rsidRPr="00A5247A" w:rsidRDefault="00464B87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</w:rPr>
              <w:t>8,285</w:t>
            </w:r>
          </w:p>
        </w:tc>
      </w:tr>
      <w:tr w:rsidR="006612E5" w:rsidRPr="00A5247A" w14:paraId="7635EFC5" w14:textId="77777777" w:rsidTr="003E7E74">
        <w:trPr>
          <w:trHeight w:val="20"/>
        </w:trPr>
        <w:tc>
          <w:tcPr>
            <w:tcW w:w="3676" w:type="dxa"/>
          </w:tcPr>
          <w:p w14:paraId="1251037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8FFAD9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3A299" w14:textId="78BC37B8" w:rsidR="006612E5" w:rsidRPr="00A5247A" w:rsidRDefault="00A1433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55,300</w:t>
            </w:r>
          </w:p>
        </w:tc>
        <w:tc>
          <w:tcPr>
            <w:tcW w:w="283" w:type="dxa"/>
          </w:tcPr>
          <w:p w14:paraId="6D717D2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DB3C80" w14:textId="274C0D8C" w:rsidR="006612E5" w:rsidRPr="00A5247A" w:rsidRDefault="00F74394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6612E5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36ACD3BE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3E050" w14:textId="23E27ADB" w:rsidR="006612E5" w:rsidRPr="00A5247A" w:rsidRDefault="003E7E74" w:rsidP="00BE75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15,7</w:t>
            </w:r>
            <w:r w:rsidR="008804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37</w:t>
            </w:r>
          </w:p>
        </w:tc>
        <w:tc>
          <w:tcPr>
            <w:tcW w:w="236" w:type="dxa"/>
          </w:tcPr>
          <w:p w14:paraId="0A01311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AC3D7AD" w14:textId="28879351" w:rsidR="006612E5" w:rsidRPr="00A5247A" w:rsidRDefault="006612E5" w:rsidP="006612E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89,927</w:t>
            </w:r>
          </w:p>
        </w:tc>
      </w:tr>
    </w:tbl>
    <w:p w14:paraId="37DC519E" w14:textId="1A33DBF7" w:rsidR="00A5247A" w:rsidRDefault="00A5247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28A43BC" w14:textId="1D555532" w:rsidR="00A5247A" w:rsidRDefault="00A5247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6DB22718" w14:textId="77777777" w:rsidR="00A5247A" w:rsidRDefault="00A5247A" w:rsidP="00A52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3BC773A8" w14:textId="6FA213BE" w:rsidR="006C3B2A" w:rsidRPr="00A5247A" w:rsidRDefault="006C3B2A" w:rsidP="003B2A9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ค่าใช้จ่ายผลประโยชน์พนักงาน</w:t>
      </w:r>
    </w:p>
    <w:tbl>
      <w:tblPr>
        <w:tblW w:w="95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26"/>
        <w:gridCol w:w="1134"/>
        <w:gridCol w:w="240"/>
        <w:gridCol w:w="1136"/>
        <w:gridCol w:w="239"/>
        <w:gridCol w:w="1170"/>
        <w:gridCol w:w="270"/>
        <w:gridCol w:w="1211"/>
      </w:tblGrid>
      <w:tr w:rsidR="002C3BF9" w:rsidRPr="00A5247A" w14:paraId="178F5AE0" w14:textId="77777777" w:rsidTr="000F3F5E">
        <w:tc>
          <w:tcPr>
            <w:tcW w:w="4126" w:type="dxa"/>
          </w:tcPr>
          <w:p w14:paraId="2F8700BA" w14:textId="77777777" w:rsidR="002C3BF9" w:rsidRPr="00A5247A" w:rsidRDefault="002C3BF9" w:rsidP="002C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7EF852D9" w14:textId="33D1FCF6" w:rsidR="002C3BF9" w:rsidRPr="00A5247A" w:rsidRDefault="002C3BF9" w:rsidP="0081444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C3BF9" w:rsidRPr="00A5247A" w14:paraId="2FB393A8" w14:textId="77777777" w:rsidTr="000F3F5E">
        <w:tc>
          <w:tcPr>
            <w:tcW w:w="4126" w:type="dxa"/>
          </w:tcPr>
          <w:p w14:paraId="60761DCD" w14:textId="77777777" w:rsidR="002C3BF9" w:rsidRPr="00A5247A" w:rsidRDefault="002C3BF9" w:rsidP="0081444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56B0B" w14:textId="150B9E87" w:rsidR="002C3BF9" w:rsidRPr="00A5247A" w:rsidRDefault="002C3BF9" w:rsidP="0081444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B8833D3" w14:textId="77777777" w:rsidR="002C3BF9" w:rsidRPr="00A5247A" w:rsidRDefault="002C3BF9" w:rsidP="0081444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913A6" w14:textId="379B9845" w:rsidR="002C3BF9" w:rsidRPr="00A5247A" w:rsidRDefault="002C3BF9" w:rsidP="0081444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3BF9" w:rsidRPr="00A5247A" w14:paraId="1A5D6619" w14:textId="77777777" w:rsidTr="000F3F5E">
        <w:tc>
          <w:tcPr>
            <w:tcW w:w="4126" w:type="dxa"/>
          </w:tcPr>
          <w:p w14:paraId="7F92C191" w14:textId="77777777" w:rsidR="002C3BF9" w:rsidRPr="00A5247A" w:rsidRDefault="002C3BF9" w:rsidP="0081444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C2519B" w14:textId="2C0E422C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6C16D71" w14:textId="77777777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590627D" w14:textId="0CBB73BD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7F1F3876" w14:textId="77777777" w:rsidR="002C3BF9" w:rsidRPr="00A5247A" w:rsidRDefault="002C3BF9" w:rsidP="0081444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C60C03" w14:textId="2BCC7EEB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7C7C6C1" w14:textId="77777777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62090BD" w14:textId="40E68D23" w:rsidR="002C3BF9" w:rsidRPr="00A5247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612E5" w:rsidRPr="00A5247A" w14:paraId="1125E76C" w14:textId="77777777" w:rsidTr="002404D1">
        <w:tc>
          <w:tcPr>
            <w:tcW w:w="4126" w:type="dxa"/>
          </w:tcPr>
          <w:p w14:paraId="7CE6127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B7EC0C" w14:textId="2573D34B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22,749</w:t>
            </w:r>
          </w:p>
        </w:tc>
        <w:tc>
          <w:tcPr>
            <w:tcW w:w="240" w:type="dxa"/>
          </w:tcPr>
          <w:p w14:paraId="37E76B1E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40520F6" w14:textId="5F925B51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32,86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13CE46A6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791A81" w14:textId="6D85790D" w:rsidR="006612E5" w:rsidRPr="00A5247A" w:rsidRDefault="005E5C6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13,312</w:t>
            </w:r>
          </w:p>
        </w:tc>
        <w:tc>
          <w:tcPr>
            <w:tcW w:w="270" w:type="dxa"/>
          </w:tcPr>
          <w:p w14:paraId="1FFABCA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1241AD2" w14:textId="79E2E41A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</w:p>
        </w:tc>
      </w:tr>
      <w:tr w:rsidR="006612E5" w:rsidRPr="00A5247A" w14:paraId="4633C410" w14:textId="77777777" w:rsidTr="002404D1">
        <w:tc>
          <w:tcPr>
            <w:tcW w:w="4126" w:type="dxa"/>
          </w:tcPr>
          <w:p w14:paraId="762BDAE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สวัสดิการพนักงาน</w:t>
            </w:r>
          </w:p>
        </w:tc>
        <w:tc>
          <w:tcPr>
            <w:tcW w:w="1134" w:type="dxa"/>
            <w:shd w:val="clear" w:color="auto" w:fill="auto"/>
          </w:tcPr>
          <w:p w14:paraId="4E4B3BAE" w14:textId="56196F1D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2,531</w:t>
            </w:r>
          </w:p>
        </w:tc>
        <w:tc>
          <w:tcPr>
            <w:tcW w:w="240" w:type="dxa"/>
          </w:tcPr>
          <w:p w14:paraId="373D539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BC5F02" w14:textId="3286E4CA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2,798</w:t>
            </w:r>
          </w:p>
        </w:tc>
        <w:tc>
          <w:tcPr>
            <w:tcW w:w="239" w:type="dxa"/>
          </w:tcPr>
          <w:p w14:paraId="4395AE7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51C8F1" w14:textId="6B89D3FF" w:rsidR="006612E5" w:rsidRPr="00A5247A" w:rsidRDefault="00877A2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2,300</w:t>
            </w:r>
          </w:p>
        </w:tc>
        <w:tc>
          <w:tcPr>
            <w:tcW w:w="270" w:type="dxa"/>
          </w:tcPr>
          <w:p w14:paraId="3C969F9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976309C" w14:textId="63659D15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2,708</w:t>
            </w:r>
          </w:p>
        </w:tc>
      </w:tr>
      <w:tr w:rsidR="006612E5" w:rsidRPr="00A5247A" w14:paraId="3B228C8D" w14:textId="77777777" w:rsidTr="002404D1">
        <w:tc>
          <w:tcPr>
            <w:tcW w:w="4126" w:type="dxa"/>
          </w:tcPr>
          <w:p w14:paraId="4AF5692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2505BD4E" w14:textId="5E6F0696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40" w:type="dxa"/>
          </w:tcPr>
          <w:p w14:paraId="683C1979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4AA2360" w14:textId="3F31DC65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39" w:type="dxa"/>
          </w:tcPr>
          <w:p w14:paraId="6E1C13B5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2CEDEE" w14:textId="676F09C0" w:rsidR="006612E5" w:rsidRPr="00A5247A" w:rsidRDefault="00ED30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44B0A1F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47419CA0" w14:textId="3A9BDA92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65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6612E5" w:rsidRPr="00A5247A" w14:paraId="229BA52E" w14:textId="77777777" w:rsidTr="002404D1">
        <w:tc>
          <w:tcPr>
            <w:tcW w:w="4126" w:type="dxa"/>
          </w:tcPr>
          <w:p w14:paraId="3776E2A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ค่านายหน้าในการขาย</w:t>
            </w:r>
          </w:p>
        </w:tc>
        <w:tc>
          <w:tcPr>
            <w:tcW w:w="1134" w:type="dxa"/>
            <w:shd w:val="clear" w:color="auto" w:fill="auto"/>
          </w:tcPr>
          <w:p w14:paraId="287C557E" w14:textId="5030F850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40" w:type="dxa"/>
          </w:tcPr>
          <w:p w14:paraId="44E87E5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643B8F5" w14:textId="0C4BEF4C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0F1B515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0B60C0" w14:textId="11249EB3" w:rsidR="006612E5" w:rsidRPr="00A5247A" w:rsidRDefault="00ED30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86</w:t>
            </w:r>
          </w:p>
        </w:tc>
        <w:tc>
          <w:tcPr>
            <w:tcW w:w="270" w:type="dxa"/>
          </w:tcPr>
          <w:p w14:paraId="1D8B74C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0CA827" w14:textId="58D3C7C8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6612E5" w:rsidRPr="00A5247A" w14:paraId="75EBD698" w14:textId="77777777" w:rsidTr="002404D1">
        <w:tc>
          <w:tcPr>
            <w:tcW w:w="4126" w:type="dxa"/>
          </w:tcPr>
          <w:p w14:paraId="481C945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134" w:type="dxa"/>
            <w:shd w:val="clear" w:color="auto" w:fill="auto"/>
          </w:tcPr>
          <w:p w14:paraId="7F505544" w14:textId="5DC4B5BB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240" w:type="dxa"/>
          </w:tcPr>
          <w:p w14:paraId="47E417C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46FF8F2" w14:textId="3439F472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9" w:type="dxa"/>
          </w:tcPr>
          <w:p w14:paraId="26AE0760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5DAED6" w14:textId="44E8E8C2" w:rsidR="006612E5" w:rsidRPr="00CE4025" w:rsidRDefault="00ED30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09341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2202303" w14:textId="40618DD9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</w:tr>
      <w:tr w:rsidR="006612E5" w:rsidRPr="00A5247A" w14:paraId="788F0B75" w14:textId="77777777" w:rsidTr="002404D1">
        <w:tc>
          <w:tcPr>
            <w:tcW w:w="4126" w:type="dxa"/>
          </w:tcPr>
          <w:p w14:paraId="7394815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AE9486" w14:textId="62012B2A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1,828</w:t>
            </w:r>
          </w:p>
        </w:tc>
        <w:tc>
          <w:tcPr>
            <w:tcW w:w="240" w:type="dxa"/>
          </w:tcPr>
          <w:p w14:paraId="6484958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D68FC09" w14:textId="04E1CF23" w:rsidR="006612E5" w:rsidRPr="00A5247A" w:rsidRDefault="00464B8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11,518</w:t>
            </w:r>
          </w:p>
        </w:tc>
        <w:tc>
          <w:tcPr>
            <w:tcW w:w="239" w:type="dxa"/>
          </w:tcPr>
          <w:p w14:paraId="4F99D49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7E61BA" w14:textId="0B6C88FC" w:rsidR="006612E5" w:rsidRPr="00A5247A" w:rsidRDefault="005E5C6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1,47</w:t>
            </w:r>
            <w:r w:rsidR="00A76B48" w:rsidRPr="00A76B4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A77FC7B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81DC158" w14:textId="7659F5C1" w:rsidR="006612E5" w:rsidRPr="00A5247A" w:rsidRDefault="00464B8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10,666</w:t>
            </w:r>
          </w:p>
        </w:tc>
      </w:tr>
      <w:tr w:rsidR="006612E5" w:rsidRPr="00A5247A" w14:paraId="693FB14B" w14:textId="77777777" w:rsidTr="002404D1">
        <w:tc>
          <w:tcPr>
            <w:tcW w:w="4126" w:type="dxa"/>
          </w:tcPr>
          <w:p w14:paraId="22B77414" w14:textId="77777777" w:rsidR="006612E5" w:rsidRPr="00A5247A" w:rsidRDefault="006612E5" w:rsidP="006612E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41C3B82" w14:textId="28AB9DFF" w:rsidR="006612E5" w:rsidRPr="00A5247A" w:rsidRDefault="002404D1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E7E7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,644</w:t>
            </w:r>
          </w:p>
        </w:tc>
        <w:tc>
          <w:tcPr>
            <w:tcW w:w="240" w:type="dxa"/>
          </w:tcPr>
          <w:p w14:paraId="4A239EE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393D1FE" w14:textId="49AB1384" w:rsidR="006612E5" w:rsidRPr="00A5247A" w:rsidRDefault="00412A7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49,458</w:t>
            </w:r>
          </w:p>
        </w:tc>
        <w:tc>
          <w:tcPr>
            <w:tcW w:w="239" w:type="dxa"/>
          </w:tcPr>
          <w:p w14:paraId="68EBE173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34F35C" w14:textId="77AF0C9F" w:rsidR="006612E5" w:rsidRPr="00A5247A" w:rsidRDefault="005E5C6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17,851</w:t>
            </w:r>
          </w:p>
        </w:tc>
        <w:tc>
          <w:tcPr>
            <w:tcW w:w="270" w:type="dxa"/>
          </w:tcPr>
          <w:p w14:paraId="5668F08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12E15327" w14:textId="444DD750" w:rsidR="006612E5" w:rsidRPr="00A5247A" w:rsidRDefault="00412A7E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27,848</w:t>
            </w:r>
          </w:p>
        </w:tc>
      </w:tr>
    </w:tbl>
    <w:p w14:paraId="40E32F65" w14:textId="41CB446B" w:rsidR="006C3B2A" w:rsidRPr="00A5247A" w:rsidRDefault="006C3B2A" w:rsidP="002418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โครงการสมทบเงินที่กำหนดไว้</w:t>
      </w:r>
    </w:p>
    <w:p w14:paraId="537A68E3" w14:textId="400AAD53" w:rsidR="0073189C" w:rsidRDefault="006C3B2A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A5247A">
        <w:rPr>
          <w:rFonts w:ascii="Angsana New" w:hAnsi="Angsana New"/>
          <w:sz w:val="28"/>
          <w:szCs w:val="28"/>
          <w:cs/>
          <w:lang w:val="th-TH"/>
        </w:rPr>
        <w:t>กลุ่มบริษัทได้</w:t>
      </w:r>
      <w:r w:rsidRPr="00BE756E">
        <w:rPr>
          <w:rFonts w:ascii="Angsana New" w:hAnsi="Angsana New"/>
          <w:sz w:val="28"/>
          <w:szCs w:val="28"/>
          <w:cs/>
          <w:lang w:val="th-TH"/>
        </w:rPr>
        <w:t xml:space="preserve">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B2E81" w:rsidRPr="00BE756E">
        <w:rPr>
          <w:rFonts w:ascii="Angsana New" w:hAnsi="Angsana New"/>
          <w:sz w:val="28"/>
          <w:szCs w:val="28"/>
        </w:rPr>
        <w:t>3</w:t>
      </w:r>
      <w:r w:rsidRPr="00BE756E">
        <w:rPr>
          <w:rFonts w:ascii="Angsana New" w:hAnsi="Angsana New"/>
          <w:sz w:val="28"/>
          <w:szCs w:val="28"/>
          <w:cs/>
          <w:lang w:val="th-TH"/>
        </w:rPr>
        <w:t xml:space="preserve"> ถึง อัตราร้อยละ </w:t>
      </w:r>
      <w:r w:rsidR="00FB2E81" w:rsidRPr="00BE756E">
        <w:rPr>
          <w:rFonts w:ascii="Angsana New" w:hAnsi="Angsana New"/>
          <w:sz w:val="28"/>
          <w:szCs w:val="28"/>
        </w:rPr>
        <w:t>7</w:t>
      </w:r>
      <w:r w:rsidRPr="00BE756E">
        <w:rPr>
          <w:rFonts w:ascii="Angsana New" w:hAnsi="Angsana New"/>
          <w:sz w:val="28"/>
          <w:szCs w:val="28"/>
          <w:cs/>
          <w:lang w:val="th-TH"/>
        </w:rPr>
        <w:t xml:space="preserve"> ของเงินเดือนทุกเดือน และกลุ่มบริษัทจ่ายสมทบในอัตราร้อยละ </w:t>
      </w:r>
      <w:r w:rsidR="00FB2E81" w:rsidRPr="00BE756E">
        <w:rPr>
          <w:rFonts w:ascii="Angsana New" w:hAnsi="Angsana New"/>
          <w:sz w:val="28"/>
          <w:szCs w:val="28"/>
        </w:rPr>
        <w:t>3</w:t>
      </w:r>
      <w:r w:rsidRPr="00BE756E">
        <w:rPr>
          <w:rFonts w:ascii="Angsana New" w:hAnsi="Angsana New"/>
          <w:sz w:val="28"/>
          <w:szCs w:val="28"/>
          <w:cs/>
          <w:lang w:val="th-TH"/>
        </w:rPr>
        <w:t xml:space="preserve"> ถึง อัตราร้อยละ </w:t>
      </w:r>
      <w:r w:rsidR="00FB2E81" w:rsidRPr="00BE756E">
        <w:rPr>
          <w:rFonts w:ascii="Angsana New" w:hAnsi="Angsana New"/>
          <w:sz w:val="28"/>
          <w:szCs w:val="28"/>
        </w:rPr>
        <w:t>7</w:t>
      </w:r>
      <w:r w:rsidRPr="00BE756E">
        <w:rPr>
          <w:rFonts w:ascii="Angsana New" w:hAnsi="Angsana New"/>
          <w:sz w:val="28"/>
          <w:szCs w:val="28"/>
          <w:cs/>
          <w:lang w:val="th-TH"/>
        </w:rPr>
        <w:t xml:space="preserve"> ของเงินเดือนของ</w:t>
      </w:r>
      <w:r w:rsidRPr="00A5247A">
        <w:rPr>
          <w:rFonts w:ascii="Angsana New" w:hAnsi="Angsana New"/>
          <w:sz w:val="28"/>
          <w:szCs w:val="28"/>
          <w:cs/>
          <w:lang w:val="th-TH"/>
        </w:rPr>
        <w:t>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4A81786" w14:textId="6F9B6FBB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391A431C" w14:textId="3F8D4B7C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A95A45F" w14:textId="5A0741EB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378C0F1" w14:textId="2A8EBEF6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41409BF0" w14:textId="66AB2558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4EC49508" w14:textId="66963B9B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C799223" w14:textId="4EE8009C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356C4DD8" w14:textId="16F323E6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08B4EC86" w14:textId="1FE28C7A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133D5D9" w14:textId="4C9FC225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7E7D6E4" w14:textId="042BAD51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1AA4B0A7" w14:textId="3B19C14C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6195726" w14:textId="75314523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E3644F9" w14:textId="03010F01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AA9474B" w14:textId="7435ED3D" w:rsidR="00B73B4E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3DB454E" w14:textId="77777777" w:rsidR="00464B87" w:rsidRPr="00464B87" w:rsidRDefault="00464B87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98B17C7" w14:textId="77777777" w:rsidR="00B73B4E" w:rsidRPr="00A5247A" w:rsidRDefault="00B73B4E" w:rsidP="00010B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58750794" w14:textId="272ED855" w:rsidR="006C3B2A" w:rsidRPr="00A5247A" w:rsidRDefault="006C3B2A" w:rsidP="00010B8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ค่าใช้จ่ายตามลักษณะ</w:t>
      </w:r>
    </w:p>
    <w:tbl>
      <w:tblPr>
        <w:tblW w:w="95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316"/>
        <w:gridCol w:w="601"/>
        <w:gridCol w:w="283"/>
        <w:gridCol w:w="1167"/>
        <w:gridCol w:w="283"/>
        <w:gridCol w:w="1134"/>
        <w:gridCol w:w="236"/>
        <w:gridCol w:w="1040"/>
        <w:gridCol w:w="283"/>
        <w:gridCol w:w="1183"/>
      </w:tblGrid>
      <w:tr w:rsidR="007232F4" w:rsidRPr="00A5247A" w14:paraId="3487703B" w14:textId="77777777" w:rsidTr="000F3F5E">
        <w:tc>
          <w:tcPr>
            <w:tcW w:w="3316" w:type="dxa"/>
          </w:tcPr>
          <w:p w14:paraId="55AA92FA" w14:textId="77777777" w:rsidR="007232F4" w:rsidRPr="00A5247A" w:rsidRDefault="007232F4" w:rsidP="00286E6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</w:tcPr>
          <w:p w14:paraId="0BD56899" w14:textId="77777777" w:rsidR="007232F4" w:rsidRPr="00A5247A" w:rsidRDefault="007232F4" w:rsidP="0028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104CA1" w14:textId="77777777" w:rsidR="007232F4" w:rsidRPr="00A5247A" w:rsidRDefault="007232F4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326" w:type="dxa"/>
            <w:gridSpan w:val="7"/>
            <w:tcBorders>
              <w:bottom w:val="single" w:sz="4" w:space="0" w:color="auto"/>
            </w:tcBorders>
          </w:tcPr>
          <w:p w14:paraId="151A7F04" w14:textId="0D6DD1A5" w:rsidR="007232F4" w:rsidRPr="00A5247A" w:rsidRDefault="007232F4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232F4" w:rsidRPr="00A5247A" w14:paraId="75CD3371" w14:textId="77777777" w:rsidTr="000F3F5E">
        <w:tc>
          <w:tcPr>
            <w:tcW w:w="3316" w:type="dxa"/>
          </w:tcPr>
          <w:p w14:paraId="5F51DE18" w14:textId="77777777" w:rsidR="007232F4" w:rsidRPr="00A5247A" w:rsidRDefault="007232F4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</w:tcPr>
          <w:p w14:paraId="62C23AE0" w14:textId="77777777" w:rsidR="007232F4" w:rsidRPr="00A5247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A56E02" w14:textId="77777777" w:rsidR="007232F4" w:rsidRPr="00A5247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597C64" w14:textId="1158A458" w:rsidR="007232F4" w:rsidRPr="00A5247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05DA14" w14:textId="77777777" w:rsidR="007232F4" w:rsidRPr="00A5247A" w:rsidRDefault="007232F4" w:rsidP="0057264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8BEB43" w14:textId="60493838" w:rsidR="007232F4" w:rsidRPr="00A5247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2F4" w:rsidRPr="00A5247A" w14:paraId="3600DB3E" w14:textId="77777777" w:rsidTr="000F3F5E">
        <w:tc>
          <w:tcPr>
            <w:tcW w:w="3316" w:type="dxa"/>
          </w:tcPr>
          <w:p w14:paraId="4B059747" w14:textId="77777777" w:rsidR="007232F4" w:rsidRPr="00A5247A" w:rsidRDefault="007232F4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</w:tcPr>
          <w:p w14:paraId="30894D2B" w14:textId="11C89F2F" w:rsidR="007232F4" w:rsidRPr="00A5247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2546129" w14:textId="77777777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E624450" w14:textId="143E0118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AE374CC" w14:textId="77777777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0497BE" w14:textId="3E8A9AA8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23E2180" w14:textId="77777777" w:rsidR="007232F4" w:rsidRPr="00A5247A" w:rsidRDefault="007232F4" w:rsidP="0057264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497FE4C" w14:textId="4831D820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16037870" w14:textId="77777777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E301776" w14:textId="3C867879" w:rsidR="007232F4" w:rsidRPr="00A5247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7232F4" w:rsidRPr="00A5247A" w14:paraId="7AC5A812" w14:textId="77777777" w:rsidTr="000F3F5E">
        <w:tc>
          <w:tcPr>
            <w:tcW w:w="3316" w:type="dxa"/>
          </w:tcPr>
          <w:p w14:paraId="484A2725" w14:textId="77777777" w:rsidR="007232F4" w:rsidRPr="00A5247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601" w:type="dxa"/>
          </w:tcPr>
          <w:p w14:paraId="5FCC838A" w14:textId="77777777" w:rsidR="007232F4" w:rsidRPr="00A5247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8FB046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3DF41D0" w14:textId="1A202748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66ECABFE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F0A8A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A940CC0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CB9F992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5A80505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9D56663" w14:textId="77777777" w:rsidR="007232F4" w:rsidRPr="00A5247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612E5" w:rsidRPr="00A5247A" w14:paraId="6D375ADB" w14:textId="77777777" w:rsidTr="002D3987">
        <w:tc>
          <w:tcPr>
            <w:tcW w:w="3316" w:type="dxa"/>
          </w:tcPr>
          <w:p w14:paraId="0BCDBF0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601" w:type="dxa"/>
          </w:tcPr>
          <w:p w14:paraId="6F25B55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F0BBEEC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4AA05D3" w14:textId="4320FB9E" w:rsidR="006612E5" w:rsidRPr="00A5247A" w:rsidRDefault="002D3987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</w:t>
            </w:r>
            <w:r w:rsidR="008804BE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,0</w:t>
            </w:r>
            <w:r w:rsidR="008804BE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14:paraId="59AE2D04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A01E998" w14:textId="53993295" w:rsidR="006612E5" w:rsidRPr="00A5247A" w:rsidRDefault="00F74394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11</w:t>
            </w:r>
            <w:r w:rsidR="006612E5"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,7</w:t>
            </w: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6B185B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55920E02" w14:textId="50289413" w:rsidR="006612E5" w:rsidRPr="00206FA2" w:rsidRDefault="00BE756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2</w:t>
            </w:r>
            <w:r w:rsidR="00206FA2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3,782</w:t>
            </w:r>
          </w:p>
        </w:tc>
        <w:tc>
          <w:tcPr>
            <w:tcW w:w="283" w:type="dxa"/>
          </w:tcPr>
          <w:p w14:paraId="5F305058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5B873634" w14:textId="336F2698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,702)</w:t>
            </w:r>
          </w:p>
        </w:tc>
      </w:tr>
      <w:tr w:rsidR="006612E5" w:rsidRPr="00A5247A" w14:paraId="0252CB71" w14:textId="77777777" w:rsidTr="002D3987">
        <w:tc>
          <w:tcPr>
            <w:tcW w:w="3316" w:type="dxa"/>
          </w:tcPr>
          <w:p w14:paraId="7FA567F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601" w:type="dxa"/>
          </w:tcPr>
          <w:p w14:paraId="0792317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9CBF89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E81829F" w14:textId="33E1DAF6" w:rsidR="006612E5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(668)</w:t>
            </w:r>
          </w:p>
        </w:tc>
        <w:tc>
          <w:tcPr>
            <w:tcW w:w="283" w:type="dxa"/>
            <w:shd w:val="clear" w:color="auto" w:fill="auto"/>
          </w:tcPr>
          <w:p w14:paraId="197CCB0E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386A1E3" w14:textId="3A4CBD1A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2,0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EFD7E72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1DE8B45B" w14:textId="287FE288" w:rsidR="006612E5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(668)</w:t>
            </w:r>
          </w:p>
        </w:tc>
        <w:tc>
          <w:tcPr>
            <w:tcW w:w="283" w:type="dxa"/>
          </w:tcPr>
          <w:p w14:paraId="035BD1D7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748DE338" w14:textId="5EC35982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2,0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3</w:t>
            </w:r>
          </w:p>
        </w:tc>
      </w:tr>
      <w:tr w:rsidR="006612E5" w:rsidRPr="00A5247A" w14:paraId="7DD1DA7A" w14:textId="77777777" w:rsidTr="002D3987">
        <w:tc>
          <w:tcPr>
            <w:tcW w:w="3316" w:type="dxa"/>
          </w:tcPr>
          <w:p w14:paraId="3D53575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601" w:type="dxa"/>
          </w:tcPr>
          <w:p w14:paraId="414A5B4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F4CAFD2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5C9DA0BE" w14:textId="1026ABDA" w:rsidR="006612E5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39,526</w:t>
            </w:r>
          </w:p>
        </w:tc>
        <w:tc>
          <w:tcPr>
            <w:tcW w:w="283" w:type="dxa"/>
            <w:shd w:val="clear" w:color="auto" w:fill="auto"/>
          </w:tcPr>
          <w:p w14:paraId="262C77F6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02D12A" w14:textId="07EF5587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7,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41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E1F05F5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7346FB5" w14:textId="11D2A858" w:rsidR="006612E5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2,422</w:t>
            </w:r>
          </w:p>
        </w:tc>
        <w:tc>
          <w:tcPr>
            <w:tcW w:w="283" w:type="dxa"/>
          </w:tcPr>
          <w:p w14:paraId="71AE3536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33C5D3E" w14:textId="78F3F3A1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5,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0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4</w:t>
            </w:r>
          </w:p>
        </w:tc>
      </w:tr>
      <w:tr w:rsidR="006612E5" w:rsidRPr="00A5247A" w14:paraId="0697881C" w14:textId="77777777" w:rsidTr="002D3987">
        <w:tc>
          <w:tcPr>
            <w:tcW w:w="3316" w:type="dxa"/>
          </w:tcPr>
          <w:p w14:paraId="76B77B0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601" w:type="dxa"/>
          </w:tcPr>
          <w:p w14:paraId="77F85798" w14:textId="588F8166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021D2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D455324" w14:textId="4184C77B" w:rsidR="006612E5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28,644</w:t>
            </w:r>
          </w:p>
        </w:tc>
        <w:tc>
          <w:tcPr>
            <w:tcW w:w="283" w:type="dxa"/>
            <w:shd w:val="clear" w:color="auto" w:fill="auto"/>
          </w:tcPr>
          <w:p w14:paraId="3793355D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730DD9" w14:textId="6B6BA4E2" w:rsidR="006612E5" w:rsidRPr="00A5247A" w:rsidRDefault="00AA2F3C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49,458</w:t>
            </w:r>
          </w:p>
        </w:tc>
        <w:tc>
          <w:tcPr>
            <w:tcW w:w="236" w:type="dxa"/>
            <w:shd w:val="clear" w:color="auto" w:fill="auto"/>
          </w:tcPr>
          <w:p w14:paraId="49E7083C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F33CDCC" w14:textId="28C11F8A" w:rsidR="006612E5" w:rsidRPr="00A5247A" w:rsidRDefault="005E5C6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17,851</w:t>
            </w:r>
          </w:p>
        </w:tc>
        <w:tc>
          <w:tcPr>
            <w:tcW w:w="283" w:type="dxa"/>
          </w:tcPr>
          <w:p w14:paraId="416AE972" w14:textId="77777777" w:rsidR="006612E5" w:rsidRPr="00A5247A" w:rsidRDefault="006612E5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D8A8831" w14:textId="7F25E31E" w:rsidR="006612E5" w:rsidRPr="00A5247A" w:rsidRDefault="00AA2F3C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27,848</w:t>
            </w:r>
          </w:p>
        </w:tc>
      </w:tr>
      <w:tr w:rsidR="006612E5" w:rsidRPr="00A5247A" w14:paraId="5E3D0CBE" w14:textId="77777777" w:rsidTr="002D3987">
        <w:tc>
          <w:tcPr>
            <w:tcW w:w="3316" w:type="dxa"/>
          </w:tcPr>
          <w:p w14:paraId="7E4D588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601" w:type="dxa"/>
          </w:tcPr>
          <w:p w14:paraId="7849783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75BFB2D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5960C6F" w14:textId="24CAC505" w:rsidR="006612E5" w:rsidRPr="00A5247A" w:rsidRDefault="002D3987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23,031</w:t>
            </w:r>
          </w:p>
        </w:tc>
        <w:tc>
          <w:tcPr>
            <w:tcW w:w="283" w:type="dxa"/>
            <w:shd w:val="clear" w:color="auto" w:fill="auto"/>
          </w:tcPr>
          <w:p w14:paraId="5867BD30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D1C37D" w14:textId="42FA3B9D" w:rsidR="006612E5" w:rsidRPr="00A5247A" w:rsidRDefault="00F74394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70455F36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0627B6D" w14:textId="7FD0FC69" w:rsidR="006612E5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4,568</w:t>
            </w:r>
          </w:p>
        </w:tc>
        <w:tc>
          <w:tcPr>
            <w:tcW w:w="283" w:type="dxa"/>
          </w:tcPr>
          <w:p w14:paraId="4D25D226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EFBD592" w14:textId="1B9663D5" w:rsidR="006612E5" w:rsidRPr="00A5247A" w:rsidRDefault="006612E5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8,890</w:t>
            </w:r>
          </w:p>
        </w:tc>
      </w:tr>
      <w:tr w:rsidR="006612E5" w:rsidRPr="00A5247A" w14:paraId="7E8A6228" w14:textId="77777777" w:rsidTr="002D3987">
        <w:tc>
          <w:tcPr>
            <w:tcW w:w="3316" w:type="dxa"/>
          </w:tcPr>
          <w:p w14:paraId="671EB28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601" w:type="dxa"/>
          </w:tcPr>
          <w:p w14:paraId="1FB3FF9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4200AEF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57624609" w14:textId="2816F509" w:rsidR="006612E5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2,762</w:t>
            </w:r>
          </w:p>
        </w:tc>
        <w:tc>
          <w:tcPr>
            <w:tcW w:w="283" w:type="dxa"/>
            <w:shd w:val="clear" w:color="auto" w:fill="auto"/>
          </w:tcPr>
          <w:p w14:paraId="7025A7D9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A53534" w14:textId="3868F089" w:rsidR="006612E5" w:rsidRPr="00A5247A" w:rsidRDefault="00F74394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,550</w:t>
            </w:r>
          </w:p>
        </w:tc>
        <w:tc>
          <w:tcPr>
            <w:tcW w:w="236" w:type="dxa"/>
            <w:shd w:val="clear" w:color="auto" w:fill="auto"/>
          </w:tcPr>
          <w:p w14:paraId="2FF6F205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FAF7379" w14:textId="4C22F08C" w:rsidR="006612E5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2,427</w:t>
            </w:r>
          </w:p>
        </w:tc>
        <w:tc>
          <w:tcPr>
            <w:tcW w:w="283" w:type="dxa"/>
          </w:tcPr>
          <w:p w14:paraId="78EDB1A2" w14:textId="77777777" w:rsidR="006612E5" w:rsidRPr="00A5247A" w:rsidRDefault="006612E5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1C49B65" w14:textId="3E0841CD" w:rsidR="006612E5" w:rsidRPr="00A5247A" w:rsidRDefault="00F74394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,005</w:t>
            </w:r>
          </w:p>
        </w:tc>
      </w:tr>
      <w:tr w:rsidR="008804BE" w:rsidRPr="00A5247A" w14:paraId="70815D65" w14:textId="77777777" w:rsidTr="002D3987">
        <w:tc>
          <w:tcPr>
            <w:tcW w:w="3316" w:type="dxa"/>
          </w:tcPr>
          <w:p w14:paraId="3D58D0AA" w14:textId="675462FC" w:rsidR="008804BE" w:rsidRPr="00A5247A" w:rsidRDefault="008804B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601" w:type="dxa"/>
          </w:tcPr>
          <w:p w14:paraId="1349D451" w14:textId="77777777" w:rsidR="008804BE" w:rsidRPr="00A5247A" w:rsidRDefault="008804BE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262D0A4" w14:textId="77777777" w:rsidR="008804BE" w:rsidRPr="00A5247A" w:rsidRDefault="008804BE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EAD34E" w14:textId="34FE0875" w:rsidR="008804BE" w:rsidRDefault="008804B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3,126</w:t>
            </w:r>
          </w:p>
        </w:tc>
        <w:tc>
          <w:tcPr>
            <w:tcW w:w="283" w:type="dxa"/>
            <w:shd w:val="clear" w:color="auto" w:fill="auto"/>
          </w:tcPr>
          <w:p w14:paraId="12B94C3A" w14:textId="77777777" w:rsidR="008804BE" w:rsidRPr="00A5247A" w:rsidRDefault="008804B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AE0E55" w14:textId="109731D8" w:rsidR="008804BE" w:rsidRDefault="008804B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68B4BC" w14:textId="77777777" w:rsidR="008804BE" w:rsidRPr="00A5247A" w:rsidRDefault="008804B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CEA72AE" w14:textId="49448CC5" w:rsidR="008804BE" w:rsidRDefault="008804B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3,126</w:t>
            </w:r>
          </w:p>
        </w:tc>
        <w:tc>
          <w:tcPr>
            <w:tcW w:w="283" w:type="dxa"/>
          </w:tcPr>
          <w:p w14:paraId="393E43A5" w14:textId="77777777" w:rsidR="008804BE" w:rsidRPr="00A5247A" w:rsidRDefault="008804B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4B5E0E4" w14:textId="65D93DE0" w:rsidR="008804BE" w:rsidRDefault="008804B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-</w:t>
            </w:r>
          </w:p>
        </w:tc>
      </w:tr>
      <w:tr w:rsidR="00B73B4E" w:rsidRPr="00A5247A" w14:paraId="5F4A0688" w14:textId="77777777" w:rsidTr="002D3987">
        <w:tc>
          <w:tcPr>
            <w:tcW w:w="3316" w:type="dxa"/>
          </w:tcPr>
          <w:p w14:paraId="16DFFD95" w14:textId="352501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601" w:type="dxa"/>
          </w:tcPr>
          <w:p w14:paraId="2A1004D6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3965910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9E3940D" w14:textId="6EFDD027" w:rsidR="00B73B4E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(6,053)</w:t>
            </w:r>
          </w:p>
        </w:tc>
        <w:tc>
          <w:tcPr>
            <w:tcW w:w="283" w:type="dxa"/>
            <w:shd w:val="clear" w:color="auto" w:fill="auto"/>
          </w:tcPr>
          <w:p w14:paraId="2AB39D60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A94005" w14:textId="1F497DE2" w:rsidR="00B73B4E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  <w:tc>
          <w:tcPr>
            <w:tcW w:w="236" w:type="dxa"/>
            <w:shd w:val="clear" w:color="auto" w:fill="auto"/>
          </w:tcPr>
          <w:p w14:paraId="4309D8FB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6BD5F4DD" w14:textId="47B6651F" w:rsidR="00B73B4E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(6,053)</w:t>
            </w:r>
          </w:p>
        </w:tc>
        <w:tc>
          <w:tcPr>
            <w:tcW w:w="283" w:type="dxa"/>
          </w:tcPr>
          <w:p w14:paraId="0A1FC0C5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7F32EA0E" w14:textId="69FE0928" w:rsidR="00B73B4E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5,688</w:t>
            </w:r>
          </w:p>
        </w:tc>
      </w:tr>
      <w:tr w:rsidR="00B73B4E" w:rsidRPr="00A5247A" w14:paraId="5AD28EBE" w14:textId="77777777" w:rsidTr="002D3987">
        <w:tc>
          <w:tcPr>
            <w:tcW w:w="3316" w:type="dxa"/>
          </w:tcPr>
          <w:p w14:paraId="64484BD9" w14:textId="67B608B2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ค่าเผื่อมูลค่าสินค้าลดลง (กลับรายการ)</w:t>
            </w:r>
          </w:p>
        </w:tc>
        <w:tc>
          <w:tcPr>
            <w:tcW w:w="601" w:type="dxa"/>
          </w:tcPr>
          <w:p w14:paraId="4492B37A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AFC1B86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4B8B31B" w14:textId="67D0C6A2" w:rsidR="00B73B4E" w:rsidRPr="00A5247A" w:rsidRDefault="002404D1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(8,7</w:t>
            </w:r>
            <w:r w:rsidR="007D23B5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CBBDAF6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CC0C7F" w14:textId="616F060A" w:rsidR="00B73B4E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9,411</w:t>
            </w:r>
          </w:p>
        </w:tc>
        <w:tc>
          <w:tcPr>
            <w:tcW w:w="236" w:type="dxa"/>
            <w:shd w:val="clear" w:color="auto" w:fill="auto"/>
          </w:tcPr>
          <w:p w14:paraId="28084B2A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61385ABB" w14:textId="073DD16E" w:rsidR="00B73B4E" w:rsidRPr="00A5247A" w:rsidRDefault="007C579D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(8,7</w:t>
            </w:r>
            <w:r w:rsidR="007D23B5">
              <w:rPr>
                <w:rFonts w:ascii="Angsana New" w:hAnsi="Angsana New"/>
                <w:sz w:val="28"/>
                <w:szCs w:val="28"/>
                <w:lang w:eastAsia="ja-JP" w:bidi="th-TH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)</w:t>
            </w:r>
          </w:p>
        </w:tc>
        <w:tc>
          <w:tcPr>
            <w:tcW w:w="283" w:type="dxa"/>
          </w:tcPr>
          <w:p w14:paraId="49FD94EB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046E52C" w14:textId="51B23546" w:rsidR="00B73B4E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9,411</w:t>
            </w:r>
          </w:p>
        </w:tc>
      </w:tr>
      <w:tr w:rsidR="00B73B4E" w:rsidRPr="00A5247A" w14:paraId="56DCB7A4" w14:textId="77777777" w:rsidTr="002D3987">
        <w:tc>
          <w:tcPr>
            <w:tcW w:w="3917" w:type="dxa"/>
            <w:gridSpan w:val="2"/>
          </w:tcPr>
          <w:p w14:paraId="5A5DC22A" w14:textId="1E98BED4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5162F2DE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EEAFA8" w14:textId="7E32A944" w:rsidR="00B73B4E" w:rsidRPr="00A5247A" w:rsidRDefault="002404D1" w:rsidP="00B73B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D5972D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155658" w14:textId="7884844D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1BE7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EA12DA9" w14:textId="278C40B3" w:rsidR="00B73B4E" w:rsidRPr="00A5247A" w:rsidRDefault="008804BE" w:rsidP="00C919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(13,456)</w:t>
            </w:r>
          </w:p>
        </w:tc>
        <w:tc>
          <w:tcPr>
            <w:tcW w:w="283" w:type="dxa"/>
          </w:tcPr>
          <w:p w14:paraId="586168F9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C04FFF9" w14:textId="3D3BFFCC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56</w:t>
            </w:r>
          </w:p>
        </w:tc>
      </w:tr>
      <w:tr w:rsidR="00B73B4E" w:rsidRPr="00A5247A" w14:paraId="0C3B2850" w14:textId="77777777" w:rsidTr="002D3987">
        <w:tc>
          <w:tcPr>
            <w:tcW w:w="3316" w:type="dxa"/>
          </w:tcPr>
          <w:p w14:paraId="6C7DF3A7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601" w:type="dxa"/>
          </w:tcPr>
          <w:p w14:paraId="36F94F25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4275B29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55E137D" w14:textId="2E45ED04" w:rsidR="00B73B4E" w:rsidRPr="00A5247A" w:rsidRDefault="00914EF0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24,127</w:t>
            </w:r>
          </w:p>
        </w:tc>
        <w:tc>
          <w:tcPr>
            <w:tcW w:w="283" w:type="dxa"/>
            <w:shd w:val="clear" w:color="auto" w:fill="auto"/>
          </w:tcPr>
          <w:p w14:paraId="551E5C1B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C04C68" w14:textId="111D4C9C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20,5</w:t>
            </w:r>
            <w:r w:rsidR="00145093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543FE807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32B541DD" w14:textId="2B70DDF1" w:rsidR="00B73B4E" w:rsidRPr="00A5247A" w:rsidRDefault="008804B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17,170</w:t>
            </w:r>
          </w:p>
        </w:tc>
        <w:tc>
          <w:tcPr>
            <w:tcW w:w="283" w:type="dxa"/>
          </w:tcPr>
          <w:p w14:paraId="6EAC95A5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DF5DD64" w14:textId="7AF47546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13,669</w:t>
            </w:r>
          </w:p>
        </w:tc>
      </w:tr>
      <w:tr w:rsidR="00B73B4E" w:rsidRPr="00A5247A" w14:paraId="2121A197" w14:textId="77777777" w:rsidTr="002D3987">
        <w:tc>
          <w:tcPr>
            <w:tcW w:w="3316" w:type="dxa"/>
          </w:tcPr>
          <w:p w14:paraId="54863697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รวมต้นทุนขาย ต้นทุนในการจัด</w:t>
            </w:r>
          </w:p>
        </w:tc>
        <w:tc>
          <w:tcPr>
            <w:tcW w:w="601" w:type="dxa"/>
          </w:tcPr>
          <w:p w14:paraId="3BE91B2B" w14:textId="77777777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0F5483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8C41211" w14:textId="04E10F29" w:rsidR="00B73B4E" w:rsidRPr="00A5247A" w:rsidRDefault="00B73B4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4F60107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921DEB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9298F0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F01FD7D" w14:textId="77777777" w:rsidR="00B73B4E" w:rsidRPr="00A5247A" w:rsidRDefault="00B73B4E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eastAsia="ja-JP" w:bidi="th-TH"/>
              </w:rPr>
            </w:pPr>
          </w:p>
        </w:tc>
        <w:tc>
          <w:tcPr>
            <w:tcW w:w="283" w:type="dxa"/>
          </w:tcPr>
          <w:p w14:paraId="7A667721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47F51B35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</w:p>
        </w:tc>
      </w:tr>
      <w:tr w:rsidR="00B73B4E" w:rsidRPr="00A5247A" w14:paraId="79CA552B" w14:textId="77777777" w:rsidTr="002D3987">
        <w:tc>
          <w:tcPr>
            <w:tcW w:w="3917" w:type="dxa"/>
            <w:gridSpan w:val="2"/>
          </w:tcPr>
          <w:p w14:paraId="0EC3E2B5" w14:textId="05FEDCE1" w:rsidR="00B73B4E" w:rsidRPr="00A5247A" w:rsidRDefault="00B73B4E" w:rsidP="00B7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จำหน่ายและค่าใช้จ่ายในการบริหาร </w:t>
            </w:r>
          </w:p>
        </w:tc>
        <w:tc>
          <w:tcPr>
            <w:tcW w:w="283" w:type="dxa"/>
            <w:shd w:val="clear" w:color="auto" w:fill="auto"/>
          </w:tcPr>
          <w:p w14:paraId="192D9326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0BDCF70C" w14:textId="6B53EF9F" w:rsidR="00B73B4E" w:rsidRPr="00A5247A" w:rsidRDefault="00914EF0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128,758</w:t>
            </w:r>
          </w:p>
        </w:tc>
        <w:tc>
          <w:tcPr>
            <w:tcW w:w="283" w:type="dxa"/>
            <w:shd w:val="clear" w:color="auto" w:fill="auto"/>
          </w:tcPr>
          <w:p w14:paraId="36FE512A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7C8EE0" w14:textId="48BEA5DB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38,0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6820051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6452EE34" w14:textId="01B616A1" w:rsidR="00B73B4E" w:rsidRPr="00C91988" w:rsidRDefault="00D71033" w:rsidP="00B73B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42,406</w:t>
            </w:r>
          </w:p>
        </w:tc>
        <w:tc>
          <w:tcPr>
            <w:tcW w:w="283" w:type="dxa"/>
          </w:tcPr>
          <w:p w14:paraId="5C89255E" w14:textId="77777777" w:rsidR="00B73B4E" w:rsidRPr="00A5247A" w:rsidRDefault="00B73B4E" w:rsidP="00B73B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146B773F" w14:textId="585EFD82" w:rsidR="00B73B4E" w:rsidRPr="00A5247A" w:rsidRDefault="00B73B4E" w:rsidP="00B73B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  <w:t>95,682</w:t>
            </w:r>
          </w:p>
        </w:tc>
      </w:tr>
    </w:tbl>
    <w:p w14:paraId="2424FE39" w14:textId="790A738D" w:rsidR="006C3B2A" w:rsidRPr="00A5247A" w:rsidRDefault="006C3B2A" w:rsidP="003B2A9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ภาษีเงินได้</w:t>
      </w:r>
    </w:p>
    <w:p w14:paraId="4F9E820F" w14:textId="77777777" w:rsidR="006C3B2A" w:rsidRPr="00A5247A" w:rsidRDefault="006C3B2A" w:rsidP="004F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 w:hanging="113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8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425"/>
        <w:gridCol w:w="1134"/>
        <w:gridCol w:w="283"/>
        <w:gridCol w:w="1134"/>
        <w:gridCol w:w="284"/>
        <w:gridCol w:w="1134"/>
        <w:gridCol w:w="283"/>
        <w:gridCol w:w="1134"/>
      </w:tblGrid>
      <w:tr w:rsidR="0057264D" w:rsidRPr="00A5247A" w14:paraId="39DF8643" w14:textId="77777777" w:rsidTr="000F3F5E">
        <w:tc>
          <w:tcPr>
            <w:tcW w:w="3676" w:type="dxa"/>
          </w:tcPr>
          <w:p w14:paraId="46986523" w14:textId="77777777" w:rsidR="0057264D" w:rsidRPr="00A5247A" w:rsidRDefault="0057264D" w:rsidP="00286E6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6CCE6C" w14:textId="77777777" w:rsidR="0057264D" w:rsidRPr="00A5247A" w:rsidRDefault="0057264D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C37F5D9" w14:textId="00C48368" w:rsidR="0057264D" w:rsidRPr="00A5247A" w:rsidRDefault="0057264D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7264D" w:rsidRPr="00A5247A" w14:paraId="249D8E0F" w14:textId="77777777" w:rsidTr="000F3F5E">
        <w:tc>
          <w:tcPr>
            <w:tcW w:w="3676" w:type="dxa"/>
          </w:tcPr>
          <w:p w14:paraId="19A9E1B4" w14:textId="77777777" w:rsidR="0057264D" w:rsidRPr="00A5247A" w:rsidRDefault="0057264D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447FD3" w14:textId="77777777" w:rsidR="0057264D" w:rsidRPr="00A5247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E8756D" w14:textId="24CF45BF" w:rsidR="0057264D" w:rsidRPr="00A5247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EDC425" w14:textId="77777777" w:rsidR="0057264D" w:rsidRPr="00A5247A" w:rsidRDefault="0057264D" w:rsidP="0057264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8A8858" w14:textId="3EB37DDD" w:rsidR="0057264D" w:rsidRPr="00A5247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EF6" w:rsidRPr="00A5247A" w14:paraId="7A50B0CD" w14:textId="77777777" w:rsidTr="000F3F5E">
        <w:tc>
          <w:tcPr>
            <w:tcW w:w="3676" w:type="dxa"/>
          </w:tcPr>
          <w:p w14:paraId="1BE81F40" w14:textId="77777777" w:rsidR="002A1EF6" w:rsidRPr="00A5247A" w:rsidRDefault="002A1EF6" w:rsidP="002A1EF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03A255" w14:textId="1F8304E9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7766AE" w14:textId="156FD154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AAE5D8" w14:textId="77777777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4077FF" w14:textId="6EC1DD21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57483406" w14:textId="77777777" w:rsidR="002A1EF6" w:rsidRPr="00A5247A" w:rsidRDefault="002A1EF6" w:rsidP="002A1EF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00A17A" w14:textId="05507FF3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1B3F69E3" w14:textId="77777777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CDF584" w14:textId="0DD4BDAA" w:rsidR="002A1EF6" w:rsidRPr="00A5247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2A1EF6" w:rsidRPr="00A5247A" w14:paraId="26E9ECD4" w14:textId="77777777" w:rsidTr="000F3F5E">
        <w:tc>
          <w:tcPr>
            <w:tcW w:w="3676" w:type="dxa"/>
          </w:tcPr>
          <w:p w14:paraId="75CA9D61" w14:textId="77777777" w:rsidR="002A1EF6" w:rsidRPr="00A5247A" w:rsidRDefault="002A1EF6" w:rsidP="002A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425" w:type="dxa"/>
          </w:tcPr>
          <w:p w14:paraId="79049822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4D4C82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7CF050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1C2C25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D63D51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FB16E9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AA8AE3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9F00AF" w14:textId="77777777" w:rsidR="002A1EF6" w:rsidRPr="00A5247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2E5" w:rsidRPr="00A5247A" w14:paraId="09D641FE" w14:textId="77777777" w:rsidTr="00AA2FE8">
        <w:tc>
          <w:tcPr>
            <w:tcW w:w="3676" w:type="dxa"/>
          </w:tcPr>
          <w:p w14:paraId="772F3DC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14:paraId="6A62076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C31465" w14:textId="4D925FAD" w:rsidR="006612E5" w:rsidRPr="00AA2FE8" w:rsidRDefault="00CA2EE2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283" w:type="dxa"/>
            <w:shd w:val="clear" w:color="auto" w:fill="auto"/>
          </w:tcPr>
          <w:p w14:paraId="4FF24AF2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32011B" w14:textId="3F8A25C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611E76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DA4A72" w14:textId="182CB6C1" w:rsidR="006612E5" w:rsidRPr="00AA2FE8" w:rsidRDefault="00AA2FE8" w:rsidP="006612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B66A606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FBE6E8" w14:textId="25EC4215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612E5" w:rsidRPr="00A5247A" w14:paraId="760D6504" w14:textId="77777777" w:rsidTr="00AA2FE8">
        <w:tc>
          <w:tcPr>
            <w:tcW w:w="3676" w:type="dxa"/>
          </w:tcPr>
          <w:p w14:paraId="7BAE713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E3ADAF8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EF43B8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005CBC7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675447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C191078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999BEC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07FF556D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7CDBE9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12E5" w:rsidRPr="00A5247A" w14:paraId="43F8450F" w14:textId="77777777" w:rsidTr="00AA2FE8">
        <w:tc>
          <w:tcPr>
            <w:tcW w:w="3676" w:type="dxa"/>
          </w:tcPr>
          <w:p w14:paraId="7AE92F7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25" w:type="dxa"/>
          </w:tcPr>
          <w:p w14:paraId="5ECE6FA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9E0C8C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A541726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08E0CD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AA4E3B4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C031F3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02493503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835F9F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12E5" w:rsidRPr="00A5247A" w14:paraId="16CC00EE" w14:textId="77777777" w:rsidTr="00AA2FE8">
        <w:tc>
          <w:tcPr>
            <w:tcW w:w="3676" w:type="dxa"/>
          </w:tcPr>
          <w:p w14:paraId="267E2951" w14:textId="77777777" w:rsidR="006612E5" w:rsidRPr="00A5247A" w:rsidRDefault="006612E5" w:rsidP="006612E5">
            <w:pPr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25" w:type="dxa"/>
          </w:tcPr>
          <w:p w14:paraId="5103CC3C" w14:textId="3E6E10B0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9BF0266" w14:textId="239A3FC4" w:rsidR="006612E5" w:rsidRPr="00AA2FE8" w:rsidRDefault="00CA2EE2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FCBCC69" w14:textId="77777777" w:rsidR="006612E5" w:rsidRPr="00AA2FE8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6DAB50" w14:textId="395994F4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2,05</w:t>
            </w:r>
            <w:r w:rsidR="00F74394"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2520DBC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E58777" w14:textId="4A0FE077" w:rsidR="006612E5" w:rsidRPr="00AA2FE8" w:rsidRDefault="00D12647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A2FE8"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08AB37B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143899" w14:textId="213A7E4E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2,0</w:t>
            </w:r>
            <w:r w:rsidR="00F74394"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6612E5" w:rsidRPr="00A5247A" w14:paraId="30846D7C" w14:textId="77777777" w:rsidTr="00AA2FE8">
        <w:tc>
          <w:tcPr>
            <w:tcW w:w="3676" w:type="dxa"/>
          </w:tcPr>
          <w:p w14:paraId="614DB0EE" w14:textId="0CDAD2A6" w:rsidR="006612E5" w:rsidRPr="00A5247A" w:rsidRDefault="006612E5" w:rsidP="006612E5">
            <w:pPr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425" w:type="dxa"/>
          </w:tcPr>
          <w:p w14:paraId="7C89888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479CBA" w14:textId="75C5D0AB" w:rsidR="006612E5" w:rsidRPr="00AA2FE8" w:rsidRDefault="00AA2FE8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D5464D0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AC3FDB" w14:textId="6E8F4F8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01A6232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5BD08" w14:textId="161E110C" w:rsidR="006612E5" w:rsidRPr="00AA2FE8" w:rsidRDefault="00AA2FE8" w:rsidP="006612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BA19D79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22EA54" w14:textId="15C65096" w:rsidR="006612E5" w:rsidRPr="00AA2FE8" w:rsidRDefault="006612E5" w:rsidP="006612E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12E5" w:rsidRPr="00A5247A" w14:paraId="089F59CC" w14:textId="77777777" w:rsidTr="00AA2FE8">
        <w:tc>
          <w:tcPr>
            <w:tcW w:w="3676" w:type="dxa"/>
          </w:tcPr>
          <w:p w14:paraId="0A7F9205" w14:textId="4F42C532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425" w:type="dxa"/>
          </w:tcPr>
          <w:p w14:paraId="5B118383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F0D2F" w14:textId="497AF89A" w:rsidR="006612E5" w:rsidRPr="00AA2FE8" w:rsidRDefault="00CA2EE2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A40781" w:rsidRPr="00A4078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2D9A0AF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646E6" w14:textId="66488349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2,05</w:t>
            </w:r>
            <w:r w:rsidR="00F74394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00A99A2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988B" w14:textId="65D25177" w:rsidR="006612E5" w:rsidRPr="00AA2FE8" w:rsidRDefault="00D12647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AA2FE8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84CEB47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EB0804" w14:textId="5C19C64C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</w:t>
            </w:r>
            <w:r w:rsidR="00F74394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6612E5" w:rsidRPr="00A5247A" w14:paraId="75584FAF" w14:textId="77777777" w:rsidTr="00AA2FE8">
        <w:tc>
          <w:tcPr>
            <w:tcW w:w="3676" w:type="dxa"/>
          </w:tcPr>
          <w:p w14:paraId="69DCED1F" w14:textId="77777777" w:rsidR="006612E5" w:rsidRPr="00A5247A" w:rsidRDefault="006612E5" w:rsidP="006612E5">
            <w:pPr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B81C0B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CAE906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25A5C07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895201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21BEBED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368472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A83B660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F84ABE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12E5" w:rsidRPr="00A5247A" w14:paraId="6FF39A86" w14:textId="77777777" w:rsidTr="00AA2FE8">
        <w:tc>
          <w:tcPr>
            <w:tcW w:w="3676" w:type="dxa"/>
          </w:tcPr>
          <w:p w14:paraId="2B4C588B" w14:textId="77777777" w:rsidR="006612E5" w:rsidRPr="00A5247A" w:rsidRDefault="006612E5" w:rsidP="006612E5">
            <w:pPr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425" w:type="dxa"/>
          </w:tcPr>
          <w:p w14:paraId="2AED9B2C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866B62E" w14:textId="68A06DE7" w:rsidR="006612E5" w:rsidRPr="00AA2FE8" w:rsidRDefault="00AA2FE8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CA2E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83" w:type="dxa"/>
            <w:shd w:val="clear" w:color="auto" w:fill="auto"/>
          </w:tcPr>
          <w:p w14:paraId="176802B1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C3BFD12" w14:textId="1393E7BB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2,05</w:t>
            </w:r>
            <w:r w:rsidR="00F74394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4685AED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275298F" w14:textId="57F92681" w:rsidR="006612E5" w:rsidRPr="00AA2FE8" w:rsidRDefault="00D12647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AA2FE8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3C84FB4" w14:textId="77777777" w:rsidR="006612E5" w:rsidRPr="00AA2FE8" w:rsidRDefault="006612E5" w:rsidP="006612E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6A696C9" w14:textId="21E83876" w:rsidR="006612E5" w:rsidRPr="00AA2FE8" w:rsidRDefault="006612E5" w:rsidP="006612E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</w:t>
            </w:r>
            <w:r w:rsidR="00F74394"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AA2FE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1F9FEECD" w14:textId="77777777" w:rsidR="00AA2FE8" w:rsidRDefault="00AA2FE8" w:rsidP="00066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39" w:right="96"/>
        <w:jc w:val="both"/>
        <w:rPr>
          <w:rFonts w:ascii="Angsana New" w:hAnsi="Angsana New"/>
          <w:b/>
          <w:bCs/>
          <w:sz w:val="28"/>
          <w:szCs w:val="28"/>
        </w:rPr>
      </w:pPr>
    </w:p>
    <w:p w14:paraId="4DF3155E" w14:textId="46149B8B" w:rsidR="006C3B2A" w:rsidRPr="00A5247A" w:rsidRDefault="006C3B2A" w:rsidP="00066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39" w:right="9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W w:w="9330" w:type="dxa"/>
        <w:tblInd w:w="42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4"/>
        <w:gridCol w:w="851"/>
        <w:gridCol w:w="283"/>
        <w:gridCol w:w="993"/>
        <w:gridCol w:w="283"/>
        <w:gridCol w:w="884"/>
        <w:gridCol w:w="250"/>
        <w:gridCol w:w="992"/>
      </w:tblGrid>
      <w:tr w:rsidR="006C3B2A" w:rsidRPr="00A5247A" w14:paraId="68B71F99" w14:textId="77777777" w:rsidTr="000F3F5E">
        <w:tc>
          <w:tcPr>
            <w:tcW w:w="4794" w:type="dxa"/>
            <w:shd w:val="clear" w:color="auto" w:fill="auto"/>
          </w:tcPr>
          <w:p w14:paraId="4B3C0FC7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361B03" w14:textId="7054F896" w:rsidR="006C3B2A" w:rsidRPr="00A5247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1748FE" w:rsidRPr="00A5247A" w14:paraId="19934EF5" w14:textId="77777777" w:rsidTr="000F3F5E">
        <w:tc>
          <w:tcPr>
            <w:tcW w:w="4794" w:type="dxa"/>
            <w:shd w:val="clear" w:color="auto" w:fill="auto"/>
          </w:tcPr>
          <w:p w14:paraId="3037E539" w14:textId="77777777" w:rsidR="001748FE" w:rsidRPr="00A5247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6194B8" w14:textId="4B07E2D3" w:rsidR="001748FE" w:rsidRPr="00A5247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</w:tr>
      <w:tr w:rsidR="006C3B2A" w:rsidRPr="00A5247A" w14:paraId="0CBA66C2" w14:textId="77777777" w:rsidTr="000F3F5E">
        <w:tc>
          <w:tcPr>
            <w:tcW w:w="4794" w:type="dxa"/>
            <w:shd w:val="clear" w:color="auto" w:fill="auto"/>
          </w:tcPr>
          <w:p w14:paraId="544424CB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7562" w14:textId="1246C5EE" w:rsidR="006C3B2A" w:rsidRPr="00A5247A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8112F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1715" w14:textId="3CBC7708" w:rsidR="006C3B2A" w:rsidRPr="00A5247A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6C3B2A" w:rsidRPr="00A5247A" w14:paraId="05E19478" w14:textId="77777777" w:rsidTr="000F3F5E">
        <w:tc>
          <w:tcPr>
            <w:tcW w:w="4794" w:type="dxa"/>
            <w:shd w:val="clear" w:color="auto" w:fill="auto"/>
          </w:tcPr>
          <w:p w14:paraId="6604EA0E" w14:textId="77777777" w:rsidR="006C3B2A" w:rsidRPr="00A5247A" w:rsidRDefault="006C3B2A" w:rsidP="00FF5BC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940329" w14:textId="77777777" w:rsidR="006C3B2A" w:rsidRPr="00A5247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A4A2132" w14:textId="77777777" w:rsidR="006C3B2A" w:rsidRPr="00A5247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E86B30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2D572A" w14:textId="6F5A452E" w:rsidR="006C3B2A" w:rsidRPr="00A5247A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75D287" w14:textId="77777777" w:rsidR="006C3B2A" w:rsidRPr="00A524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461A70F1" w14:textId="77777777" w:rsidR="006C3B2A" w:rsidRPr="00A5247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F6B969A" w14:textId="77777777" w:rsidR="006C3B2A" w:rsidRPr="00A5247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5D7D95F8" w14:textId="77777777" w:rsidR="006C3B2A" w:rsidRPr="00A5247A" w:rsidRDefault="006C3B2A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2B932E0" w14:textId="751CF503" w:rsidR="006C3B2A" w:rsidRPr="00A5247A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612E5" w:rsidRPr="00A5247A" w14:paraId="28E3DBDB" w14:textId="77777777" w:rsidTr="00AA2FE8">
        <w:tc>
          <w:tcPr>
            <w:tcW w:w="4794" w:type="dxa"/>
            <w:shd w:val="clear" w:color="auto" w:fill="auto"/>
          </w:tcPr>
          <w:p w14:paraId="3A0971F2" w14:textId="2130146C" w:rsidR="006612E5" w:rsidRPr="00A5247A" w:rsidRDefault="004425F7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6612E5" w:rsidRPr="00A5247A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12E5" w:rsidRPr="00A5247A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7652D2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F81FBA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9FD7E9" w14:textId="7388D13A" w:rsidR="006612E5" w:rsidRPr="00A5247A" w:rsidRDefault="00185F0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19,84</w:t>
            </w:r>
            <w:r w:rsidR="00CA2E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72ADFD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14:paraId="12DAC913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</w:tcBorders>
            <w:shd w:val="clear" w:color="auto" w:fill="auto"/>
          </w:tcPr>
          <w:p w14:paraId="6E60A2A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4E0A0A" w14:textId="6CF52E3B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08,662)</w:t>
            </w:r>
          </w:p>
        </w:tc>
      </w:tr>
      <w:tr w:rsidR="006612E5" w:rsidRPr="00A5247A" w14:paraId="3F75B5C9" w14:textId="77777777" w:rsidTr="00AA2FE8">
        <w:tc>
          <w:tcPr>
            <w:tcW w:w="4794" w:type="dxa"/>
            <w:shd w:val="clear" w:color="auto" w:fill="auto"/>
          </w:tcPr>
          <w:p w14:paraId="48761934" w14:textId="77777777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51" w:type="dxa"/>
            <w:shd w:val="clear" w:color="auto" w:fill="auto"/>
          </w:tcPr>
          <w:p w14:paraId="75B1C604" w14:textId="7C7D5A3F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4006776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531F45EA" w14:textId="51E0B636" w:rsidR="006612E5" w:rsidRPr="00A5247A" w:rsidRDefault="00185F0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3,968</w:t>
            </w:r>
          </w:p>
        </w:tc>
        <w:tc>
          <w:tcPr>
            <w:tcW w:w="283" w:type="dxa"/>
            <w:shd w:val="clear" w:color="auto" w:fill="auto"/>
          </w:tcPr>
          <w:p w14:paraId="71CA153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709DF9A9" w14:textId="279CCB71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14:paraId="777FB84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9CCC385" w14:textId="0D706644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(2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,732)</w:t>
            </w:r>
          </w:p>
        </w:tc>
      </w:tr>
      <w:tr w:rsidR="006612E5" w:rsidRPr="00A5247A" w14:paraId="036FC874" w14:textId="77777777" w:rsidTr="00AA2FE8">
        <w:tc>
          <w:tcPr>
            <w:tcW w:w="4794" w:type="dxa"/>
            <w:shd w:val="clear" w:color="auto" w:fill="auto"/>
          </w:tcPr>
          <w:p w14:paraId="21CBAC39" w14:textId="2DEDF7FA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851" w:type="dxa"/>
            <w:shd w:val="clear" w:color="auto" w:fill="auto"/>
          </w:tcPr>
          <w:p w14:paraId="1D9AD622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159E8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06EB7FE" w14:textId="0B640030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(3,501)</w:t>
            </w:r>
          </w:p>
        </w:tc>
        <w:tc>
          <w:tcPr>
            <w:tcW w:w="283" w:type="dxa"/>
            <w:shd w:val="clear" w:color="auto" w:fill="auto"/>
          </w:tcPr>
          <w:p w14:paraId="4295722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7A4904B3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E46529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ADC6086" w14:textId="78A59915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6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1</w:t>
            </w:r>
          </w:p>
        </w:tc>
      </w:tr>
      <w:tr w:rsidR="006612E5" w:rsidRPr="00A5247A" w14:paraId="1DDAE1CA" w14:textId="77777777" w:rsidTr="00AA2FE8">
        <w:tc>
          <w:tcPr>
            <w:tcW w:w="4794" w:type="dxa"/>
            <w:tcBorders>
              <w:bottom w:val="nil"/>
            </w:tcBorders>
            <w:shd w:val="clear" w:color="auto" w:fill="auto"/>
          </w:tcPr>
          <w:p w14:paraId="3145D4A2" w14:textId="6CE5AE8B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EFB14A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5447A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94D843E" w14:textId="0F0C0EF3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2,954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D72FAB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334C7163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16A6BAA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552A043" w14:textId="1B224AD5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2,803</w:t>
            </w:r>
          </w:p>
        </w:tc>
      </w:tr>
      <w:tr w:rsidR="006612E5" w:rsidRPr="00A5247A" w14:paraId="029A274C" w14:textId="77777777" w:rsidTr="00AA2FE8">
        <w:tc>
          <w:tcPr>
            <w:tcW w:w="4794" w:type="dxa"/>
            <w:shd w:val="clear" w:color="auto" w:fill="auto"/>
          </w:tcPr>
          <w:p w14:paraId="46AC3DCE" w14:textId="21AAC3B0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ผลแตกต่างชั่วคราวและกลับรายการผลแตกต่างชั่วคราว</w:t>
            </w:r>
          </w:p>
        </w:tc>
        <w:tc>
          <w:tcPr>
            <w:tcW w:w="851" w:type="dxa"/>
            <w:shd w:val="clear" w:color="auto" w:fill="auto"/>
          </w:tcPr>
          <w:p w14:paraId="58CBEDAA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26966D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09AA536" w14:textId="5CA63F37" w:rsidR="006612E5" w:rsidRPr="00A5247A" w:rsidRDefault="00AA2FE8" w:rsidP="006612E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7C0EC6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0F3AC2FB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5C56BF3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6F1BADB" w14:textId="6FC6B352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296</w:t>
            </w:r>
          </w:p>
        </w:tc>
      </w:tr>
      <w:tr w:rsidR="006612E5" w:rsidRPr="00A5247A" w14:paraId="1ED11801" w14:textId="77777777" w:rsidTr="00AA2FE8">
        <w:tc>
          <w:tcPr>
            <w:tcW w:w="4794" w:type="dxa"/>
            <w:shd w:val="clear" w:color="auto" w:fill="auto"/>
          </w:tcPr>
          <w:p w14:paraId="64871C69" w14:textId="1C167AD7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ค่าใช้จ่ายในปีก่อนที่ไม่รับรู้เป็นสินทรัพย์ภาษี</w:t>
            </w:r>
          </w:p>
        </w:tc>
        <w:tc>
          <w:tcPr>
            <w:tcW w:w="851" w:type="dxa"/>
            <w:shd w:val="clear" w:color="auto" w:fill="auto"/>
          </w:tcPr>
          <w:p w14:paraId="2E59C402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4C14EB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6F612C8" w14:textId="611A4404" w:rsidR="006612E5" w:rsidRPr="00A5247A" w:rsidRDefault="006612E5" w:rsidP="006612E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3B5AF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51EC86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28FAA9C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34FFE0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</w:tr>
      <w:tr w:rsidR="006612E5" w:rsidRPr="00A5247A" w14:paraId="24192401" w14:textId="77777777" w:rsidTr="00AA2FE8">
        <w:tc>
          <w:tcPr>
            <w:tcW w:w="4794" w:type="dxa"/>
            <w:shd w:val="clear" w:color="auto" w:fill="auto"/>
          </w:tcPr>
          <w:p w14:paraId="56C80638" w14:textId="5119D9C9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เงินได้รอตัดบัญชี</w:t>
            </w:r>
          </w:p>
        </w:tc>
        <w:tc>
          <w:tcPr>
            <w:tcW w:w="851" w:type="dxa"/>
            <w:shd w:val="clear" w:color="auto" w:fill="auto"/>
          </w:tcPr>
          <w:p w14:paraId="52A36BA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265F9A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274B8A" w14:textId="70D410FF" w:rsidR="006612E5" w:rsidRPr="00A5247A" w:rsidRDefault="00AA2FE8" w:rsidP="006612E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89DF19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F40A690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5E42AC0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ECEF1A5" w14:textId="3F4CEAF2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9,2</w:t>
            </w:r>
            <w:r w:rsidR="00F74394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0</w:t>
            </w:r>
          </w:p>
        </w:tc>
      </w:tr>
      <w:tr w:rsidR="006612E5" w:rsidRPr="00A5247A" w14:paraId="03F2EFF7" w14:textId="77777777" w:rsidTr="00AA2FE8">
        <w:tc>
          <w:tcPr>
            <w:tcW w:w="4794" w:type="dxa"/>
            <w:shd w:val="clear" w:color="auto" w:fill="auto"/>
          </w:tcPr>
          <w:p w14:paraId="096F8823" w14:textId="03C29694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1" w:type="dxa"/>
            <w:shd w:val="clear" w:color="auto" w:fill="auto"/>
          </w:tcPr>
          <w:p w14:paraId="16C650E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11A6B8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9B3FE7" w14:textId="77777777" w:rsidR="006612E5" w:rsidRPr="00A5247A" w:rsidRDefault="006612E5" w:rsidP="006612E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EF6D6A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474555F2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49FF07F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E193E0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</w:tr>
      <w:tr w:rsidR="006612E5" w:rsidRPr="00A5247A" w14:paraId="657A83D9" w14:textId="77777777" w:rsidTr="00AA2FE8">
        <w:tc>
          <w:tcPr>
            <w:tcW w:w="4794" w:type="dxa"/>
            <w:tcBorders>
              <w:bottom w:val="nil"/>
            </w:tcBorders>
            <w:shd w:val="clear" w:color="auto" w:fill="auto"/>
          </w:tcPr>
          <w:p w14:paraId="09303448" w14:textId="2CB8C7A9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9526754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52CBB3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85D3EC2" w14:textId="129CF5AF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3D832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1EDE2200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4ACB2CD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F853CCD" w14:textId="1BC9393F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9,332</w:t>
            </w:r>
          </w:p>
        </w:tc>
      </w:tr>
      <w:tr w:rsidR="00CA2EE2" w:rsidRPr="00A5247A" w14:paraId="1B1D49D2" w14:textId="77777777" w:rsidTr="00AA2FE8">
        <w:tc>
          <w:tcPr>
            <w:tcW w:w="4794" w:type="dxa"/>
            <w:tcBorders>
              <w:bottom w:val="nil"/>
            </w:tcBorders>
            <w:shd w:val="clear" w:color="auto" w:fill="auto"/>
          </w:tcPr>
          <w:p w14:paraId="34EFA180" w14:textId="04A2AE48" w:rsidR="00CA2EE2" w:rsidRPr="00A5247A" w:rsidRDefault="00CA2EE2" w:rsidP="00CA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รายการปรับปรุงงบกำไรขาดทุนรวม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8136F16" w14:textId="77777777" w:rsidR="00CA2EE2" w:rsidRPr="00A5247A" w:rsidRDefault="00CA2EE2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998113" w14:textId="77777777" w:rsidR="00CA2EE2" w:rsidRPr="00A5247A" w:rsidRDefault="00CA2EE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37F986D3" w14:textId="1AB049ED" w:rsidR="00CA2EE2" w:rsidRPr="00CA2EE2" w:rsidRDefault="00CA2EE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ja-JP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ja-JP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2,575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ja-JP" w:bidi="th-TH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B62D15" w14:textId="77777777" w:rsidR="00CA2EE2" w:rsidRPr="00A5247A" w:rsidRDefault="00CA2EE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39EC7611" w14:textId="77777777" w:rsidR="00CA2EE2" w:rsidRPr="00A5247A" w:rsidRDefault="00CA2EE2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3F7A3255" w14:textId="77777777" w:rsidR="00CA2EE2" w:rsidRPr="00A5247A" w:rsidRDefault="00CA2EE2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DE9BDA5" w14:textId="1FF798C7" w:rsidR="00CA2EE2" w:rsidRPr="00A5247A" w:rsidRDefault="00CA2EE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-</w:t>
            </w:r>
          </w:p>
        </w:tc>
      </w:tr>
      <w:tr w:rsidR="006612E5" w:rsidRPr="00A5247A" w14:paraId="20AFF4EE" w14:textId="77777777" w:rsidTr="00AA2FE8">
        <w:tc>
          <w:tcPr>
            <w:tcW w:w="4794" w:type="dxa"/>
            <w:tcBorders>
              <w:bottom w:val="nil"/>
            </w:tcBorders>
            <w:shd w:val="clear" w:color="auto" w:fill="auto"/>
          </w:tcPr>
          <w:p w14:paraId="53362A74" w14:textId="6A4E9376" w:rsidR="006612E5" w:rsidRPr="00A5247A" w:rsidRDefault="00AA2FE8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0079761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474C0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BFEE2" w14:textId="245DFAAE" w:rsidR="006612E5" w:rsidRPr="00A5247A" w:rsidRDefault="00CA2EE2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eastAsia="ja-JP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 w:bidi="th-TH"/>
              </w:rPr>
              <w:t>(</w:t>
            </w:r>
            <w:r w:rsidR="00A40781" w:rsidRPr="00A40781">
              <w:rPr>
                <w:rFonts w:ascii="Angsana New" w:hAnsi="Angsana New" w:hint="cs"/>
                <w:sz w:val="28"/>
                <w:szCs w:val="28"/>
                <w:lang w:val="en-US" w:eastAsia="ja-JP" w:bidi="th-TH"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 w:bidi="th-TH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8ADFE3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15FF57B5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7FD483A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BBA1F" w14:textId="23A769EA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eastAsia="ja-JP" w:bidi="th-TH"/>
              </w:rPr>
              <w:t>-</w:t>
            </w:r>
          </w:p>
        </w:tc>
      </w:tr>
      <w:tr w:rsidR="006612E5" w:rsidRPr="00A5247A" w14:paraId="29750BEC" w14:textId="77777777" w:rsidTr="00AA2FE8">
        <w:tc>
          <w:tcPr>
            <w:tcW w:w="4794" w:type="dxa"/>
            <w:tcBorders>
              <w:bottom w:val="nil"/>
            </w:tcBorders>
            <w:shd w:val="clear" w:color="auto" w:fill="auto"/>
          </w:tcPr>
          <w:p w14:paraId="282113F2" w14:textId="77777777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806E4E9" w14:textId="4B061FC1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888B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2F9E1" w14:textId="2D57F4C7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  <w:t>623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68F53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0934B71" w14:textId="6745B69C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4DC2047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4D73" w14:textId="03CC861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</w:tbl>
    <w:p w14:paraId="550433AF" w14:textId="77777777" w:rsidR="00EB0052" w:rsidRPr="00A5247A" w:rsidRDefault="00EB0052">
      <w:pPr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</w:rPr>
        <w:br w:type="page"/>
      </w:r>
    </w:p>
    <w:tbl>
      <w:tblPr>
        <w:tblW w:w="9343" w:type="dxa"/>
        <w:tblInd w:w="42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4"/>
        <w:gridCol w:w="993"/>
        <w:gridCol w:w="283"/>
        <w:gridCol w:w="1026"/>
        <w:gridCol w:w="283"/>
        <w:gridCol w:w="993"/>
        <w:gridCol w:w="283"/>
        <w:gridCol w:w="958"/>
      </w:tblGrid>
      <w:tr w:rsidR="00682E1C" w:rsidRPr="00A5247A" w14:paraId="1660AD64" w14:textId="77777777" w:rsidTr="000F3F5E">
        <w:trPr>
          <w:trHeight w:val="420"/>
        </w:trPr>
        <w:tc>
          <w:tcPr>
            <w:tcW w:w="4524" w:type="dxa"/>
            <w:tcBorders>
              <w:top w:val="nil"/>
              <w:bottom w:val="nil"/>
            </w:tcBorders>
            <w:shd w:val="clear" w:color="auto" w:fill="auto"/>
          </w:tcPr>
          <w:p w14:paraId="0A5719BB" w14:textId="7C9AADA3" w:rsidR="00682E1C" w:rsidRPr="00A5247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2C8DD" w14:textId="0EDC69D4" w:rsidR="00682E1C" w:rsidRPr="00A5247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1748FE" w:rsidRPr="00A5247A" w14:paraId="199D42FB" w14:textId="77777777" w:rsidTr="000F3F5E">
        <w:trPr>
          <w:trHeight w:val="420"/>
        </w:trPr>
        <w:tc>
          <w:tcPr>
            <w:tcW w:w="4524" w:type="dxa"/>
            <w:tcBorders>
              <w:top w:val="nil"/>
              <w:bottom w:val="nil"/>
            </w:tcBorders>
            <w:shd w:val="clear" w:color="auto" w:fill="auto"/>
          </w:tcPr>
          <w:p w14:paraId="10371D79" w14:textId="77777777" w:rsidR="001748FE" w:rsidRPr="00A5247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26BC5" w14:textId="47E7D000" w:rsidR="001748FE" w:rsidRPr="00A5247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E1C" w:rsidRPr="00A5247A" w14:paraId="0EDBF513" w14:textId="77777777" w:rsidTr="000F3F5E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15E88669" w14:textId="77777777" w:rsidR="00682E1C" w:rsidRPr="00A5247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91CA6" w14:textId="5544A583" w:rsidR="00682E1C" w:rsidRPr="00A5247A" w:rsidRDefault="005C5F48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CD01E" w14:textId="77777777" w:rsidR="00682E1C" w:rsidRPr="00A5247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D122" w14:textId="26B3CF88" w:rsidR="00682E1C" w:rsidRPr="00A5247A" w:rsidRDefault="005C5F48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682E1C" w:rsidRPr="00A5247A" w14:paraId="6DC78E9D" w14:textId="77777777" w:rsidTr="000F3F5E">
        <w:trPr>
          <w:trHeight w:val="420"/>
        </w:trPr>
        <w:tc>
          <w:tcPr>
            <w:tcW w:w="4524" w:type="dxa"/>
            <w:tcBorders>
              <w:top w:val="nil"/>
            </w:tcBorders>
            <w:shd w:val="clear" w:color="auto" w:fill="auto"/>
          </w:tcPr>
          <w:p w14:paraId="275586C9" w14:textId="77777777" w:rsidR="00682E1C" w:rsidRPr="00A5247A" w:rsidRDefault="00682E1C" w:rsidP="00682E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8BC4A8" w14:textId="789799B7" w:rsidR="00682E1C" w:rsidRPr="00A5247A" w:rsidRDefault="00682E1C" w:rsidP="00D32B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20434A6" w14:textId="77777777" w:rsidR="00682E1C" w:rsidRPr="00A5247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4B96B" w14:textId="77777777" w:rsidR="00682E1C" w:rsidRPr="00A5247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2A1409" w14:textId="77777777" w:rsidR="00682E1C" w:rsidRPr="00A5247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4F991F" w14:textId="0C84E855" w:rsidR="00682E1C" w:rsidRPr="00A5247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B24434" w14:textId="77777777" w:rsidR="00682E1C" w:rsidRPr="00A5247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FEF682A" w14:textId="77777777" w:rsidR="00682E1C" w:rsidRPr="00A5247A" w:rsidRDefault="00682E1C" w:rsidP="00EB53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E7BF4F6" w14:textId="77777777" w:rsidR="00682E1C" w:rsidRPr="00A5247A" w:rsidRDefault="00682E1C" w:rsidP="00EB53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717C2C" w14:textId="77777777" w:rsidR="00682E1C" w:rsidRPr="00A5247A" w:rsidRDefault="00682E1C" w:rsidP="00EB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</w:tcPr>
          <w:p w14:paraId="40B59919" w14:textId="77777777" w:rsidR="00682E1C" w:rsidRPr="00A5247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1BF2A54" w14:textId="1B59FCD2" w:rsidR="00682E1C" w:rsidRPr="00A5247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612E5" w:rsidRPr="00A5247A" w14:paraId="0ACA66E9" w14:textId="77777777" w:rsidTr="00AA2FE8">
        <w:trPr>
          <w:trHeight w:val="420"/>
        </w:trPr>
        <w:tc>
          <w:tcPr>
            <w:tcW w:w="4524" w:type="dxa"/>
            <w:shd w:val="clear" w:color="auto" w:fill="auto"/>
          </w:tcPr>
          <w:p w14:paraId="728FE107" w14:textId="39E7045C" w:rsidR="006612E5" w:rsidRPr="00A5247A" w:rsidRDefault="004425F7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6612E5" w:rsidRPr="00A5247A">
              <w:rPr>
                <w:rFonts w:ascii="Angsana New" w:hAnsi="Angsana New"/>
                <w:sz w:val="28"/>
                <w:szCs w:val="28"/>
                <w:cs/>
              </w:rPr>
              <w:t>(ขาดทุน) ก่อนภาษีเงินได้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14B8B3A5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CD07C3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39F118" w14:textId="714689E1" w:rsidR="006612E5" w:rsidRPr="004425F7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44,471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AE2F88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4064AEC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191E56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1B7E56" w14:textId="430CDD40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75,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A524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612E5" w:rsidRPr="00A5247A" w14:paraId="2B48528C" w14:textId="77777777" w:rsidTr="00AA2FE8">
        <w:trPr>
          <w:trHeight w:val="420"/>
        </w:trPr>
        <w:tc>
          <w:tcPr>
            <w:tcW w:w="4524" w:type="dxa"/>
            <w:shd w:val="clear" w:color="auto" w:fill="auto"/>
          </w:tcPr>
          <w:p w14:paraId="11DABEEE" w14:textId="77777777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FDB727A" w14:textId="6FFC2A48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70C366C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134A731A" w14:textId="6B67C671" w:rsidR="006612E5" w:rsidRPr="00A5247A" w:rsidRDefault="00AA2FE8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8,894</w:t>
            </w:r>
          </w:p>
        </w:tc>
        <w:tc>
          <w:tcPr>
            <w:tcW w:w="283" w:type="dxa"/>
            <w:shd w:val="clear" w:color="auto" w:fill="auto"/>
          </w:tcPr>
          <w:p w14:paraId="2A2E76B3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38C8B17" w14:textId="4A9019C5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51C0D7E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6E28B8D9" w14:textId="75AB0FEB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5,089)</w:t>
            </w:r>
          </w:p>
        </w:tc>
      </w:tr>
      <w:tr w:rsidR="006612E5" w:rsidRPr="00A5247A" w14:paraId="0E497D84" w14:textId="77777777" w:rsidTr="00AA2FE8">
        <w:trPr>
          <w:trHeight w:val="420"/>
        </w:trPr>
        <w:tc>
          <w:tcPr>
            <w:tcW w:w="4524" w:type="dxa"/>
            <w:shd w:val="clear" w:color="auto" w:fill="auto"/>
          </w:tcPr>
          <w:p w14:paraId="10938620" w14:textId="6FD9F97A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68D351F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23BA24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4CD6A96" w14:textId="1E48FC1E" w:rsidR="006612E5" w:rsidRPr="00A5247A" w:rsidRDefault="00AA2FE8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(3,501)</w:t>
            </w:r>
          </w:p>
        </w:tc>
        <w:tc>
          <w:tcPr>
            <w:tcW w:w="283" w:type="dxa"/>
            <w:shd w:val="clear" w:color="auto" w:fill="auto"/>
          </w:tcPr>
          <w:p w14:paraId="077EF2CF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C359B7C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F9AA4F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0AB64A35" w14:textId="7F7DDA63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(5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)                            </w:t>
            </w:r>
          </w:p>
        </w:tc>
      </w:tr>
      <w:tr w:rsidR="006612E5" w:rsidRPr="00A5247A" w14:paraId="11FE37CA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3460F583" w14:textId="40FA0990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6B7842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556C5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6D290FFA" w14:textId="3A1D88C7" w:rsidR="006612E5" w:rsidRPr="00A5247A" w:rsidRDefault="00AA2FE8" w:rsidP="006612E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2,815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56DEA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EA7CD9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686BA1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14:paraId="299D48CA" w14:textId="50118113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1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,3</w:t>
            </w: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9</w:t>
            </w:r>
          </w:p>
        </w:tc>
      </w:tr>
      <w:tr w:rsidR="006612E5" w:rsidRPr="00A5247A" w14:paraId="16F1B27D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190FFCF4" w14:textId="079BDB19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ผลแตกต่างชั่วคราวและกลับรายการผลแตกต่างชั่วคราว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567DA3C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2BEF1C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4C80F1AB" w14:textId="1A15157C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C40790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062DC01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9EF12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14:paraId="0B961008" w14:textId="50A296E6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</w:t>
            </w:r>
          </w:p>
        </w:tc>
      </w:tr>
      <w:tr w:rsidR="006612E5" w:rsidRPr="00A5247A" w14:paraId="31F90561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1BC05791" w14:textId="395025B1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ค่าใช้จ่ายในปีก่อนที่ไม่รับรู้เป็นสินทรัพย์ภาษี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CEC1225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80DF5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36042A60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8DA79B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07B6CD1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0A6EE2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14:paraId="6D4CAF9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2E5" w:rsidRPr="00A5247A" w14:paraId="6F1E34C3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27552958" w14:textId="74DB12ED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เงินได้รอตัดบัญชี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91FDCE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66A4BC8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56EA0488" w14:textId="35E5EBB2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ABCBD2E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5B27D81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85980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14:paraId="1F25258C" w14:textId="42597724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9,2</w:t>
            </w:r>
            <w:r w:rsidR="00F74394">
              <w:rPr>
                <w:rFonts w:ascii="Angsana New" w:hAnsi="Angsana New"/>
                <w:sz w:val="28"/>
                <w:szCs w:val="28"/>
                <w:lang w:eastAsia="ja-JP" w:bidi="th-TH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  <w:lang w:eastAsia="ja-JP" w:bidi="th-TH"/>
              </w:rPr>
              <w:t>5</w:t>
            </w:r>
          </w:p>
        </w:tc>
      </w:tr>
      <w:tr w:rsidR="006612E5" w:rsidRPr="00A5247A" w14:paraId="4477C6CB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0ECC1268" w14:textId="0F115812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AD56E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D0AB8E6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7F642485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DA01C5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982BB5C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5A7544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14:paraId="04517811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2E5" w:rsidRPr="00A5247A" w14:paraId="1757599A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2C642E76" w14:textId="276C601D" w:rsidR="006612E5" w:rsidRPr="00A5247A" w:rsidRDefault="006612E5" w:rsidP="0001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A5728D4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CC61D31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775AA1E9" w14:textId="56AC79F5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0261ED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573ABB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8F9DF7" w14:textId="77777777" w:rsidR="006612E5" w:rsidRPr="00A5247A" w:rsidRDefault="006612E5" w:rsidP="006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</w:tcPr>
          <w:p w14:paraId="0DABEAB2" w14:textId="14A7F7D7" w:rsidR="006612E5" w:rsidRPr="00A5247A" w:rsidRDefault="00F74394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4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,303</w:t>
            </w:r>
          </w:p>
        </w:tc>
      </w:tr>
      <w:tr w:rsidR="00AA2FE8" w:rsidRPr="00A5247A" w14:paraId="069E885C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471973A0" w14:textId="20C5F382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5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6758AB5" w14:textId="77777777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6570377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632CD188" w14:textId="1E484C86" w:rsidR="00AA2FE8" w:rsidRDefault="00AA2FE8" w:rsidP="00AA2F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(8,208)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6F3E6C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BBAA447" w14:textId="77777777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3D18F9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</w:tcPr>
          <w:p w14:paraId="0CF3F8DA" w14:textId="31CF9E92" w:rsidR="00AA2FE8" w:rsidRDefault="00AA2FE8" w:rsidP="00AA2F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-</w:t>
            </w:r>
          </w:p>
        </w:tc>
      </w:tr>
      <w:tr w:rsidR="00AA2FE8" w:rsidRPr="00A5247A" w14:paraId="5CE173F9" w14:textId="77777777" w:rsidTr="00AA2FE8">
        <w:trPr>
          <w:trHeight w:val="420"/>
        </w:trPr>
        <w:tc>
          <w:tcPr>
            <w:tcW w:w="4524" w:type="dxa"/>
            <w:tcBorders>
              <w:bottom w:val="nil"/>
            </w:tcBorders>
            <w:shd w:val="clear" w:color="auto" w:fill="auto"/>
          </w:tcPr>
          <w:p w14:paraId="644E9536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5BF123B" w14:textId="0142A432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E2B448F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22E10" w14:textId="7CC7B9D5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DE0F6D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F02ACDA" w14:textId="14EE783A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4AE0262" w14:textId="77777777" w:rsidR="00AA2FE8" w:rsidRPr="00A5247A" w:rsidRDefault="00AA2FE8" w:rsidP="00AA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E459E" w14:textId="0C5904CA" w:rsidR="00AA2FE8" w:rsidRPr="00A5247A" w:rsidRDefault="00AA2FE8" w:rsidP="00AA2F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</w:tbl>
    <w:p w14:paraId="62154D44" w14:textId="26A0FEAA" w:rsidR="00E76EFB" w:rsidRPr="00A5247A" w:rsidRDefault="00E76EFB" w:rsidP="001D6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F97926" w:rsidRPr="00A5247A">
        <w:rPr>
          <w:rFonts w:ascii="Angsana New" w:hAnsi="Angsana New"/>
          <w:sz w:val="28"/>
          <w:szCs w:val="28"/>
          <w:cs/>
        </w:rPr>
        <w:t>ธันวาคม</w:t>
      </w:r>
      <w:r w:rsidR="00F97926" w:rsidRPr="00A5247A">
        <w:rPr>
          <w:rFonts w:ascii="Angsana New" w:hAnsi="Angsana New"/>
          <w:sz w:val="28"/>
          <w:szCs w:val="28"/>
        </w:rPr>
        <w:t xml:space="preserve"> 256</w:t>
      </w:r>
      <w:r w:rsidR="00F74394">
        <w:rPr>
          <w:rFonts w:ascii="Angsana New" w:hAnsi="Angsana New"/>
          <w:sz w:val="28"/>
          <w:szCs w:val="28"/>
        </w:rPr>
        <w:t>4</w:t>
      </w:r>
      <w:r w:rsidR="00F97926" w:rsidRPr="00A5247A">
        <w:rPr>
          <w:rFonts w:ascii="Angsana New" w:hAnsi="Angsana New"/>
          <w:sz w:val="28"/>
          <w:szCs w:val="28"/>
        </w:rPr>
        <w:t xml:space="preserve"> </w:t>
      </w:r>
      <w:r w:rsidR="00F97926"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="00F97926" w:rsidRPr="00A5247A">
        <w:rPr>
          <w:rFonts w:ascii="Angsana New" w:hAnsi="Angsana New"/>
          <w:sz w:val="28"/>
          <w:szCs w:val="28"/>
        </w:rPr>
        <w:t>256</w:t>
      </w:r>
      <w:r w:rsidR="006612E5" w:rsidRPr="00A5247A">
        <w:rPr>
          <w:rFonts w:ascii="Angsana New" w:hAnsi="Angsana New"/>
          <w:sz w:val="28"/>
          <w:szCs w:val="28"/>
        </w:rPr>
        <w:t>3</w:t>
      </w:r>
      <w:r w:rsidR="00F97926"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มีดังนี้</w:t>
      </w:r>
      <w:r w:rsidRPr="00A5247A">
        <w:rPr>
          <w:rFonts w:ascii="Angsana New" w:hAnsi="Angsana New"/>
          <w:sz w:val="28"/>
          <w:szCs w:val="28"/>
        </w:rPr>
        <w:t xml:space="preserve">     </w:t>
      </w:r>
    </w:p>
    <w:tbl>
      <w:tblPr>
        <w:tblW w:w="9343" w:type="dxa"/>
        <w:tblInd w:w="426" w:type="dxa"/>
        <w:tblLayout w:type="fixed"/>
        <w:tblLook w:val="00A0" w:firstRow="1" w:lastRow="0" w:firstColumn="1" w:lastColumn="0" w:noHBand="0" w:noVBand="0"/>
      </w:tblPr>
      <w:tblGrid>
        <w:gridCol w:w="4524"/>
        <w:gridCol w:w="992"/>
        <w:gridCol w:w="283"/>
        <w:gridCol w:w="1007"/>
        <w:gridCol w:w="283"/>
        <w:gridCol w:w="978"/>
        <w:gridCol w:w="284"/>
        <w:gridCol w:w="992"/>
      </w:tblGrid>
      <w:tr w:rsidR="00101F84" w:rsidRPr="00A5247A" w14:paraId="513444E9" w14:textId="77777777" w:rsidTr="000F3F5E">
        <w:tc>
          <w:tcPr>
            <w:tcW w:w="4524" w:type="dxa"/>
          </w:tcPr>
          <w:p w14:paraId="0D88FD6E" w14:textId="77777777" w:rsidR="00101F84" w:rsidRPr="00A5247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14:paraId="5B6F203A" w14:textId="618CF99B" w:rsidR="00101F84" w:rsidRPr="00A5247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5C5F48" w:rsidRPr="00A5247A" w14:paraId="1986EB1B" w14:textId="77777777" w:rsidTr="000F3F5E">
        <w:tc>
          <w:tcPr>
            <w:tcW w:w="4524" w:type="dxa"/>
          </w:tcPr>
          <w:p w14:paraId="0B1DC2EE" w14:textId="77777777" w:rsidR="005C5F48" w:rsidRPr="00A5247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CBD3BE" w14:textId="09DE2067" w:rsidR="005C5F48" w:rsidRPr="00A5247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</w:tr>
      <w:tr w:rsidR="00E76EFB" w:rsidRPr="00A5247A" w14:paraId="50257B65" w14:textId="77777777" w:rsidTr="000F3F5E">
        <w:tc>
          <w:tcPr>
            <w:tcW w:w="4524" w:type="dxa"/>
          </w:tcPr>
          <w:p w14:paraId="5D447170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C0CAE1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33D082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D302F7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หนี้สิน</w:t>
            </w:r>
          </w:p>
        </w:tc>
      </w:tr>
      <w:tr w:rsidR="005C5F48" w:rsidRPr="00A5247A" w14:paraId="18B01E1B" w14:textId="77777777" w:rsidTr="000F3F5E">
        <w:tc>
          <w:tcPr>
            <w:tcW w:w="4524" w:type="dxa"/>
          </w:tcPr>
          <w:p w14:paraId="48FBBE56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C1D19D" w14:textId="5A60937A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937536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E047826" w14:textId="62DC05B9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A5B3E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6C823A58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B053B6D" w14:textId="05C2A4CF" w:rsidR="005C5F48" w:rsidRPr="00A5247A" w:rsidRDefault="005C5F48" w:rsidP="0059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72C5AF5E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E5A322" w14:textId="4D503582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A5B3E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6612E5" w:rsidRPr="00A5247A" w14:paraId="38D2B061" w14:textId="77777777" w:rsidTr="00AA2FE8">
        <w:tc>
          <w:tcPr>
            <w:tcW w:w="4524" w:type="dxa"/>
          </w:tcPr>
          <w:p w14:paraId="2A5C2418" w14:textId="77777777" w:rsidR="006612E5" w:rsidRPr="00A5247A" w:rsidRDefault="006612E5" w:rsidP="006612E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6537" w14:textId="0567BD1A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1,975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F4C72D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B4CE" w14:textId="3D6B907E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EA2A2A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05EB5" w14:textId="4243D24A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1E0A3E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7BA0C1" w14:textId="331FF935" w:rsidR="006612E5" w:rsidRPr="00A5247A" w:rsidRDefault="00D1264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6612E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3,66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612E5" w:rsidRPr="00A5247A" w14:paraId="7D8CCF73" w14:textId="77777777" w:rsidTr="00AA2FE8">
        <w:tc>
          <w:tcPr>
            <w:tcW w:w="4524" w:type="dxa"/>
          </w:tcPr>
          <w:p w14:paraId="05C54FC9" w14:textId="77777777" w:rsidR="006612E5" w:rsidRPr="00A5247A" w:rsidRDefault="006612E5" w:rsidP="006612E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27DA0" w14:textId="77CE4D4F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EA5862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DB224" w14:textId="3FEEE3A9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809BC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587A" w14:textId="3EE73C5F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00F85D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02E5" w14:textId="5F09A9F9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2E5" w:rsidRPr="00A5247A" w14:paraId="48183A83" w14:textId="77777777" w:rsidTr="00AA2FE8">
        <w:tc>
          <w:tcPr>
            <w:tcW w:w="4524" w:type="dxa"/>
          </w:tcPr>
          <w:p w14:paraId="1DFF5AD4" w14:textId="77777777" w:rsidR="006612E5" w:rsidRPr="00A5247A" w:rsidRDefault="006612E5" w:rsidP="006612E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C27CB" w14:textId="7D766669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1,975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9F7A1A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C0BBE" w14:textId="11BAAD19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FB38C3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D6848" w14:textId="4803DA09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566B06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488FD" w14:textId="4AF4B602" w:rsidR="006612E5" w:rsidRPr="00A5247A" w:rsidRDefault="00D1264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6612E5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3,66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061BF67D" w14:textId="77777777" w:rsidR="00D32B22" w:rsidRPr="00AA2FE8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346" w:type="dxa"/>
        <w:tblInd w:w="426" w:type="dxa"/>
        <w:tblLayout w:type="fixed"/>
        <w:tblLook w:val="00A0" w:firstRow="1" w:lastRow="0" w:firstColumn="1" w:lastColumn="0" w:noHBand="0" w:noVBand="0"/>
      </w:tblPr>
      <w:tblGrid>
        <w:gridCol w:w="4524"/>
        <w:gridCol w:w="977"/>
        <w:gridCol w:w="297"/>
        <w:gridCol w:w="1053"/>
        <w:gridCol w:w="14"/>
        <w:gridCol w:w="236"/>
        <w:gridCol w:w="969"/>
        <w:gridCol w:w="284"/>
        <w:gridCol w:w="992"/>
      </w:tblGrid>
      <w:tr w:rsidR="00101F84" w:rsidRPr="00A5247A" w14:paraId="27700224" w14:textId="77777777" w:rsidTr="000F3F5E">
        <w:tc>
          <w:tcPr>
            <w:tcW w:w="4524" w:type="dxa"/>
          </w:tcPr>
          <w:p w14:paraId="098B2317" w14:textId="77777777" w:rsidR="00101F84" w:rsidRPr="00A5247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2" w:type="dxa"/>
            <w:gridSpan w:val="8"/>
            <w:tcBorders>
              <w:bottom w:val="single" w:sz="4" w:space="0" w:color="auto"/>
            </w:tcBorders>
          </w:tcPr>
          <w:p w14:paraId="39CDCE4C" w14:textId="1F87A818" w:rsidR="00101F84" w:rsidRPr="00A5247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5C5F48" w:rsidRPr="00A5247A" w14:paraId="291FEE0E" w14:textId="77777777" w:rsidTr="000F3F5E">
        <w:tc>
          <w:tcPr>
            <w:tcW w:w="4524" w:type="dxa"/>
          </w:tcPr>
          <w:p w14:paraId="729CC35D" w14:textId="77777777" w:rsidR="005C5F48" w:rsidRPr="00A5247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2FFC472" w14:textId="154CA08B" w:rsidR="005C5F48" w:rsidRPr="00A5247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EFB" w:rsidRPr="00A5247A" w14:paraId="454A0B15" w14:textId="77777777" w:rsidTr="000F3F5E">
        <w:tc>
          <w:tcPr>
            <w:tcW w:w="4524" w:type="dxa"/>
          </w:tcPr>
          <w:p w14:paraId="0F0EF254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732C6C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</w:tcPr>
          <w:p w14:paraId="1C7C1602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51E58" w14:textId="77777777" w:rsidR="00E76EFB" w:rsidRPr="00A5247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หนี้สิน</w:t>
            </w:r>
          </w:p>
        </w:tc>
      </w:tr>
      <w:tr w:rsidR="005C5F48" w:rsidRPr="00A5247A" w14:paraId="7E8816B3" w14:textId="77777777" w:rsidTr="000F3F5E">
        <w:tc>
          <w:tcPr>
            <w:tcW w:w="4524" w:type="dxa"/>
          </w:tcPr>
          <w:p w14:paraId="4497FACC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157D399B" w14:textId="5D13F73C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0017AC74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9A03" w14:textId="714F63B5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041D96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0EEFE953" w14:textId="4C5F395E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24D6C2DC" w14:textId="77777777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FE441E" w14:textId="260F7986" w:rsidR="005C5F48" w:rsidRPr="00A5247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612E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6612E5" w:rsidRPr="00A5247A" w14:paraId="27B13601" w14:textId="77777777" w:rsidTr="00162C8C">
        <w:tc>
          <w:tcPr>
            <w:tcW w:w="4524" w:type="dxa"/>
          </w:tcPr>
          <w:p w14:paraId="387D0DF7" w14:textId="77777777" w:rsidR="006612E5" w:rsidRPr="00A5247A" w:rsidRDefault="006612E5" w:rsidP="00010B88">
            <w:pPr>
              <w:tabs>
                <w:tab w:val="clear" w:pos="227"/>
              </w:tabs>
              <w:ind w:left="162" w:hanging="129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9EBD" w14:textId="06DDC274" w:rsidR="006612E5" w:rsidRPr="00A5247A" w:rsidRDefault="00162C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440F829D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2A597" w14:textId="61C77514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vAlign w:val="bottom"/>
          </w:tcPr>
          <w:p w14:paraId="4067628E" w14:textId="1360AA00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AD1D" w14:textId="34672D5A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62C8C">
              <w:rPr>
                <w:rFonts w:ascii="Angsana New" w:hAnsi="Angsana New"/>
                <w:sz w:val="28"/>
                <w:szCs w:val="28"/>
              </w:rPr>
              <w:t>3,04</w:t>
            </w:r>
            <w:r w:rsidR="00CA2EE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7CA0EF9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AD2D56" w14:textId="748B6737" w:rsidR="006612E5" w:rsidRPr="00A5247A" w:rsidRDefault="00D1264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887F4B">
              <w:rPr>
                <w:rFonts w:ascii="Angsana New" w:hAnsi="Angsana New"/>
                <w:sz w:val="28"/>
                <w:szCs w:val="28"/>
              </w:rPr>
              <w:t>3,192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612E5" w:rsidRPr="00A5247A" w14:paraId="2A308978" w14:textId="77777777" w:rsidTr="00162C8C">
        <w:tc>
          <w:tcPr>
            <w:tcW w:w="4524" w:type="dxa"/>
          </w:tcPr>
          <w:p w14:paraId="54717E48" w14:textId="77777777" w:rsidR="006612E5" w:rsidRPr="00A5247A" w:rsidRDefault="006612E5" w:rsidP="00010B88">
            <w:pPr>
              <w:tabs>
                <w:tab w:val="clear" w:pos="227"/>
              </w:tabs>
              <w:ind w:left="162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679A8" w14:textId="0479A01B" w:rsidR="006612E5" w:rsidRPr="00A5247A" w:rsidRDefault="00162C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075F24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7C3D" w14:textId="1D01841A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vAlign w:val="bottom"/>
          </w:tcPr>
          <w:p w14:paraId="0096FFF7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4501" w14:textId="3DBFEC6C" w:rsidR="006612E5" w:rsidRPr="00A5247A" w:rsidRDefault="00162C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BF1F98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FE7DE4" w14:textId="0ACBCD4D" w:rsidR="006612E5" w:rsidRPr="00A5247A" w:rsidRDefault="00887F4B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2E5" w:rsidRPr="00A5247A" w14:paraId="0A03BD8E" w14:textId="77777777" w:rsidTr="00162C8C">
        <w:tc>
          <w:tcPr>
            <w:tcW w:w="4524" w:type="dxa"/>
          </w:tcPr>
          <w:p w14:paraId="23167AD1" w14:textId="77777777" w:rsidR="006612E5" w:rsidRPr="00A5247A" w:rsidRDefault="006612E5" w:rsidP="00010B88">
            <w:pPr>
              <w:tabs>
                <w:tab w:val="clear" w:pos="227"/>
              </w:tabs>
              <w:ind w:left="162" w:hanging="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725C93" w14:textId="48FFD59E" w:rsidR="006612E5" w:rsidRPr="00A5247A" w:rsidRDefault="00162C8C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E56332B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5C234" w14:textId="4A7FA7F8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vAlign w:val="bottom"/>
          </w:tcPr>
          <w:p w14:paraId="5E28069A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22740" w14:textId="3FEE753C" w:rsidR="006612E5" w:rsidRPr="00A5247A" w:rsidRDefault="00AA2FE8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62C8C">
              <w:rPr>
                <w:rFonts w:ascii="Angsana New" w:hAnsi="Angsana New"/>
                <w:b/>
                <w:bCs/>
                <w:sz w:val="28"/>
                <w:szCs w:val="28"/>
              </w:rPr>
              <w:t>3,0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A2EE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1F88BE8" w14:textId="77777777" w:rsidR="006612E5" w:rsidRPr="00A5247A" w:rsidRDefault="006612E5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C0BF5" w14:textId="6293B924" w:rsidR="006612E5" w:rsidRPr="00A5247A" w:rsidRDefault="00D12647" w:rsidP="006612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887F4B">
              <w:rPr>
                <w:rFonts w:ascii="Angsana New" w:hAnsi="Angsana New"/>
                <w:b/>
                <w:bCs/>
                <w:sz w:val="28"/>
                <w:szCs w:val="28"/>
              </w:rPr>
              <w:t>3,192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685BDB9" w14:textId="77777777" w:rsidR="0037167F" w:rsidRDefault="0037167F" w:rsidP="00D3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firstLine="28"/>
        <w:rPr>
          <w:rFonts w:ascii="Angsana New" w:hAnsi="Angsana New"/>
          <w:sz w:val="28"/>
          <w:szCs w:val="28"/>
        </w:rPr>
        <w:sectPr w:rsidR="0037167F" w:rsidSect="00E90CD7">
          <w:headerReference w:type="default" r:id="rId26"/>
          <w:pgSz w:w="11909" w:h="16834" w:code="9"/>
          <w:pgMar w:top="692" w:right="992" w:bottom="578" w:left="1151" w:header="1134" w:footer="567" w:gutter="0"/>
          <w:cols w:space="720"/>
          <w:docGrid w:linePitch="245"/>
        </w:sectPr>
      </w:pPr>
    </w:p>
    <w:p w14:paraId="1D4EC454" w14:textId="533544B0" w:rsidR="00E76EFB" w:rsidRPr="00A5247A" w:rsidRDefault="00E76EFB" w:rsidP="00D3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firstLine="28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</w:t>
      </w:r>
      <w:r w:rsidR="00AA2FE8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1497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103"/>
        <w:gridCol w:w="1417"/>
        <w:gridCol w:w="245"/>
        <w:gridCol w:w="1456"/>
        <w:gridCol w:w="241"/>
        <w:gridCol w:w="1460"/>
        <w:gridCol w:w="241"/>
        <w:gridCol w:w="1412"/>
        <w:gridCol w:w="291"/>
        <w:gridCol w:w="1410"/>
        <w:gridCol w:w="241"/>
        <w:gridCol w:w="1460"/>
      </w:tblGrid>
      <w:tr w:rsidR="0037167F" w:rsidRPr="00A5247A" w14:paraId="1A78B9D7" w14:textId="70721105" w:rsidTr="0095105B">
        <w:trPr>
          <w:trHeight w:val="283"/>
          <w:tblHeader/>
        </w:trPr>
        <w:tc>
          <w:tcPr>
            <w:tcW w:w="5103" w:type="dxa"/>
          </w:tcPr>
          <w:p w14:paraId="0BEACF49" w14:textId="77777777" w:rsidR="0037167F" w:rsidRPr="00A5247A" w:rsidRDefault="0037167F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4" w:type="dxa"/>
            <w:gridSpan w:val="11"/>
            <w:tcBorders>
              <w:bottom w:val="single" w:sz="4" w:space="0" w:color="auto"/>
            </w:tcBorders>
          </w:tcPr>
          <w:p w14:paraId="6303ECDE" w14:textId="11E2020D" w:rsidR="0037167F" w:rsidRPr="00A5247A" w:rsidRDefault="0037167F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5105B" w:rsidRPr="00A5247A" w14:paraId="019F3648" w14:textId="28A2EAD3" w:rsidTr="0095105B">
        <w:trPr>
          <w:trHeight w:val="283"/>
          <w:tblHeader/>
        </w:trPr>
        <w:tc>
          <w:tcPr>
            <w:tcW w:w="5103" w:type="dxa"/>
          </w:tcPr>
          <w:p w14:paraId="3A6AEA4F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77E969E" w14:textId="3495576F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5105B" w:rsidRPr="00A5247A" w14:paraId="16A18E6A" w14:textId="55398E2F" w:rsidTr="0095105B">
        <w:trPr>
          <w:trHeight w:val="283"/>
          <w:tblHeader/>
        </w:trPr>
        <w:tc>
          <w:tcPr>
            <w:tcW w:w="5103" w:type="dxa"/>
          </w:tcPr>
          <w:p w14:paraId="247E289A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E857F7" w14:textId="77777777" w:rsidR="0095105B" w:rsidRPr="00A5247A" w:rsidRDefault="0095105B" w:rsidP="005448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6A836529" w14:textId="77777777" w:rsidR="0095105B" w:rsidRPr="00A5247A" w:rsidRDefault="0095105B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CCCC35" w14:textId="77777777" w:rsidR="0095105B" w:rsidRPr="00A5247A" w:rsidRDefault="0095105B" w:rsidP="0055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บันทึกเป็น (รายจ่าย) </w:t>
            </w:r>
            <w:r w:rsidRPr="00A5247A">
              <w:rPr>
                <w:rFonts w:ascii="Angsana New" w:hAnsi="Angsana New"/>
                <w:spacing w:val="-6"/>
                <w:sz w:val="28"/>
                <w:szCs w:val="28"/>
              </w:rPr>
              <w:t xml:space="preserve">/ </w:t>
            </w: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4C2DFD3" w14:textId="77777777" w:rsidR="0095105B" w:rsidRPr="00A5247A" w:rsidRDefault="0095105B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1666329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1" w:type="dxa"/>
            <w:tcBorders>
              <w:top w:val="single" w:sz="4" w:space="0" w:color="auto"/>
            </w:tcBorders>
          </w:tcPr>
          <w:p w14:paraId="4C0A254D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7470725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0638F94" w14:textId="77777777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C10743F" w14:textId="40DB193A" w:rsidR="0095105B" w:rsidRPr="00A5247A" w:rsidRDefault="0095105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05B" w:rsidRPr="00A5247A" w14:paraId="555A2EE4" w14:textId="3E486031" w:rsidTr="0095105B">
        <w:trPr>
          <w:trHeight w:val="283"/>
          <w:tblHeader/>
        </w:trPr>
        <w:tc>
          <w:tcPr>
            <w:tcW w:w="5103" w:type="dxa"/>
          </w:tcPr>
          <w:p w14:paraId="4EE12D8E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F9D9181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</w:tcPr>
          <w:p w14:paraId="4AE3D170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0E68BC8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78D462E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1CA3A57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41" w:type="dxa"/>
          </w:tcPr>
          <w:p w14:paraId="162CD71A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</w:tcPr>
          <w:p w14:paraId="34B60B7F" w14:textId="64904704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1" w:type="dxa"/>
          </w:tcPr>
          <w:p w14:paraId="60ED5F9C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F8DBF9E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4FCF3A6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</w:tcPr>
          <w:p w14:paraId="799F0054" w14:textId="7687DB82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5105B" w:rsidRPr="00A5247A" w14:paraId="56271CAE" w14:textId="63DC901F" w:rsidTr="0095105B">
        <w:trPr>
          <w:trHeight w:val="283"/>
          <w:tblHeader/>
        </w:trPr>
        <w:tc>
          <w:tcPr>
            <w:tcW w:w="5103" w:type="dxa"/>
          </w:tcPr>
          <w:p w14:paraId="7FC5C800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196ACC5" w14:textId="74DCC39C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</w:tcPr>
          <w:p w14:paraId="6C6EFCAC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</w:tcPr>
          <w:p w14:paraId="78E03D07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41" w:type="dxa"/>
          </w:tcPr>
          <w:p w14:paraId="4D924122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0" w:type="dxa"/>
          </w:tcPr>
          <w:p w14:paraId="7ED99E79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41" w:type="dxa"/>
          </w:tcPr>
          <w:p w14:paraId="7DA18216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</w:tcPr>
          <w:p w14:paraId="309398F9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12BE5863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39E5649" w14:textId="1121C8BB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41" w:type="dxa"/>
          </w:tcPr>
          <w:p w14:paraId="5BAC1459" w14:textId="77777777" w:rsidR="0095105B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F91EDF9" w14:textId="7796CF0A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5105B" w:rsidRPr="00A5247A" w14:paraId="544957DC" w14:textId="3C6334D6" w:rsidTr="0095105B">
        <w:trPr>
          <w:trHeight w:val="283"/>
          <w:tblHeader/>
        </w:trPr>
        <w:tc>
          <w:tcPr>
            <w:tcW w:w="5103" w:type="dxa"/>
          </w:tcPr>
          <w:p w14:paraId="35841647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577E2E" w14:textId="427A3B66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5" w:type="dxa"/>
          </w:tcPr>
          <w:p w14:paraId="62908320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D03495A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41" w:type="dxa"/>
          </w:tcPr>
          <w:p w14:paraId="6221DCA8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81B0680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1" w:type="dxa"/>
          </w:tcPr>
          <w:p w14:paraId="4FD544CD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23788D0" w14:textId="0E015BE4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91" w:type="dxa"/>
          </w:tcPr>
          <w:p w14:paraId="6F86AD3D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D2F3547" w14:textId="1EA1B53F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41" w:type="dxa"/>
          </w:tcPr>
          <w:p w14:paraId="4B28A488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EEC53E" w14:textId="73958BFF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5105B" w:rsidRPr="00A5247A" w14:paraId="7CC3A845" w14:textId="1711AAA7" w:rsidTr="0095105B">
        <w:trPr>
          <w:trHeight w:val="283"/>
        </w:trPr>
        <w:tc>
          <w:tcPr>
            <w:tcW w:w="5103" w:type="dxa"/>
          </w:tcPr>
          <w:p w14:paraId="50D80958" w14:textId="77777777" w:rsidR="0095105B" w:rsidRPr="00A5247A" w:rsidRDefault="0095105B" w:rsidP="0037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0AEB570E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01775EA6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</w:tcPr>
          <w:p w14:paraId="5B76C05F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75BEF3F2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0" w:type="dxa"/>
          </w:tcPr>
          <w:p w14:paraId="39A184C0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46E7AB7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</w:tcPr>
          <w:p w14:paraId="2B66314D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4C42728D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</w:tcPr>
          <w:p w14:paraId="26C4B6BA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43EA80F0" w14:textId="77777777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0" w:type="dxa"/>
          </w:tcPr>
          <w:p w14:paraId="1BCC74F4" w14:textId="713CC8A6" w:rsidR="0095105B" w:rsidRPr="00A5247A" w:rsidRDefault="0095105B" w:rsidP="0037167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B1904" w:rsidRPr="00A5247A" w14:paraId="4978CBDD" w14:textId="77777777" w:rsidTr="0063418A">
        <w:trPr>
          <w:trHeight w:val="283"/>
        </w:trPr>
        <w:tc>
          <w:tcPr>
            <w:tcW w:w="5103" w:type="dxa"/>
          </w:tcPr>
          <w:p w14:paraId="7F2AB9F1" w14:textId="25421AA2" w:rsidR="00FB1904" w:rsidRPr="00FB1904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B1904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(ค่าเผื่อ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252C3DED" w14:textId="0EE9236C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2D506BD0" w14:textId="2F354B5E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144E5AE" w14:textId="2A992792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4B2BF2E4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7011F4E2" w14:textId="508FDE62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BEC8885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3C3E516D" w14:textId="5859D435" w:rsidR="00FB1904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D37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,731</w:t>
            </w:r>
          </w:p>
        </w:tc>
        <w:tc>
          <w:tcPr>
            <w:tcW w:w="291" w:type="dxa"/>
            <w:shd w:val="clear" w:color="auto" w:fill="auto"/>
          </w:tcPr>
          <w:p w14:paraId="3DC686DC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4306B9C" w14:textId="39FA3983" w:rsidR="00FB1904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09CF04D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2FBB8F64" w14:textId="14B4365E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5,731</w:t>
            </w:r>
          </w:p>
        </w:tc>
      </w:tr>
      <w:tr w:rsidR="00FB1904" w:rsidRPr="00A5247A" w14:paraId="453B0632" w14:textId="0DAF7588" w:rsidTr="0095105B">
        <w:trPr>
          <w:trHeight w:val="283"/>
        </w:trPr>
        <w:tc>
          <w:tcPr>
            <w:tcW w:w="5103" w:type="dxa"/>
          </w:tcPr>
          <w:p w14:paraId="1607D21E" w14:textId="36AE1848" w:rsidR="00FB1904" w:rsidRPr="00A5247A" w:rsidRDefault="00E87BA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5148E48" w14:textId="2C2E2ADD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40A341A3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219F01E" w14:textId="15D946ED" w:rsidR="00FB1904" w:rsidRPr="00A5247A" w:rsidRDefault="00A40781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7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E22E43" w:rsidRPr="00E22E4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4078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1D89F0" w14:textId="3EF48AA5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30418A44" w14:textId="4677C48B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621084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21AE4094" w14:textId="48F33CEE" w:rsidR="00FB1904" w:rsidRPr="00A5247A" w:rsidRDefault="00A40781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781">
              <w:rPr>
                <w:rFonts w:ascii="Angsana New" w:hAnsi="Angsana New" w:hint="cs"/>
                <w:sz w:val="28"/>
                <w:szCs w:val="28"/>
              </w:rPr>
              <w:t>298</w:t>
            </w:r>
          </w:p>
        </w:tc>
        <w:tc>
          <w:tcPr>
            <w:tcW w:w="291" w:type="dxa"/>
            <w:shd w:val="clear" w:color="auto" w:fill="auto"/>
          </w:tcPr>
          <w:p w14:paraId="7D04D3BB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4DEDA79" w14:textId="655EB062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0FDADBB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1F3CA16C" w14:textId="13D96813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FB1904" w:rsidRPr="00A5247A" w14:paraId="6C988FE7" w14:textId="74097CDB" w:rsidTr="0095105B">
        <w:trPr>
          <w:trHeight w:val="283"/>
        </w:trPr>
        <w:tc>
          <w:tcPr>
            <w:tcW w:w="5103" w:type="dxa"/>
          </w:tcPr>
          <w:p w14:paraId="7E7A29C6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18D3D" w14:textId="09C1D4B9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63B41DD2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8F821" w14:textId="24477668" w:rsidR="00FB1904" w:rsidRPr="00A5247A" w:rsidRDefault="00A40781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4078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E22E43" w:rsidRPr="00E22E4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Pr="00A4078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83C09C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0A79" w14:textId="55ED770B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7B89B7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E4F29" w14:textId="5090977D" w:rsidR="00FB1904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6,029</w:t>
            </w:r>
          </w:p>
        </w:tc>
        <w:tc>
          <w:tcPr>
            <w:tcW w:w="291" w:type="dxa"/>
            <w:shd w:val="clear" w:color="auto" w:fill="auto"/>
          </w:tcPr>
          <w:p w14:paraId="3759736C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82ADE" w14:textId="538BEC6F" w:rsidR="00FB1904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A1DB6F7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C87C" w14:textId="2C99CA67" w:rsidR="00FB1904" w:rsidRPr="00FB1904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904">
              <w:rPr>
                <w:rFonts w:ascii="Angsana New" w:hAnsi="Angsana New"/>
                <w:b/>
                <w:bCs/>
                <w:sz w:val="28"/>
                <w:szCs w:val="28"/>
              </w:rPr>
              <w:t>6,130</w:t>
            </w:r>
          </w:p>
        </w:tc>
      </w:tr>
      <w:tr w:rsidR="00FB1904" w:rsidRPr="00A5247A" w14:paraId="6BEA19C5" w14:textId="64A2F850" w:rsidTr="0095105B">
        <w:trPr>
          <w:trHeight w:val="283"/>
        </w:trPr>
        <w:tc>
          <w:tcPr>
            <w:tcW w:w="5103" w:type="dxa"/>
          </w:tcPr>
          <w:p w14:paraId="3D61EEB6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10F80E6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7AD0EE03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C47F009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ED0685B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C4031CB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5C2FE35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76D223DB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0FFA5BBE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88E8B08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1CAB327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5B1D08E6" w14:textId="4101168B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904" w:rsidRPr="00A5247A" w14:paraId="31BE5D35" w14:textId="03EB58B8" w:rsidTr="0095105B">
        <w:trPr>
          <w:trHeight w:val="283"/>
        </w:trPr>
        <w:tc>
          <w:tcPr>
            <w:tcW w:w="5103" w:type="dxa"/>
          </w:tcPr>
          <w:p w14:paraId="0EEB9D2B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จากการตีราคาเพิ่ม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FF9452C" w14:textId="69242923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(2,087)</w:t>
            </w:r>
          </w:p>
        </w:tc>
        <w:tc>
          <w:tcPr>
            <w:tcW w:w="245" w:type="dxa"/>
            <w:vAlign w:val="bottom"/>
          </w:tcPr>
          <w:p w14:paraId="18DF9EED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55E099FA" w14:textId="52B43529" w:rsidR="00FB1904" w:rsidRPr="00A5247A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7FE849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9FEF18A" w14:textId="36ADB7A6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851DBE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549807ED" w14:textId="019CC311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DF4D37" w:rsidRPr="00DF4D3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,050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5B1E3204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B62B4EB" w14:textId="23C433A1" w:rsidR="00FB1904" w:rsidRPr="00A5247A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383</w:t>
            </w:r>
          </w:p>
        </w:tc>
        <w:tc>
          <w:tcPr>
            <w:tcW w:w="241" w:type="dxa"/>
            <w:shd w:val="clear" w:color="auto" w:fill="auto"/>
          </w:tcPr>
          <w:p w14:paraId="3462FE73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76B7334D" w14:textId="63F22A95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2,712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A2EE2" w:rsidRPr="00A5247A" w14:paraId="09ADDFB2" w14:textId="77777777" w:rsidTr="0095105B">
        <w:trPr>
          <w:trHeight w:val="283"/>
        </w:trPr>
        <w:tc>
          <w:tcPr>
            <w:tcW w:w="5103" w:type="dxa"/>
          </w:tcPr>
          <w:p w14:paraId="696925F5" w14:textId="53EDDBAA" w:rsidR="00CA2EE2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vAlign w:val="bottom"/>
          </w:tcPr>
          <w:p w14:paraId="01E21B06" w14:textId="6710E751" w:rsidR="00CA2EE2" w:rsidRPr="00A5247A" w:rsidRDefault="00CA2EE2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5A3361B0" w14:textId="77777777" w:rsidR="00CA2EE2" w:rsidRPr="00A5247A" w:rsidRDefault="00CA2EE2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003772BD" w14:textId="51410837" w:rsidR="00CA2EE2" w:rsidRDefault="00A40781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078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E22E43" w:rsidRPr="00E22E4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395FF3" w14:textId="77777777" w:rsidR="00CA2EE2" w:rsidRPr="00A5247A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622DC53" w14:textId="4A6BED5D" w:rsidR="00CA2EE2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6B255B" w14:textId="77777777" w:rsidR="00CA2EE2" w:rsidRPr="00A5247A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1384FFA9" w14:textId="297DDCDB" w:rsidR="00CA2EE2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050A393" w14:textId="77777777" w:rsidR="00CA2EE2" w:rsidRPr="00A5247A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0A02C8C" w14:textId="59371878" w:rsidR="00CA2EE2" w:rsidRPr="00CA2EE2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A40781" w:rsidRPr="00A4078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E22E43" w:rsidRPr="00E22E4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BD9D14B" w14:textId="77777777" w:rsidR="00CA2EE2" w:rsidRPr="00A5247A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6E3F33A9" w14:textId="3AE87C58" w:rsidR="00CA2EE2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B1904" w:rsidRPr="00A5247A" w14:paraId="7FF0E582" w14:textId="6D381478" w:rsidTr="00CA2EE2">
        <w:trPr>
          <w:trHeight w:val="283"/>
        </w:trPr>
        <w:tc>
          <w:tcPr>
            <w:tcW w:w="5103" w:type="dxa"/>
          </w:tcPr>
          <w:p w14:paraId="6F0A77D8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17" w:type="dxa"/>
            <w:vAlign w:val="bottom"/>
          </w:tcPr>
          <w:p w14:paraId="7FA47F25" w14:textId="63DA4838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,577)</w:t>
            </w:r>
          </w:p>
        </w:tc>
        <w:tc>
          <w:tcPr>
            <w:tcW w:w="245" w:type="dxa"/>
            <w:vAlign w:val="bottom"/>
          </w:tcPr>
          <w:p w14:paraId="64AE9B03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197DA393" w14:textId="47A70960" w:rsidR="00FB1904" w:rsidRPr="00CA2EE2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A2EE2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3F8FDF2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232E198" w14:textId="4819F471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052BEE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D9CF3E5" w14:textId="33A5CB3F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B180A4" w14:textId="3687CBFE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72CE48A" w14:textId="71AAE594" w:rsidR="00FB1904" w:rsidRPr="0037167F" w:rsidRDefault="00CA2EE2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0E297D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1B763768" w14:textId="6F18654D" w:rsidR="00FB1904" w:rsidRPr="0037167F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1,443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B1904" w:rsidRPr="00A5247A" w14:paraId="7CAA034D" w14:textId="21385558" w:rsidTr="00CA2EE2">
        <w:trPr>
          <w:trHeight w:val="283"/>
        </w:trPr>
        <w:tc>
          <w:tcPr>
            <w:tcW w:w="5103" w:type="dxa"/>
          </w:tcPr>
          <w:p w14:paraId="57A19C78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8554" w14:textId="21FE4460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(3,66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0B93CA46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3A27E" w14:textId="5A7F93C5" w:rsidR="00FB1904" w:rsidRPr="00CA2EE2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2EE2">
              <w:rPr>
                <w:rFonts w:ascii="Angsana New" w:hAnsi="Angsana New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3D850D" w14:textId="77777777" w:rsidR="00FB1904" w:rsidRPr="00CA2EE2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6364B" w14:textId="3A8FED91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2E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FD8450" w14:textId="77777777" w:rsidR="00FB1904" w:rsidRPr="00CA2EE2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775B5" w14:textId="2FCDF993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2E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F4D37" w:rsidRPr="00CA2EE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CA2E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,050</w:t>
            </w:r>
            <w:r w:rsidRPr="00CA2E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05C14A91" w14:textId="77777777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F1C7E" w14:textId="3146CF3A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A2EE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40781" w:rsidRPr="00A4078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35B20AB3" w14:textId="77777777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ECC2A" w14:textId="405E42AC" w:rsidR="00FB1904" w:rsidRPr="00CA2EE2" w:rsidRDefault="00FB1904" w:rsidP="00FB19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A2E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A2EE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4,155</w:t>
            </w:r>
            <w:r w:rsidRPr="00CA2E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B1904" w:rsidRPr="00A5247A" w14:paraId="22CE5736" w14:textId="635B2DC3" w:rsidTr="00CA2EE2">
        <w:trPr>
          <w:trHeight w:val="283"/>
        </w:trPr>
        <w:tc>
          <w:tcPr>
            <w:tcW w:w="5103" w:type="dxa"/>
          </w:tcPr>
          <w:p w14:paraId="214D926B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vAlign w:val="bottom"/>
          </w:tcPr>
          <w:p w14:paraId="37F6C6A6" w14:textId="77777777" w:rsidR="00FB1904" w:rsidRPr="00A5247A" w:rsidRDefault="00FB1904" w:rsidP="00FB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112F957D" w14:textId="77777777" w:rsidR="00FB1904" w:rsidRPr="00A5247A" w:rsidRDefault="00FB1904" w:rsidP="00FB19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6A550" w14:textId="2CB35807" w:rsidR="00FB1904" w:rsidRPr="00A5247A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80E426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D69D7" w14:textId="0C6442FC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91FD19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42663D" w14:textId="18268647" w:rsidR="00FB1904" w:rsidRPr="00CA2EE2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4,979</w:t>
            </w:r>
          </w:p>
        </w:tc>
        <w:tc>
          <w:tcPr>
            <w:tcW w:w="291" w:type="dxa"/>
            <w:shd w:val="clear" w:color="auto" w:fill="auto"/>
          </w:tcPr>
          <w:p w14:paraId="01EEB29A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011FD" w14:textId="13832A62" w:rsidR="00FB1904" w:rsidRPr="00A5247A" w:rsidRDefault="00CA2EE2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41" w:type="dxa"/>
            <w:shd w:val="clear" w:color="auto" w:fill="auto"/>
          </w:tcPr>
          <w:p w14:paraId="6CD5661C" w14:textId="777777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auto"/>
          </w:tcPr>
          <w:p w14:paraId="3BF78F1F" w14:textId="0A515277" w:rsidR="00FB1904" w:rsidRPr="00A5247A" w:rsidRDefault="00FB1904" w:rsidP="00FB19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55E854B" w14:textId="4695E8B7" w:rsidR="005C5F48" w:rsidRDefault="005C5F48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8"/>
          <w:szCs w:val="28"/>
        </w:rPr>
      </w:pPr>
    </w:p>
    <w:p w14:paraId="000D9345" w14:textId="23D768ED" w:rsidR="00AA2FE8" w:rsidRDefault="00AA2FE8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8"/>
          <w:szCs w:val="28"/>
        </w:rPr>
      </w:pPr>
    </w:p>
    <w:p w14:paraId="19E1220B" w14:textId="77777777" w:rsidR="00AA2FE8" w:rsidRDefault="00AA2FE8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6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102"/>
        <w:gridCol w:w="1417"/>
        <w:gridCol w:w="284"/>
        <w:gridCol w:w="1457"/>
        <w:gridCol w:w="283"/>
        <w:gridCol w:w="1521"/>
        <w:gridCol w:w="283"/>
        <w:gridCol w:w="1449"/>
        <w:gridCol w:w="289"/>
        <w:gridCol w:w="1412"/>
        <w:gridCol w:w="244"/>
        <w:gridCol w:w="1426"/>
      </w:tblGrid>
      <w:tr w:rsidR="00337CD7" w:rsidRPr="00A5247A" w14:paraId="5D7A52D7" w14:textId="4F9C3B1A" w:rsidTr="00337CD7">
        <w:trPr>
          <w:trHeight w:val="238"/>
          <w:tblHeader/>
        </w:trPr>
        <w:tc>
          <w:tcPr>
            <w:tcW w:w="5102" w:type="dxa"/>
          </w:tcPr>
          <w:p w14:paraId="14D2C853" w14:textId="77777777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5" w:type="dxa"/>
            <w:gridSpan w:val="11"/>
            <w:tcBorders>
              <w:bottom w:val="single" w:sz="4" w:space="0" w:color="auto"/>
            </w:tcBorders>
          </w:tcPr>
          <w:p w14:paraId="37942D76" w14:textId="7B37333C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37CD7" w:rsidRPr="00A5247A" w14:paraId="53EECE3B" w14:textId="4AA0D99D" w:rsidTr="00337CD7">
        <w:trPr>
          <w:trHeight w:val="238"/>
          <w:tblHeader/>
        </w:trPr>
        <w:tc>
          <w:tcPr>
            <w:tcW w:w="5102" w:type="dxa"/>
          </w:tcPr>
          <w:p w14:paraId="38C8EAC8" w14:textId="77777777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EE3CAFC" w14:textId="77777777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7CD7" w:rsidRPr="00A5247A" w14:paraId="31AF8FF9" w14:textId="1E1EB8CC" w:rsidTr="00337CD7">
        <w:trPr>
          <w:trHeight w:val="238"/>
          <w:tblHeader/>
        </w:trPr>
        <w:tc>
          <w:tcPr>
            <w:tcW w:w="5102" w:type="dxa"/>
          </w:tcPr>
          <w:p w14:paraId="0B6A9F7A" w14:textId="77777777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74D055" w14:textId="77777777" w:rsidR="00337CD7" w:rsidRPr="00A5247A" w:rsidRDefault="00337CD7" w:rsidP="007C1F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690B84" w14:textId="77777777" w:rsidR="00337CD7" w:rsidRPr="00A5247A" w:rsidRDefault="00337CD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EBC176" w14:textId="77777777" w:rsidR="00337CD7" w:rsidRPr="00A5247A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บันทึกเป็น (รายจ่าย) </w:t>
            </w:r>
            <w:r w:rsidRPr="00A5247A">
              <w:rPr>
                <w:rFonts w:ascii="Angsana New" w:hAnsi="Angsana New"/>
                <w:spacing w:val="-6"/>
                <w:sz w:val="28"/>
                <w:szCs w:val="28"/>
              </w:rPr>
              <w:t xml:space="preserve">/ </w:t>
            </w:r>
            <w:r w:rsidRPr="00A5247A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69A508" w14:textId="77777777" w:rsidR="00337CD7" w:rsidRPr="00A5247A" w:rsidRDefault="00337CD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</w:tcPr>
          <w:p w14:paraId="3AED0397" w14:textId="77777777" w:rsidR="00337CD7" w:rsidRPr="00337CD7" w:rsidRDefault="00337CD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37CD7" w:rsidRPr="00A5247A" w14:paraId="240D19DC" w14:textId="05C18A9F" w:rsidTr="00337CD7">
        <w:trPr>
          <w:trHeight w:val="238"/>
          <w:tblHeader/>
        </w:trPr>
        <w:tc>
          <w:tcPr>
            <w:tcW w:w="5102" w:type="dxa"/>
          </w:tcPr>
          <w:p w14:paraId="37330E50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CB8D826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14:paraId="1A48EF6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7B158587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B08BF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6F59F27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83" w:type="dxa"/>
          </w:tcPr>
          <w:p w14:paraId="37E765A6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9" w:type="dxa"/>
          </w:tcPr>
          <w:p w14:paraId="09F10762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</w:tcPr>
          <w:p w14:paraId="624BC1D6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</w:tcPr>
          <w:p w14:paraId="7A6A5D6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297BB3DC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</w:tcPr>
          <w:p w14:paraId="6CEF9BAC" w14:textId="2C57E47D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37CD7" w:rsidRPr="00A5247A" w14:paraId="52B5611C" w14:textId="3F34123E" w:rsidTr="00337CD7">
        <w:trPr>
          <w:trHeight w:val="238"/>
          <w:tblHeader/>
        </w:trPr>
        <w:tc>
          <w:tcPr>
            <w:tcW w:w="5102" w:type="dxa"/>
          </w:tcPr>
          <w:p w14:paraId="25A5DB13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6D22CAF" w14:textId="616CA982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4" w:type="dxa"/>
          </w:tcPr>
          <w:p w14:paraId="28092C0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7" w:type="dxa"/>
          </w:tcPr>
          <w:p w14:paraId="02EB35C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3" w:type="dxa"/>
          </w:tcPr>
          <w:p w14:paraId="147AEB56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</w:tcPr>
          <w:p w14:paraId="4AA30621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3" w:type="dxa"/>
          </w:tcPr>
          <w:p w14:paraId="6B2F0032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9" w:type="dxa"/>
          </w:tcPr>
          <w:p w14:paraId="000CB0B3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</w:tcPr>
          <w:p w14:paraId="449DC7A2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96BC078" w14:textId="42E56235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44" w:type="dxa"/>
          </w:tcPr>
          <w:p w14:paraId="372D4444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BAC98A2" w14:textId="74F55A1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37CD7" w:rsidRPr="00A5247A" w14:paraId="37A017D7" w14:textId="37685CF6" w:rsidTr="00337CD7">
        <w:trPr>
          <w:trHeight w:val="238"/>
          <w:tblHeader/>
        </w:trPr>
        <w:tc>
          <w:tcPr>
            <w:tcW w:w="5102" w:type="dxa"/>
          </w:tcPr>
          <w:p w14:paraId="135B3DDA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607D0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46A97585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E0E5272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3" w:type="dxa"/>
          </w:tcPr>
          <w:p w14:paraId="367DC52B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201CFE0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6A90824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B7D249D" w14:textId="038D8E68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89" w:type="dxa"/>
          </w:tcPr>
          <w:p w14:paraId="4ED9FADA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837D84D" w14:textId="689CD6DD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44" w:type="dxa"/>
          </w:tcPr>
          <w:p w14:paraId="57E00A7C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9C3289A" w14:textId="4D57FAD4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CA2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7CD7" w:rsidRPr="00A5247A" w14:paraId="35A59AF6" w14:textId="0EF9709E" w:rsidTr="00337CD7">
        <w:trPr>
          <w:trHeight w:val="238"/>
        </w:trPr>
        <w:tc>
          <w:tcPr>
            <w:tcW w:w="5102" w:type="dxa"/>
          </w:tcPr>
          <w:p w14:paraId="13BF6F0C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3213CDF7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CD155D2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7" w:type="dxa"/>
          </w:tcPr>
          <w:p w14:paraId="45D63201" w14:textId="77777777" w:rsidR="00337CD7" w:rsidRPr="00851DB5" w:rsidRDefault="00337CD7" w:rsidP="00337CD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5492C9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21" w:type="dxa"/>
          </w:tcPr>
          <w:p w14:paraId="2340DA6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A085035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9" w:type="dxa"/>
          </w:tcPr>
          <w:p w14:paraId="1CA48244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9" w:type="dxa"/>
          </w:tcPr>
          <w:p w14:paraId="1A4337F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12" w:type="dxa"/>
          </w:tcPr>
          <w:p w14:paraId="49DC3749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7F9E9EF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26" w:type="dxa"/>
          </w:tcPr>
          <w:p w14:paraId="12621A9E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37CD7" w:rsidRPr="00A5247A" w14:paraId="7F410DC8" w14:textId="58A3E23C" w:rsidTr="00337CD7">
        <w:trPr>
          <w:trHeight w:val="238"/>
        </w:trPr>
        <w:tc>
          <w:tcPr>
            <w:tcW w:w="5102" w:type="dxa"/>
          </w:tcPr>
          <w:p w14:paraId="2D36943A" w14:textId="4EABF282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 อาคาร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ความแตกต่างของค่าเสื่อมราคา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5B32B71A" w14:textId="6E1D3D78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43A738DC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13D36A7" w14:textId="1B22A9A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665945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57B732E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FE52C9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A7F69F" w14:textId="62E89D31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3827CCA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3DBC784" w14:textId="1FBEA984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C5D57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222AF28A" w14:textId="218B442B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0D0856CA" w14:textId="64A74A55" w:rsidTr="00337CD7">
        <w:trPr>
          <w:trHeight w:val="238"/>
        </w:trPr>
        <w:tc>
          <w:tcPr>
            <w:tcW w:w="5102" w:type="dxa"/>
          </w:tcPr>
          <w:p w14:paraId="7DBAB826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 (ค่าเผื่อผลขาดทุนด้านเครดิต)</w:t>
            </w:r>
          </w:p>
        </w:tc>
        <w:tc>
          <w:tcPr>
            <w:tcW w:w="1417" w:type="dxa"/>
          </w:tcPr>
          <w:p w14:paraId="7F378BC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84" w:type="dxa"/>
            <w:vAlign w:val="bottom"/>
          </w:tcPr>
          <w:p w14:paraId="10FB3D5F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16E2FC5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2B4C44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719B347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FF9E30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F7AFD73" w14:textId="10E35F35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64DE5E3B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19478B6A" w14:textId="7079F555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3892E4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00DB938C" w14:textId="76C2F651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45BD75F4" w14:textId="02B80E39" w:rsidTr="00337CD7">
        <w:trPr>
          <w:trHeight w:val="238"/>
        </w:trPr>
        <w:tc>
          <w:tcPr>
            <w:tcW w:w="5102" w:type="dxa"/>
          </w:tcPr>
          <w:p w14:paraId="13F637E9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417" w:type="dxa"/>
          </w:tcPr>
          <w:p w14:paraId="67CBA5C8" w14:textId="0DC61B76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0AA3D615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A5890BC" w14:textId="2FDC06A0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(30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B56379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3B5F75E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DFA5E5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1509EAE" w14:textId="7DC8382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2CDD0BD7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1307D304" w14:textId="11C5A98E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DD7AF0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6A064233" w14:textId="30707351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524FE3C7" w14:textId="0D268B49" w:rsidTr="00337CD7">
        <w:trPr>
          <w:trHeight w:val="238"/>
        </w:trPr>
        <w:tc>
          <w:tcPr>
            <w:tcW w:w="5102" w:type="dxa"/>
          </w:tcPr>
          <w:p w14:paraId="1062ECC2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</w:tcPr>
          <w:p w14:paraId="3E217D2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84" w:type="dxa"/>
            <w:vAlign w:val="bottom"/>
          </w:tcPr>
          <w:p w14:paraId="25CB4797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2864074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(330)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635863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542BB4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17D0E3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A0E9C8A" w14:textId="051E8649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49E86F6A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0C418E42" w14:textId="670660CF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5B7D38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ABA3834" w14:textId="6504C7DC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17D0EF46" w14:textId="750ADDB5" w:rsidTr="00337CD7">
        <w:trPr>
          <w:trHeight w:val="238"/>
        </w:trPr>
        <w:tc>
          <w:tcPr>
            <w:tcW w:w="5102" w:type="dxa"/>
          </w:tcPr>
          <w:p w14:paraId="5DE21A10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ประมาณการต้นทุนที่คาดว่าจะเกิด</w:t>
            </w:r>
          </w:p>
        </w:tc>
        <w:tc>
          <w:tcPr>
            <w:tcW w:w="1417" w:type="dxa"/>
          </w:tcPr>
          <w:p w14:paraId="460ED0AC" w14:textId="69365EE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,582</w:t>
            </w:r>
          </w:p>
        </w:tc>
        <w:tc>
          <w:tcPr>
            <w:tcW w:w="284" w:type="dxa"/>
            <w:vAlign w:val="bottom"/>
          </w:tcPr>
          <w:p w14:paraId="41682FC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54FE92BA" w14:textId="569277AC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,582)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4FDFCF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449D3CE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4F43E0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1F4F5CE" w14:textId="7F1263D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2BC4D0EB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4558FDD0" w14:textId="7ABCD630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8971BD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3CE85926" w14:textId="0374302C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734315A5" w14:textId="38B0CBF7" w:rsidTr="00337CD7">
        <w:trPr>
          <w:trHeight w:val="238"/>
        </w:trPr>
        <w:tc>
          <w:tcPr>
            <w:tcW w:w="5102" w:type="dxa"/>
          </w:tcPr>
          <w:p w14:paraId="457806C1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ประมาณการขาดทุนที่คาดว่าจะเกิด</w:t>
            </w:r>
          </w:p>
        </w:tc>
        <w:tc>
          <w:tcPr>
            <w:tcW w:w="1417" w:type="dxa"/>
            <w:shd w:val="clear" w:color="auto" w:fill="auto"/>
          </w:tcPr>
          <w:p w14:paraId="28A7E80A" w14:textId="18F242DC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7D9DE0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0A1E76D7" w14:textId="733E321E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C1CF20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F33E13C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546FC6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1C51397" w14:textId="7F8C968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76E98027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8C81662" w14:textId="3971EC58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1C2F5C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18D8F4E" w14:textId="1B68B505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3AB0CB37" w14:textId="5EBF959A" w:rsidTr="00337CD7">
        <w:trPr>
          <w:trHeight w:val="238"/>
        </w:trPr>
        <w:tc>
          <w:tcPr>
            <w:tcW w:w="5102" w:type="dxa"/>
          </w:tcPr>
          <w:p w14:paraId="6FA25705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417" w:type="dxa"/>
            <w:shd w:val="clear" w:color="auto" w:fill="auto"/>
          </w:tcPr>
          <w:p w14:paraId="41F1533A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12AE0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01AA900C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(335)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4BF81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F13729C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20A4B9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E8D1170" w14:textId="4F77A311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7AD0E92C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7774A18B" w14:textId="6284BE0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126EC3A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6DB0EEE" w14:textId="1AF53AAA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CD7" w:rsidRPr="00A5247A" w14:paraId="0F7FE3B3" w14:textId="4CD8C66F" w:rsidTr="00337CD7">
        <w:trPr>
          <w:trHeight w:val="238"/>
        </w:trPr>
        <w:tc>
          <w:tcPr>
            <w:tcW w:w="5102" w:type="dxa"/>
          </w:tcPr>
          <w:p w14:paraId="2B70C909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1FC2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2,659</w:t>
            </w:r>
          </w:p>
        </w:tc>
        <w:tc>
          <w:tcPr>
            <w:tcW w:w="284" w:type="dxa"/>
            <w:vAlign w:val="bottom"/>
          </w:tcPr>
          <w:p w14:paraId="5E1825E0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D864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(2,659)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876240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F6A2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928656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EB5C6" w14:textId="3BB79DEA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5BD0E08B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D0B6E" w14:textId="197A7553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3B32D40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16179" w14:textId="4CD847ED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37CD7" w:rsidRPr="00A5247A" w14:paraId="4D7D1C4B" w14:textId="6E452DEE" w:rsidTr="00337CD7">
        <w:trPr>
          <w:trHeight w:val="238"/>
        </w:trPr>
        <w:tc>
          <w:tcPr>
            <w:tcW w:w="5102" w:type="dxa"/>
          </w:tcPr>
          <w:p w14:paraId="384EF1BD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79CC3D7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411E35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vAlign w:val="bottom"/>
          </w:tcPr>
          <w:p w14:paraId="1D4AC74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8CC1715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289E591F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CDC198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4E66CC7B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</w:tcPr>
          <w:p w14:paraId="656C89AD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023753E6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C90C73F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FFEE88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CD7" w:rsidRPr="00A5247A" w14:paraId="3406739D" w14:textId="6B6EC6F9" w:rsidTr="00337CD7">
        <w:trPr>
          <w:trHeight w:val="238"/>
        </w:trPr>
        <w:tc>
          <w:tcPr>
            <w:tcW w:w="5102" w:type="dxa"/>
          </w:tcPr>
          <w:p w14:paraId="53B34E06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จากการตีราคาเพิ่ม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0C521C9" w14:textId="1FEF9AA5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98)</w:t>
            </w:r>
          </w:p>
        </w:tc>
        <w:tc>
          <w:tcPr>
            <w:tcW w:w="284" w:type="dxa"/>
            <w:vAlign w:val="bottom"/>
          </w:tcPr>
          <w:p w14:paraId="45ADDB2F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39BE78A2" w14:textId="635F216C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6C188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8DB60B6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1A0BF3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18BB9D6" w14:textId="0E31F294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3631174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FCDDD1E" w14:textId="09F3AAC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D41B64F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3D42A22" w14:textId="204C2378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(2,087)</w:t>
            </w:r>
          </w:p>
        </w:tc>
      </w:tr>
      <w:tr w:rsidR="00337CD7" w:rsidRPr="00A5247A" w14:paraId="5844DCAE" w14:textId="4D610E93" w:rsidTr="00337CD7">
        <w:trPr>
          <w:trHeight w:val="238"/>
        </w:trPr>
        <w:tc>
          <w:tcPr>
            <w:tcW w:w="5102" w:type="dxa"/>
          </w:tcPr>
          <w:p w14:paraId="768E2DB7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17" w:type="dxa"/>
            <w:vAlign w:val="bottom"/>
          </w:tcPr>
          <w:p w14:paraId="477CC3F6" w14:textId="25364A9C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,77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8767F39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14FB72CB" w14:textId="48298DC4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6F9B5C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DA7C216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CD792A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8162307" w14:textId="2D33BFB4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4B60DDC8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18FD981" w14:textId="63EB3B8E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1F32409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0E66" w14:textId="23F97A4D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,577)</w:t>
            </w:r>
          </w:p>
        </w:tc>
      </w:tr>
      <w:tr w:rsidR="00337CD7" w:rsidRPr="00A5247A" w14:paraId="40946723" w14:textId="022A0F3D" w:rsidTr="00337CD7">
        <w:trPr>
          <w:trHeight w:val="238"/>
        </w:trPr>
        <w:tc>
          <w:tcPr>
            <w:tcW w:w="5102" w:type="dxa"/>
          </w:tcPr>
          <w:p w14:paraId="64D2D9DF" w14:textId="77777777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37FA" w14:textId="56A107DE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,272)</w:t>
            </w:r>
          </w:p>
        </w:tc>
        <w:tc>
          <w:tcPr>
            <w:tcW w:w="284" w:type="dxa"/>
            <w:vAlign w:val="bottom"/>
          </w:tcPr>
          <w:p w14:paraId="18591DE2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C1316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D4FE5E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F5202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6A0C4A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78B0" w14:textId="354E2F1D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9" w:type="dxa"/>
          </w:tcPr>
          <w:p w14:paraId="67FFC09A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FA6EB" w14:textId="52589751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9679DF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742C5" w14:textId="34D5AF4B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(3,66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337CD7" w:rsidRPr="00A5247A" w14:paraId="092B918F" w14:textId="77777777" w:rsidTr="00337CD7">
        <w:trPr>
          <w:trHeight w:val="238"/>
        </w:trPr>
        <w:tc>
          <w:tcPr>
            <w:tcW w:w="5102" w:type="dxa"/>
          </w:tcPr>
          <w:p w14:paraId="00CE6B06" w14:textId="1B53BEA0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9EC791C" w14:textId="67B4D70C" w:rsidR="00337CD7" w:rsidRPr="00A5247A" w:rsidRDefault="00337CD7" w:rsidP="00337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EED5E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1D7A1" w14:textId="75AE489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7CD7">
              <w:rPr>
                <w:rFonts w:ascii="Angsana New" w:hAnsi="Angsana New"/>
                <w:b/>
                <w:bCs/>
                <w:sz w:val="28"/>
                <w:szCs w:val="28"/>
              </w:rPr>
              <w:t>(2,051)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09F449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D6238" w14:textId="55DF6A76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DDE60C" w14:textId="77777777" w:rsidR="00337CD7" w:rsidRPr="00A5247A" w:rsidRDefault="00337CD7" w:rsidP="00337C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F1CD1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9" w:type="dxa"/>
          </w:tcPr>
          <w:p w14:paraId="0E91828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4A222D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A0E191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E4CA23" w14:textId="77777777" w:rsidR="00337CD7" w:rsidRPr="00A5247A" w:rsidRDefault="00337CD7" w:rsidP="00337C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12F211F" w14:textId="40CCA0C0" w:rsidR="00DE6849" w:rsidRDefault="00DE6849" w:rsidP="00DE6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  <w:sectPr w:rsidR="00DE6849" w:rsidSect="0037167F">
          <w:pgSz w:w="16834" w:h="11909" w:orient="landscape" w:code="9"/>
          <w:pgMar w:top="1151" w:right="692" w:bottom="992" w:left="578" w:header="1134" w:footer="567" w:gutter="0"/>
          <w:cols w:space="720"/>
          <w:docGrid w:linePitch="245"/>
        </w:sectPr>
      </w:pPr>
    </w:p>
    <w:tbl>
      <w:tblPr>
        <w:tblW w:w="935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4"/>
        <w:gridCol w:w="992"/>
        <w:gridCol w:w="284"/>
        <w:gridCol w:w="1134"/>
        <w:gridCol w:w="283"/>
        <w:gridCol w:w="1134"/>
        <w:gridCol w:w="236"/>
        <w:gridCol w:w="34"/>
        <w:gridCol w:w="1006"/>
      </w:tblGrid>
      <w:tr w:rsidR="005929A1" w:rsidRPr="00A5247A" w14:paraId="32CE0099" w14:textId="61B0CE5E" w:rsidTr="000F3F5E">
        <w:trPr>
          <w:trHeight w:val="139"/>
        </w:trPr>
        <w:tc>
          <w:tcPr>
            <w:tcW w:w="4254" w:type="dxa"/>
          </w:tcPr>
          <w:p w14:paraId="2418BCDF" w14:textId="77777777" w:rsidR="005929A1" w:rsidRPr="00A5247A" w:rsidRDefault="005929A1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28"/>
                <w:szCs w:val="28"/>
                <w:shd w:val="clear" w:color="auto" w:fill="E6E6E6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vAlign w:val="bottom"/>
          </w:tcPr>
          <w:p w14:paraId="56E9E90E" w14:textId="6478D0DD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70405" w:rsidRPr="00A5247A" w14:paraId="68B3C313" w14:textId="77777777" w:rsidTr="000F3F5E">
        <w:trPr>
          <w:trHeight w:val="139"/>
        </w:trPr>
        <w:tc>
          <w:tcPr>
            <w:tcW w:w="4254" w:type="dxa"/>
          </w:tcPr>
          <w:p w14:paraId="23F9C5C6" w14:textId="77777777" w:rsidR="00B70405" w:rsidRPr="00A5247A" w:rsidRDefault="00B70405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0250EC0" w14:textId="669E900E" w:rsidR="00B70405" w:rsidRPr="00A5247A" w:rsidRDefault="00B70405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9A1" w:rsidRPr="00A5247A" w14:paraId="273D4207" w14:textId="77777777" w:rsidTr="000F3F5E">
        <w:trPr>
          <w:gridAfter w:val="3"/>
          <w:wAfter w:w="1276" w:type="dxa"/>
          <w:trHeight w:val="139"/>
        </w:trPr>
        <w:tc>
          <w:tcPr>
            <w:tcW w:w="4254" w:type="dxa"/>
          </w:tcPr>
          <w:p w14:paraId="534F9C3F" w14:textId="77777777" w:rsidR="005929A1" w:rsidRPr="00A5247A" w:rsidRDefault="005929A1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2A0FC1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AB240C" w14:textId="3E756070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48FCC" w14:textId="7E8C8479" w:rsidR="005929A1" w:rsidRPr="00A5247A" w:rsidRDefault="005929A1" w:rsidP="00BC2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>/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</w:tr>
      <w:tr w:rsidR="005929A1" w:rsidRPr="00A5247A" w14:paraId="151A71B7" w14:textId="77777777" w:rsidTr="000F3F5E">
        <w:trPr>
          <w:trHeight w:val="139"/>
        </w:trPr>
        <w:tc>
          <w:tcPr>
            <w:tcW w:w="4254" w:type="dxa"/>
          </w:tcPr>
          <w:p w14:paraId="741AD3DE" w14:textId="77777777" w:rsidR="005929A1" w:rsidRPr="00A5247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3ED6DF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9C60027" w14:textId="03ED3D7B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7C00BB85" w14:textId="2B165C71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26D7F9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กำไรหรือ 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43852A2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C6EF43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4DD5B215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A1DBA2E" w14:textId="77777777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17C356E" w14:textId="51B0E198" w:rsidR="005929A1" w:rsidRPr="00A5247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4AFA" w:rsidRPr="00A5247A" w14:paraId="7ACD0888" w14:textId="77777777" w:rsidTr="00AA2FE8">
        <w:trPr>
          <w:trHeight w:val="334"/>
        </w:trPr>
        <w:tc>
          <w:tcPr>
            <w:tcW w:w="4254" w:type="dxa"/>
          </w:tcPr>
          <w:p w14:paraId="36AEB81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67D83313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2C4401" w14:textId="585315A2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39CDF9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99FD426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9A9809" w14:textId="77777777" w:rsidR="00044AFA" w:rsidRPr="00A5247A" w:rsidRDefault="00044AFA" w:rsidP="00044A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C77022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2A257A2E" w14:textId="77777777" w:rsidR="00044AFA" w:rsidRPr="00A5247A" w:rsidRDefault="00044AFA" w:rsidP="00044A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AFA" w:rsidRPr="00A5247A" w14:paraId="2759C19F" w14:textId="77777777" w:rsidTr="00AA2FE8">
        <w:trPr>
          <w:trHeight w:val="334"/>
        </w:trPr>
        <w:tc>
          <w:tcPr>
            <w:tcW w:w="4254" w:type="dxa"/>
          </w:tcPr>
          <w:p w14:paraId="26CD30B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จากการตีราคาเพิ่ม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8D3625B" w14:textId="612DD921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,662)</w:t>
            </w:r>
          </w:p>
        </w:tc>
        <w:tc>
          <w:tcPr>
            <w:tcW w:w="284" w:type="dxa"/>
            <w:shd w:val="clear" w:color="auto" w:fill="auto"/>
          </w:tcPr>
          <w:p w14:paraId="50711087" w14:textId="59144773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93F239" w14:textId="0FEC3919" w:rsidR="00044AFA" w:rsidRPr="00A5247A" w:rsidRDefault="00AA2FE8" w:rsidP="00044AF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02CC0" w14:textId="4D75F78E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81BCDB" w14:textId="41A6D23C" w:rsidR="00044AFA" w:rsidRPr="00A5247A" w:rsidRDefault="00AA2FE8" w:rsidP="00044AF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37082E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4F41B8C2" w14:textId="05D207CF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</w:tr>
      <w:tr w:rsidR="00044AFA" w:rsidRPr="00A5247A" w14:paraId="5BD5871C" w14:textId="77777777" w:rsidTr="00AA2FE8">
        <w:trPr>
          <w:trHeight w:val="334"/>
        </w:trPr>
        <w:tc>
          <w:tcPr>
            <w:tcW w:w="4254" w:type="dxa"/>
          </w:tcPr>
          <w:p w14:paraId="3965ADC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C79969" w14:textId="21F9B6B1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,530)</w:t>
            </w:r>
          </w:p>
        </w:tc>
        <w:tc>
          <w:tcPr>
            <w:tcW w:w="284" w:type="dxa"/>
            <w:shd w:val="clear" w:color="auto" w:fill="auto"/>
          </w:tcPr>
          <w:p w14:paraId="605511E2" w14:textId="4F89936E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9BE28B" w14:textId="4F4B1E69" w:rsidR="00044AFA" w:rsidRPr="00A5247A" w:rsidRDefault="00AA2FE8" w:rsidP="00044A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CA2EE2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94EC75D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2FE99" w14:textId="172FBD12" w:rsidR="00044AFA" w:rsidRPr="00A5247A" w:rsidRDefault="00AA2FE8" w:rsidP="00044AF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DF5D1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C42A6" w14:textId="583EC4FD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</w:t>
            </w:r>
            <w:r w:rsidR="00CA2EE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AFA" w:rsidRPr="00A5247A" w14:paraId="18277BEE" w14:textId="77777777" w:rsidTr="00AA2FE8">
        <w:trPr>
          <w:trHeight w:val="334"/>
        </w:trPr>
        <w:tc>
          <w:tcPr>
            <w:tcW w:w="4254" w:type="dxa"/>
          </w:tcPr>
          <w:p w14:paraId="29AD2ED7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AB6A2" w14:textId="1D3CFFBE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92)</w:t>
            </w:r>
          </w:p>
        </w:tc>
        <w:tc>
          <w:tcPr>
            <w:tcW w:w="284" w:type="dxa"/>
            <w:shd w:val="clear" w:color="auto" w:fill="auto"/>
          </w:tcPr>
          <w:p w14:paraId="0E6D5E77" w14:textId="02D440F0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DA737" w14:textId="4A0FF886" w:rsidR="00044AFA" w:rsidRPr="00A5247A" w:rsidRDefault="00AA2FE8" w:rsidP="00044A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</w:t>
            </w:r>
            <w:r w:rsidR="00CA2E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3094B45C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FCEB" w14:textId="10F9A857" w:rsidR="00044AFA" w:rsidRPr="00A5247A" w:rsidRDefault="00AA2FE8" w:rsidP="00044AF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0EB8DC" w14:textId="77777777" w:rsidR="00044AFA" w:rsidRPr="00A5247A" w:rsidRDefault="00044AFA" w:rsidP="00044A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6A291" w14:textId="513557B0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(3,04</w:t>
            </w:r>
            <w:r w:rsidR="00CA2EE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DC0A6BE" w14:textId="77777777" w:rsidR="00A5247A" w:rsidRDefault="00A5247A" w:rsidP="00AA2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992"/>
        <w:gridCol w:w="284"/>
        <w:gridCol w:w="1134"/>
        <w:gridCol w:w="283"/>
        <w:gridCol w:w="1134"/>
        <w:gridCol w:w="238"/>
        <w:gridCol w:w="1038"/>
      </w:tblGrid>
      <w:tr w:rsidR="007E04C7" w:rsidRPr="00A5247A" w14:paraId="5BC9E958" w14:textId="77777777" w:rsidTr="007C1FE8">
        <w:trPr>
          <w:trHeight w:val="139"/>
        </w:trPr>
        <w:tc>
          <w:tcPr>
            <w:tcW w:w="4252" w:type="dxa"/>
          </w:tcPr>
          <w:p w14:paraId="3F021EFA" w14:textId="77777777" w:rsidR="007E04C7" w:rsidRPr="00A5247A" w:rsidRDefault="007E04C7" w:rsidP="007C1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28"/>
                <w:szCs w:val="28"/>
                <w:shd w:val="clear" w:color="auto" w:fill="E6E6E6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  <w:vAlign w:val="bottom"/>
          </w:tcPr>
          <w:p w14:paraId="4F6B207B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04C7" w:rsidRPr="00A5247A" w14:paraId="7180E872" w14:textId="77777777" w:rsidTr="007C1FE8">
        <w:trPr>
          <w:trHeight w:val="139"/>
        </w:trPr>
        <w:tc>
          <w:tcPr>
            <w:tcW w:w="4252" w:type="dxa"/>
          </w:tcPr>
          <w:p w14:paraId="6C09CCED" w14:textId="77777777" w:rsidR="007E04C7" w:rsidRPr="00A5247A" w:rsidRDefault="007E04C7" w:rsidP="007C1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0798E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4C7" w:rsidRPr="00A5247A" w14:paraId="15A9FAC6" w14:textId="77777777" w:rsidTr="007C1FE8">
        <w:trPr>
          <w:gridAfter w:val="2"/>
          <w:wAfter w:w="1276" w:type="dxa"/>
          <w:trHeight w:val="139"/>
        </w:trPr>
        <w:tc>
          <w:tcPr>
            <w:tcW w:w="4252" w:type="dxa"/>
          </w:tcPr>
          <w:p w14:paraId="79624F27" w14:textId="77777777" w:rsidR="007E04C7" w:rsidRPr="00A5247A" w:rsidRDefault="007E04C7" w:rsidP="007C1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83812E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EFF9EDA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DBC33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</w:rPr>
              <w:t>/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</w:tr>
      <w:tr w:rsidR="007E04C7" w:rsidRPr="00A5247A" w14:paraId="461038E6" w14:textId="77777777" w:rsidTr="00DE6849">
        <w:trPr>
          <w:trHeight w:val="139"/>
        </w:trPr>
        <w:tc>
          <w:tcPr>
            <w:tcW w:w="4252" w:type="dxa"/>
          </w:tcPr>
          <w:p w14:paraId="3506365A" w14:textId="77777777" w:rsidR="007E04C7" w:rsidRPr="00A5247A" w:rsidRDefault="007E04C7" w:rsidP="007C1F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5FEBEB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CEA6C50" w14:textId="57678945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284A2004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BB02F5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กำไรหรือ 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76D521D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F3E599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8" w:type="dxa"/>
            <w:vAlign w:val="bottom"/>
          </w:tcPr>
          <w:p w14:paraId="52BBE7D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0DBAD57E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39CEBD5" w14:textId="2C39CACC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52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E04C7" w:rsidRPr="00A5247A" w14:paraId="4DF67763" w14:textId="77777777" w:rsidTr="00DE6849">
        <w:trPr>
          <w:trHeight w:val="139"/>
        </w:trPr>
        <w:tc>
          <w:tcPr>
            <w:tcW w:w="4252" w:type="dxa"/>
          </w:tcPr>
          <w:p w14:paraId="7763A65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44F07EA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93828BB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5A7F7A21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77D28E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</w:tcPr>
          <w:p w14:paraId="47978C8C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1BF7B42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8" w:type="dxa"/>
          </w:tcPr>
          <w:p w14:paraId="08C6CEC1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E04C7" w:rsidRPr="00A5247A" w14:paraId="56B8B5F7" w14:textId="77777777" w:rsidTr="00DE6849">
        <w:trPr>
          <w:trHeight w:val="348"/>
        </w:trPr>
        <w:tc>
          <w:tcPr>
            <w:tcW w:w="4252" w:type="dxa"/>
          </w:tcPr>
          <w:p w14:paraId="034EF06D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2" w:type="dxa"/>
          </w:tcPr>
          <w:p w14:paraId="066A48D0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678046B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4E57D3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98C17D7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7B52F2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4C29DE7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7D4838D1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C7" w:rsidRPr="00A5247A" w14:paraId="267D17B4" w14:textId="77777777" w:rsidTr="00DE6849">
        <w:trPr>
          <w:trHeight w:val="348"/>
        </w:trPr>
        <w:tc>
          <w:tcPr>
            <w:tcW w:w="4252" w:type="dxa"/>
          </w:tcPr>
          <w:p w14:paraId="0729B14E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992" w:type="dxa"/>
          </w:tcPr>
          <w:p w14:paraId="6583B861" w14:textId="04B9BC32" w:rsidR="007E04C7" w:rsidRPr="00A5247A" w:rsidRDefault="00F74394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E04C7" w:rsidRPr="00A524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0945402D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BBB725" w14:textId="0A678DFF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8)</w:t>
            </w:r>
          </w:p>
        </w:tc>
        <w:tc>
          <w:tcPr>
            <w:tcW w:w="283" w:type="dxa"/>
            <w:shd w:val="clear" w:color="auto" w:fill="auto"/>
          </w:tcPr>
          <w:p w14:paraId="7C6DD424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7050C8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D7CB1F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0981C29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759AF1B7" w14:textId="77777777" w:rsidTr="00DE6849">
        <w:trPr>
          <w:trHeight w:val="348"/>
        </w:trPr>
        <w:tc>
          <w:tcPr>
            <w:tcW w:w="4252" w:type="dxa"/>
          </w:tcPr>
          <w:p w14:paraId="280320D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 (ค่าเผื่อผลขาดทุนด้านเครดิต)</w:t>
            </w:r>
          </w:p>
        </w:tc>
        <w:tc>
          <w:tcPr>
            <w:tcW w:w="992" w:type="dxa"/>
          </w:tcPr>
          <w:p w14:paraId="1B0ED64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84" w:type="dxa"/>
          </w:tcPr>
          <w:p w14:paraId="233E5DC5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A02675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283" w:type="dxa"/>
            <w:shd w:val="clear" w:color="auto" w:fill="auto"/>
          </w:tcPr>
          <w:p w14:paraId="5CF032D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DA4D6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2D7205D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2014403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53748BA2" w14:textId="77777777" w:rsidTr="00DE6849">
        <w:trPr>
          <w:trHeight w:val="348"/>
        </w:trPr>
        <w:tc>
          <w:tcPr>
            <w:tcW w:w="4252" w:type="dxa"/>
          </w:tcPr>
          <w:p w14:paraId="5437F663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2" w:type="dxa"/>
          </w:tcPr>
          <w:p w14:paraId="01F40604" w14:textId="5B657035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30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099776F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B74FE" w14:textId="40AA3BA5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(30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C83F288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FC13D3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9161A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D5C92B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585190C3" w14:textId="77777777" w:rsidTr="00DE6849">
        <w:trPr>
          <w:trHeight w:val="348"/>
        </w:trPr>
        <w:tc>
          <w:tcPr>
            <w:tcW w:w="4252" w:type="dxa"/>
          </w:tcPr>
          <w:p w14:paraId="391D9EF1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</w:tcPr>
          <w:p w14:paraId="40675C44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284" w:type="dxa"/>
          </w:tcPr>
          <w:p w14:paraId="584B78F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6B8007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(298)</w:t>
            </w:r>
          </w:p>
        </w:tc>
        <w:tc>
          <w:tcPr>
            <w:tcW w:w="283" w:type="dxa"/>
            <w:shd w:val="clear" w:color="auto" w:fill="auto"/>
          </w:tcPr>
          <w:p w14:paraId="511B7B83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5E2AC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9CEEFD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708924B1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6F01FC44" w14:textId="77777777" w:rsidTr="00DE6849">
        <w:trPr>
          <w:trHeight w:val="348"/>
        </w:trPr>
        <w:tc>
          <w:tcPr>
            <w:tcW w:w="4252" w:type="dxa"/>
          </w:tcPr>
          <w:p w14:paraId="4C2B696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ประมาณการต้นทุนที่คาดว่าจะเกิด</w:t>
            </w:r>
          </w:p>
        </w:tc>
        <w:tc>
          <w:tcPr>
            <w:tcW w:w="992" w:type="dxa"/>
          </w:tcPr>
          <w:p w14:paraId="3878333F" w14:textId="057871B6" w:rsidR="007E04C7" w:rsidRPr="00A5247A" w:rsidRDefault="00F74394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E04C7" w:rsidRPr="00A5247A">
              <w:rPr>
                <w:rFonts w:ascii="Angsana New" w:hAnsi="Angsana New"/>
                <w:sz w:val="28"/>
                <w:szCs w:val="28"/>
              </w:rPr>
              <w:t>,582</w:t>
            </w:r>
          </w:p>
        </w:tc>
        <w:tc>
          <w:tcPr>
            <w:tcW w:w="284" w:type="dxa"/>
          </w:tcPr>
          <w:p w14:paraId="7652B7A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5C4B3F" w14:textId="6AD9A6B4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,582)</w:t>
            </w:r>
          </w:p>
        </w:tc>
        <w:tc>
          <w:tcPr>
            <w:tcW w:w="283" w:type="dxa"/>
            <w:shd w:val="clear" w:color="auto" w:fill="auto"/>
          </w:tcPr>
          <w:p w14:paraId="15BF981D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3B5D69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A7B6CEB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C0E633E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33E31CB7" w14:textId="77777777" w:rsidTr="00DE6849">
        <w:trPr>
          <w:trHeight w:val="348"/>
        </w:trPr>
        <w:tc>
          <w:tcPr>
            <w:tcW w:w="4252" w:type="dxa"/>
          </w:tcPr>
          <w:p w14:paraId="3A37A621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ประมาณการขาดทุนที่คาดว่าจะเกิด</w:t>
            </w:r>
          </w:p>
        </w:tc>
        <w:tc>
          <w:tcPr>
            <w:tcW w:w="992" w:type="dxa"/>
          </w:tcPr>
          <w:p w14:paraId="03ED0959" w14:textId="52B20AC3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378C4824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B85862" w14:textId="0F8ECEA2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(2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A237023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919B9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0B0ED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845ABF8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04C7" w:rsidRPr="00A5247A" w14:paraId="2E580FDD" w14:textId="77777777" w:rsidTr="00DE6849">
        <w:trPr>
          <w:trHeight w:val="334"/>
        </w:trPr>
        <w:tc>
          <w:tcPr>
            <w:tcW w:w="4252" w:type="dxa"/>
          </w:tcPr>
          <w:p w14:paraId="2AD1673B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E72189A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2,292</w:t>
            </w:r>
          </w:p>
        </w:tc>
        <w:tc>
          <w:tcPr>
            <w:tcW w:w="284" w:type="dxa"/>
          </w:tcPr>
          <w:p w14:paraId="3A26A17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C293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(2,292)</w:t>
            </w:r>
          </w:p>
        </w:tc>
        <w:tc>
          <w:tcPr>
            <w:tcW w:w="283" w:type="dxa"/>
            <w:shd w:val="clear" w:color="auto" w:fill="auto"/>
          </w:tcPr>
          <w:p w14:paraId="28951F09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454D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C79B44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C4D8E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0587ABB" w14:textId="77777777" w:rsidR="00AA2FE8" w:rsidRDefault="00AA2FE8"/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992"/>
        <w:gridCol w:w="284"/>
        <w:gridCol w:w="1134"/>
        <w:gridCol w:w="283"/>
        <w:gridCol w:w="1134"/>
        <w:gridCol w:w="236"/>
        <w:gridCol w:w="1040"/>
      </w:tblGrid>
      <w:tr w:rsidR="007E04C7" w:rsidRPr="00A5247A" w14:paraId="1EA8DE97" w14:textId="77777777" w:rsidTr="007C1FE8">
        <w:trPr>
          <w:trHeight w:val="334"/>
        </w:trPr>
        <w:tc>
          <w:tcPr>
            <w:tcW w:w="4252" w:type="dxa"/>
          </w:tcPr>
          <w:p w14:paraId="0AEC6A0D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2AAD2547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7BE33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C9A22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85FA4AF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3DD5F3" w14:textId="77777777" w:rsidR="007E04C7" w:rsidRPr="00A5247A" w:rsidRDefault="007E04C7" w:rsidP="007C1F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456ED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4DBB1F34" w14:textId="77777777" w:rsidR="007E04C7" w:rsidRPr="00A5247A" w:rsidRDefault="007E04C7" w:rsidP="007C1F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C7" w:rsidRPr="00A5247A" w14:paraId="3DB810FC" w14:textId="77777777" w:rsidTr="007C1FE8">
        <w:trPr>
          <w:trHeight w:val="334"/>
        </w:trPr>
        <w:tc>
          <w:tcPr>
            <w:tcW w:w="4252" w:type="dxa"/>
          </w:tcPr>
          <w:p w14:paraId="4F701262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A524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จากการตีราคาเพิ่ม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197E170A" w14:textId="4CE54C29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,662)</w:t>
            </w:r>
          </w:p>
        </w:tc>
        <w:tc>
          <w:tcPr>
            <w:tcW w:w="284" w:type="dxa"/>
          </w:tcPr>
          <w:p w14:paraId="1546A185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AF1859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45EE8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DD06AA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557C21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5287C5B2" w14:textId="1FE7EFF9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,662)</w:t>
            </w:r>
          </w:p>
        </w:tc>
      </w:tr>
      <w:tr w:rsidR="007E04C7" w:rsidRPr="00A5247A" w14:paraId="4B91C92C" w14:textId="77777777" w:rsidTr="007C1FE8">
        <w:trPr>
          <w:trHeight w:val="334"/>
        </w:trPr>
        <w:tc>
          <w:tcPr>
            <w:tcW w:w="4252" w:type="dxa"/>
          </w:tcPr>
          <w:p w14:paraId="59706CC9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992" w:type="dxa"/>
          </w:tcPr>
          <w:p w14:paraId="490A41AC" w14:textId="59C4988B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,77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986377B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0B34EA" w14:textId="68822CEB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  <w:lang w:bidi="th-TH"/>
              </w:rPr>
              <w:t>44</w:t>
            </w:r>
          </w:p>
        </w:tc>
        <w:tc>
          <w:tcPr>
            <w:tcW w:w="283" w:type="dxa"/>
            <w:shd w:val="clear" w:color="auto" w:fill="auto"/>
          </w:tcPr>
          <w:p w14:paraId="51F9B692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DDD667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7725A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15ED4C38" w14:textId="0CF0450F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(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,530)</w:t>
            </w:r>
          </w:p>
        </w:tc>
      </w:tr>
      <w:tr w:rsidR="007E04C7" w:rsidRPr="00A5247A" w14:paraId="38CD497D" w14:textId="77777777" w:rsidTr="007C1FE8">
        <w:trPr>
          <w:trHeight w:val="334"/>
        </w:trPr>
        <w:tc>
          <w:tcPr>
            <w:tcW w:w="4252" w:type="dxa"/>
          </w:tcPr>
          <w:p w14:paraId="32DF8C1B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50EA998" w14:textId="1E79177C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36)</w:t>
            </w:r>
          </w:p>
        </w:tc>
        <w:tc>
          <w:tcPr>
            <w:tcW w:w="284" w:type="dxa"/>
          </w:tcPr>
          <w:p w14:paraId="5E8D187D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5F4E" w14:textId="2EE25A08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</w:t>
            </w:r>
          </w:p>
        </w:tc>
        <w:tc>
          <w:tcPr>
            <w:tcW w:w="283" w:type="dxa"/>
            <w:shd w:val="clear" w:color="auto" w:fill="auto"/>
          </w:tcPr>
          <w:p w14:paraId="77E222C0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C23C6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D53EDE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99F9D" w14:textId="2CE53AFF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(3,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92)</w:t>
            </w:r>
          </w:p>
        </w:tc>
      </w:tr>
      <w:tr w:rsidR="007E04C7" w:rsidRPr="00A5247A" w14:paraId="76E205B4" w14:textId="77777777" w:rsidTr="007C1FE8">
        <w:trPr>
          <w:trHeight w:val="334"/>
        </w:trPr>
        <w:tc>
          <w:tcPr>
            <w:tcW w:w="4252" w:type="dxa"/>
          </w:tcPr>
          <w:p w14:paraId="36891933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</w:tcPr>
          <w:p w14:paraId="44989CBC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DC19EA8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F05C02" w14:textId="13738263" w:rsidR="007E04C7" w:rsidRPr="00A5247A" w:rsidRDefault="007E04C7" w:rsidP="007C1F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(2,0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8)</w:t>
            </w:r>
          </w:p>
        </w:tc>
        <w:tc>
          <w:tcPr>
            <w:tcW w:w="283" w:type="dxa"/>
            <w:shd w:val="clear" w:color="auto" w:fill="auto"/>
          </w:tcPr>
          <w:p w14:paraId="5B06B5C8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7899A4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AF634" w14:textId="77777777" w:rsidR="007E04C7" w:rsidRPr="00A5247A" w:rsidRDefault="007E04C7" w:rsidP="007C1FE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B4099F" w14:textId="77777777" w:rsidR="007E04C7" w:rsidRPr="00A5247A" w:rsidRDefault="007E04C7" w:rsidP="007C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86F1FF0" w14:textId="77777777" w:rsidR="00DE6849" w:rsidRDefault="00DE6849" w:rsidP="002A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</w:p>
    <w:p w14:paraId="31F5849E" w14:textId="77777777" w:rsidR="00DE6849" w:rsidRDefault="00DE6849" w:rsidP="002A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</w:p>
    <w:p w14:paraId="35B6090D" w14:textId="1A290019" w:rsidR="006805D9" w:rsidRPr="00A5247A" w:rsidRDefault="006805D9" w:rsidP="002A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tbl>
      <w:tblPr>
        <w:tblW w:w="933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134"/>
        <w:gridCol w:w="270"/>
        <w:gridCol w:w="1170"/>
        <w:gridCol w:w="270"/>
        <w:gridCol w:w="1170"/>
        <w:gridCol w:w="270"/>
        <w:gridCol w:w="1244"/>
      </w:tblGrid>
      <w:tr w:rsidR="002A7535" w:rsidRPr="00A5247A" w14:paraId="0699AC3D" w14:textId="77777777" w:rsidTr="000F3F5E">
        <w:trPr>
          <w:trHeight w:hRule="exact" w:val="374"/>
          <w:tblHeader/>
        </w:trPr>
        <w:tc>
          <w:tcPr>
            <w:tcW w:w="3804" w:type="dxa"/>
          </w:tcPr>
          <w:p w14:paraId="6679D438" w14:textId="77777777" w:rsidR="002A7535" w:rsidRPr="00A5247A" w:rsidRDefault="002A7535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64615F80" w14:textId="650B1404" w:rsidR="002A7535" w:rsidRPr="00A5247A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A7535" w:rsidRPr="00A5247A" w14:paraId="18760B15" w14:textId="77777777" w:rsidTr="000F3F5E">
        <w:trPr>
          <w:trHeight w:hRule="exact" w:val="374"/>
          <w:tblHeader/>
        </w:trPr>
        <w:tc>
          <w:tcPr>
            <w:tcW w:w="3804" w:type="dxa"/>
          </w:tcPr>
          <w:p w14:paraId="364A531A" w14:textId="77777777" w:rsidR="002A7535" w:rsidRPr="00A5247A" w:rsidRDefault="002A7535" w:rsidP="002A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62D786" w14:textId="7A0D2829" w:rsidR="002A7535" w:rsidRPr="00A5247A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F309AB" w14:textId="77777777" w:rsidR="002A7535" w:rsidRPr="00A5247A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C6C4BB" w14:textId="65CAB3B0" w:rsidR="002A7535" w:rsidRPr="00A5247A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A7535" w:rsidRPr="00A5247A" w14:paraId="655799E2" w14:textId="77777777" w:rsidTr="000F3F5E">
        <w:trPr>
          <w:trHeight w:hRule="exact" w:val="374"/>
          <w:tblHeader/>
        </w:trPr>
        <w:tc>
          <w:tcPr>
            <w:tcW w:w="3804" w:type="dxa"/>
          </w:tcPr>
          <w:p w14:paraId="50714181" w14:textId="77777777" w:rsidR="002A7535" w:rsidRPr="00A5247A" w:rsidRDefault="002A7535" w:rsidP="002A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EAC530" w14:textId="14FA3968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9B7551" w14:textId="77777777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064B6" w14:textId="2E051374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F54947A" w14:textId="77777777" w:rsidR="002A7535" w:rsidRPr="00A5247A" w:rsidRDefault="002A7535" w:rsidP="002A7535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0E303" w14:textId="64F5422B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AA1CA00" w14:textId="77777777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BCF28A8" w14:textId="41B51BA1" w:rsidR="002A7535" w:rsidRPr="00A5247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83D2A" w:rsidRPr="00A5247A" w14:paraId="186A4EE8" w14:textId="77777777" w:rsidTr="000F3F5E">
        <w:trPr>
          <w:trHeight w:hRule="exact" w:val="374"/>
        </w:trPr>
        <w:tc>
          <w:tcPr>
            <w:tcW w:w="3804" w:type="dxa"/>
          </w:tcPr>
          <w:p w14:paraId="19075700" w14:textId="71259CB3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A168B3" w14:textId="15967DDC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A82BA" w14:textId="77777777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B60264" w14:textId="6AD4379A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6BAF4" w14:textId="77777777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EE999" w14:textId="0AD420B3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146CF2" w14:textId="77777777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A45C01" w14:textId="4255A628" w:rsidR="00583D2A" w:rsidRPr="00A5247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AFA" w:rsidRPr="00A5247A" w14:paraId="1F567FFB" w14:textId="77777777" w:rsidTr="00AA2FE8">
        <w:trPr>
          <w:trHeight w:hRule="exact" w:val="374"/>
        </w:trPr>
        <w:tc>
          <w:tcPr>
            <w:tcW w:w="3804" w:type="dxa"/>
          </w:tcPr>
          <w:p w14:paraId="5950C045" w14:textId="4AF963A8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34" w:type="dxa"/>
            <w:shd w:val="clear" w:color="auto" w:fill="auto"/>
          </w:tcPr>
          <w:p w14:paraId="09ED06F0" w14:textId="0492DBC0" w:rsidR="00044AFA" w:rsidRPr="00A5247A" w:rsidRDefault="00DF4D37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D3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52FDFE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120BAD" w14:textId="51B900ED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6156CF33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3,209</w:t>
            </w:r>
          </w:p>
          <w:p w14:paraId="5A57D22F" w14:textId="674AA372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83</w:t>
            </w:r>
          </w:p>
          <w:p w14:paraId="76273C2C" w14:textId="3AD0F5B6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2,69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5A3C61CA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758</w:t>
            </w:r>
          </w:p>
          <w:p w14:paraId="59805B52" w14:textId="2BFCA0EB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35</w:t>
            </w:r>
          </w:p>
          <w:p w14:paraId="2C3C49E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375</w:t>
            </w:r>
          </w:p>
          <w:p w14:paraId="78AE96E2" w14:textId="06EFD44C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973,209</w:t>
            </w:r>
          </w:p>
        </w:tc>
        <w:tc>
          <w:tcPr>
            <w:tcW w:w="270" w:type="dxa"/>
            <w:shd w:val="clear" w:color="auto" w:fill="auto"/>
          </w:tcPr>
          <w:p w14:paraId="5CDF4BB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69AABC" w14:textId="4B15F613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9C7F205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69C903E" w14:textId="3387B29D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4AFA" w:rsidRPr="00A5247A" w14:paraId="4FFDD7CF" w14:textId="77777777" w:rsidTr="00AA2FE8">
        <w:trPr>
          <w:trHeight w:hRule="exact" w:val="374"/>
        </w:trPr>
        <w:tc>
          <w:tcPr>
            <w:tcW w:w="3804" w:type="dxa"/>
          </w:tcPr>
          <w:p w14:paraId="76E37FC6" w14:textId="6371A9E1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 (ค่าเผื่อผลขาดทุนด้านเครดิต)</w:t>
            </w:r>
          </w:p>
        </w:tc>
        <w:tc>
          <w:tcPr>
            <w:tcW w:w="1134" w:type="dxa"/>
            <w:shd w:val="clear" w:color="auto" w:fill="auto"/>
          </w:tcPr>
          <w:p w14:paraId="10A9D7C1" w14:textId="78BA8E20" w:rsidR="00044AFA" w:rsidRPr="00A5247A" w:rsidRDefault="00DF4D37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D37">
              <w:rPr>
                <w:rFonts w:ascii="Angsana New" w:hAnsi="Angsana New" w:hint="cs"/>
                <w:sz w:val="28"/>
                <w:szCs w:val="28"/>
              </w:rPr>
              <w:t>1</w:t>
            </w:r>
            <w:r w:rsidR="00AA2FE8">
              <w:rPr>
                <w:rFonts w:ascii="Angsana New" w:hAnsi="Angsana New"/>
                <w:sz w:val="28"/>
                <w:szCs w:val="28"/>
              </w:rPr>
              <w:t>,</w:t>
            </w:r>
            <w:r w:rsidRPr="00DF4D37">
              <w:rPr>
                <w:rFonts w:ascii="Angsana New" w:hAnsi="Angsana New" w:hint="cs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5EC6AE4D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1999BE" w14:textId="03506FCF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3,209</w:t>
            </w:r>
          </w:p>
        </w:tc>
        <w:tc>
          <w:tcPr>
            <w:tcW w:w="270" w:type="dxa"/>
            <w:shd w:val="clear" w:color="auto" w:fill="auto"/>
          </w:tcPr>
          <w:p w14:paraId="7C2BB25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66774C" w14:textId="6501A5FC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270" w:type="dxa"/>
          </w:tcPr>
          <w:p w14:paraId="7CFB6C75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47CBA24" w14:textId="4AA47E18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3,209</w:t>
            </w:r>
          </w:p>
        </w:tc>
      </w:tr>
      <w:tr w:rsidR="00044AFA" w:rsidRPr="00A5247A" w14:paraId="61CF70AA" w14:textId="77777777" w:rsidTr="00AA2FE8">
        <w:trPr>
          <w:trHeight w:hRule="exact" w:val="374"/>
        </w:trPr>
        <w:tc>
          <w:tcPr>
            <w:tcW w:w="3804" w:type="dxa"/>
          </w:tcPr>
          <w:p w14:paraId="553758DE" w14:textId="7577A94D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84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134" w:type="dxa"/>
            <w:shd w:val="clear" w:color="auto" w:fill="auto"/>
          </w:tcPr>
          <w:p w14:paraId="475928FF" w14:textId="0F37327F" w:rsidR="00044AFA" w:rsidRPr="00A5247A" w:rsidRDefault="00DF4D37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D37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42868B24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4A903" w14:textId="4F3289B4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6824B61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6BC1E4" w14:textId="1EF0F428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37FA209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1C2309B" w14:textId="15E2EA6B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044AFA" w:rsidRPr="00A5247A" w14:paraId="301FE780" w14:textId="77777777" w:rsidTr="00AA2FE8">
        <w:trPr>
          <w:trHeight w:hRule="exact" w:val="374"/>
        </w:trPr>
        <w:tc>
          <w:tcPr>
            <w:tcW w:w="3804" w:type="dxa"/>
          </w:tcPr>
          <w:p w14:paraId="2C6C06EF" w14:textId="0AA6EF0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 (ค่าเผื่อการด้อยค่า</w:t>
            </w:r>
            <w:r w:rsidRPr="00A524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52CBDA" w14:textId="3F757AEB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3398B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A3710C" w14:textId="5B7D8EFE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4B43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F3BB64" w14:textId="1CD35389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68B163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469F66F" w14:textId="0885BE28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2,69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44AFA" w:rsidRPr="00A5247A" w14:paraId="6F56E4C0" w14:textId="77777777" w:rsidTr="00AA2FE8">
        <w:trPr>
          <w:trHeight w:hRule="exact" w:val="374"/>
        </w:trPr>
        <w:tc>
          <w:tcPr>
            <w:tcW w:w="3804" w:type="dxa"/>
          </w:tcPr>
          <w:p w14:paraId="54C5D3A6" w14:textId="412CA35A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4455699C" w14:textId="106EEE9C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1BC16B8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45E191" w14:textId="08C73B65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21EB703D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3D919A" w14:textId="104F22F3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350798B0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F79664F" w14:textId="674D7AD5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044AFA" w:rsidRPr="00A5247A" w14:paraId="6FA58616" w14:textId="77777777" w:rsidTr="00AA2FE8">
        <w:trPr>
          <w:trHeight w:hRule="exact" w:val="374"/>
        </w:trPr>
        <w:tc>
          <w:tcPr>
            <w:tcW w:w="3804" w:type="dxa"/>
          </w:tcPr>
          <w:p w14:paraId="68839C4B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ประมาณการหนี้สินจากการรับประกัน</w:t>
            </w:r>
          </w:p>
          <w:p w14:paraId="66B572CA" w14:textId="1C0FD8F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ผลงาน</w:t>
            </w:r>
          </w:p>
        </w:tc>
        <w:tc>
          <w:tcPr>
            <w:tcW w:w="1134" w:type="dxa"/>
            <w:shd w:val="clear" w:color="auto" w:fill="auto"/>
          </w:tcPr>
          <w:p w14:paraId="5A0198CE" w14:textId="2C650E07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0A50067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1568E3" w14:textId="68F0665C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F659BE4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1A41FC" w14:textId="09FBB33D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</w:tcPr>
          <w:p w14:paraId="62623750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CF0DEF0" w14:textId="65DB3CC8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044AFA" w:rsidRPr="00A5247A" w14:paraId="611FF192" w14:textId="77777777" w:rsidTr="00AA2FE8">
        <w:trPr>
          <w:trHeight w:hRule="exact" w:val="374"/>
        </w:trPr>
        <w:tc>
          <w:tcPr>
            <w:tcW w:w="3804" w:type="dxa"/>
          </w:tcPr>
          <w:p w14:paraId="3A922BEB" w14:textId="27034EE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ประมาณการต้นทุนที่คาดว่าจะเกิด</w:t>
            </w:r>
          </w:p>
        </w:tc>
        <w:tc>
          <w:tcPr>
            <w:tcW w:w="1134" w:type="dxa"/>
            <w:shd w:val="clear" w:color="auto" w:fill="auto"/>
          </w:tcPr>
          <w:p w14:paraId="14ABA20D" w14:textId="04EE1356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177491B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0797EF" w14:textId="055F77FD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345CA655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5E41E" w14:textId="0B076AE0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</w:tcPr>
          <w:p w14:paraId="1CED398D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C5AA37" w14:textId="15E567B0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044AFA" w:rsidRPr="00A5247A" w14:paraId="4952B896" w14:textId="77777777" w:rsidTr="00AA2FE8">
        <w:trPr>
          <w:trHeight w:hRule="exact" w:val="374"/>
        </w:trPr>
        <w:tc>
          <w:tcPr>
            <w:tcW w:w="3804" w:type="dxa"/>
          </w:tcPr>
          <w:p w14:paraId="53974254" w14:textId="44F6BF39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ประมาณการขาดทุนที่คาดว่าจะเกิด</w:t>
            </w:r>
          </w:p>
        </w:tc>
        <w:tc>
          <w:tcPr>
            <w:tcW w:w="1134" w:type="dxa"/>
            <w:shd w:val="clear" w:color="auto" w:fill="auto"/>
          </w:tcPr>
          <w:p w14:paraId="6CD873CB" w14:textId="3C6877E0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F266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D25B8B" w14:textId="6EB82F41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160EE0E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7C0A2" w14:textId="369BBE9C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05ED35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969C260" w14:textId="486BA61C" w:rsidR="00044AFA" w:rsidRPr="00A5247A" w:rsidRDefault="00F74394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044AFA" w:rsidRPr="00A5247A" w14:paraId="4A969B40" w14:textId="77777777" w:rsidTr="00AA2FE8">
        <w:trPr>
          <w:trHeight w:hRule="exact" w:val="374"/>
        </w:trPr>
        <w:tc>
          <w:tcPr>
            <w:tcW w:w="3804" w:type="dxa"/>
          </w:tcPr>
          <w:p w14:paraId="600F138F" w14:textId="799A5688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A5247A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A5247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6E2D71" w14:textId="6872432A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31,912</w:t>
            </w:r>
          </w:p>
        </w:tc>
        <w:tc>
          <w:tcPr>
            <w:tcW w:w="270" w:type="dxa"/>
            <w:shd w:val="clear" w:color="auto" w:fill="auto"/>
          </w:tcPr>
          <w:p w14:paraId="46D20F62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4F973" w14:textId="2878D27F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25,88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0251E5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0CA2F8" w14:textId="5BB4E5C6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21,977</w:t>
            </w:r>
          </w:p>
        </w:tc>
        <w:tc>
          <w:tcPr>
            <w:tcW w:w="270" w:type="dxa"/>
          </w:tcPr>
          <w:p w14:paraId="26D4E9C6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1191710" w14:textId="55E0AC59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25,88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44AFA" w:rsidRPr="00A5247A" w14:paraId="66DABC2E" w14:textId="77777777" w:rsidTr="00AA2FE8">
        <w:trPr>
          <w:trHeight w:hRule="exact" w:val="374"/>
        </w:trPr>
        <w:tc>
          <w:tcPr>
            <w:tcW w:w="3804" w:type="dxa"/>
          </w:tcPr>
          <w:p w14:paraId="4161EB2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62A73" w14:textId="03CB899D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35,463</w:t>
            </w:r>
          </w:p>
        </w:tc>
        <w:tc>
          <w:tcPr>
            <w:tcW w:w="270" w:type="dxa"/>
            <w:shd w:val="clear" w:color="auto" w:fill="auto"/>
          </w:tcPr>
          <w:p w14:paraId="0A177956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69FE0" w14:textId="7A921DB1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32,75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8020BA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5CEF" w14:textId="033DEBF1" w:rsidR="00044AFA" w:rsidRPr="00A5247A" w:rsidRDefault="00AA2FE8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25,370</w:t>
            </w:r>
          </w:p>
        </w:tc>
        <w:tc>
          <w:tcPr>
            <w:tcW w:w="270" w:type="dxa"/>
          </w:tcPr>
          <w:p w14:paraId="7B1DFCB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875B62D" w14:textId="509028DD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35,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</w:p>
        </w:tc>
      </w:tr>
    </w:tbl>
    <w:p w14:paraId="63E01FD0" w14:textId="444F00D4" w:rsidR="006805D9" w:rsidRDefault="006805D9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Pr="00A5247A">
        <w:rPr>
          <w:rFonts w:ascii="Angsana New" w:hAnsi="Angsana New"/>
          <w:sz w:val="28"/>
          <w:szCs w:val="28"/>
        </w:rPr>
        <w:t xml:space="preserve">2565 </w:t>
      </w:r>
      <w:r w:rsidRPr="00A5247A">
        <w:rPr>
          <w:rFonts w:ascii="Angsana New" w:hAnsi="Angsana New"/>
          <w:sz w:val="28"/>
          <w:szCs w:val="28"/>
          <w:cs/>
        </w:rPr>
        <w:t>สำหรับกิจการที่ไม่ได้รับการส่งเสริมการลงทุน</w:t>
      </w:r>
      <w:r w:rsidR="007B0B65" w:rsidRPr="00A5247A">
        <w:rPr>
          <w:rFonts w:ascii="Angsana New" w:hAnsi="Angsana New"/>
          <w:sz w:val="28"/>
          <w:szCs w:val="28"/>
        </w:rPr>
        <w:t xml:space="preserve"> </w:t>
      </w:r>
      <w:r w:rsidR="007B0B65" w:rsidRPr="00A5247A">
        <w:rPr>
          <w:rFonts w:ascii="Angsana New" w:hAnsi="Angsana New"/>
          <w:sz w:val="28"/>
          <w:szCs w:val="28"/>
          <w:cs/>
        </w:rPr>
        <w:t>และในปี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 xml:space="preserve">2573 </w:t>
      </w:r>
      <w:r w:rsidRPr="00A5247A">
        <w:rPr>
          <w:rFonts w:ascii="Angsana New" w:hAnsi="Angsana New"/>
          <w:sz w:val="28"/>
          <w:szCs w:val="28"/>
          <w:cs/>
        </w:rPr>
        <w:t>สำหรับกิจการที่ได้รับการส่งเสริมการลงทุน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6D97706" w14:textId="12565187" w:rsidR="00F31B67" w:rsidRPr="00F31B67" w:rsidRDefault="00F31B67" w:rsidP="00F3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F31B6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31B67">
        <w:rPr>
          <w:rFonts w:ascii="Angsana New" w:hAnsi="Angsana New"/>
          <w:sz w:val="28"/>
          <w:szCs w:val="28"/>
        </w:rPr>
        <w:t>31</w:t>
      </w:r>
      <w:r w:rsidRPr="00F31B6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31B67">
        <w:rPr>
          <w:rFonts w:ascii="Angsana New" w:hAnsi="Angsana New"/>
          <w:sz w:val="28"/>
          <w:szCs w:val="28"/>
        </w:rPr>
        <w:t>2564</w:t>
      </w:r>
      <w:r w:rsidRPr="00F31B67">
        <w:rPr>
          <w:rFonts w:ascii="Angsana New" w:hAnsi="Angsana New"/>
          <w:sz w:val="28"/>
          <w:szCs w:val="28"/>
          <w:cs/>
        </w:rPr>
        <w:t xml:space="preserve"> และ </w:t>
      </w:r>
      <w:r w:rsidRPr="00F31B67">
        <w:rPr>
          <w:rFonts w:ascii="Angsana New" w:hAnsi="Angsana New"/>
          <w:sz w:val="28"/>
          <w:szCs w:val="28"/>
        </w:rPr>
        <w:t>2563</w:t>
      </w:r>
      <w:r w:rsidRPr="00F31B67">
        <w:rPr>
          <w:rFonts w:ascii="Angsana New" w:hAnsi="Angsana New"/>
          <w:sz w:val="28"/>
          <w:szCs w:val="28"/>
          <w:cs/>
        </w:rPr>
        <w:t xml:space="preserve"> งบการเงินรวมไม่ได้บันทึกสินทรัพย์ภาษีเงินได้รอการตัดบัญชีสำหรับรายการผลแตกต่างชั่วคราวที่ใช้หักภาษี จำนวน </w:t>
      </w:r>
      <w:r>
        <w:rPr>
          <w:rFonts w:ascii="Angsana New" w:hAnsi="Angsana New"/>
          <w:sz w:val="28"/>
          <w:szCs w:val="28"/>
        </w:rPr>
        <w:t>35.46</w:t>
      </w:r>
      <w:r w:rsidRPr="00F31B67">
        <w:rPr>
          <w:rFonts w:ascii="Angsana New" w:hAnsi="Angsana New"/>
          <w:sz w:val="28"/>
          <w:szCs w:val="28"/>
        </w:rPr>
        <w:t xml:space="preserve"> </w:t>
      </w:r>
      <w:r w:rsidRPr="00F31B67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32.75</w:t>
      </w:r>
      <w:r w:rsidRPr="00F31B67">
        <w:rPr>
          <w:rFonts w:ascii="Angsana New" w:hAnsi="Angsana New"/>
          <w:sz w:val="28"/>
          <w:szCs w:val="28"/>
        </w:rPr>
        <w:t xml:space="preserve"> </w:t>
      </w:r>
      <w:r w:rsidRPr="00F31B67">
        <w:rPr>
          <w:rFonts w:ascii="Angsana New" w:hAnsi="Angsana New"/>
          <w:sz w:val="28"/>
          <w:szCs w:val="28"/>
          <w:cs/>
        </w:rPr>
        <w:t>ล้านบาท ตามลำดับ 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281410E1" w14:textId="26AAEB9C" w:rsidR="00EF7427" w:rsidRPr="00A5247A" w:rsidRDefault="00EF7427" w:rsidP="00A2260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สิทธิประโยชน์จากการส่งเสริมการลงทุน</w:t>
      </w:r>
    </w:p>
    <w:p w14:paraId="728A4D47" w14:textId="1A1B159C" w:rsidR="00EF7427" w:rsidRPr="00A5247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A5247A">
        <w:rPr>
          <w:rFonts w:ascii="Angsana New" w:hAnsi="Angsana New"/>
          <w:sz w:val="28"/>
          <w:szCs w:val="28"/>
        </w:rPr>
        <w:t>.</w:t>
      </w:r>
      <w:r w:rsidRPr="00A5247A">
        <w:rPr>
          <w:rFonts w:ascii="Angsana New" w:hAnsi="Angsana New"/>
          <w:sz w:val="28"/>
          <w:szCs w:val="28"/>
          <w:cs/>
        </w:rPr>
        <w:t>ศ</w:t>
      </w:r>
      <w:r w:rsidRPr="00A5247A">
        <w:rPr>
          <w:rFonts w:ascii="Angsana New" w:hAnsi="Angsana New"/>
          <w:sz w:val="28"/>
          <w:szCs w:val="28"/>
        </w:rPr>
        <w:t>. 2520</w:t>
      </w:r>
      <w:r w:rsidRPr="00A5247A">
        <w:rPr>
          <w:rFonts w:ascii="Angsana New" w:hAnsi="Angsana New"/>
          <w:sz w:val="28"/>
          <w:szCs w:val="28"/>
          <w:cs/>
        </w:rPr>
        <w:t xml:space="preserve"> เกี่ยวกับการผลิต</w:t>
      </w:r>
      <w:r w:rsidR="00B945F6">
        <w:rPr>
          <w:rFonts w:ascii="Angsana New" w:hAnsi="Angsana New" w:hint="cs"/>
          <w:sz w:val="28"/>
          <w:szCs w:val="28"/>
          <w:cs/>
        </w:rPr>
        <w:t>ชนิดผลิตภัณฑ์ เม็ดพลาสติกรีไซเคิล</w:t>
      </w:r>
      <w:r w:rsidR="00213C2D" w:rsidRPr="00A5247A">
        <w:rPr>
          <w:rFonts w:ascii="Angsana New" w:hAnsi="Angsana New"/>
          <w:sz w:val="28"/>
          <w:szCs w:val="28"/>
        </w:rPr>
        <w:t xml:space="preserve"> </w:t>
      </w:r>
      <w:r w:rsidR="00213C2D" w:rsidRPr="00A5247A">
        <w:rPr>
          <w:rFonts w:ascii="Angsana New" w:hAnsi="Angsana New"/>
          <w:sz w:val="28"/>
          <w:szCs w:val="28"/>
          <w:cs/>
        </w:rPr>
        <w:t xml:space="preserve">และ เกี่ยวกับการผลิตผลิตภัณฑ์สารชีวภัณฑ์จากเชื้อราที่ใช้เทคโนโลยีชีวภาพ </w:t>
      </w:r>
      <w:r w:rsidRPr="00A5247A">
        <w:rPr>
          <w:rFonts w:ascii="Angsana New" w:hAnsi="Angsana New"/>
          <w:sz w:val="28"/>
          <w:szCs w:val="28"/>
          <w:cs/>
        </w:rPr>
        <w:t>ซึ่งพอสรุปสาระสำคัญได้ดังนี้</w:t>
      </w:r>
    </w:p>
    <w:p w14:paraId="71CC6FFC" w14:textId="77777777" w:rsidR="00EF7427" w:rsidRPr="00A5247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78" w:hanging="539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(ก)</w:t>
      </w:r>
      <w:r w:rsidRPr="00A5247A">
        <w:rPr>
          <w:rFonts w:ascii="Angsana New" w:hAnsi="Angsana New"/>
          <w:sz w:val="28"/>
          <w:szCs w:val="28"/>
          <w:cs/>
        </w:rPr>
        <w:tab/>
        <w:t xml:space="preserve">ให้ได้รับยกเว้นอากรขาเข้าสำหรับเครื่องจักรที่ได้รับอนุมัติโดยคณะกรรมการส่งเสริมการลงทุน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14:paraId="7E3AFEA0" w14:textId="06128F52" w:rsidR="00EF7427" w:rsidRPr="00A5247A" w:rsidRDefault="00EF7427" w:rsidP="00D829B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78" w:hanging="539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F55CAC" w:rsidRPr="00A5247A">
        <w:rPr>
          <w:rFonts w:ascii="Angsana New" w:hAnsi="Angsana New"/>
          <w:sz w:val="28"/>
          <w:szCs w:val="28"/>
        </w:rPr>
        <w:t>8</w:t>
      </w:r>
      <w:r w:rsidRPr="00A5247A">
        <w:rPr>
          <w:rFonts w:ascii="Angsana New" w:hAnsi="Angsana New"/>
          <w:sz w:val="28"/>
          <w:szCs w:val="28"/>
          <w:cs/>
        </w:rPr>
        <w:t xml:space="preserve"> ปี นับแต่วันที่เริ่มมีรายได้จากการประกอบกิจการนั้น </w:t>
      </w:r>
    </w:p>
    <w:p w14:paraId="1E2211AD" w14:textId="7B059786" w:rsidR="00213C2D" w:rsidRPr="00A5247A" w:rsidRDefault="00EF7427" w:rsidP="00CA37B3">
      <w:pPr>
        <w:pStyle w:val="a0"/>
        <w:tabs>
          <w:tab w:val="clear" w:pos="1080"/>
        </w:tabs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A5247A">
        <w:rPr>
          <w:rFonts w:ascii="Angsana New" w:hAnsi="Angsana New" w:cs="Angsana New"/>
          <w:sz w:val="28"/>
          <w:szCs w:val="28"/>
          <w:cs/>
          <w:lang w:val="en-US"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  <w:r w:rsidR="00213C2D" w:rsidRPr="00A5247A">
        <w:rPr>
          <w:rFonts w:ascii="Angsana New" w:hAnsi="Angsana New" w:cs="Angsana New"/>
          <w:sz w:val="28"/>
          <w:szCs w:val="28"/>
          <w:cs/>
        </w:rPr>
        <w:br w:type="page"/>
      </w:r>
    </w:p>
    <w:p w14:paraId="221F5562" w14:textId="55B50F8A" w:rsidR="00EF7427" w:rsidRPr="00A5247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both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92"/>
        <w:gridCol w:w="990"/>
        <w:gridCol w:w="236"/>
        <w:gridCol w:w="990"/>
        <w:gridCol w:w="270"/>
        <w:gridCol w:w="892"/>
        <w:gridCol w:w="270"/>
        <w:gridCol w:w="1006"/>
        <w:gridCol w:w="270"/>
        <w:gridCol w:w="990"/>
        <w:gridCol w:w="270"/>
        <w:gridCol w:w="873"/>
        <w:gridCol w:w="6"/>
      </w:tblGrid>
      <w:tr w:rsidR="00EF7427" w:rsidRPr="00A5247A" w14:paraId="289B327B" w14:textId="77777777" w:rsidTr="004F22AB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5EDB44BC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7" w:type="dxa"/>
            <w:gridSpan w:val="11"/>
            <w:tcBorders>
              <w:bottom w:val="single" w:sz="4" w:space="0" w:color="auto"/>
            </w:tcBorders>
          </w:tcPr>
          <w:p w14:paraId="1CE8C35B" w14:textId="62015630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448CB" w:rsidRPr="00A5247A" w14:paraId="3C9CAC3B" w14:textId="77777777" w:rsidTr="004F22AB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28A02EF2" w14:textId="77777777" w:rsidR="005448CB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35BCE7" w14:textId="3ED09887" w:rsidR="005448CB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427" w:rsidRPr="00A5247A" w14:paraId="50F0F8A9" w14:textId="77777777" w:rsidTr="004F22AB">
        <w:trPr>
          <w:trHeight w:hRule="exact" w:val="374"/>
        </w:trPr>
        <w:tc>
          <w:tcPr>
            <w:tcW w:w="2292" w:type="dxa"/>
          </w:tcPr>
          <w:p w14:paraId="64EC69E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5CA7BF39" w14:textId="77A54CAC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A5FD4A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6"/>
          </w:tcPr>
          <w:p w14:paraId="396E20E6" w14:textId="3AF28447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7427" w:rsidRPr="00A5247A" w14:paraId="206EA771" w14:textId="77777777" w:rsidTr="004F22AB">
        <w:trPr>
          <w:trHeight w:hRule="exact" w:val="374"/>
        </w:trPr>
        <w:tc>
          <w:tcPr>
            <w:tcW w:w="2292" w:type="dxa"/>
          </w:tcPr>
          <w:p w14:paraId="478054D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42C59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A23E3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3A9FF4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16F56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FD27A1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2B99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5B7C68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47101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420CC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17CB8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224A88C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427" w:rsidRPr="00A5247A" w14:paraId="67980162" w14:textId="77777777" w:rsidTr="004F22AB">
        <w:trPr>
          <w:trHeight w:hRule="exact" w:val="374"/>
        </w:trPr>
        <w:tc>
          <w:tcPr>
            <w:tcW w:w="2292" w:type="dxa"/>
          </w:tcPr>
          <w:p w14:paraId="501A6FC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3EAA9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36" w:type="dxa"/>
          </w:tcPr>
          <w:p w14:paraId="7C241EE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C263E8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C7F629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0DF72F1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D6BAE8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ECD348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1657F4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D19FD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DEDC00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</w:tcPr>
          <w:p w14:paraId="14ED1DAC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427" w:rsidRPr="00A5247A" w14:paraId="0EC4CA04" w14:textId="77777777" w:rsidTr="004F22AB">
        <w:trPr>
          <w:trHeight w:hRule="exact" w:val="374"/>
        </w:trPr>
        <w:tc>
          <w:tcPr>
            <w:tcW w:w="2292" w:type="dxa"/>
          </w:tcPr>
          <w:p w14:paraId="4D7A0BC1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21CE51" w14:textId="4276779E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  <w:r w:rsidR="00213C2D" w:rsidRPr="00A524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1F4E62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2E08C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7013DDB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452D6F0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B09263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90B5762" w14:textId="1E816AFF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32410F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AB765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1E80B0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0DFBC51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7427" w:rsidRPr="00A5247A" w14:paraId="120DF8EA" w14:textId="77777777" w:rsidTr="004F22AB">
        <w:trPr>
          <w:trHeight w:hRule="exact" w:val="374"/>
        </w:trPr>
        <w:tc>
          <w:tcPr>
            <w:tcW w:w="2292" w:type="dxa"/>
          </w:tcPr>
          <w:p w14:paraId="3274A40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C697B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6E6C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C11D7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433A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6A8E43D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D7574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B1FE7F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3B0B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6E8A0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342C8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4F15CAB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AFA" w:rsidRPr="00A5247A" w14:paraId="0BF2C5BD" w14:textId="77777777" w:rsidTr="002404D1">
        <w:trPr>
          <w:trHeight w:hRule="exact" w:val="374"/>
        </w:trPr>
        <w:tc>
          <w:tcPr>
            <w:tcW w:w="2292" w:type="dxa"/>
          </w:tcPr>
          <w:p w14:paraId="3D12F237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ส่งออก</w:t>
            </w:r>
          </w:p>
        </w:tc>
        <w:tc>
          <w:tcPr>
            <w:tcW w:w="990" w:type="dxa"/>
            <w:shd w:val="clear" w:color="auto" w:fill="auto"/>
          </w:tcPr>
          <w:p w14:paraId="1AE2ED38" w14:textId="06BF9B5B" w:rsidR="00044AFA" w:rsidRPr="00A5247A" w:rsidRDefault="002404D1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8,498</w:t>
            </w:r>
          </w:p>
        </w:tc>
        <w:tc>
          <w:tcPr>
            <w:tcW w:w="236" w:type="dxa"/>
            <w:shd w:val="clear" w:color="auto" w:fill="auto"/>
          </w:tcPr>
          <w:p w14:paraId="0EB32A87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7344D4" w14:textId="0D95511D" w:rsidR="00044AFA" w:rsidRPr="00A5247A" w:rsidRDefault="00284BC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2,151</w:t>
            </w:r>
          </w:p>
        </w:tc>
        <w:tc>
          <w:tcPr>
            <w:tcW w:w="270" w:type="dxa"/>
            <w:shd w:val="clear" w:color="auto" w:fill="auto"/>
          </w:tcPr>
          <w:p w14:paraId="03242CF2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1DDCEEAC" w14:textId="147B5131" w:rsidR="00044AFA" w:rsidRPr="00A5247A" w:rsidRDefault="00795FB3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10,649</w:t>
            </w:r>
          </w:p>
        </w:tc>
        <w:tc>
          <w:tcPr>
            <w:tcW w:w="270" w:type="dxa"/>
          </w:tcPr>
          <w:p w14:paraId="3FBCFD26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488248" w14:textId="2DC6142D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8BAD814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003B88" w14:textId="71FDBB43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270" w:type="dxa"/>
          </w:tcPr>
          <w:p w14:paraId="3AF86FBA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</w:tcPr>
          <w:p w14:paraId="67E30990" w14:textId="36C1958E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</w:tr>
      <w:tr w:rsidR="00044AFA" w:rsidRPr="00A5247A" w14:paraId="32066954" w14:textId="77777777" w:rsidTr="002404D1">
        <w:trPr>
          <w:trHeight w:hRule="exact" w:val="374"/>
        </w:trPr>
        <w:tc>
          <w:tcPr>
            <w:tcW w:w="2292" w:type="dxa"/>
          </w:tcPr>
          <w:p w14:paraId="7B9890C4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6F69662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F3E5B9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C0C5EC" w14:textId="58F3E93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75AEC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6EBFAD8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244E7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CCA38C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1ACA6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91B2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429AC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</w:tcPr>
          <w:p w14:paraId="038F784A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AFA" w:rsidRPr="00A5247A" w14:paraId="3F5ED5D1" w14:textId="77777777" w:rsidTr="002404D1">
        <w:trPr>
          <w:trHeight w:hRule="exact" w:val="374"/>
        </w:trPr>
        <w:tc>
          <w:tcPr>
            <w:tcW w:w="2292" w:type="dxa"/>
          </w:tcPr>
          <w:p w14:paraId="3B03891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ในประเทศ</w:t>
            </w:r>
          </w:p>
        </w:tc>
        <w:tc>
          <w:tcPr>
            <w:tcW w:w="990" w:type="dxa"/>
            <w:shd w:val="clear" w:color="auto" w:fill="auto"/>
          </w:tcPr>
          <w:p w14:paraId="11AE2AF1" w14:textId="4A74CF41" w:rsidR="00044AFA" w:rsidRPr="00A5247A" w:rsidRDefault="002404D1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B22A4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0BDD21" w14:textId="31F0B63E" w:rsidR="00044AFA" w:rsidRPr="00A5247A" w:rsidRDefault="00284BC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85,382</w:t>
            </w:r>
          </w:p>
        </w:tc>
        <w:tc>
          <w:tcPr>
            <w:tcW w:w="270" w:type="dxa"/>
            <w:shd w:val="clear" w:color="auto" w:fill="auto"/>
          </w:tcPr>
          <w:p w14:paraId="612EE279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5EB33198" w14:textId="38DF7C6D" w:rsidR="00044AFA" w:rsidRPr="00A5247A" w:rsidRDefault="00795FB3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85,382</w:t>
            </w:r>
          </w:p>
        </w:tc>
        <w:tc>
          <w:tcPr>
            <w:tcW w:w="270" w:type="dxa"/>
          </w:tcPr>
          <w:p w14:paraId="1B8274C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6C7BB7B" w14:textId="1834E621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77043C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64C37" w14:textId="6B30D856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,2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606C907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gridSpan w:val="2"/>
          </w:tcPr>
          <w:p w14:paraId="1D5ACC5D" w14:textId="0F7DDCEC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,2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44AFA" w:rsidRPr="00A5247A" w14:paraId="7888992E" w14:textId="77777777" w:rsidTr="002404D1">
        <w:trPr>
          <w:trHeight w:hRule="exact" w:val="374"/>
        </w:trPr>
        <w:tc>
          <w:tcPr>
            <w:tcW w:w="2292" w:type="dxa"/>
          </w:tcPr>
          <w:p w14:paraId="343D7816" w14:textId="77777777" w:rsidR="00044AFA" w:rsidRPr="00A5247A" w:rsidRDefault="00044AFA" w:rsidP="00044AFA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4B092" w14:textId="0DC4EA02" w:rsidR="00044AFA" w:rsidRPr="00A5247A" w:rsidRDefault="002404D1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8,498</w:t>
            </w:r>
          </w:p>
        </w:tc>
        <w:tc>
          <w:tcPr>
            <w:tcW w:w="236" w:type="dxa"/>
            <w:shd w:val="clear" w:color="auto" w:fill="auto"/>
          </w:tcPr>
          <w:p w14:paraId="41669CF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FA378" w14:textId="52107218" w:rsidR="00044AFA" w:rsidRPr="00A5247A" w:rsidRDefault="00284BC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87,533</w:t>
            </w:r>
          </w:p>
        </w:tc>
        <w:tc>
          <w:tcPr>
            <w:tcW w:w="270" w:type="dxa"/>
            <w:shd w:val="clear" w:color="auto" w:fill="auto"/>
          </w:tcPr>
          <w:p w14:paraId="3F4EE4DF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F1448" w14:textId="0726E9BB" w:rsidR="00044AFA" w:rsidRPr="00A5247A" w:rsidRDefault="00E50F79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96,031</w:t>
            </w:r>
          </w:p>
        </w:tc>
        <w:tc>
          <w:tcPr>
            <w:tcW w:w="270" w:type="dxa"/>
          </w:tcPr>
          <w:p w14:paraId="67A9DCC1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86C6B4" w14:textId="4990C043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81EB7E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3FD3D" w14:textId="53942593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27,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2386FD68" w14:textId="77777777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B43602" w14:textId="3D00AF40" w:rsidR="00044AFA" w:rsidRPr="00A5247A" w:rsidRDefault="00044AFA" w:rsidP="0004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27,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</w:tr>
    </w:tbl>
    <w:p w14:paraId="2B696B3B" w14:textId="77777777" w:rsidR="00EF7427" w:rsidRPr="00A5247A" w:rsidRDefault="00EF7427" w:rsidP="00EF7427">
      <w:pPr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92"/>
        <w:gridCol w:w="990"/>
        <w:gridCol w:w="270"/>
        <w:gridCol w:w="990"/>
        <w:gridCol w:w="270"/>
        <w:gridCol w:w="858"/>
        <w:gridCol w:w="270"/>
        <w:gridCol w:w="990"/>
        <w:gridCol w:w="270"/>
        <w:gridCol w:w="990"/>
        <w:gridCol w:w="270"/>
        <w:gridCol w:w="889"/>
        <w:gridCol w:w="6"/>
      </w:tblGrid>
      <w:tr w:rsidR="00EF7427" w:rsidRPr="00A5247A" w14:paraId="72326F51" w14:textId="77777777" w:rsidTr="00971403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0643711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7" w:type="dxa"/>
            <w:gridSpan w:val="11"/>
            <w:tcBorders>
              <w:bottom w:val="single" w:sz="4" w:space="0" w:color="auto"/>
            </w:tcBorders>
          </w:tcPr>
          <w:p w14:paraId="6456D4E6" w14:textId="04AE78EB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448CB" w:rsidRPr="00A5247A" w14:paraId="1951B783" w14:textId="77777777" w:rsidTr="00971403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7D6A5431" w14:textId="77777777" w:rsidR="005448CB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32CD0C3" w14:textId="5C6CDB42" w:rsidR="005448CB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427" w:rsidRPr="00A5247A" w14:paraId="16879D37" w14:textId="77777777" w:rsidTr="00971403">
        <w:trPr>
          <w:trHeight w:hRule="exact" w:val="374"/>
        </w:trPr>
        <w:tc>
          <w:tcPr>
            <w:tcW w:w="2292" w:type="dxa"/>
          </w:tcPr>
          <w:p w14:paraId="13E5689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62EB4858" w14:textId="58882431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74334B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6"/>
          </w:tcPr>
          <w:p w14:paraId="684ABED3" w14:textId="02AE0C03" w:rsidR="00EF7427" w:rsidRPr="00A5247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256</w:t>
            </w:r>
            <w:r w:rsidR="00044AFA" w:rsidRPr="00A524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7427" w:rsidRPr="00A5247A" w14:paraId="1F1D7FA4" w14:textId="77777777" w:rsidTr="00971403">
        <w:trPr>
          <w:trHeight w:hRule="exact" w:val="374"/>
        </w:trPr>
        <w:tc>
          <w:tcPr>
            <w:tcW w:w="2292" w:type="dxa"/>
          </w:tcPr>
          <w:p w14:paraId="6BA7046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617AF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7974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3312B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6234B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398C0E3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AB7C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A04D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D8B65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8530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6974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</w:tcPr>
          <w:p w14:paraId="6F154C5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427" w:rsidRPr="00A5247A" w14:paraId="67902ECB" w14:textId="77777777" w:rsidTr="00971403">
        <w:trPr>
          <w:trHeight w:hRule="exact" w:val="374"/>
        </w:trPr>
        <w:tc>
          <w:tcPr>
            <w:tcW w:w="2292" w:type="dxa"/>
          </w:tcPr>
          <w:p w14:paraId="49B683A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E6808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ADD9E7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15634B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68F1E3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</w:tcPr>
          <w:p w14:paraId="5B8637DC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9C8A4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330DA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89E88F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584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318A99A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</w:tcPr>
          <w:p w14:paraId="442F59A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427" w:rsidRPr="00A5247A" w14:paraId="7003E49F" w14:textId="77777777" w:rsidTr="00971403">
        <w:trPr>
          <w:trHeight w:hRule="exact" w:val="374"/>
        </w:trPr>
        <w:tc>
          <w:tcPr>
            <w:tcW w:w="2292" w:type="dxa"/>
          </w:tcPr>
          <w:p w14:paraId="215FFFA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DEB42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4CB329B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55408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319A5BF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9C68DB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1375271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626BE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74D349BF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C11EB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C550B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53B55ED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7427" w:rsidRPr="00A5247A" w14:paraId="073DEE63" w14:textId="77777777" w:rsidTr="00971403">
        <w:trPr>
          <w:trHeight w:hRule="exact" w:val="374"/>
        </w:trPr>
        <w:tc>
          <w:tcPr>
            <w:tcW w:w="2292" w:type="dxa"/>
          </w:tcPr>
          <w:p w14:paraId="7F6DAAB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3B7890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D01CE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8B1F58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E2ED6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7D97A699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F3A23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C6229D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AA8F7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A0F3F5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BCAE2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</w:tcPr>
          <w:p w14:paraId="0E630184" w14:textId="77777777" w:rsidR="00EF7427" w:rsidRPr="00A5247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823" w:rsidRPr="00A5247A" w14:paraId="30D74D4E" w14:textId="77777777" w:rsidTr="00E61823">
        <w:trPr>
          <w:trHeight w:hRule="exact" w:val="374"/>
        </w:trPr>
        <w:tc>
          <w:tcPr>
            <w:tcW w:w="2292" w:type="dxa"/>
          </w:tcPr>
          <w:p w14:paraId="6DEEFFBD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ส่งออก</w:t>
            </w:r>
          </w:p>
        </w:tc>
        <w:tc>
          <w:tcPr>
            <w:tcW w:w="990" w:type="dxa"/>
            <w:shd w:val="clear" w:color="auto" w:fill="auto"/>
          </w:tcPr>
          <w:p w14:paraId="04D5E336" w14:textId="09076B51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A3150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C2815D" w14:textId="51EC0C02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2,147</w:t>
            </w:r>
          </w:p>
        </w:tc>
        <w:tc>
          <w:tcPr>
            <w:tcW w:w="270" w:type="dxa"/>
            <w:shd w:val="clear" w:color="auto" w:fill="auto"/>
          </w:tcPr>
          <w:p w14:paraId="3EE98236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14:paraId="1F3518A7" w14:textId="3ECC0C7D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2,147</w:t>
            </w:r>
          </w:p>
        </w:tc>
        <w:tc>
          <w:tcPr>
            <w:tcW w:w="270" w:type="dxa"/>
          </w:tcPr>
          <w:p w14:paraId="52FF79A3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3A2F" w14:textId="2808E978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C6D9FF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A5B29A" w14:textId="61A562A2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270" w:type="dxa"/>
          </w:tcPr>
          <w:p w14:paraId="0FC182CF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</w:tcPr>
          <w:p w14:paraId="0DC3EFE8" w14:textId="5F834859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</w:tr>
      <w:tr w:rsidR="00E61823" w:rsidRPr="00A5247A" w14:paraId="3E813CBF" w14:textId="77777777" w:rsidTr="00E61823">
        <w:trPr>
          <w:trHeight w:hRule="exact" w:val="374"/>
        </w:trPr>
        <w:tc>
          <w:tcPr>
            <w:tcW w:w="2292" w:type="dxa"/>
          </w:tcPr>
          <w:p w14:paraId="4EBD81C0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727897A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D1E849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C8FFA0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03856C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14:paraId="25227A72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024B5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CFD90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82D92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E8EC9F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CA342E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</w:tcPr>
          <w:p w14:paraId="584086D3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823" w:rsidRPr="00A5247A" w14:paraId="08D209F7" w14:textId="77777777" w:rsidTr="00E61823">
        <w:trPr>
          <w:trHeight w:hRule="exact" w:val="374"/>
        </w:trPr>
        <w:tc>
          <w:tcPr>
            <w:tcW w:w="2292" w:type="dxa"/>
          </w:tcPr>
          <w:p w14:paraId="7F043B08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   ในประเทศ</w:t>
            </w:r>
          </w:p>
        </w:tc>
        <w:tc>
          <w:tcPr>
            <w:tcW w:w="990" w:type="dxa"/>
            <w:shd w:val="clear" w:color="auto" w:fill="auto"/>
          </w:tcPr>
          <w:p w14:paraId="6059A554" w14:textId="7CACBAC5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28786E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A109E6" w14:textId="6795991E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48,760</w:t>
            </w:r>
          </w:p>
        </w:tc>
        <w:tc>
          <w:tcPr>
            <w:tcW w:w="270" w:type="dxa"/>
            <w:shd w:val="clear" w:color="auto" w:fill="auto"/>
          </w:tcPr>
          <w:p w14:paraId="160592A6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</w:tcPr>
          <w:p w14:paraId="6ED7B8D4" w14:textId="3507F48C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48,760</w:t>
            </w:r>
          </w:p>
        </w:tc>
        <w:tc>
          <w:tcPr>
            <w:tcW w:w="270" w:type="dxa"/>
          </w:tcPr>
          <w:p w14:paraId="64DA84A4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1F6983" w14:textId="79489DC6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61F8994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DB515" w14:textId="46ADBA9E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  <w:tc>
          <w:tcPr>
            <w:tcW w:w="270" w:type="dxa"/>
          </w:tcPr>
          <w:p w14:paraId="74489096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gridSpan w:val="2"/>
          </w:tcPr>
          <w:p w14:paraId="1EDFBFE9" w14:textId="6A7A06B1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6,906</w:t>
            </w:r>
          </w:p>
        </w:tc>
      </w:tr>
      <w:tr w:rsidR="00E61823" w:rsidRPr="00A5247A" w14:paraId="07AD60A4" w14:textId="77777777" w:rsidTr="00E61823">
        <w:trPr>
          <w:trHeight w:hRule="exact" w:val="374"/>
        </w:trPr>
        <w:tc>
          <w:tcPr>
            <w:tcW w:w="2292" w:type="dxa"/>
          </w:tcPr>
          <w:p w14:paraId="7CD504AB" w14:textId="77777777" w:rsidR="00E61823" w:rsidRPr="00A5247A" w:rsidRDefault="00E61823" w:rsidP="00E61823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5247A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12051" w14:textId="09860830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17134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D76A" w14:textId="48403329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50,907</w:t>
            </w:r>
          </w:p>
        </w:tc>
        <w:tc>
          <w:tcPr>
            <w:tcW w:w="270" w:type="dxa"/>
            <w:shd w:val="clear" w:color="auto" w:fill="auto"/>
          </w:tcPr>
          <w:p w14:paraId="301503B5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BF685" w14:textId="0D3D703C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50,907</w:t>
            </w:r>
          </w:p>
        </w:tc>
        <w:tc>
          <w:tcPr>
            <w:tcW w:w="270" w:type="dxa"/>
          </w:tcPr>
          <w:p w14:paraId="646D15E5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EDDA44" w14:textId="7E07684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DB4802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663E62" w14:textId="53D483C1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273FE49" w14:textId="77777777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EEF157" w14:textId="23CB64AC" w:rsidR="00E61823" w:rsidRPr="00A5247A" w:rsidRDefault="00E61823" w:rsidP="00E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9,8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21612961" w14:textId="77777777" w:rsidR="00EF7427" w:rsidRPr="00A5247A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459849FA" w14:textId="77777777" w:rsidR="00213C2D" w:rsidRPr="00A5247A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</w:rPr>
        <w:br w:type="page"/>
      </w:r>
    </w:p>
    <w:p w14:paraId="0D4940E5" w14:textId="00F2D3F6" w:rsidR="006C3B2A" w:rsidRPr="00A5247A" w:rsidRDefault="006C3B2A" w:rsidP="000F3F5E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36D2DA19" w14:textId="2A6AA9BB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205C54D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36A4165F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การจัดการความเสี่ยงเป็นส่วนที่สำคัญของธุรกิจของกลุ่มบริษัท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0CB4DC8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14:paraId="520199E6" w14:textId="77777777" w:rsidR="006C3B2A" w:rsidRPr="00A5247A" w:rsidRDefault="006C3B2A" w:rsidP="000F3F5E">
      <w:pPr>
        <w:pStyle w:val="a"/>
        <w:tabs>
          <w:tab w:val="clear" w:pos="1080"/>
        </w:tabs>
        <w:spacing w:before="120"/>
        <w:ind w:left="45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5247A">
        <w:rPr>
          <w:rFonts w:ascii="Angsana New" w:hAnsi="Angsana New" w:cs="Angsana New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B574D8B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72CB1437" w14:textId="64F1F0FE" w:rsidR="006C3B2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เนื่องจากดอกเบี้ยของเงินกู้ยืมส่วนใหญ่มีอัตราคงที่ กลุ่มบริษัทมีความเสี่ยงด้านอัตราดอกเบี้ยที่เกิดจากเงินกู้ยืม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30B72DAC" w14:textId="7E5FDA73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E4C6C1B" w14:textId="14DC2B3E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D739E6C" w14:textId="37917837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2BDADCB" w14:textId="21C14074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DD277B6" w14:textId="5E47453A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F37A02D" w14:textId="4408E3F2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41D8FA9" w14:textId="1D1D0A95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E2BB4D7" w14:textId="6DC59D94" w:rsidR="00E61823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3B322C" w14:textId="77777777" w:rsidR="00E61823" w:rsidRPr="00A5247A" w:rsidRDefault="00E61823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B72710E" w14:textId="11FFA414" w:rsidR="006C3B2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อัตราดอกเบี้ยที่แท้จริงของเงินให้กู้ยืม ณ 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ธันวาคม</w:t>
      </w:r>
      <w:r w:rsidR="00F05AD0" w:rsidRPr="00A5247A">
        <w:rPr>
          <w:rFonts w:ascii="Angsana New" w:hAnsi="Angsana New"/>
          <w:sz w:val="28"/>
          <w:szCs w:val="28"/>
        </w:rPr>
        <w:t xml:space="preserve"> 256</w:t>
      </w:r>
      <w:r w:rsidR="00F74394">
        <w:rPr>
          <w:rFonts w:ascii="Angsana New" w:hAnsi="Angsana New"/>
          <w:sz w:val="28"/>
          <w:szCs w:val="28"/>
        </w:rPr>
        <w:t>4</w:t>
      </w:r>
      <w:r w:rsidR="00F05AD0" w:rsidRPr="00A5247A">
        <w:rPr>
          <w:rFonts w:ascii="Angsana New" w:hAnsi="Angsana New"/>
          <w:sz w:val="28"/>
          <w:szCs w:val="28"/>
        </w:rPr>
        <w:t xml:space="preserve"> </w:t>
      </w:r>
      <w:r w:rsidR="00F05AD0"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="00F05AD0" w:rsidRPr="00A5247A">
        <w:rPr>
          <w:rFonts w:ascii="Angsana New" w:hAnsi="Angsana New"/>
          <w:sz w:val="28"/>
          <w:szCs w:val="28"/>
        </w:rPr>
        <w:t>256</w:t>
      </w:r>
      <w:r w:rsidR="00DF6935" w:rsidRPr="00A5247A">
        <w:rPr>
          <w:rFonts w:ascii="Angsana New" w:hAnsi="Angsana New"/>
          <w:sz w:val="28"/>
          <w:szCs w:val="28"/>
        </w:rPr>
        <w:t>3</w:t>
      </w:r>
      <w:r w:rsidRPr="00A5247A">
        <w:rPr>
          <w:rFonts w:ascii="Angsana New" w:hAnsi="Angsana New"/>
          <w:sz w:val="28"/>
          <w:szCs w:val="28"/>
          <w:cs/>
        </w:rPr>
        <w:t xml:space="preserve"> และระยะที่ครบกำหนดชำระหรือกำหนดอัตราใหม่มีดังนี้</w:t>
      </w:r>
    </w:p>
    <w:tbl>
      <w:tblPr>
        <w:tblW w:w="93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010"/>
        <w:gridCol w:w="1269"/>
        <w:gridCol w:w="1175"/>
        <w:gridCol w:w="1006"/>
        <w:gridCol w:w="920"/>
        <w:gridCol w:w="11"/>
        <w:gridCol w:w="1135"/>
      </w:tblGrid>
      <w:tr w:rsidR="00043192" w:rsidRPr="00043192" w14:paraId="26004460" w14:textId="77777777" w:rsidTr="0004319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04926A6B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009446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br w:type="page"/>
            </w:r>
          </w:p>
          <w:p w14:paraId="7E928386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5CCB6E6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2991698D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4A8B1173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542950B4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6" w:type="dxa"/>
            <w:gridSpan w:val="2"/>
            <w:vAlign w:val="bottom"/>
          </w:tcPr>
          <w:p w14:paraId="5009E0C2" w14:textId="77777777" w:rsidR="00043192" w:rsidRPr="00043192" w:rsidRDefault="00043192" w:rsidP="00B01352">
            <w:pP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5150E695" w14:textId="77777777" w:rsidTr="00043192">
        <w:trPr>
          <w:cantSplit/>
          <w:trHeight w:hRule="exact" w:val="414"/>
          <w:tblHeader/>
        </w:trPr>
        <w:tc>
          <w:tcPr>
            <w:tcW w:w="2835" w:type="dxa"/>
            <w:vAlign w:val="bottom"/>
          </w:tcPr>
          <w:p w14:paraId="734BDECE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center"/>
            <w:hideMark/>
          </w:tcPr>
          <w:p w14:paraId="40AF6D10" w14:textId="4F7A50CE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6" w:type="dxa"/>
            <w:gridSpan w:val="2"/>
            <w:vAlign w:val="bottom"/>
          </w:tcPr>
          <w:p w14:paraId="24F7CBC4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DB737B4" w14:textId="77777777" w:rsidTr="0004319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27AACDCD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5EA60BFC" w14:textId="4C249E15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31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1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6" w:type="dxa"/>
            <w:gridSpan w:val="2"/>
            <w:vAlign w:val="bottom"/>
          </w:tcPr>
          <w:p w14:paraId="2326AC93" w14:textId="68069154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192" w:rsidRPr="00043192" w14:paraId="0074F120" w14:textId="77777777" w:rsidTr="0004319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0B997E29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CB5B260" w14:textId="09D79418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188D2EF" w14:textId="0A54509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0910EE4C" w14:textId="7E3F09B8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9929A6C" w14:textId="6DFF8285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83AFFA5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4A6E31AF" w14:textId="5F023614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043192" w:rsidRPr="00043192" w14:paraId="5E06F3B7" w14:textId="77777777" w:rsidTr="0004319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53743DFC" w14:textId="77777777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D7AD3E0" w14:textId="77777777" w:rsidR="00043192" w:rsidRPr="00043192" w:rsidRDefault="00043192" w:rsidP="0004319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C1EFE5B" w14:textId="465644FE" w:rsidR="00043192" w:rsidRPr="00043192" w:rsidRDefault="00043192" w:rsidP="0004319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75" w:type="dxa"/>
            <w:vAlign w:val="bottom"/>
          </w:tcPr>
          <w:p w14:paraId="2C10DBED" w14:textId="76A198B7" w:rsidR="00043192" w:rsidRPr="00043192" w:rsidRDefault="00043192" w:rsidP="0004319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06" w:type="dxa"/>
            <w:vAlign w:val="bottom"/>
          </w:tcPr>
          <w:p w14:paraId="1DD1D809" w14:textId="306C9985" w:rsidR="00043192" w:rsidRPr="00043192" w:rsidRDefault="00043192" w:rsidP="0004319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931" w:type="dxa"/>
            <w:gridSpan w:val="2"/>
            <w:vAlign w:val="bottom"/>
          </w:tcPr>
          <w:p w14:paraId="165988F2" w14:textId="77777777" w:rsidR="00043192" w:rsidRPr="00043192" w:rsidRDefault="00043192" w:rsidP="0004319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E75DD2" w14:textId="0D8C04A9" w:rsidR="00043192" w:rsidRPr="00043192" w:rsidRDefault="00043192" w:rsidP="0004319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043192" w:rsidRPr="00043192" w14:paraId="1C0504DB" w14:textId="77777777" w:rsidTr="0004319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21531758" w14:textId="77777777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6A05663" w14:textId="5AC63001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9" w:type="dxa"/>
            <w:vAlign w:val="bottom"/>
          </w:tcPr>
          <w:p w14:paraId="001F02AD" w14:textId="5E8A7F63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75" w:type="dxa"/>
            <w:vAlign w:val="bottom"/>
            <w:hideMark/>
          </w:tcPr>
          <w:p w14:paraId="40B65587" w14:textId="365A5A4B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006" w:type="dxa"/>
            <w:vAlign w:val="bottom"/>
            <w:hideMark/>
          </w:tcPr>
          <w:p w14:paraId="2DFBFC1B" w14:textId="77777777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  <w:hideMark/>
          </w:tcPr>
          <w:p w14:paraId="3703546D" w14:textId="77777777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vAlign w:val="bottom"/>
            <w:hideMark/>
          </w:tcPr>
          <w:p w14:paraId="15CAB16B" w14:textId="77777777" w:rsidR="00043192" w:rsidRPr="00043192" w:rsidRDefault="00043192" w:rsidP="0004319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043192" w:rsidRPr="00043192" w14:paraId="29214538" w14:textId="77777777" w:rsidTr="0004319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0797F4C4" w14:textId="77777777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</w:tcPr>
          <w:p w14:paraId="6B95C750" w14:textId="77777777" w:rsidR="00043192" w:rsidRPr="00043192" w:rsidRDefault="00043192" w:rsidP="00043192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6C0C262C" w14:textId="77777777" w:rsidR="00043192" w:rsidRPr="00043192" w:rsidRDefault="00043192" w:rsidP="00043192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(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431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192" w:rsidRPr="00043192" w14:paraId="0BEFC952" w14:textId="77777777" w:rsidTr="00043192">
        <w:trPr>
          <w:cantSplit/>
          <w:trHeight w:hRule="exact" w:val="403"/>
        </w:trPr>
        <w:tc>
          <w:tcPr>
            <w:tcW w:w="2835" w:type="dxa"/>
            <w:vAlign w:val="bottom"/>
            <w:hideMark/>
          </w:tcPr>
          <w:p w14:paraId="7C694A16" w14:textId="3CB70A85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0" w:type="dxa"/>
            <w:vAlign w:val="bottom"/>
          </w:tcPr>
          <w:p w14:paraId="78564B5C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195F18C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0605BB5" w14:textId="77777777" w:rsidR="00043192" w:rsidRPr="00043192" w:rsidRDefault="00043192" w:rsidP="0004319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BAAEC0B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472E522A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712EBE0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926F85D" w14:textId="77777777" w:rsidTr="0004319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399284B1" w14:textId="00C07EB0" w:rsidR="00043192" w:rsidRPr="00A5247A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vAlign w:val="bottom"/>
          </w:tcPr>
          <w:p w14:paraId="2C431912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591B8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D5412F1" w14:textId="77777777" w:rsidR="00043192" w:rsidRPr="00043192" w:rsidRDefault="00043192" w:rsidP="0004319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D676BE4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53A2B01E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34B41C5" w14:textId="77777777" w:rsidR="00043192" w:rsidRPr="00043192" w:rsidRDefault="00043192" w:rsidP="0004319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5334FB32" w14:textId="77777777" w:rsidTr="0004319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090AF335" w14:textId="78974D61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05742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-กิจการอื่น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98643D" w14:textId="05934E47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9" w:type="dxa"/>
            <w:shd w:val="clear" w:color="auto" w:fill="auto"/>
          </w:tcPr>
          <w:p w14:paraId="144A6E2D" w14:textId="2AD7A755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F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6716B20" w14:textId="327AFB27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14,836</w:t>
            </w:r>
          </w:p>
        </w:tc>
        <w:tc>
          <w:tcPr>
            <w:tcW w:w="1006" w:type="dxa"/>
            <w:shd w:val="clear" w:color="auto" w:fill="auto"/>
          </w:tcPr>
          <w:p w14:paraId="482755A2" w14:textId="56F1D49C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3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80D0BBC" w14:textId="1AC10CFF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14,836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87E3A5" w14:textId="59F3590E" w:rsidR="00043192" w:rsidRPr="00043192" w:rsidRDefault="00043192" w:rsidP="00043192">
            <w:pPr>
              <w:spacing w:line="240" w:lineRule="auto"/>
              <w:ind w:left="-178" w:right="-2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6.8</w:t>
            </w:r>
          </w:p>
        </w:tc>
      </w:tr>
      <w:tr w:rsidR="00043192" w:rsidRPr="00043192" w14:paraId="54102730" w14:textId="77777777" w:rsidTr="0004319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5CF0132C" w14:textId="1798AB89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9293593" w14:textId="0C122A1F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CF90BB0" w14:textId="2F0507AB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424895" w14:textId="68977B3E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14,836</w:t>
            </w:r>
          </w:p>
        </w:tc>
        <w:tc>
          <w:tcPr>
            <w:tcW w:w="1006" w:type="dxa"/>
            <w:shd w:val="clear" w:color="auto" w:fill="auto"/>
          </w:tcPr>
          <w:p w14:paraId="7EE780D3" w14:textId="53DB3BA5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124612DF" w14:textId="1D2D79CE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14,836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4E9E00" w14:textId="77777777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7BB27CDC" w14:textId="77777777" w:rsidTr="0004319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5565DE2B" w14:textId="77777777" w:rsid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4CD4EE4" w14:textId="77777777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58489C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E662F6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D6F4C7D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51D61813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666161" w14:textId="77777777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15EA328" w14:textId="77777777" w:rsidTr="0004319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0ABC3754" w14:textId="71DDFFE2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806017" w14:textId="77777777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4F325E6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01D6B4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4966B51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99FD78C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1CD685" w14:textId="77777777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721B4E4C" w14:textId="77777777" w:rsidTr="0004319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76A5EC4D" w14:textId="3D6DC6A2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1B72CC8" w14:textId="77777777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B3DE14D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F92F5A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59A4438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6A37FED8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3890E5" w14:textId="77777777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2BC1881" w14:textId="77777777" w:rsidTr="0004319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1C97A0CA" w14:textId="7CA5583E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3365A9" w14:textId="1EC5F97E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CFD5FE" w14:textId="23A525B3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F51517A" w14:textId="7DE9277F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6DAFBE36" w14:textId="49770343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0A21186E" w14:textId="75C50D89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B2DC59" w14:textId="30ADE502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4322974E" w14:textId="77777777" w:rsidTr="00043192">
        <w:trPr>
          <w:cantSplit/>
          <w:trHeight w:hRule="exact" w:val="468"/>
        </w:trPr>
        <w:tc>
          <w:tcPr>
            <w:tcW w:w="2835" w:type="dxa"/>
            <w:vAlign w:val="center"/>
          </w:tcPr>
          <w:p w14:paraId="1C713653" w14:textId="2D7DF8B0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34E02BE" w14:textId="44C9EE4B" w:rsidR="00043192" w:rsidRPr="00043192" w:rsidRDefault="00043192" w:rsidP="0004319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2CC26CA" w14:textId="264B7BC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CF8DF36" w14:textId="6780885A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297ED90" w14:textId="38D84CBF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79818A12" w14:textId="5D0511DA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99ACFCB" w14:textId="77777777" w:rsidR="00043192" w:rsidRPr="00043192" w:rsidRDefault="00043192" w:rsidP="0004319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DAF54B" w14:textId="1A37571E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15E81F" w14:textId="5B76DF60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A645836" w14:textId="769916DC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A0EF0E1" w14:textId="5A3BC46C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1EB5786" w14:textId="7C8985EB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2E38B32" w14:textId="2E5FDCB3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010"/>
        <w:gridCol w:w="1269"/>
        <w:gridCol w:w="1175"/>
        <w:gridCol w:w="1006"/>
        <w:gridCol w:w="920"/>
        <w:gridCol w:w="11"/>
        <w:gridCol w:w="1135"/>
      </w:tblGrid>
      <w:tr w:rsidR="00043192" w:rsidRPr="00043192" w14:paraId="3EC351A0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60DD83A2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D0FCF5F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br w:type="page"/>
            </w:r>
          </w:p>
          <w:p w14:paraId="52932A1B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72C3294B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44141A22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523B55CE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4957964E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6" w:type="dxa"/>
            <w:gridSpan w:val="2"/>
            <w:vAlign w:val="bottom"/>
          </w:tcPr>
          <w:p w14:paraId="402DF957" w14:textId="77777777" w:rsidR="00043192" w:rsidRPr="00043192" w:rsidRDefault="00043192" w:rsidP="00B01352">
            <w:pP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278D331" w14:textId="77777777" w:rsidTr="00B01352">
        <w:trPr>
          <w:cantSplit/>
          <w:trHeight w:hRule="exact" w:val="414"/>
          <w:tblHeader/>
        </w:trPr>
        <w:tc>
          <w:tcPr>
            <w:tcW w:w="2835" w:type="dxa"/>
            <w:vAlign w:val="bottom"/>
          </w:tcPr>
          <w:p w14:paraId="661F4ADA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center"/>
            <w:hideMark/>
          </w:tcPr>
          <w:p w14:paraId="59878454" w14:textId="5BCE8D10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146" w:type="dxa"/>
            <w:gridSpan w:val="2"/>
            <w:vAlign w:val="bottom"/>
          </w:tcPr>
          <w:p w14:paraId="3EEC8360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E21E485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404AC60F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0F9CFD53" w14:textId="77777777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31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1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6" w:type="dxa"/>
            <w:gridSpan w:val="2"/>
            <w:vAlign w:val="bottom"/>
          </w:tcPr>
          <w:p w14:paraId="14AF24C2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192" w:rsidRPr="00043192" w14:paraId="2E39485F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15488515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A26240A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4149F5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17BF09EF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6ECC5B5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146966DB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2A9B9895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043192" w:rsidRPr="00043192" w14:paraId="520E9341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669A3FD9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69051C8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99E395A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75" w:type="dxa"/>
            <w:vAlign w:val="bottom"/>
          </w:tcPr>
          <w:p w14:paraId="360B076A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06" w:type="dxa"/>
            <w:vAlign w:val="bottom"/>
          </w:tcPr>
          <w:p w14:paraId="60283F8D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931" w:type="dxa"/>
            <w:gridSpan w:val="2"/>
            <w:vAlign w:val="bottom"/>
          </w:tcPr>
          <w:p w14:paraId="031B0075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ED4220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043192" w:rsidRPr="00043192" w14:paraId="39CE849D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1433F5FD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870A86E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9" w:type="dxa"/>
            <w:vAlign w:val="bottom"/>
          </w:tcPr>
          <w:p w14:paraId="04FA3C50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75" w:type="dxa"/>
            <w:vAlign w:val="bottom"/>
            <w:hideMark/>
          </w:tcPr>
          <w:p w14:paraId="0EE86CF5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006" w:type="dxa"/>
            <w:vAlign w:val="bottom"/>
            <w:hideMark/>
          </w:tcPr>
          <w:p w14:paraId="05A8A6B5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  <w:hideMark/>
          </w:tcPr>
          <w:p w14:paraId="32102DF8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vAlign w:val="bottom"/>
            <w:hideMark/>
          </w:tcPr>
          <w:p w14:paraId="31C0501F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043192" w:rsidRPr="00043192" w14:paraId="2DD4D144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42C23C39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</w:tcPr>
          <w:p w14:paraId="308D3199" w14:textId="77777777" w:rsidR="00043192" w:rsidRPr="00043192" w:rsidRDefault="00043192" w:rsidP="00B01352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33B47AB9" w14:textId="77777777" w:rsidR="00043192" w:rsidRPr="00043192" w:rsidRDefault="00043192" w:rsidP="00B01352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(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431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192" w:rsidRPr="00043192" w14:paraId="76C87485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  <w:hideMark/>
          </w:tcPr>
          <w:p w14:paraId="586CF12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0" w:type="dxa"/>
            <w:vAlign w:val="bottom"/>
          </w:tcPr>
          <w:p w14:paraId="666D0C29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0785F4F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4ED0815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5BD1D1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418D0924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AA493D7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61217EDF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032B1538" w14:textId="77777777" w:rsidR="00043192" w:rsidRPr="00A5247A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vAlign w:val="bottom"/>
          </w:tcPr>
          <w:p w14:paraId="26D9C569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B770C3D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11D4863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B6F0211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CAF02A5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1053DD3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539AEE12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5D0D2C31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05742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-กิจการอื่น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D654551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9" w:type="dxa"/>
            <w:shd w:val="clear" w:color="auto" w:fill="auto"/>
          </w:tcPr>
          <w:p w14:paraId="11211563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F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3E2C17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14,836</w:t>
            </w:r>
          </w:p>
        </w:tc>
        <w:tc>
          <w:tcPr>
            <w:tcW w:w="1006" w:type="dxa"/>
            <w:shd w:val="clear" w:color="auto" w:fill="auto"/>
          </w:tcPr>
          <w:p w14:paraId="152E3FE1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3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A556631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14,836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93E3C45" w14:textId="77777777" w:rsidR="00043192" w:rsidRPr="00043192" w:rsidRDefault="00043192" w:rsidP="00B01352">
            <w:pPr>
              <w:spacing w:line="240" w:lineRule="auto"/>
              <w:ind w:left="-178" w:right="-2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6.8</w:t>
            </w:r>
          </w:p>
        </w:tc>
      </w:tr>
      <w:tr w:rsidR="00043192" w:rsidRPr="00043192" w14:paraId="2B628329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79ABFB8E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เงินให้กู้ยืมแก่บุคคลหรือกิจการ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5DE80AE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3FB640F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E3A6CE9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52712233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5939EC99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E367CE8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2B8EDE41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7D4E7C2E" w14:textId="77777777" w:rsidR="00043192" w:rsidRPr="00A5247A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6FEEB12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1269" w:type="dxa"/>
            <w:shd w:val="clear" w:color="auto" w:fill="auto"/>
          </w:tcPr>
          <w:p w14:paraId="3C8CDCD8" w14:textId="77777777" w:rsidR="00043192" w:rsidRPr="00673F61" w:rsidRDefault="00043192" w:rsidP="00185F0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F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3011301" w14:textId="77777777" w:rsidR="00043192" w:rsidRDefault="00043192" w:rsidP="00185F0C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420">
              <w:rPr>
                <w:rFonts w:ascii="Angsana New" w:hAnsi="Angsana New"/>
                <w:sz w:val="28"/>
                <w:szCs w:val="28"/>
              </w:rPr>
              <w:t>120,915</w:t>
            </w:r>
          </w:p>
        </w:tc>
        <w:tc>
          <w:tcPr>
            <w:tcW w:w="1006" w:type="dxa"/>
            <w:shd w:val="clear" w:color="auto" w:fill="auto"/>
          </w:tcPr>
          <w:p w14:paraId="5B42BA3E" w14:textId="77777777" w:rsidR="00043192" w:rsidRPr="00CD23B6" w:rsidRDefault="00043192" w:rsidP="00185F0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3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9EFD529" w14:textId="77777777" w:rsidR="00043192" w:rsidRDefault="00043192" w:rsidP="00185F0C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420">
              <w:rPr>
                <w:rFonts w:ascii="Angsana New" w:hAnsi="Angsana New"/>
                <w:sz w:val="28"/>
                <w:szCs w:val="28"/>
              </w:rPr>
              <w:t>120,915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0D1614E" w14:textId="77777777" w:rsidR="00043192" w:rsidRPr="00B73CCD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3CCD">
              <w:rPr>
                <w:rFonts w:ascii="Angsana New" w:hAnsi="Angsana New"/>
                <w:sz w:val="28"/>
                <w:szCs w:val="28"/>
              </w:rPr>
              <w:t>6.8 - 7.4</w:t>
            </w:r>
          </w:p>
        </w:tc>
      </w:tr>
      <w:tr w:rsidR="00043192" w:rsidRPr="00043192" w14:paraId="1762E620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22F13344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A486E67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67C02FD2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F7734A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135,751</w:t>
            </w:r>
          </w:p>
        </w:tc>
        <w:tc>
          <w:tcPr>
            <w:tcW w:w="1006" w:type="dxa"/>
            <w:shd w:val="clear" w:color="auto" w:fill="auto"/>
          </w:tcPr>
          <w:p w14:paraId="7A0EBC37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2577E1F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135,751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18E33B8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448E6253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482309A7" w14:textId="77777777" w:rsid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3363612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1C50151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DD063C9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90DAF5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662CA0AC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91CE51D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06BBB2C9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255EED5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C4A8C8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8BC9A3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C348E9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BD0CC30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74363A75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F6D7F5B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655C9920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69C66BA2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C1C22E7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E73FE30" w14:textId="77777777" w:rsidR="00043192" w:rsidRPr="00043192" w:rsidRDefault="00043192" w:rsidP="00185F0C">
            <w:pP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2EB6476" w14:textId="77777777" w:rsidR="00043192" w:rsidRPr="00043192" w:rsidRDefault="00043192" w:rsidP="00185F0C">
            <w:pP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B79C15C" w14:textId="77777777" w:rsidR="00043192" w:rsidRPr="00043192" w:rsidRDefault="00043192" w:rsidP="00185F0C">
            <w:pP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8FBACA1" w14:textId="77777777" w:rsidR="00043192" w:rsidRPr="00043192" w:rsidRDefault="00043192" w:rsidP="00185F0C">
            <w:pP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A1A7DE4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7CAF54A1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2C6B3FD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97DAF98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5C6176F" w14:textId="77777777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B7DE686" w14:textId="77777777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006" w:type="dxa"/>
            <w:shd w:val="clear" w:color="auto" w:fill="auto"/>
          </w:tcPr>
          <w:p w14:paraId="18017D6C" w14:textId="77777777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0C354A71" w14:textId="77777777" w:rsidR="00043192" w:rsidRPr="00043192" w:rsidRDefault="00043192" w:rsidP="00185F0C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37578FC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7.4</w:t>
            </w:r>
          </w:p>
        </w:tc>
      </w:tr>
      <w:tr w:rsidR="00043192" w:rsidRPr="00043192" w14:paraId="33200BD0" w14:textId="77777777" w:rsidTr="00B01352">
        <w:trPr>
          <w:cantSplit/>
          <w:trHeight w:hRule="exact" w:val="468"/>
        </w:trPr>
        <w:tc>
          <w:tcPr>
            <w:tcW w:w="2835" w:type="dxa"/>
            <w:vAlign w:val="center"/>
          </w:tcPr>
          <w:p w14:paraId="6D4E92B5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A5F0B15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2B392309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A01D43B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75,000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337AB9B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49BF40C9" w14:textId="77777777" w:rsidR="00043192" w:rsidRPr="00043192" w:rsidRDefault="00043192" w:rsidP="00185F0C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2532F0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5BF8C2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0AA1723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1F1112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351CF31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1B8E5CC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EAEEF24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FDAAF35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B98B392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DEA5AA9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68E3B14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24A6181B" w14:textId="77777777" w:rsidR="00043192" w:rsidRDefault="00043192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9EEC7A5" w14:textId="097D3D52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F05AD0" w:rsidRPr="00A5247A">
        <w:rPr>
          <w:rFonts w:ascii="Angsana New" w:hAnsi="Angsana New"/>
          <w:sz w:val="28"/>
          <w:szCs w:val="28"/>
          <w:cs/>
        </w:rPr>
        <w:t>ธันวาคม</w:t>
      </w:r>
      <w:r w:rsidR="00F05AD0" w:rsidRPr="00A5247A">
        <w:rPr>
          <w:rFonts w:ascii="Angsana New" w:hAnsi="Angsana New"/>
          <w:sz w:val="28"/>
          <w:szCs w:val="28"/>
        </w:rPr>
        <w:t xml:space="preserve"> 256</w:t>
      </w:r>
      <w:r w:rsidR="00F74394">
        <w:rPr>
          <w:rFonts w:ascii="Angsana New" w:hAnsi="Angsana New"/>
          <w:sz w:val="28"/>
          <w:szCs w:val="28"/>
        </w:rPr>
        <w:t>4</w:t>
      </w:r>
      <w:r w:rsidR="00F05AD0" w:rsidRPr="00A5247A">
        <w:rPr>
          <w:rFonts w:ascii="Angsana New" w:hAnsi="Angsana New"/>
          <w:sz w:val="28"/>
          <w:szCs w:val="28"/>
        </w:rPr>
        <w:t xml:space="preserve"> </w:t>
      </w:r>
      <w:r w:rsidR="00F05AD0"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="00F05AD0" w:rsidRPr="00A5247A">
        <w:rPr>
          <w:rFonts w:ascii="Angsana New" w:hAnsi="Angsana New"/>
          <w:sz w:val="28"/>
          <w:szCs w:val="28"/>
        </w:rPr>
        <w:t>256</w:t>
      </w:r>
      <w:r w:rsidR="00DF6935" w:rsidRPr="00A5247A">
        <w:rPr>
          <w:rFonts w:ascii="Angsana New" w:hAnsi="Angsana New"/>
          <w:sz w:val="28"/>
          <w:szCs w:val="28"/>
        </w:rPr>
        <w:t>3</w:t>
      </w:r>
      <w:r w:rsidR="00F05AD0"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และระยะที่ครบกำหนดชำระหรือกำหนดอัตราใหม่มีดังนี้</w:t>
      </w:r>
    </w:p>
    <w:tbl>
      <w:tblPr>
        <w:tblW w:w="93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010"/>
        <w:gridCol w:w="1269"/>
        <w:gridCol w:w="1175"/>
        <w:gridCol w:w="1006"/>
        <w:gridCol w:w="920"/>
        <w:gridCol w:w="11"/>
        <w:gridCol w:w="1135"/>
      </w:tblGrid>
      <w:tr w:rsidR="00043192" w:rsidRPr="00043192" w14:paraId="22AB8A78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2D2D6BB4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428994C8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br w:type="page"/>
            </w:r>
          </w:p>
          <w:p w14:paraId="331DA5EE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3737D2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5095AF11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1969EDDA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0FD69366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6" w:type="dxa"/>
            <w:gridSpan w:val="2"/>
            <w:vAlign w:val="bottom"/>
          </w:tcPr>
          <w:p w14:paraId="35E1634E" w14:textId="77777777" w:rsidR="00043192" w:rsidRPr="00043192" w:rsidRDefault="00043192" w:rsidP="00B01352">
            <w:pP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95A3132" w14:textId="77777777" w:rsidTr="00B01352">
        <w:trPr>
          <w:cantSplit/>
          <w:trHeight w:hRule="exact" w:val="414"/>
          <w:tblHeader/>
        </w:trPr>
        <w:tc>
          <w:tcPr>
            <w:tcW w:w="2835" w:type="dxa"/>
            <w:vAlign w:val="bottom"/>
          </w:tcPr>
          <w:p w14:paraId="29EBDCFC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center"/>
            <w:hideMark/>
          </w:tcPr>
          <w:p w14:paraId="58897CA6" w14:textId="10EC3386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6" w:type="dxa"/>
            <w:gridSpan w:val="2"/>
            <w:vAlign w:val="bottom"/>
          </w:tcPr>
          <w:p w14:paraId="2D7FC2A0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198948A9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341E0011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7DF548CA" w14:textId="77777777" w:rsidR="00043192" w:rsidRPr="00043192" w:rsidRDefault="00043192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31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1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6" w:type="dxa"/>
            <w:gridSpan w:val="2"/>
            <w:vAlign w:val="bottom"/>
          </w:tcPr>
          <w:p w14:paraId="45F66B90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192" w:rsidRPr="00043192" w14:paraId="2C465615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42B52A99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B301A0E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F646932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0A248267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5AB57BA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95137CA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0BD60339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043192" w:rsidRPr="00043192" w14:paraId="10D7C48F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21613C32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A4F1877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76A5FF4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75" w:type="dxa"/>
            <w:vAlign w:val="bottom"/>
          </w:tcPr>
          <w:p w14:paraId="06EFDB80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06" w:type="dxa"/>
            <w:vAlign w:val="bottom"/>
          </w:tcPr>
          <w:p w14:paraId="3AC47865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931" w:type="dxa"/>
            <w:gridSpan w:val="2"/>
            <w:vAlign w:val="bottom"/>
          </w:tcPr>
          <w:p w14:paraId="1E4B8BB1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33AC656" w14:textId="77777777" w:rsidR="00043192" w:rsidRPr="00043192" w:rsidRDefault="00043192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043192" w:rsidRPr="00043192" w14:paraId="5EB547E4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409C6A55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A80430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9" w:type="dxa"/>
            <w:vAlign w:val="bottom"/>
          </w:tcPr>
          <w:p w14:paraId="07B57FF4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75" w:type="dxa"/>
            <w:vAlign w:val="bottom"/>
            <w:hideMark/>
          </w:tcPr>
          <w:p w14:paraId="58FA774D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006" w:type="dxa"/>
            <w:vAlign w:val="bottom"/>
            <w:hideMark/>
          </w:tcPr>
          <w:p w14:paraId="1BBF9FA3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  <w:hideMark/>
          </w:tcPr>
          <w:p w14:paraId="215C01D0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vAlign w:val="bottom"/>
            <w:hideMark/>
          </w:tcPr>
          <w:p w14:paraId="61BE5AFB" w14:textId="77777777" w:rsidR="00043192" w:rsidRPr="00043192" w:rsidRDefault="00043192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043192" w:rsidRPr="00043192" w14:paraId="3459B27F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6B93E791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</w:tcPr>
          <w:p w14:paraId="24279B8A" w14:textId="77777777" w:rsidR="00043192" w:rsidRPr="00043192" w:rsidRDefault="00043192" w:rsidP="00B01352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1E86CC56" w14:textId="77777777" w:rsidR="00043192" w:rsidRPr="00043192" w:rsidRDefault="00043192" w:rsidP="00B01352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(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431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192" w:rsidRPr="00043192" w14:paraId="3AED3E90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  <w:hideMark/>
          </w:tcPr>
          <w:p w14:paraId="70216EE7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0" w:type="dxa"/>
            <w:vAlign w:val="bottom"/>
          </w:tcPr>
          <w:p w14:paraId="4DA879AC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35088BC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39A788D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0F9469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8BD5C28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3854678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61287C72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3A85F367" w14:textId="77777777" w:rsidR="00043192" w:rsidRPr="00A5247A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vAlign w:val="bottom"/>
          </w:tcPr>
          <w:p w14:paraId="3FD78F22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B9AE797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0B35656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B03E9D9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702F040B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6BB0E82" w14:textId="77777777" w:rsidR="00043192" w:rsidRPr="00043192" w:rsidRDefault="00043192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7EE5B335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693B1ED8" w14:textId="10BB6044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C1B20DC" w14:textId="6048B154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7C849F9" w14:textId="5A4D4434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98,621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9CABC2F" w14:textId="613E6D42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31A2320A" w14:textId="32F26C2C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366670BE" w14:textId="2EF47F79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98,621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2FFEAF7" w14:textId="5FB3AE63" w:rsidR="00043192" w:rsidRPr="00043192" w:rsidRDefault="00043192" w:rsidP="00B01352">
            <w:pPr>
              <w:spacing w:line="240" w:lineRule="auto"/>
              <w:ind w:left="-178" w:right="-2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4.7 </w:t>
            </w:r>
            <w:r w:rsidR="003B70F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5.1</w:t>
            </w:r>
          </w:p>
        </w:tc>
      </w:tr>
      <w:tr w:rsidR="00043192" w:rsidRPr="00043192" w14:paraId="3857A73D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4D190245" w14:textId="6A08808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กู้ยืมระยะสั้นจากบุคคล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3790162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6436F127" w14:textId="77777777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ACE5C3B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49B50EF6" w14:textId="77777777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20BD0CE" w14:textId="77777777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635B8" w14:textId="77777777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4E1F842D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3587D210" w14:textId="08844C45" w:rsidR="00043192" w:rsidRPr="00A5247A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หรือบริษัทอื่น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6927785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2BFFFCA3" w14:textId="30DA6C88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68BD275" w14:textId="058972B4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13,120</w:t>
            </w:r>
          </w:p>
        </w:tc>
        <w:tc>
          <w:tcPr>
            <w:tcW w:w="1006" w:type="dxa"/>
            <w:shd w:val="clear" w:color="auto" w:fill="auto"/>
          </w:tcPr>
          <w:p w14:paraId="0D1592CC" w14:textId="4D2C2028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FAD49BE" w14:textId="7D0EF422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F2C941" w14:textId="41E5DA8A" w:rsidR="00043192" w:rsidRPr="00043192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</w:tr>
      <w:tr w:rsidR="00043192" w:rsidRPr="00043192" w14:paraId="3B5C74DF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15B7AF5F" w14:textId="54A441A6" w:rsidR="00043192" w:rsidRPr="00A5247A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กู้ยืมจากบุคคลหรือกิจการ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2CF8BAE" w14:textId="5FC160C4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2F2E6695" w14:textId="7D9888B4" w:rsidR="00043192" w:rsidRPr="00673F61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22229D6" w14:textId="06D03BF3" w:rsid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13ABCA11" w14:textId="566BF62F" w:rsidR="00043192" w:rsidRPr="00CD23B6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073A10D" w14:textId="11752728" w:rsid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EF65660" w14:textId="5FC7DCF9" w:rsidR="00043192" w:rsidRPr="00B73CCD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49C3876E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72AA0873" w14:textId="6904E39A" w:rsidR="00043192" w:rsidRPr="00A5247A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131167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68F4600" w14:textId="46827A9E" w:rsidR="00043192" w:rsidRPr="00673F61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17D66EF" w14:textId="1599CC55" w:rsid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B70F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006" w:type="dxa"/>
            <w:shd w:val="clear" w:color="auto" w:fill="auto"/>
          </w:tcPr>
          <w:p w14:paraId="72E2CCE4" w14:textId="16A6D7BE" w:rsidR="00043192" w:rsidRPr="00CD23B6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1DB4097" w14:textId="6E04FFDC" w:rsid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B70F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3499AC6" w14:textId="309DC067" w:rsidR="00043192" w:rsidRPr="00B73CCD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6.8 </w:t>
            </w:r>
            <w:r w:rsidR="003B70F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7.4</w:t>
            </w:r>
          </w:p>
        </w:tc>
      </w:tr>
      <w:tr w:rsidR="00043192" w:rsidRPr="00043192" w14:paraId="0F835197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2E8D61E4" w14:textId="1F10D920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F141F9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27C8E47" w14:textId="77777777" w:rsidR="00043192" w:rsidRPr="00673F61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6B02B3" w14:textId="77777777" w:rsid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07536838" w14:textId="77777777" w:rsidR="00043192" w:rsidRPr="00CD23B6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5D1E1FF" w14:textId="77777777" w:rsid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FD7A935" w14:textId="77777777" w:rsidR="00043192" w:rsidRPr="00B73CCD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2C030F35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251FC229" w14:textId="6D9B65A0" w:rsidR="00043192" w:rsidRPr="00043192" w:rsidRDefault="00043192" w:rsidP="0004319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4319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E687716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8AD58D1" w14:textId="57F17AF3" w:rsidR="00043192" w:rsidRPr="00673F61" w:rsidRDefault="00043192" w:rsidP="0074124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D350AE3" w14:textId="38F04FF3" w:rsidR="00043192" w:rsidRDefault="00043192" w:rsidP="00741244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21,225</w:t>
            </w:r>
          </w:p>
        </w:tc>
        <w:tc>
          <w:tcPr>
            <w:tcW w:w="1006" w:type="dxa"/>
            <w:shd w:val="clear" w:color="auto" w:fill="auto"/>
          </w:tcPr>
          <w:p w14:paraId="06EF92D1" w14:textId="4D6FE002" w:rsidR="00043192" w:rsidRPr="00CD23B6" w:rsidRDefault="00043192" w:rsidP="0074124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FE00211" w14:textId="0E7C57E3" w:rsidR="00043192" w:rsidRDefault="00043192" w:rsidP="00741244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FBC0B1C" w14:textId="06DDDC89" w:rsidR="00043192" w:rsidRPr="00B73CCD" w:rsidRDefault="00043192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5.1 </w:t>
            </w:r>
            <w:r w:rsidR="003B70F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7.3</w:t>
            </w:r>
          </w:p>
        </w:tc>
      </w:tr>
      <w:tr w:rsidR="00043192" w:rsidRPr="00043192" w14:paraId="345BA57D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64FC5A3D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01EBE16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66F295B" w14:textId="191781D2" w:rsidR="00043192" w:rsidRPr="00043192" w:rsidRDefault="00043192" w:rsidP="00B013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98,621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1928052" w14:textId="291A2A48" w:rsidR="00043192" w:rsidRPr="00043192" w:rsidRDefault="003B70F4" w:rsidP="00B01352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40,845</w:t>
            </w:r>
          </w:p>
        </w:tc>
        <w:tc>
          <w:tcPr>
            <w:tcW w:w="1006" w:type="dxa"/>
            <w:shd w:val="clear" w:color="auto" w:fill="auto"/>
          </w:tcPr>
          <w:p w14:paraId="0C5191CC" w14:textId="69BDAAD3" w:rsidR="00043192" w:rsidRPr="00043192" w:rsidRDefault="00043192" w:rsidP="00B01352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305307F1" w14:textId="4059BB36" w:rsidR="00043192" w:rsidRPr="00043192" w:rsidRDefault="00043192" w:rsidP="00B01352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139,466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C64714E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60171B69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3AE87278" w14:textId="77777777" w:rsid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27C3911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2A601FC" w14:textId="77777777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5A72552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4FA69C" w14:textId="77777777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2B79720" w14:textId="77777777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2D620B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0B961B88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71836CB3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9EDFBE6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9E57D8D" w14:textId="77777777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0E3948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0B83555" w14:textId="77777777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35E2BDDE" w14:textId="77777777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69ACC22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92" w:rsidRPr="00043192" w14:paraId="2F457FFE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18AAE875" w14:textId="77777777" w:rsidR="00043192" w:rsidRPr="00043192" w:rsidRDefault="00043192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FA47EE2" w14:textId="77777777" w:rsidR="00043192" w:rsidRPr="00043192" w:rsidRDefault="00043192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A48EA7" w14:textId="77777777" w:rsidR="00043192" w:rsidRPr="00043192" w:rsidRDefault="00043192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015B89" w14:textId="77777777" w:rsidR="00043192" w:rsidRPr="00043192" w:rsidRDefault="00043192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7215975" w14:textId="77777777" w:rsidR="00043192" w:rsidRPr="00043192" w:rsidRDefault="00043192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1571AA4F" w14:textId="77777777" w:rsidR="00043192" w:rsidRPr="00043192" w:rsidRDefault="00043192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9F5325" w14:textId="77777777" w:rsidR="00043192" w:rsidRPr="00043192" w:rsidRDefault="00043192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3BFB96CE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184C0D0A" w14:textId="3D7D8C58" w:rsidR="004822A1" w:rsidRPr="00043192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89D0356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A95D7C0" w14:textId="69D1DEFE" w:rsidR="004822A1" w:rsidRPr="00043192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63,997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82D4F6" w14:textId="3364937C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7330D714" w14:textId="347AD463" w:rsidR="004822A1" w:rsidRPr="00043192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33B801D1" w14:textId="6732B9B9" w:rsidR="004822A1" w:rsidRPr="00043192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63,997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2A89F7" w14:textId="394BE4C4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4.7 </w:t>
            </w:r>
            <w:r w:rsidR="003B70F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5.1</w:t>
            </w:r>
          </w:p>
        </w:tc>
      </w:tr>
      <w:tr w:rsidR="004822A1" w:rsidRPr="00043192" w14:paraId="227DA9E4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49CF6BBA" w14:textId="7760C051" w:rsidR="004822A1" w:rsidRPr="00A5247A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กู้ยืมจากบุคคลหรือกิจการ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5649FAE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4E9945" w14:textId="374211CF" w:rsidR="004822A1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25ADBB6" w14:textId="6D497CB5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42ABA178" w14:textId="084F8261" w:rsidR="004822A1" w:rsidRPr="00197F0C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</w:tcPr>
          <w:p w14:paraId="4D5E55F4" w14:textId="7A7F7F9C" w:rsidR="004822A1" w:rsidRPr="00197F0C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71457EB" w14:textId="706F5792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6594D98B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1E7F608F" w14:textId="2C05625F" w:rsidR="004822A1" w:rsidRPr="00A5247A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7A80FD0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5736B71" w14:textId="0AA9F6B7" w:rsidR="004822A1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7ED8F76" w14:textId="6DED6029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06" w:type="dxa"/>
            <w:shd w:val="clear" w:color="auto" w:fill="auto"/>
          </w:tcPr>
          <w:p w14:paraId="4FA591A9" w14:textId="356A8AD8" w:rsidR="004822A1" w:rsidRPr="00197F0C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1DD1DA89" w14:textId="17DDFC44" w:rsidR="004822A1" w:rsidRPr="00197F0C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B980F4" w14:textId="536E2F27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</w:tr>
      <w:tr w:rsidR="004822A1" w:rsidRPr="00043192" w14:paraId="7A0F6426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099B6DAC" w14:textId="0194629D" w:rsidR="004822A1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ACB045A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972B242" w14:textId="77777777" w:rsidR="004822A1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02D6558" w14:textId="77777777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7895B2DD" w14:textId="77777777" w:rsidR="004822A1" w:rsidRPr="00197F0C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</w:tcPr>
          <w:p w14:paraId="21FBB695" w14:textId="77777777" w:rsidR="004822A1" w:rsidRPr="00197F0C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9833FD" w14:textId="77777777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17A30F46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238EF2CA" w14:textId="3497D1F7" w:rsidR="004822A1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4319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E04ED6D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E15315B" w14:textId="6FD03217" w:rsidR="004822A1" w:rsidRDefault="004822A1" w:rsidP="0074124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E136A30" w14:textId="2859E73A" w:rsidR="004822A1" w:rsidRPr="00043192" w:rsidRDefault="003B70F4" w:rsidP="00741244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79DDB67C" w14:textId="1C0853F8" w:rsidR="004822A1" w:rsidRPr="00197F0C" w:rsidRDefault="003B70F4" w:rsidP="0074124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</w:tcPr>
          <w:p w14:paraId="49AEA769" w14:textId="0DA755E9" w:rsidR="004822A1" w:rsidRPr="00197F0C" w:rsidRDefault="004822A1" w:rsidP="00741244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59446E" w14:textId="5BF3859E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5.1 </w:t>
            </w:r>
            <w:r w:rsidR="003B70F4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7.3</w:t>
            </w:r>
          </w:p>
        </w:tc>
      </w:tr>
      <w:tr w:rsidR="004822A1" w:rsidRPr="00043192" w14:paraId="3A4043FC" w14:textId="77777777" w:rsidTr="00B01352">
        <w:trPr>
          <w:cantSplit/>
          <w:trHeight w:hRule="exact" w:val="468"/>
        </w:trPr>
        <w:tc>
          <w:tcPr>
            <w:tcW w:w="2835" w:type="dxa"/>
            <w:vAlign w:val="center"/>
          </w:tcPr>
          <w:p w14:paraId="3DD54104" w14:textId="77777777" w:rsidR="004822A1" w:rsidRPr="00043192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92C0AAC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9A2489D" w14:textId="67AF2B21" w:rsidR="004822A1" w:rsidRPr="004822A1" w:rsidRDefault="004822A1" w:rsidP="004822A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81,006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1C8B0F7" w14:textId="3E934C5A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B39A5DB" w14:textId="77777777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4D9CB041" w14:textId="291885DB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96,006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F228475" w14:textId="77777777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DA509A6" w14:textId="6F70143C" w:rsidR="00A5247A" w:rsidRPr="00057420" w:rsidRDefault="00A5247A">
      <w:pPr>
        <w:rPr>
          <w:rFonts w:asciiTheme="majorBidi" w:hAnsiTheme="majorBidi" w:cstheme="majorBidi"/>
          <w:sz w:val="28"/>
          <w:szCs w:val="28"/>
        </w:rPr>
      </w:pPr>
    </w:p>
    <w:p w14:paraId="43314B9A" w14:textId="77777777" w:rsidR="00F02A85" w:rsidRDefault="00F02A8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39" w:hanging="8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FFDB1A" w14:textId="77777777" w:rsidR="00F02A85" w:rsidRDefault="00F02A8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39" w:hanging="89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3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010"/>
        <w:gridCol w:w="1269"/>
        <w:gridCol w:w="1175"/>
        <w:gridCol w:w="1006"/>
        <w:gridCol w:w="920"/>
        <w:gridCol w:w="11"/>
        <w:gridCol w:w="1135"/>
      </w:tblGrid>
      <w:tr w:rsidR="004822A1" w:rsidRPr="00043192" w14:paraId="3ABAD291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7CEBEEB6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231B368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br w:type="page"/>
            </w:r>
          </w:p>
          <w:p w14:paraId="47BC56DA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F5CBA46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4362C813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  <w:p w14:paraId="3FA26708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5457677C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6" w:type="dxa"/>
            <w:gridSpan w:val="2"/>
            <w:vAlign w:val="bottom"/>
          </w:tcPr>
          <w:p w14:paraId="3829E820" w14:textId="77777777" w:rsidR="004822A1" w:rsidRPr="00043192" w:rsidRDefault="004822A1" w:rsidP="00B01352">
            <w:pP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0F4D0862" w14:textId="77777777" w:rsidTr="00B01352">
        <w:trPr>
          <w:cantSplit/>
          <w:trHeight w:hRule="exact" w:val="414"/>
          <w:tblHeader/>
        </w:trPr>
        <w:tc>
          <w:tcPr>
            <w:tcW w:w="2835" w:type="dxa"/>
            <w:vAlign w:val="bottom"/>
          </w:tcPr>
          <w:p w14:paraId="2C2CCE55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center"/>
            <w:hideMark/>
          </w:tcPr>
          <w:p w14:paraId="4DF45B8F" w14:textId="2FC2E1B8" w:rsidR="004822A1" w:rsidRPr="00043192" w:rsidRDefault="004822A1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เงินเฉพาะกิจการ</w:t>
            </w:r>
          </w:p>
        </w:tc>
        <w:tc>
          <w:tcPr>
            <w:tcW w:w="1146" w:type="dxa"/>
            <w:gridSpan w:val="2"/>
            <w:vAlign w:val="bottom"/>
          </w:tcPr>
          <w:p w14:paraId="32695E22" w14:textId="77777777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630F42D8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19475CC3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  <w:hideMark/>
          </w:tcPr>
          <w:p w14:paraId="61BE716A" w14:textId="77777777" w:rsidR="004822A1" w:rsidRPr="00043192" w:rsidRDefault="004822A1" w:rsidP="00B01352">
            <w:pPr>
              <w:pBdr>
                <w:bottom w:val="single" w:sz="2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31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1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6" w:type="dxa"/>
            <w:gridSpan w:val="2"/>
            <w:vAlign w:val="bottom"/>
          </w:tcPr>
          <w:p w14:paraId="6211E1C6" w14:textId="77777777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22A1" w:rsidRPr="00043192" w14:paraId="4EC107B0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5B84311C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95CD470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94EC1A6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5D67EBF9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6D4943C" w14:textId="77777777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5447A766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  <w:hideMark/>
          </w:tcPr>
          <w:p w14:paraId="5BEDD995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4822A1" w:rsidRPr="00043192" w14:paraId="5F036FA8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5E50CD9E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CED08B4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C73C739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75" w:type="dxa"/>
            <w:vAlign w:val="bottom"/>
          </w:tcPr>
          <w:p w14:paraId="50AE836A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06" w:type="dxa"/>
            <w:vAlign w:val="bottom"/>
          </w:tcPr>
          <w:p w14:paraId="51F44BB4" w14:textId="77777777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931" w:type="dxa"/>
            <w:gridSpan w:val="2"/>
            <w:vAlign w:val="bottom"/>
          </w:tcPr>
          <w:p w14:paraId="24091C32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C8B81E9" w14:textId="77777777" w:rsidR="004822A1" w:rsidRPr="00043192" w:rsidRDefault="004822A1" w:rsidP="00B01352">
            <w:pP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4822A1" w:rsidRPr="00043192" w14:paraId="0CA56DBF" w14:textId="77777777" w:rsidTr="00B01352">
        <w:trPr>
          <w:cantSplit/>
          <w:trHeight w:hRule="exact" w:val="403"/>
          <w:tblHeader/>
        </w:trPr>
        <w:tc>
          <w:tcPr>
            <w:tcW w:w="2835" w:type="dxa"/>
            <w:vAlign w:val="bottom"/>
          </w:tcPr>
          <w:p w14:paraId="21DF59B9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081D1F2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9" w:type="dxa"/>
            <w:vAlign w:val="bottom"/>
          </w:tcPr>
          <w:p w14:paraId="5F5FEC2E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75" w:type="dxa"/>
            <w:vAlign w:val="bottom"/>
            <w:hideMark/>
          </w:tcPr>
          <w:p w14:paraId="7DF4948C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006" w:type="dxa"/>
            <w:vAlign w:val="bottom"/>
            <w:hideMark/>
          </w:tcPr>
          <w:p w14:paraId="2AF3B805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  <w:hideMark/>
          </w:tcPr>
          <w:p w14:paraId="62E766B7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5" w:type="dxa"/>
            <w:vAlign w:val="bottom"/>
            <w:hideMark/>
          </w:tcPr>
          <w:p w14:paraId="625C5E95" w14:textId="77777777" w:rsidR="004822A1" w:rsidRPr="00043192" w:rsidRDefault="004822A1" w:rsidP="00B01352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4822A1" w:rsidRPr="00043192" w14:paraId="1B380B1B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416FF647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0" w:type="dxa"/>
            <w:gridSpan w:val="5"/>
            <w:vAlign w:val="bottom"/>
          </w:tcPr>
          <w:p w14:paraId="7F47DCFA" w14:textId="77777777" w:rsidR="004822A1" w:rsidRPr="00043192" w:rsidRDefault="004822A1" w:rsidP="00B01352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02F56533" w14:textId="77777777" w:rsidR="004822A1" w:rsidRPr="00043192" w:rsidRDefault="004822A1" w:rsidP="00B01352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/>
                <w:sz w:val="28"/>
                <w:szCs w:val="28"/>
              </w:rPr>
              <w:t>(</w:t>
            </w:r>
            <w:r w:rsidRPr="0004319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431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22A1" w:rsidRPr="00043192" w14:paraId="5EE437F5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  <w:hideMark/>
          </w:tcPr>
          <w:p w14:paraId="500EB96A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0" w:type="dxa"/>
            <w:vAlign w:val="bottom"/>
          </w:tcPr>
          <w:p w14:paraId="5FEC0799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CEC6E97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5B9A48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63A86B5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E4EC3B1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EB6338A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19162A19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74439189" w14:textId="77777777" w:rsidR="004822A1" w:rsidRPr="00A5247A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vAlign w:val="bottom"/>
          </w:tcPr>
          <w:p w14:paraId="5F33254F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82B414F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7545F9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0A25DE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45B8946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6ADEAD1" w14:textId="77777777" w:rsidR="004822A1" w:rsidRPr="00043192" w:rsidRDefault="004822A1" w:rsidP="00B01352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5D258714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0259B037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C9EB1F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6E4DE67E" w14:textId="6942F4CB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48,621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9065A3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6797ED69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A7BD51F" w14:textId="2B449413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48,621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ABE965" w14:textId="57B18D38" w:rsidR="004822A1" w:rsidRPr="00043192" w:rsidRDefault="004822A1" w:rsidP="00B01352">
            <w:pPr>
              <w:spacing w:line="240" w:lineRule="auto"/>
              <w:ind w:left="-178" w:right="-2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</w:p>
        </w:tc>
      </w:tr>
      <w:tr w:rsidR="004822A1" w:rsidRPr="00043192" w14:paraId="4B2F3C66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03BBFDBC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กู้ยืมระยะสั้นจากบุคคล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E01C540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04F90BAF" w14:textId="77777777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141ED79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39401DF0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6BC95800" w14:textId="77777777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41F3B5" w14:textId="77777777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662EA23E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6E2CE021" w14:textId="77777777" w:rsidR="004822A1" w:rsidRPr="00A5247A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หรือบริษัทอื่น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A9F5257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D26B34A" w14:textId="77777777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0B8F600" w14:textId="5B8E5DD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E13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006" w:type="dxa"/>
            <w:shd w:val="clear" w:color="auto" w:fill="auto"/>
          </w:tcPr>
          <w:p w14:paraId="42C228DB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DA61EA5" w14:textId="605289BC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E13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8F2658C" w14:textId="0B3045E4" w:rsidR="004822A1" w:rsidRPr="00043192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6.8 - 7.4</w:t>
            </w:r>
          </w:p>
        </w:tc>
      </w:tr>
      <w:tr w:rsidR="004822A1" w:rsidRPr="00043192" w14:paraId="6E24A5D3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6B4367B3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3EE2A4D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32D99195" w14:textId="77777777" w:rsidR="004822A1" w:rsidRPr="00673F61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B2D127" w14:textId="77777777" w:rsidR="004822A1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6A0E9EB4" w14:textId="77777777" w:rsidR="004822A1" w:rsidRPr="00CD23B6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DEB61EA" w14:textId="77777777" w:rsidR="004822A1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1837E1" w14:textId="77777777" w:rsidR="004822A1" w:rsidRPr="00B73CCD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62774F86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0EFA8FDC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4319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D6D964E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302C0EB2" w14:textId="6097359C" w:rsidR="004822A1" w:rsidRPr="00673F61" w:rsidRDefault="004822A1" w:rsidP="0074124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3C8CC5" w14:textId="29693AD2" w:rsidR="004822A1" w:rsidRDefault="004822A1" w:rsidP="00741244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1EF12DB2" w14:textId="77777777" w:rsidR="004822A1" w:rsidRPr="00CD23B6" w:rsidRDefault="004822A1" w:rsidP="0074124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572CE1F" w14:textId="65FB9AE3" w:rsidR="004822A1" w:rsidRDefault="004822A1" w:rsidP="00741244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05A478A" w14:textId="13632ECD" w:rsidR="004822A1" w:rsidRPr="00B73CCD" w:rsidRDefault="004822A1" w:rsidP="00B01352">
            <w:pP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4.9 </w:t>
            </w:r>
            <w:r w:rsidR="00735F5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5.5</w:t>
            </w:r>
          </w:p>
        </w:tc>
      </w:tr>
      <w:tr w:rsidR="004822A1" w:rsidRPr="00043192" w14:paraId="2B441087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1632B215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1E68069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2D8F922" w14:textId="5A504DDA" w:rsidR="004822A1" w:rsidRPr="00043192" w:rsidRDefault="004822A1" w:rsidP="00B01352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60,772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DA8803" w14:textId="0DB6CE5F" w:rsidR="004822A1" w:rsidRPr="004822A1" w:rsidRDefault="004822A1" w:rsidP="00B01352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E13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006" w:type="dxa"/>
            <w:shd w:val="clear" w:color="auto" w:fill="auto"/>
          </w:tcPr>
          <w:p w14:paraId="42A09BE7" w14:textId="77777777" w:rsidR="004822A1" w:rsidRPr="00043192" w:rsidRDefault="004822A1" w:rsidP="00B01352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689CB54" w14:textId="6693A8C8" w:rsidR="004822A1" w:rsidRPr="00043192" w:rsidRDefault="004822A1" w:rsidP="00B01352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66,272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F4A2A43" w14:textId="77777777" w:rsidR="004822A1" w:rsidRPr="00043192" w:rsidRDefault="004822A1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7B3C2BC7" w14:textId="77777777" w:rsidTr="00B01352">
        <w:trPr>
          <w:cantSplit/>
          <w:trHeight w:hRule="exact" w:val="441"/>
        </w:trPr>
        <w:tc>
          <w:tcPr>
            <w:tcW w:w="2835" w:type="dxa"/>
            <w:vAlign w:val="bottom"/>
          </w:tcPr>
          <w:p w14:paraId="6D3AC9C1" w14:textId="77777777" w:rsidR="004822A1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35AF298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3195FE6" w14:textId="77777777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80DA9E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D4F8DA1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FF93619" w14:textId="77777777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9D4A67" w14:textId="77777777" w:rsidR="004822A1" w:rsidRPr="00043192" w:rsidRDefault="004822A1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60F2B1AB" w14:textId="77777777" w:rsidTr="00B01352">
        <w:trPr>
          <w:cantSplit/>
          <w:trHeight w:hRule="exact" w:val="403"/>
        </w:trPr>
        <w:tc>
          <w:tcPr>
            <w:tcW w:w="2835" w:type="dxa"/>
            <w:vAlign w:val="bottom"/>
          </w:tcPr>
          <w:p w14:paraId="4E6873BE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82D2302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A4B52F" w14:textId="77777777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C77B0E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AC89DA7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D54FA25" w14:textId="77777777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0D1531" w14:textId="77777777" w:rsidR="004822A1" w:rsidRPr="00043192" w:rsidRDefault="004822A1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7FD4A685" w14:textId="77777777" w:rsidTr="00B01352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5996E827" w14:textId="77777777" w:rsidR="004822A1" w:rsidRPr="00043192" w:rsidRDefault="004822A1" w:rsidP="00B01352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D5503C0" w14:textId="77777777" w:rsidR="004822A1" w:rsidRPr="00043192" w:rsidRDefault="004822A1" w:rsidP="00B01352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17D9F97" w14:textId="77777777" w:rsidR="004822A1" w:rsidRPr="00043192" w:rsidRDefault="004822A1" w:rsidP="00B01352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B60183C" w14:textId="77777777" w:rsidR="004822A1" w:rsidRPr="00043192" w:rsidRDefault="004822A1" w:rsidP="00B01352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08E6800" w14:textId="77777777" w:rsidR="004822A1" w:rsidRPr="00043192" w:rsidRDefault="004822A1" w:rsidP="00B01352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238964E" w14:textId="77777777" w:rsidR="004822A1" w:rsidRPr="00043192" w:rsidRDefault="004822A1" w:rsidP="00B01352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EADAB1" w14:textId="77777777" w:rsidR="004822A1" w:rsidRPr="00043192" w:rsidRDefault="004822A1" w:rsidP="00B01352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3A22559F" w14:textId="77777777" w:rsidTr="003A2F5F">
        <w:trPr>
          <w:cantSplit/>
          <w:trHeight w:hRule="exact" w:val="403"/>
        </w:trPr>
        <w:tc>
          <w:tcPr>
            <w:tcW w:w="2835" w:type="dxa"/>
            <w:shd w:val="clear" w:color="auto" w:fill="auto"/>
            <w:hideMark/>
          </w:tcPr>
          <w:p w14:paraId="1C053494" w14:textId="77777777" w:rsidR="004822A1" w:rsidRPr="00043192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EBED9C6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AB549C2" w14:textId="002D6B58" w:rsidR="004822A1" w:rsidRPr="00043192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58,851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7DB8699" w14:textId="4BA93C08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2BC75D5F" w14:textId="3670ED6D" w:rsidR="004822A1" w:rsidRPr="00043192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1A55CB6C" w14:textId="0157CFA3" w:rsidR="004822A1" w:rsidRPr="00043192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58,851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869B3C4" w14:textId="310CE92C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4.7 </w:t>
            </w:r>
            <w:r w:rsidR="00735F5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5.0</w:t>
            </w:r>
          </w:p>
        </w:tc>
      </w:tr>
      <w:tr w:rsidR="004822A1" w:rsidRPr="00043192" w14:paraId="2D33D976" w14:textId="77777777" w:rsidTr="003A2F5F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701889EB" w14:textId="77777777" w:rsidR="004822A1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870014A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BEE7D13" w14:textId="77777777" w:rsidR="004822A1" w:rsidRDefault="004822A1" w:rsidP="004822A1">
            <w:pP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7413239" w14:textId="77777777" w:rsidR="004822A1" w:rsidRPr="00043192" w:rsidRDefault="004822A1" w:rsidP="004822A1">
            <w:pP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6B3072F8" w14:textId="77777777" w:rsidR="004822A1" w:rsidRPr="00197F0C" w:rsidRDefault="004822A1" w:rsidP="004822A1">
            <w:pP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3CB79220" w14:textId="77777777" w:rsidR="004822A1" w:rsidRPr="00197F0C" w:rsidRDefault="004822A1" w:rsidP="004822A1">
            <w:pP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6D9D2E" w14:textId="77777777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2A1" w:rsidRPr="00043192" w14:paraId="2C002FAC" w14:textId="77777777" w:rsidTr="003A2F5F">
        <w:trPr>
          <w:cantSplit/>
          <w:trHeight w:hRule="exact" w:val="403"/>
        </w:trPr>
        <w:tc>
          <w:tcPr>
            <w:tcW w:w="2835" w:type="dxa"/>
            <w:shd w:val="clear" w:color="auto" w:fill="auto"/>
          </w:tcPr>
          <w:p w14:paraId="392A3EFD" w14:textId="77777777" w:rsidR="004822A1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4319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4BF2F74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58C29D0" w14:textId="0E4436BB" w:rsidR="004822A1" w:rsidRDefault="004822A1" w:rsidP="0074124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2D04FF" w14:textId="597AE31D" w:rsidR="004822A1" w:rsidRPr="00043192" w:rsidRDefault="00BE13A8" w:rsidP="00741244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4325B52E" w14:textId="5A67A600" w:rsidR="004822A1" w:rsidRPr="00197F0C" w:rsidRDefault="00BE13A8" w:rsidP="0074124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18A47A02" w14:textId="4C7C06BC" w:rsidR="004822A1" w:rsidRPr="00197F0C" w:rsidRDefault="004822A1" w:rsidP="00741244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8E95F76" w14:textId="357DF616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4.9 </w:t>
            </w:r>
            <w:r w:rsidR="00735F5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5.5</w:t>
            </w:r>
          </w:p>
        </w:tc>
      </w:tr>
      <w:tr w:rsidR="004822A1" w:rsidRPr="00043192" w14:paraId="240B8CB6" w14:textId="77777777" w:rsidTr="00B01352">
        <w:trPr>
          <w:cantSplit/>
          <w:trHeight w:hRule="exact" w:val="468"/>
        </w:trPr>
        <w:tc>
          <w:tcPr>
            <w:tcW w:w="2835" w:type="dxa"/>
            <w:vAlign w:val="center"/>
          </w:tcPr>
          <w:p w14:paraId="1E31B26D" w14:textId="77777777" w:rsidR="004822A1" w:rsidRPr="00043192" w:rsidRDefault="004822A1" w:rsidP="004822A1">
            <w:pPr>
              <w:tabs>
                <w:tab w:val="clear" w:pos="227"/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8"/>
                <w:szCs w:val="28"/>
              </w:rPr>
            </w:pPr>
            <w:r w:rsidRPr="000431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396CA60" w14:textId="77777777" w:rsidR="004822A1" w:rsidRPr="00043192" w:rsidRDefault="004822A1" w:rsidP="004822A1">
            <w:pPr>
              <w:tabs>
                <w:tab w:val="decimal" w:pos="756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ADEA95A" w14:textId="6E94CD26" w:rsidR="004822A1" w:rsidRPr="004822A1" w:rsidRDefault="004822A1" w:rsidP="004822A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71,002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B13D1DD" w14:textId="7568AC5C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266E1FA" w14:textId="77777777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1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4FF813BA" w14:textId="3E414D37" w:rsidR="004822A1" w:rsidRPr="00043192" w:rsidRDefault="004822A1" w:rsidP="004822A1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uto"/>
              <w:ind w:lef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2A1">
              <w:rPr>
                <w:rFonts w:ascii="Angsana New" w:hAnsi="Angsana New"/>
                <w:b/>
                <w:bCs/>
                <w:sz w:val="28"/>
                <w:szCs w:val="28"/>
              </w:rPr>
              <w:t>71,002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19B396" w14:textId="77777777" w:rsidR="004822A1" w:rsidRPr="00043192" w:rsidRDefault="004822A1" w:rsidP="004822A1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34627F9" w14:textId="253D9939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39" w:hanging="8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55784ABB" w14:textId="658964C0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การขายสินค้าและการให้บริการที่เป็นเงินตราต่างประเทศ กลุ่มบริษัทได้ทำสัญญาซื้อขายเงินตราต่างประเทศล่วงหน้าเป็นครั้งคราว</w:t>
      </w:r>
      <w:r w:rsidR="000F3F5E"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   </w:t>
      </w:r>
    </w:p>
    <w:p w14:paraId="10C61980" w14:textId="5945A088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55CAC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  <w:cs/>
        </w:rPr>
        <w:t xml:space="preserve"> ธันวาคม</w:t>
      </w:r>
      <w:r w:rsidR="007072AA" w:rsidRPr="00A5247A">
        <w:rPr>
          <w:rFonts w:ascii="Angsana New" w:hAnsi="Angsana New"/>
          <w:sz w:val="28"/>
          <w:szCs w:val="28"/>
          <w:cs/>
        </w:rPr>
        <w:t xml:space="preserve"> </w:t>
      </w:r>
      <w:r w:rsidR="007072AA"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7072AA" w:rsidRPr="00A5247A">
        <w:rPr>
          <w:rFonts w:ascii="Angsana New" w:hAnsi="Angsana New"/>
          <w:sz w:val="28"/>
          <w:szCs w:val="28"/>
        </w:rPr>
        <w:t xml:space="preserve"> </w:t>
      </w:r>
      <w:r w:rsidR="007072AA" w:rsidRPr="00A5247A">
        <w:rPr>
          <w:rFonts w:ascii="Angsana New" w:hAnsi="Angsana New"/>
          <w:sz w:val="28"/>
          <w:szCs w:val="28"/>
          <w:cs/>
        </w:rPr>
        <w:t xml:space="preserve">และ </w:t>
      </w:r>
      <w:r w:rsidR="007072AA" w:rsidRPr="00A5247A">
        <w:rPr>
          <w:rFonts w:ascii="Angsana New" w:hAnsi="Angsana New"/>
          <w:sz w:val="28"/>
          <w:szCs w:val="28"/>
        </w:rPr>
        <w:t>256</w:t>
      </w:r>
      <w:r w:rsidR="00DF6935" w:rsidRPr="00A5247A">
        <w:rPr>
          <w:rFonts w:ascii="Angsana New" w:hAnsi="Angsana New"/>
          <w:sz w:val="28"/>
          <w:szCs w:val="28"/>
        </w:rPr>
        <w:t>3</w:t>
      </w:r>
      <w:r w:rsidR="007072AA"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4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284"/>
        <w:gridCol w:w="1275"/>
        <w:gridCol w:w="236"/>
        <w:gridCol w:w="1324"/>
        <w:gridCol w:w="236"/>
        <w:gridCol w:w="1181"/>
        <w:gridCol w:w="284"/>
        <w:gridCol w:w="1275"/>
      </w:tblGrid>
      <w:tr w:rsidR="000E1BD9" w:rsidRPr="00A5247A" w14:paraId="7E5BB81A" w14:textId="77777777" w:rsidTr="000F3F5E">
        <w:trPr>
          <w:tblHeader/>
        </w:trPr>
        <w:tc>
          <w:tcPr>
            <w:tcW w:w="3330" w:type="dxa"/>
          </w:tcPr>
          <w:p w14:paraId="1ACCFDB9" w14:textId="77777777" w:rsidR="000E1BD9" w:rsidRPr="00A5247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84" w:type="dxa"/>
          </w:tcPr>
          <w:p w14:paraId="452E5ADA" w14:textId="77777777" w:rsidR="000E1BD9" w:rsidRPr="00A5247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14:paraId="19D43E03" w14:textId="2758FF20" w:rsidR="000E1BD9" w:rsidRPr="00A5247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E1BD9" w:rsidRPr="00A5247A" w14:paraId="69F388A1" w14:textId="77777777" w:rsidTr="000F3F5E">
        <w:trPr>
          <w:tblHeader/>
        </w:trPr>
        <w:tc>
          <w:tcPr>
            <w:tcW w:w="3330" w:type="dxa"/>
          </w:tcPr>
          <w:p w14:paraId="4DB4FEC8" w14:textId="77777777" w:rsidR="000E1BD9" w:rsidRPr="00A5247A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9F1E0B" w14:textId="77777777" w:rsidR="000E1BD9" w:rsidRPr="00A5247A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0483C" w14:textId="15C9C239" w:rsidR="000E1BD9" w:rsidRPr="00A5247A" w:rsidRDefault="000E1BD9" w:rsidP="000E1BD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F0277F" w14:textId="77777777" w:rsidR="000E1BD9" w:rsidRPr="00A5247A" w:rsidRDefault="000E1BD9" w:rsidP="000E1BD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281D29" w14:textId="782CB089" w:rsidR="000E1BD9" w:rsidRPr="00A5247A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F48" w:rsidRPr="00A5247A" w14:paraId="2F6C833D" w14:textId="77777777" w:rsidTr="000F3F5E">
        <w:trPr>
          <w:tblHeader/>
        </w:trPr>
        <w:tc>
          <w:tcPr>
            <w:tcW w:w="3330" w:type="dxa"/>
          </w:tcPr>
          <w:p w14:paraId="1FB2B46F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C0CAE3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3421A8" w14:textId="4A059A2B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pacing w:val="-4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pacing w:val="-4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1AFC16E8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324" w:type="dxa"/>
          </w:tcPr>
          <w:p w14:paraId="540772E9" w14:textId="75BC6524" w:rsidR="00B44870" w:rsidRPr="00A5247A" w:rsidRDefault="00F83F48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pacing w:val="-4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pacing w:val="-4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</w:rPr>
              <w:t xml:space="preserve"> </w:t>
            </w:r>
            <w:r w:rsidR="00B44870" w:rsidRPr="00A5247A">
              <w:rPr>
                <w:rFonts w:ascii="Angsana New" w:hAnsi="Angsana New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CD02A10" w14:textId="77777777" w:rsidR="00B44870" w:rsidRPr="00A5247A" w:rsidRDefault="00B44870" w:rsidP="00B44870">
            <w:pPr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8EA845A" w14:textId="0A6F45E1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pacing w:val="-4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pacing w:val="-4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</w:tcPr>
          <w:p w14:paraId="77E430AE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2C8810" w14:textId="2F5ECFF5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pacing w:val="-4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pacing w:val="-4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F48" w:rsidRPr="00A5247A" w14:paraId="07A50B3C" w14:textId="77777777" w:rsidTr="000F3F5E">
        <w:trPr>
          <w:tblHeader/>
        </w:trPr>
        <w:tc>
          <w:tcPr>
            <w:tcW w:w="3330" w:type="dxa"/>
          </w:tcPr>
          <w:p w14:paraId="48567568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E2ECBA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A05C29" w14:textId="44A106F4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DFC5A65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524DC29" w14:textId="5EEFF6F4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DF693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21EFA53" w14:textId="77777777" w:rsidR="00B44870" w:rsidRPr="00A5247A" w:rsidRDefault="00B44870" w:rsidP="00B44870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75E511" w14:textId="10B2EC76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3AE1AFBE" w14:textId="77777777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1FF272" w14:textId="70A7972E" w:rsidR="00B44870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DF6935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F83F48" w:rsidRPr="00A5247A" w14:paraId="52FFCAC7" w14:textId="77777777" w:rsidTr="000F3F5E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</w:tcPr>
          <w:p w14:paraId="354BDAF0" w14:textId="77777777" w:rsidR="00B44870" w:rsidRPr="00A5247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A1AF311" w14:textId="77777777" w:rsidR="00B44870" w:rsidRPr="00A5247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6EBB0C3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E8FDAA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</w:tcPr>
          <w:p w14:paraId="2758078D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2666D0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7433B6B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4B231C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28E953B" w14:textId="77777777" w:rsidR="00B44870" w:rsidRPr="00A5247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DF6935" w:rsidRPr="00A5247A" w14:paraId="52F68723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</w:tcPr>
          <w:p w14:paraId="3A132609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A6F6C6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F55B2B1" w14:textId="517BF1B2" w:rsidR="00DF6935" w:rsidRPr="00A5247A" w:rsidRDefault="009E54BA" w:rsidP="00DF693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B502F3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7C3EE529" w14:textId="77FA70D6" w:rsidR="00DF6935" w:rsidRPr="00A5247A" w:rsidRDefault="00F74394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EA61A4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21B07AEA" w14:textId="1AF40AAA" w:rsidR="00DF6935" w:rsidRPr="00A5247A" w:rsidRDefault="009E54BA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A682E8A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9CE1B34" w14:textId="53AA4FC3" w:rsidR="00DF6935" w:rsidRPr="00A5247A" w:rsidRDefault="00F74394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F6935" w:rsidRPr="00A5247A" w14:paraId="24095330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14:paraId="56AB1D1C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7D889B60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7CBDBAC4" w14:textId="09F45790" w:rsidR="00DF6935" w:rsidRPr="00A5247A" w:rsidRDefault="003B22C6" w:rsidP="00DF693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22,190</w:t>
            </w:r>
          </w:p>
        </w:tc>
        <w:tc>
          <w:tcPr>
            <w:tcW w:w="236" w:type="dxa"/>
            <w:tcBorders>
              <w:bottom w:val="nil"/>
            </w:tcBorders>
          </w:tcPr>
          <w:p w14:paraId="15B2EC03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nil"/>
            </w:tcBorders>
          </w:tcPr>
          <w:p w14:paraId="0C14FDD8" w14:textId="15771DC6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1C5AF747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68CD0DEC" w14:textId="471105F0" w:rsidR="00DF6935" w:rsidRPr="00A5247A" w:rsidRDefault="00B33A49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1D9BFA3E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3DBD865" w14:textId="34A5EBA1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6935" w:rsidRPr="00A5247A" w14:paraId="629F76E2" w14:textId="77777777" w:rsidTr="00B33A49">
        <w:tc>
          <w:tcPr>
            <w:tcW w:w="3330" w:type="dxa"/>
          </w:tcPr>
          <w:p w14:paraId="14C930A2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055B6250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DD75807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58CA86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0E5E698C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703E4CB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B6D1DC8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41C59EC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B28B86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6935" w:rsidRPr="00A5247A" w14:paraId="69A7C286" w14:textId="77777777" w:rsidTr="00B33A49">
        <w:tc>
          <w:tcPr>
            <w:tcW w:w="3330" w:type="dxa"/>
          </w:tcPr>
          <w:p w14:paraId="1AA0A8D3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ที่มีความเสี่ยง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84" w:type="dxa"/>
          </w:tcPr>
          <w:p w14:paraId="20796FA2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DBC708B" w14:textId="222C9951" w:rsidR="00DF6935" w:rsidRPr="00A5247A" w:rsidRDefault="003B22C6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22,191</w:t>
            </w:r>
          </w:p>
        </w:tc>
        <w:tc>
          <w:tcPr>
            <w:tcW w:w="236" w:type="dxa"/>
          </w:tcPr>
          <w:p w14:paraId="71366467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EB6B070" w14:textId="1FBECDCD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19B9D9D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59FA8393" w14:textId="731D931D" w:rsidR="00DF6935" w:rsidRPr="00A5247A" w:rsidRDefault="00B33A49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7A967BAF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A13EE3E" w14:textId="2A2EE25F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DF6935" w:rsidRPr="00A5247A" w14:paraId="11C75383" w14:textId="77777777" w:rsidTr="00A5247A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bottom w:val="nil"/>
            </w:tcBorders>
          </w:tcPr>
          <w:p w14:paraId="63DE6E36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736FE28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C13DFD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773FD9B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D51652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C64105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B958F8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597218D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11EED0A7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935" w:rsidRPr="00A5247A" w14:paraId="3311A9D9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  <w:shd w:val="clear" w:color="auto" w:fill="auto"/>
          </w:tcPr>
          <w:p w14:paraId="1DF3DE02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2F98B9E9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120E88E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68638F2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56437FF1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6902D32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422BF8B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41AEC06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7DD6251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935" w:rsidRPr="00A5247A" w14:paraId="678E1B40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  <w:shd w:val="clear" w:color="auto" w:fill="auto"/>
          </w:tcPr>
          <w:p w14:paraId="47ADBD4D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F441A25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22AC0237" w14:textId="269A6DB9" w:rsidR="00DF6935" w:rsidRPr="00A5247A" w:rsidRDefault="003B22C6" w:rsidP="00DF693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4,630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DCCBA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4703BFC1" w14:textId="4107E066" w:rsidR="00DF6935" w:rsidRPr="00A5247A" w:rsidRDefault="00F74394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F6935"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E03430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53F16EA" w14:textId="5658674E" w:rsidR="00DF6935" w:rsidRPr="00A5247A" w:rsidRDefault="00B33A49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EE40D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35FA6C7" w14:textId="20DA1EAD" w:rsidR="00DF6935" w:rsidRPr="00A5247A" w:rsidRDefault="00F74394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F6935" w:rsidRPr="00A5247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6935" w:rsidRPr="00A5247A" w14:paraId="2F28C388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F1F467F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E05C6B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62619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073E1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A8708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7B2756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0B129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B93E1A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2002" w14:textId="77777777" w:rsidR="00DF6935" w:rsidRPr="00A5247A" w:rsidRDefault="00DF6935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935" w:rsidRPr="00A5247A" w14:paraId="1B1BAE10" w14:textId="77777777" w:rsidTr="00B33A49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49E20F9F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ที่มีความเสี่ยง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A52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07E3117" w14:textId="77777777" w:rsidR="00DF6935" w:rsidRPr="00A5247A" w:rsidRDefault="00DF6935" w:rsidP="00DF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2DE92B" w14:textId="78D1445F" w:rsidR="00DF6935" w:rsidRPr="00A5247A" w:rsidRDefault="003B22C6" w:rsidP="00DF693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4,630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56D7BB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9F26B6" w14:textId="6C1D4F3B" w:rsidR="00DF6935" w:rsidRPr="00A5247A" w:rsidRDefault="00F74394" w:rsidP="00DF6935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  <w:r w:rsidR="00DF6935" w:rsidRPr="00A5247A"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ja-JP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9D05C8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576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F3B88E" w14:textId="09323148" w:rsidR="00DF6935" w:rsidRPr="00A5247A" w:rsidRDefault="00B33A49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4FBCC79" w14:textId="77777777" w:rsidR="00DF6935" w:rsidRPr="00A5247A" w:rsidRDefault="00DF6935" w:rsidP="00DF693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DFE9DE" w14:textId="26E16623" w:rsidR="00DF6935" w:rsidRPr="00A5247A" w:rsidRDefault="00F74394" w:rsidP="00DF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F6935" w:rsidRPr="00A5247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5A751C22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7E6B3E32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A5247A">
        <w:rPr>
          <w:rFonts w:ascii="Angsana New" w:hAnsi="Angsana New"/>
          <w:sz w:val="28"/>
          <w:szCs w:val="28"/>
        </w:rPr>
        <w:t xml:space="preserve"> </w:t>
      </w:r>
    </w:p>
    <w:p w14:paraId="1E679ADB" w14:textId="1394B21B" w:rsidR="000615B2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</w:t>
      </w:r>
      <w:r w:rsidRPr="00A5247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ฝ่ายบริหารไม่ได้คาดว่าจะเกิดผลเสียหายที่มีสาระสำคัญจากการเก็บหนี้ไม่ได้เกินกว่าค่าเผื่อ</w:t>
      </w:r>
      <w:r w:rsidR="009E153A" w:rsidRPr="00A5247A">
        <w:rPr>
          <w:rFonts w:ascii="Angsana New" w:hAnsi="Angsana New"/>
          <w:sz w:val="28"/>
          <w:szCs w:val="28"/>
          <w:cs/>
        </w:rPr>
        <w:t>ผลขาดทุน</w:t>
      </w:r>
      <w:r w:rsidR="00AB0AF6" w:rsidRPr="00A5247A">
        <w:rPr>
          <w:rFonts w:ascii="Angsana New" w:hAnsi="Angsana New"/>
          <w:sz w:val="28"/>
          <w:szCs w:val="28"/>
          <w:cs/>
        </w:rPr>
        <w:t>ด้านเครดิต</w:t>
      </w:r>
    </w:p>
    <w:p w14:paraId="13AA6E44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A42175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AEDBB88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A46FE5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BDE04E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224FB0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339A35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24EAE0" w14:textId="77777777" w:rsidR="00BB5B15" w:rsidRDefault="00BB5B1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142B60" w14:textId="6CAF9CF2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ความเสี่ยงจากสภาพคล่อง</w:t>
      </w:r>
    </w:p>
    <w:p w14:paraId="4B587ADE" w14:textId="3A855CD2" w:rsidR="00F83F48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</w:t>
      </w:r>
      <w:r w:rsidRPr="00A5247A">
        <w:rPr>
          <w:rFonts w:ascii="Angsana New" w:hAnsi="Angsana New"/>
          <w:spacing w:val="-6"/>
          <w:sz w:val="28"/>
          <w:szCs w:val="28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03D53EF4" w14:textId="3CD0C5CB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5247A">
        <w:rPr>
          <w:rFonts w:ascii="Angsana New" w:hAnsi="Angsana New"/>
          <w:b/>
          <w:bCs/>
          <w:sz w:val="28"/>
          <w:szCs w:val="28"/>
          <w:cs/>
        </w:rPr>
        <w:t>มูลค่าตามบัญชีและมูลค่ายุติธรรม</w:t>
      </w:r>
    </w:p>
    <w:p w14:paraId="7DF54192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168A46BE" w14:textId="77777777" w:rsidR="006C3B2A" w:rsidRPr="00A5247A" w:rsidRDefault="006C3B2A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40C2EA5B" w14:textId="7CE56F16" w:rsidR="00F05AD0" w:rsidRPr="00A5247A" w:rsidRDefault="009D7AD5" w:rsidP="000F3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61C59627" w14:textId="397EE4A5" w:rsidR="00AB0AF6" w:rsidRPr="00A5247A" w:rsidRDefault="00AB0AF6" w:rsidP="000F3F5E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240" w:after="12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การเปิดเผยข้อมูลที่สำคัญเกี่ยวกับสัญญา</w:t>
      </w:r>
    </w:p>
    <w:p w14:paraId="6D8F36DA" w14:textId="77777777" w:rsidR="00EF2215" w:rsidRPr="008A7001" w:rsidRDefault="00EF2215" w:rsidP="00EF2215">
      <w:pPr>
        <w:spacing w:before="120" w:after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A7001">
        <w:rPr>
          <w:rFonts w:ascii="Angsana New" w:hAnsi="Angsana New"/>
          <w:b/>
          <w:bCs/>
          <w:sz w:val="28"/>
          <w:szCs w:val="28"/>
          <w:u w:val="single"/>
          <w:cs/>
        </w:rPr>
        <w:t>สัญญาซื้อน้ำประปา ณ สถานีจ่ายน้ำพิมพา</w:t>
      </w:r>
    </w:p>
    <w:p w14:paraId="501DB443" w14:textId="270F9A08" w:rsidR="00EF2215" w:rsidRPr="008A7001" w:rsidRDefault="00EF2215" w:rsidP="00EF2215">
      <w:pPr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74394" w:rsidRPr="008A7001">
        <w:rPr>
          <w:rFonts w:ascii="Angsana New" w:hAnsi="Angsana New"/>
          <w:sz w:val="28"/>
          <w:szCs w:val="28"/>
        </w:rPr>
        <w:t>14</w:t>
      </w:r>
      <w:r w:rsidRPr="008A700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ได้ทำสัญญาซื้อขายน้ำประปากับการประปาส่วนภูมิภาค(</w:t>
      </w:r>
      <w:r w:rsidRPr="008A7001">
        <w:rPr>
          <w:rFonts w:ascii="Angsana New" w:hAnsi="Angsana New"/>
          <w:sz w:val="28"/>
          <w:szCs w:val="28"/>
        </w:rPr>
        <w:t>“</w:t>
      </w:r>
      <w:r w:rsidRPr="008A7001">
        <w:rPr>
          <w:rFonts w:ascii="Angsana New" w:hAnsi="Angsana New"/>
          <w:sz w:val="28"/>
          <w:szCs w:val="28"/>
          <w:cs/>
        </w:rPr>
        <w:t>การประปา</w:t>
      </w:r>
      <w:r w:rsidRPr="008A7001">
        <w:rPr>
          <w:rFonts w:ascii="Angsana New" w:hAnsi="Angsana New"/>
          <w:sz w:val="28"/>
          <w:szCs w:val="28"/>
        </w:rPr>
        <w:t>”)</w:t>
      </w:r>
      <w:r w:rsidRPr="008A7001">
        <w:rPr>
          <w:rFonts w:ascii="Angsana New" w:hAnsi="Angsana New"/>
          <w:sz w:val="28"/>
          <w:szCs w:val="28"/>
          <w:cs/>
        </w:rPr>
        <w:t xml:space="preserve">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โดยสัญญามีกำหนดระยะเวลาจนถึงวันที่ </w:t>
      </w:r>
      <w:r w:rsidR="00F74394" w:rsidRPr="008A7001">
        <w:rPr>
          <w:rFonts w:ascii="Angsana New" w:hAnsi="Angsana New"/>
          <w:sz w:val="28"/>
          <w:szCs w:val="28"/>
        </w:rPr>
        <w:t>14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2566</w:t>
      </w:r>
      <w:r w:rsidRPr="008A7001">
        <w:rPr>
          <w:rFonts w:ascii="Angsana New" w:hAnsi="Angsana New"/>
          <w:sz w:val="28"/>
          <w:szCs w:val="28"/>
          <w:cs/>
        </w:rPr>
        <w:t xml:space="preserve">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8A7001">
        <w:rPr>
          <w:rFonts w:ascii="Angsana New" w:hAnsi="Angsana New"/>
          <w:sz w:val="28"/>
          <w:szCs w:val="28"/>
        </w:rPr>
        <w:t>95</w:t>
      </w:r>
      <w:r w:rsidRPr="008A7001">
        <w:rPr>
          <w:rFonts w:ascii="Angsana New" w:hAnsi="Angsana New"/>
          <w:sz w:val="28"/>
          <w:szCs w:val="28"/>
          <w:cs/>
        </w:rPr>
        <w:t>.</w:t>
      </w:r>
      <w:r w:rsidRPr="008A7001">
        <w:rPr>
          <w:rFonts w:ascii="Angsana New" w:hAnsi="Angsana New"/>
          <w:sz w:val="28"/>
          <w:szCs w:val="28"/>
        </w:rPr>
        <w:t>90</w:t>
      </w:r>
      <w:r w:rsidRPr="008A7001">
        <w:rPr>
          <w:rFonts w:ascii="Angsana New" w:hAnsi="Angsana New"/>
          <w:sz w:val="28"/>
          <w:szCs w:val="28"/>
          <w:cs/>
        </w:rPr>
        <w:t xml:space="preserve"> 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,800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ลูกบาศก์เมตร/วัน แต่ไม่เกิน </w:t>
      </w:r>
      <w:r w:rsidRPr="008A7001">
        <w:rPr>
          <w:rFonts w:ascii="Angsana New" w:hAnsi="Angsana New"/>
          <w:sz w:val="28"/>
          <w:szCs w:val="28"/>
        </w:rPr>
        <w:t>6,2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</w:t>
      </w:r>
      <w:r w:rsidR="00C51CD9">
        <w:rPr>
          <w:rFonts w:ascii="Angsana New" w:hAnsi="Angsana New" w:hint="cs"/>
          <w:sz w:val="28"/>
          <w:szCs w:val="28"/>
          <w:cs/>
        </w:rPr>
        <w:t>น</w:t>
      </w:r>
    </w:p>
    <w:p w14:paraId="1E9947A8" w14:textId="1C94E486" w:rsidR="00EF2215" w:rsidRPr="008A7001" w:rsidRDefault="00EF2215" w:rsidP="00EF2215">
      <w:pPr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80</w:t>
      </w:r>
      <w:r w:rsidRPr="008A7001">
        <w:rPr>
          <w:rFonts w:ascii="Angsana New" w:hAnsi="Angsana New"/>
          <w:sz w:val="28"/>
          <w:szCs w:val="28"/>
          <w:cs/>
        </w:rPr>
        <w:t xml:space="preserve"> วัน นับถัดจากวันลงนามสัญญาซื้อขายเป็นต้นไป ซึ่งครบกำหนดในวันที่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3</w:t>
      </w:r>
      <w:r w:rsidRPr="008A700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อย่างไรก็ตามเมื่อวันที่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บริษัทย่อยดำเนินการยื่นเอกสารขอขยายเวลาการก่อสร้าง เนื่องจากสถานการณ์การแพร่ระบาดของโรคติดเชื้อไวรัสโคโรนา</w:t>
      </w:r>
      <w:r w:rsidRPr="008A7001">
        <w:rPr>
          <w:rFonts w:ascii="Angsana New" w:hAnsi="Angsana New"/>
          <w:sz w:val="28"/>
          <w:szCs w:val="28"/>
        </w:rPr>
        <w:t xml:space="preserve"> -</w:t>
      </w:r>
      <w:r w:rsidRPr="008A7001">
        <w:rPr>
          <w:rFonts w:ascii="Angsana New" w:hAnsi="Angsana New"/>
          <w:sz w:val="28"/>
          <w:szCs w:val="28"/>
          <w:cs/>
        </w:rPr>
        <w:t xml:space="preserve">  </w:t>
      </w:r>
      <w:r w:rsidRPr="008A7001">
        <w:rPr>
          <w:rFonts w:ascii="Angsana New" w:hAnsi="Angsana New"/>
          <w:sz w:val="28"/>
          <w:szCs w:val="28"/>
        </w:rPr>
        <w:t>20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</w:t>
      </w:r>
      <w:r w:rsidRPr="008A7001">
        <w:rPr>
          <w:rFonts w:ascii="Angsana New" w:hAnsi="Angsana New"/>
          <w:sz w:val="28"/>
          <w:szCs w:val="28"/>
          <w:cs/>
        </w:rPr>
        <w:t xml:space="preserve">โดยบริษัทขอขยายระยะเวลาในการดำเนินการก่อสร้างออกไปเป็นอีกระยะเวลา </w:t>
      </w:r>
      <w:r w:rsidRPr="008A7001">
        <w:rPr>
          <w:rFonts w:ascii="Angsana New" w:hAnsi="Angsana New"/>
          <w:sz w:val="28"/>
          <w:szCs w:val="28"/>
        </w:rPr>
        <w:t>95</w:t>
      </w:r>
      <w:r w:rsidRPr="008A7001">
        <w:rPr>
          <w:rFonts w:ascii="Angsana New" w:hAnsi="Angsana New"/>
          <w:sz w:val="28"/>
          <w:szCs w:val="28"/>
          <w:cs/>
        </w:rPr>
        <w:t xml:space="preserve"> วัน เป็นกำหนดระยะเวลาการก่อสร้างให้แล้วเสร็จภายในวันที่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5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และเริ่มส่งมอบน้ำในวันที่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ทั้งนี้ เมื่อวันที่ 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บริษัทย่อยได้รับเอกสารลงนามบันทึกข้อตกลงจากการประปาฯ</w:t>
      </w:r>
      <w:r w:rsidR="00C51CD9">
        <w:rPr>
          <w:rFonts w:ascii="Angsana New" w:hAnsi="Angsana New" w:hint="cs"/>
          <w:sz w:val="28"/>
          <w:szCs w:val="28"/>
          <w:cs/>
        </w:rPr>
        <w:t xml:space="preserve"> </w:t>
      </w:r>
      <w:r w:rsidRPr="008A7001">
        <w:rPr>
          <w:rFonts w:ascii="Angsana New" w:hAnsi="Angsana New"/>
          <w:sz w:val="28"/>
          <w:szCs w:val="28"/>
          <w:cs/>
        </w:rPr>
        <w:t>เห็นควรให้ขยายเวลาดังกล่าว</w:t>
      </w:r>
    </w:p>
    <w:p w14:paraId="795EBF49" w14:textId="170FA453" w:rsidR="00EF2215" w:rsidRPr="008A7001" w:rsidRDefault="00EF2215" w:rsidP="00BB5B15">
      <w:pPr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บริษัทย่อยยังไม่สามารถส่งมอบน้ำให้กับทางประปาฯได้ตามกำหนดที่ขอขยายระยะเวลาในครั้งแรก บริษัทย่อยจึงดำเนินการยื่นเอกสารขอความอนุเคราะห์พิจารณาของดหรือลดค่าปรับและขยายระยะเวลาการก่อสร้างตามสัญญา เมื่อวันที่ </w:t>
      </w:r>
      <w:r w:rsidRPr="008A7001">
        <w:rPr>
          <w:rFonts w:ascii="Angsana New" w:hAnsi="Angsana New"/>
          <w:sz w:val="28"/>
          <w:szCs w:val="28"/>
        </w:rPr>
        <w:t>27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ต่อมาทางการประปาฯ ได้มีหนังสือลงวันที่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เพื่อขอเอกสารเพิ่มเติมสำหรับประกอบการพิจารณา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ทางบริษัทย่อยได้ยื่นเอกสารเพิ่มเติมต่อการประปาส่วนภูมิภาค เขต 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ในฐานะคู่สัญญาเมื่อวันที่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25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มกราคม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hAnsi="Angsana New"/>
          <w:sz w:val="28"/>
          <w:szCs w:val="28"/>
          <w:cs/>
        </w:rPr>
        <w:t xml:space="preserve">ซึ่งขณะนี้บริษัทย่อยยังไม่ได้รับเอกสารแจ้งผลการพิจารณาขอขยายระยะเวลาครั้งที่ </w:t>
      </w:r>
      <w:r w:rsidRPr="008A7001">
        <w:rPr>
          <w:rFonts w:ascii="Angsana New" w:hAnsi="Angsana New"/>
          <w:sz w:val="28"/>
          <w:szCs w:val="28"/>
        </w:rPr>
        <w:t>2</w:t>
      </w:r>
      <w:r w:rsidRPr="008A7001">
        <w:rPr>
          <w:rFonts w:ascii="Angsana New" w:hAnsi="Angsana New"/>
          <w:sz w:val="28"/>
          <w:szCs w:val="28"/>
          <w:cs/>
        </w:rPr>
        <w:t xml:space="preserve"> จึงทำให้การประปาฯ ยังไม่ได้พิจารณาแจ้งยกเว้นค่าปรับหรือแจ้งยอดเรียกเก็บค่าปรับมายังบริษัทแต่ประการใด ทั้งนี้ ฝ่ายบริหารของทางบริษัทย่อย ให้ความเห็นว่าเป็นเหตุอันสมควรที่การประปาฯ</w:t>
      </w:r>
      <w:r w:rsidR="00C51CD9">
        <w:rPr>
          <w:rFonts w:ascii="Angsana New" w:hAnsi="Angsana New" w:hint="cs"/>
          <w:sz w:val="28"/>
          <w:szCs w:val="28"/>
          <w:cs/>
        </w:rPr>
        <w:t xml:space="preserve"> </w:t>
      </w:r>
      <w:r w:rsidRPr="008A7001">
        <w:rPr>
          <w:rFonts w:ascii="Angsana New" w:hAnsi="Angsana New"/>
          <w:sz w:val="28"/>
          <w:szCs w:val="28"/>
          <w:cs/>
        </w:rPr>
        <w:t>จะขยายระยะเวลาส่งมอบโดยไม่คิดค่าปรับ</w:t>
      </w:r>
    </w:p>
    <w:p w14:paraId="42DD49C2" w14:textId="56E97742" w:rsidR="00EF2215" w:rsidRPr="008A7001" w:rsidRDefault="00EF2215" w:rsidP="00EF2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ทั้งนี้ ในปัจจุบันการก่อสร้างได้ชะลอชั่วคราว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 </w:t>
      </w:r>
    </w:p>
    <w:p w14:paraId="3E63633B" w14:textId="77777777" w:rsidR="00EF2215" w:rsidRPr="008A7001" w:rsidRDefault="00EF2215" w:rsidP="00EF2215">
      <w:pPr>
        <w:spacing w:before="120" w:after="120" w:line="240" w:lineRule="auto"/>
        <w:ind w:firstLine="42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A7001">
        <w:rPr>
          <w:rFonts w:ascii="Angsana New" w:hAnsi="Angsana New"/>
          <w:b/>
          <w:bCs/>
          <w:sz w:val="28"/>
          <w:szCs w:val="28"/>
          <w:u w:val="single"/>
          <w:cs/>
        </w:rPr>
        <w:t>สัญญาซื้อน้ำประปา ณ สถานีจ่ายน้ำหนองกะขะ</w:t>
      </w:r>
    </w:p>
    <w:p w14:paraId="1772CC1F" w14:textId="42DC7CDC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hAnsi="Angsana New"/>
          <w:sz w:val="28"/>
          <w:szCs w:val="28"/>
        </w:rPr>
        <w:t>25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(</w:t>
      </w:r>
      <w:r w:rsidRPr="008A7001">
        <w:rPr>
          <w:rFonts w:ascii="Angsana New" w:hAnsi="Angsana New"/>
          <w:sz w:val="28"/>
          <w:szCs w:val="28"/>
        </w:rPr>
        <w:t>“</w:t>
      </w:r>
      <w:r w:rsidRPr="008A7001">
        <w:rPr>
          <w:rFonts w:ascii="Angsana New" w:hAnsi="Angsana New"/>
          <w:sz w:val="28"/>
          <w:szCs w:val="28"/>
          <w:cs/>
        </w:rPr>
        <w:t>การประปาฯ</w:t>
      </w:r>
      <w:r w:rsidRPr="008A7001">
        <w:rPr>
          <w:rFonts w:ascii="Angsana New" w:hAnsi="Angsana New"/>
          <w:sz w:val="28"/>
          <w:szCs w:val="28"/>
        </w:rPr>
        <w:t>”</w:t>
      </w:r>
      <w:r w:rsidRPr="008A7001">
        <w:rPr>
          <w:rFonts w:ascii="Angsana New" w:hAnsi="Angsana New"/>
          <w:sz w:val="28"/>
          <w:szCs w:val="28"/>
          <w:cs/>
        </w:rPr>
        <w:t xml:space="preserve">)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0</w:t>
      </w:r>
      <w:r w:rsidRPr="008A7001">
        <w:rPr>
          <w:rFonts w:ascii="Angsana New" w:hAnsi="Angsana New"/>
          <w:sz w:val="28"/>
          <w:szCs w:val="28"/>
          <w:cs/>
        </w:rPr>
        <w:t xml:space="preserve"> 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8A7001">
        <w:rPr>
          <w:rFonts w:ascii="Angsana New" w:hAnsi="Angsana New"/>
          <w:sz w:val="28"/>
          <w:szCs w:val="28"/>
        </w:rPr>
        <w:t>52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  <w:cs/>
        </w:rPr>
        <w:t>.</w:t>
      </w:r>
      <w:r w:rsidRPr="008A7001">
        <w:rPr>
          <w:rFonts w:ascii="Angsana New" w:hAnsi="Angsana New"/>
          <w:sz w:val="28"/>
          <w:szCs w:val="28"/>
        </w:rPr>
        <w:t>22</w:t>
      </w:r>
      <w:r w:rsidRPr="008A7001">
        <w:rPr>
          <w:rFonts w:ascii="Angsana New" w:hAnsi="Angsana New"/>
          <w:sz w:val="28"/>
          <w:szCs w:val="28"/>
          <w:cs/>
        </w:rPr>
        <w:t xml:space="preserve"> 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="00F74394" w:rsidRPr="008A7001">
        <w:rPr>
          <w:rFonts w:ascii="Angsana New" w:hAnsi="Angsana New"/>
          <w:sz w:val="28"/>
          <w:szCs w:val="28"/>
        </w:rPr>
        <w:t>14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00</w:t>
      </w:r>
      <w:r w:rsidRPr="008A7001">
        <w:rPr>
          <w:rFonts w:ascii="Angsana New" w:hAnsi="Angsana New"/>
          <w:sz w:val="28"/>
          <w:szCs w:val="28"/>
          <w:cs/>
        </w:rPr>
        <w:t xml:space="preserve"> -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800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ลูกบาศก์เมตร/วัน แต่ไม่เกิน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8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720</w:t>
      </w:r>
      <w:r w:rsidRPr="008A7001">
        <w:rPr>
          <w:rFonts w:ascii="Angsana New" w:hAnsi="Angsana New"/>
          <w:sz w:val="28"/>
          <w:szCs w:val="28"/>
          <w:cs/>
        </w:rPr>
        <w:t xml:space="preserve"> - </w:t>
      </w:r>
      <w:r w:rsidRPr="008A7001">
        <w:rPr>
          <w:rFonts w:ascii="Angsana New" w:hAnsi="Angsana New"/>
          <w:sz w:val="28"/>
          <w:szCs w:val="28"/>
        </w:rPr>
        <w:t>2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8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ลูกบาศก์เมตร/วัน</w:t>
      </w:r>
    </w:p>
    <w:p w14:paraId="2A0D7A82" w14:textId="5575725A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8A7001">
        <w:rPr>
          <w:rFonts w:ascii="Angsana New" w:hAnsi="Angsana New"/>
          <w:sz w:val="28"/>
          <w:szCs w:val="28"/>
        </w:rPr>
        <w:t>90</w:t>
      </w:r>
      <w:r w:rsidRPr="008A7001">
        <w:rPr>
          <w:rFonts w:ascii="Angsana New" w:hAnsi="Angsana New"/>
          <w:sz w:val="28"/>
          <w:szCs w:val="28"/>
          <w:cs/>
        </w:rPr>
        <w:t xml:space="preserve"> วัน นับถัดจากวันลงนามสัญญาซื้อขายเป็นต้นไป ซึ่งครบกำหนดวันที่ </w:t>
      </w:r>
      <w:r w:rsidRPr="008A7001">
        <w:rPr>
          <w:rFonts w:ascii="Angsana New" w:hAnsi="Angsana New"/>
          <w:sz w:val="28"/>
          <w:szCs w:val="28"/>
        </w:rPr>
        <w:t>2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อย่างไรก็ตามเมื่อวันที่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เนื่องจากได้รับผลกระทบจากสถานการณ์การแพร่ระบาดของโรคติดเชื้อไวรัสโคโรนา - </w:t>
      </w:r>
      <w:r w:rsidRPr="008A7001">
        <w:rPr>
          <w:rFonts w:ascii="Angsana New" w:hAnsi="Angsana New"/>
          <w:sz w:val="28"/>
          <w:szCs w:val="28"/>
        </w:rPr>
        <w:t>20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</w:t>
      </w:r>
      <w:r w:rsidRPr="008A7001">
        <w:rPr>
          <w:rFonts w:ascii="Angsana New" w:hAnsi="Angsana New"/>
          <w:sz w:val="28"/>
          <w:szCs w:val="28"/>
          <w:cs/>
        </w:rPr>
        <w:t xml:space="preserve"> การเลื่อนกำหนดส่งมอบอุปกรณ์จากต่างประเทศและได้รับหนังสือจากหน่วยงานท้องถิ่นแจ้งระงับการก่อสร้างงานท่อ ทั้งนี้ คณะกรรมการตรวจรับโครงการได้พิจารณาทบทวนและเห็นชอบให้ขยายระยะเวลาสัญญาการส่งมอบน้ำออกไปเป็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โดยบริษัทย่อยได้รับหนังสือจากการประปาฯ ลงวันที่ </w:t>
      </w:r>
      <w:r w:rsidRPr="008A7001">
        <w:rPr>
          <w:rFonts w:ascii="Angsana New" w:hAnsi="Angsana New"/>
          <w:sz w:val="28"/>
          <w:szCs w:val="28"/>
        </w:rPr>
        <w:t>30</w:t>
      </w:r>
      <w:r w:rsidRPr="008A700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แจ้งให้ไปลงนามในบันทึกข้อตกลงเพื่อขยายระยะเวลาการส่งมอบน้ำครั้งแรก อย่างไรก็ดีบริษัทย่อยมีหนังสือขอให้ทบทวนผลการพิจารณาและได้มีหนังสือขอขยายระยะเวลาไปยังการประปาฯเพื่อขอขยายระยะเวลาการส่งมอบน้ำออกไปอีก ตามจดหมายบริษัทลงวันที่ </w:t>
      </w:r>
      <w:r w:rsidRPr="008A7001">
        <w:rPr>
          <w:rFonts w:ascii="Angsana New" w:hAnsi="Angsana New"/>
          <w:sz w:val="28"/>
          <w:szCs w:val="28"/>
        </w:rPr>
        <w:t>27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ต่อมาการประปาฯ ได้มีหนังสือลงวันที่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เพื่อขอเอกสารเพิ่มเติมสำหรับประกอบการพิจารณา และเนื่องด้วยสถานการณ์การแพร่ระบาดของโรคติดเชื้อไวรัสมีการระบาดอีกระลอกหนึ่ง ซึ่งพื้นที่สถานีผลิตน้ำประปาฯ และสถานีจ่ายน้ำประปาของการประปาฯ อยู่ในพื้นที่ควบคุมสูงสุด ดังนั้น บริษัทจึงได้มีหนังสือขอขยายระยะเวลาพร้อมส่งเอกสารที่เกี่ยวข้อง ลงวันที่ </w:t>
      </w:r>
      <w:r w:rsidRPr="008A7001">
        <w:rPr>
          <w:rFonts w:ascii="Angsana New" w:hAnsi="Angsana New"/>
          <w:sz w:val="28"/>
          <w:szCs w:val="28"/>
        </w:rPr>
        <w:t>25</w:t>
      </w:r>
      <w:r w:rsidRPr="008A7001">
        <w:rPr>
          <w:rFonts w:ascii="Angsana New" w:hAnsi="Angsana New"/>
          <w:sz w:val="28"/>
          <w:szCs w:val="28"/>
          <w:cs/>
        </w:rPr>
        <w:t xml:space="preserve"> มกราคม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ไปที่การประปาฯ </w:t>
      </w:r>
    </w:p>
    <w:p w14:paraId="62219E5F" w14:textId="26BED717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กุมภาพันธ์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บริษัทย่อยได้รับแจ้งเป็นหนังสือจากการประปาฯ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53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วัน (ส่งมอบน้ำในวันที่ 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พฤศจิกายน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2563)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ซึ่งเป็นการพิจารณาขยายระยะเวลาให้ตามหนังสือที่บริษัทย่อยยื่นขอขยายไปช่วงแรก อย่างไรก็ตาม บริษัทย่อยได้ยื่นจดหมายเพิ่มเติม เพื่อขอขยายระยะเวลาออกไปอีก ซึ่งยังไม่ได้รับการพิจารณาในส่วนที่ขอขยายระยะเวลาเพิ่มเติม</w:t>
      </w:r>
    </w:p>
    <w:p w14:paraId="3EC597DA" w14:textId="6F1E8E31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เมษายน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 </w:t>
      </w:r>
    </w:p>
    <w:p w14:paraId="3D5F4AE8" w14:textId="2FC28597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5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จะส่งเจ้าหน้าที่เข้าร่วมตรวจสอบน้ำตามสัญญาฯกับเจ้าหน้าที่ทางบริษัทย่อยในช่วงตั้งแต่วันที่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6 - 8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พฤษภาคม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 ต่อไป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ทั้งนี้ 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7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บริษัทย่อยส่งจดหมายไปยังการประปาฯ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และเร่งดำเนินการแจ้งแผนการส่งมอบน้ำให้การประปาฯทราบและจะรายงานความคืบหน้าให้ทราบเป็นระยะต่อไป</w:t>
      </w:r>
    </w:p>
    <w:p w14:paraId="0BC96F6A" w14:textId="67E835DA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7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ตามเลขที่สัญญา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ฝกม.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8/2563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ลงวันที่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25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มิถุนายน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2563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ทั้งนี้ อัตราค่าปรับประมาณวันละ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.0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ล้านบาทเป็นจำนวน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72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วัน คิดเป็นมูลค่าค่าปรับทั้งสิ้นจำนวน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79.3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49C3F3C6" w14:textId="535DC729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บริษัทย่อยได้จัดทำจดหมาย ลงวันที่ 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11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พฤษภาคม 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>256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4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hAnsi="Angsana New"/>
          <w:sz w:val="28"/>
          <w:szCs w:val="28"/>
          <w:cs/>
        </w:rPr>
        <w:t>เพื่อ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1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3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พฤษภาคม 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>256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4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ว่าอยู่ระหว่างดำเนินการพิจารณาและตรวจสอบข้อเท็จจริงเพื่อขยายระยะเวลาและงดค่าปรับอยู่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7D6BCA98" w14:textId="6398F0C5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8A7001">
        <w:rPr>
          <w:rFonts w:ascii="Angsana New" w:hAnsi="Angsana New"/>
          <w:sz w:val="28"/>
          <w:szCs w:val="28"/>
        </w:rPr>
        <w:t>23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เป็นต้นมา บริษัทย่อยได้ดำเนินการส่งมอบน้ำประปาให้กับการประปาฯแล้ว น้ำที่บริษัทย่อยส่งให้แก่การประปาฯนั้น ได้ถูกบันทึกทุกชั่วโมงพร้อมกับคุณภาพน้ำในชั่วโมงนั้นๆ บริษัทย่อยได้จัดทำจดหมายลงวันที่ </w:t>
      </w:r>
      <w:r w:rsidRPr="008A7001">
        <w:rPr>
          <w:rFonts w:ascii="Angsana New" w:hAnsi="Angsana New"/>
          <w:sz w:val="28"/>
          <w:szCs w:val="28"/>
        </w:rPr>
        <w:t>29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เพื่อขอแจ้งเหตุสิ้นสุดและขออนุมัติขยายเวลาการส่งมอบน้ำประปา พร้อมทั้งขอให้งดหรือลดค่าปรับ</w:t>
      </w:r>
    </w:p>
    <w:p w14:paraId="2B4816FE" w14:textId="719726AA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8A7001">
        <w:rPr>
          <w:rFonts w:ascii="Angsana New" w:hAnsi="Angsana New"/>
          <w:sz w:val="28"/>
          <w:szCs w:val="28"/>
        </w:rPr>
        <w:t>20</w:t>
      </w:r>
      <w:r w:rsidRPr="008A7001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เป็นต้นมา บริษัทย่อยได้งดการส่งน้ำ เนื่องจากบริษัทยังไม่สามารถเรียกเก็บเงินจากการประปาฯได้ เนื่องจากยังไม่มีหนังสือจากการประปาฯอย่างเป็นทางการในเรื่องงดหรือลดค่าปรับตามที่บริษัทย่อยได้ทำจดหมายไปยังการประปาฯ ประกอบกับเอกสารประกอบการเบิกเงินอื่นๆที่ต้องรอให้หน่วยงานภาครัฐพิจารณาอนุมัติ</w:t>
      </w:r>
    </w:p>
    <w:p w14:paraId="07A6C5CD" w14:textId="242893E5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hAnsi="Angsana New"/>
          <w:sz w:val="28"/>
          <w:szCs w:val="28"/>
        </w:rPr>
        <w:t>8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บริษัทย่อยได้ยื่นหนังสือไปยังการประปาฯเพิ่มเติมในส่วนของการงดหรือลดค่าปรับ โดยอ้างถึงหนังสือ คณะกรรมการวินิจฉัยปัญหาการจัดซื้อจัดจ้างและการบริหารพัสดุภาครัฐ กรมบัญชีกลาง ด่วนที่สุด เลขที่ กค (กวจ) </w:t>
      </w:r>
      <w:r w:rsidRPr="008A7001">
        <w:rPr>
          <w:rFonts w:ascii="Angsana New" w:hAnsi="Angsana New"/>
          <w:sz w:val="28"/>
          <w:szCs w:val="28"/>
        </w:rPr>
        <w:t>0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05.2/693</w:t>
      </w:r>
      <w:r w:rsidRPr="008A7001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ซึ่งมีเนื้อหาว่า “ทางภาครัฐได้มีมาตรการให้ความช่วยเหลือกับคู่สัญญาโดยให้คิดค่าปรับในอัตราร้อยละ </w:t>
      </w:r>
      <w:r w:rsidRPr="008A7001">
        <w:rPr>
          <w:rFonts w:ascii="Angsana New" w:hAnsi="Angsana New"/>
          <w:sz w:val="28"/>
          <w:szCs w:val="28"/>
        </w:rPr>
        <w:t>0”</w:t>
      </w:r>
      <w:r w:rsidRPr="008A7001">
        <w:rPr>
          <w:rFonts w:ascii="Angsana New" w:hAnsi="Angsana New"/>
          <w:sz w:val="28"/>
          <w:szCs w:val="28"/>
          <w:cs/>
        </w:rPr>
        <w:t xml:space="preserve"> ซึ่งในกรณีให้ความช่วยเหลือนี้ บริษัทย่อยเชื่อว่าอยู่ในเกณฑ์และเงื่อนไขการให้ความช่วยเหลือ ซึ่งบริษัทย่อยได้ส่งเอกสารให้แก่การประปาฯ เพื่อเป็นอีกหนึ่งปัจจัยเสริมในการงดหรือลดค่าปรับ</w:t>
      </w:r>
    </w:p>
    <w:p w14:paraId="23FEED71" w14:textId="77777777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>ซึ่งขณะนี้บริษัทย่อยยังไม่ได้รับจดหมายตอบกลับแจ้งผลการพิจารณาขออนุมัติขยายเวลาการส่งมอบน้ำประปา พร้อมทั้งขอให้งดหรือลดค่าปรับยังบริษัทย่อยแต่ประการใด</w:t>
      </w:r>
    </w:p>
    <w:p w14:paraId="05E7C2B9" w14:textId="3F285746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>ทั้งนี้ ฝ่ายบริหารของทางบริษัทย่อยให้ความเห็นว่า เนื่องจากสถานการณ์แพร่ระบาดโรคติดเชื้อไวรัสโคโรนา -</w:t>
      </w:r>
      <w:r w:rsidRPr="008A7001">
        <w:rPr>
          <w:rFonts w:ascii="Angsana New" w:hAnsi="Angsana New"/>
          <w:sz w:val="28"/>
          <w:szCs w:val="28"/>
        </w:rPr>
        <w:t xml:space="preserve"> 20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</w:t>
      </w:r>
      <w:r w:rsidRPr="008A7001">
        <w:rPr>
          <w:rFonts w:ascii="Angsana New" w:hAnsi="Angsana New"/>
          <w:sz w:val="28"/>
          <w:szCs w:val="28"/>
          <w:cs/>
        </w:rPr>
        <w:t xml:space="preserve"> (</w:t>
      </w:r>
      <w:r w:rsidRPr="008A7001">
        <w:rPr>
          <w:rFonts w:ascii="Angsana New" w:hAnsi="Angsana New"/>
          <w:sz w:val="28"/>
          <w:szCs w:val="28"/>
        </w:rPr>
        <w:t>COVID-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9)</w:t>
      </w:r>
      <w:r w:rsidRPr="008A7001">
        <w:rPr>
          <w:rFonts w:ascii="Angsana New" w:hAnsi="Angsana New"/>
          <w:sz w:val="28"/>
          <w:szCs w:val="28"/>
          <w:cs/>
        </w:rPr>
        <w:t xml:space="preserve"> ถือเป็นเหตุการณ์ขัดข้องสุดวิสัย ซึ่งส่งผลกระทบทำให้ไม่สามารถส่งมอบน้ำประปาได้ในระยะเวลาที่กำหนดตามสัญญา เป็นเหตุอันสมควรที่การประปาฯจะขยายเวลาการส่งมอบน้ำประปา พร้อมทั้งงดหรือลดค่าปรับ</w:t>
      </w:r>
    </w:p>
    <w:p w14:paraId="2725EF4D" w14:textId="77777777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A7001">
        <w:rPr>
          <w:rFonts w:ascii="Angsana New" w:hAnsi="Angsana New"/>
          <w:b/>
          <w:bCs/>
          <w:sz w:val="28"/>
          <w:szCs w:val="28"/>
          <w:u w:val="single"/>
          <w:cs/>
        </w:rPr>
        <w:t>สัญญาซื้อน้ำประปา ณ สถานีจ่ายน้ำพานทอง</w:t>
      </w:r>
    </w:p>
    <w:p w14:paraId="755A2A5F" w14:textId="78260892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hAnsi="Angsana New"/>
          <w:sz w:val="28"/>
          <w:szCs w:val="28"/>
        </w:rPr>
        <w:t>25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(</w:t>
      </w:r>
      <w:r w:rsidRPr="008A7001">
        <w:rPr>
          <w:rFonts w:ascii="Angsana New" w:hAnsi="Angsana New"/>
          <w:sz w:val="28"/>
          <w:szCs w:val="28"/>
        </w:rPr>
        <w:t>“</w:t>
      </w:r>
      <w:r w:rsidRPr="008A7001">
        <w:rPr>
          <w:rFonts w:ascii="Angsana New" w:hAnsi="Angsana New"/>
          <w:sz w:val="28"/>
          <w:szCs w:val="28"/>
          <w:cs/>
        </w:rPr>
        <w:t>การประปาฯ</w:t>
      </w:r>
      <w:r w:rsidRPr="008A7001">
        <w:rPr>
          <w:rFonts w:ascii="Angsana New" w:hAnsi="Angsana New"/>
          <w:sz w:val="28"/>
          <w:szCs w:val="28"/>
        </w:rPr>
        <w:t>”</w:t>
      </w:r>
      <w:r w:rsidRPr="008A7001">
        <w:rPr>
          <w:rFonts w:ascii="Angsana New" w:hAnsi="Angsana New"/>
          <w:sz w:val="28"/>
          <w:szCs w:val="28"/>
          <w:cs/>
        </w:rPr>
        <w:t xml:space="preserve">)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0</w:t>
      </w:r>
      <w:r w:rsidRPr="008A7001">
        <w:rPr>
          <w:rFonts w:ascii="Angsana New" w:hAnsi="Angsana New"/>
          <w:sz w:val="28"/>
          <w:szCs w:val="28"/>
          <w:cs/>
        </w:rPr>
        <w:t xml:space="preserve"> 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8A7001">
        <w:rPr>
          <w:rFonts w:ascii="Angsana New" w:hAnsi="Angsana New"/>
          <w:sz w:val="28"/>
          <w:szCs w:val="28"/>
        </w:rPr>
        <w:t>520</w:t>
      </w:r>
      <w:r w:rsidRPr="008A7001">
        <w:rPr>
          <w:rFonts w:ascii="Angsana New" w:hAnsi="Angsana New"/>
          <w:sz w:val="28"/>
          <w:szCs w:val="28"/>
          <w:cs/>
        </w:rPr>
        <w:t>.</w:t>
      </w:r>
      <w:r w:rsidRPr="008A7001">
        <w:rPr>
          <w:rFonts w:ascii="Angsana New" w:hAnsi="Angsana New"/>
          <w:sz w:val="28"/>
          <w:szCs w:val="28"/>
        </w:rPr>
        <w:t>3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2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000</w:t>
      </w:r>
      <w:r w:rsidRPr="008A7001">
        <w:rPr>
          <w:rFonts w:ascii="Angsana New" w:hAnsi="Angsana New"/>
          <w:sz w:val="28"/>
          <w:szCs w:val="28"/>
          <w:cs/>
        </w:rPr>
        <w:t xml:space="preserve"> - </w:t>
      </w:r>
      <w:r w:rsidR="00F74394" w:rsidRPr="008A7001">
        <w:rPr>
          <w:rFonts w:ascii="Angsana New" w:hAnsi="Angsana New"/>
          <w:sz w:val="28"/>
          <w:szCs w:val="28"/>
        </w:rPr>
        <w:t>14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ลูกบาศก์เมตร/วัน แต่ไม่เกิน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5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600</w:t>
      </w:r>
      <w:r w:rsidRPr="008A7001">
        <w:rPr>
          <w:rFonts w:ascii="Angsana New" w:hAnsi="Angsana New"/>
          <w:sz w:val="28"/>
          <w:szCs w:val="28"/>
          <w:cs/>
        </w:rPr>
        <w:t xml:space="preserve"> -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8</w:t>
      </w:r>
      <w:r w:rsidRPr="008A7001">
        <w:rPr>
          <w:rFonts w:ascii="Angsana New" w:hAnsi="Angsana New"/>
          <w:sz w:val="28"/>
          <w:szCs w:val="28"/>
          <w:cs/>
        </w:rPr>
        <w:t>,</w:t>
      </w:r>
      <w:r w:rsidRPr="008A7001">
        <w:rPr>
          <w:rFonts w:ascii="Angsana New" w:hAnsi="Angsana New"/>
          <w:sz w:val="28"/>
          <w:szCs w:val="28"/>
        </w:rPr>
        <w:t>720</w:t>
      </w:r>
      <w:r w:rsidRPr="008A7001">
        <w:rPr>
          <w:rFonts w:ascii="Angsana New" w:hAnsi="Angsana New"/>
          <w:sz w:val="28"/>
          <w:szCs w:val="28"/>
          <w:cs/>
        </w:rPr>
        <w:t xml:space="preserve"> ลูกบาศก์เมตร/วัน</w:t>
      </w:r>
    </w:p>
    <w:p w14:paraId="1F1870B4" w14:textId="3B12AC73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8A7001">
        <w:rPr>
          <w:rFonts w:ascii="Angsana New" w:hAnsi="Angsana New"/>
          <w:sz w:val="28"/>
          <w:szCs w:val="28"/>
        </w:rPr>
        <w:t>90</w:t>
      </w:r>
      <w:r w:rsidRPr="008A7001">
        <w:rPr>
          <w:rFonts w:ascii="Angsana New" w:hAnsi="Angsana New"/>
          <w:sz w:val="28"/>
          <w:szCs w:val="28"/>
          <w:cs/>
        </w:rPr>
        <w:t xml:space="preserve"> วัน นับถัดจากวันลงนามสัญญาซื้อขายเป็นต้นไป ซึ่งครบกำหนดวันที่ </w:t>
      </w:r>
      <w:r w:rsidRPr="008A7001">
        <w:rPr>
          <w:rFonts w:ascii="Angsana New" w:hAnsi="Angsana New"/>
          <w:sz w:val="28"/>
          <w:szCs w:val="28"/>
        </w:rPr>
        <w:t>2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อย่างไรก็ตามเมื่อวันที่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เนื่องจากได้รับผลกระทบจากสถานการณ์การแพร่ระบาดของโรคติดเชื้อไวรัสโคโรนา </w:t>
      </w:r>
      <w:r w:rsidRPr="008A7001">
        <w:rPr>
          <w:rFonts w:ascii="Angsana New" w:hAnsi="Angsana New"/>
          <w:sz w:val="28"/>
          <w:szCs w:val="28"/>
        </w:rPr>
        <w:t>- 20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 xml:space="preserve">9 </w:t>
      </w:r>
      <w:r w:rsidRPr="008A7001">
        <w:rPr>
          <w:rFonts w:ascii="Angsana New" w:hAnsi="Angsana New"/>
          <w:sz w:val="28"/>
          <w:szCs w:val="28"/>
          <w:cs/>
        </w:rPr>
        <w:t xml:space="preserve">การเลื่อนกำหนดส่งมอบอุปกรณ์จากต่างประเทศ และได้รับหนังสือจากหน่วยงานท้องถิ่นแจ้งระงับการก่อสร้างงานท่อ ทั้งนี้ คณะกรรมการตรวจรับโครงการพิจารณาทบทวนและเห็นชอบให้ขยายระยะเวลาสัญญาการส่งมอบน้ำออกไปเป็นวันที่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โดยบริษัทย่อยได้รับหนังสือจากการประปาฯ ลงวันที่ </w:t>
      </w:r>
      <w:r w:rsidRPr="008A7001">
        <w:rPr>
          <w:rFonts w:ascii="Angsana New" w:hAnsi="Angsana New"/>
          <w:sz w:val="28"/>
          <w:szCs w:val="28"/>
        </w:rPr>
        <w:t>30</w:t>
      </w:r>
      <w:r w:rsidRPr="008A700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แจ้งให้ไปลงนามในบันทึกข้อตกลงเพื่อขยายระยะเวลาการส่งมอบน้ำครั้งแรก อย่างไรก็ดีบริษัทย่อยมีหนังสือขอให้ทบทวนผลการพิจารณาและได้มีหนังสือขอขยายระยะเวลาไปยังการประปาฯเพื่อขอขยายระยะเวลาการส่งมอบน้ำออกไปอีก ตามจดหมายบริษัทลงวันที่ </w:t>
      </w:r>
      <w:r w:rsidRPr="008A7001">
        <w:rPr>
          <w:rFonts w:ascii="Angsana New" w:hAnsi="Angsana New"/>
          <w:sz w:val="28"/>
          <w:szCs w:val="28"/>
        </w:rPr>
        <w:t>27</w:t>
      </w:r>
      <w:r w:rsidRPr="008A700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ต่อมาทางการประปาฯ ได้มีหนังสือลงวันที่ 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A7001">
        <w:rPr>
          <w:rFonts w:ascii="Angsana New" w:hAnsi="Angsana New"/>
          <w:sz w:val="28"/>
          <w:szCs w:val="28"/>
        </w:rPr>
        <w:t>2563</w:t>
      </w:r>
      <w:r w:rsidRPr="008A7001">
        <w:rPr>
          <w:rFonts w:ascii="Angsana New" w:hAnsi="Angsana New"/>
          <w:sz w:val="28"/>
          <w:szCs w:val="28"/>
          <w:cs/>
        </w:rPr>
        <w:t xml:space="preserve"> เพื่อขอเอกสารเพิ่มเติมสำหรับประกอบการพิจารณา และเนื่องด้วยสถานการณ์การแพร่ระบาดของโรคติดเชื้อไวรัสมีการระบาดอีกระลอกหนึ่ง ซึ่งพื้นที่สถานีผลิตน้ำประปาฯ และสถานีจ่ายน้ำประปาของการประปาฯ อยู่ในพื้นที่ควบคุมสูงสุด ดังนั้น บริษัทจึงได้มีหนังสือขอขยายระยะเวลาพร้อมส่งเอกสารที่เกี่ยวข้อง ลงวันที่ </w:t>
      </w:r>
      <w:r w:rsidRPr="008A7001">
        <w:rPr>
          <w:rFonts w:ascii="Angsana New" w:hAnsi="Angsana New"/>
          <w:sz w:val="28"/>
          <w:szCs w:val="28"/>
        </w:rPr>
        <w:t>25</w:t>
      </w:r>
      <w:r w:rsidRPr="008A7001">
        <w:rPr>
          <w:rFonts w:ascii="Angsana New" w:hAnsi="Angsana New"/>
          <w:sz w:val="28"/>
          <w:szCs w:val="28"/>
          <w:cs/>
        </w:rPr>
        <w:t xml:space="preserve"> มกราคม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ไปที่การประปาฯ</w:t>
      </w:r>
    </w:p>
    <w:p w14:paraId="07A87C57" w14:textId="22C5997F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กุมภาพันธ์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บริษัทย่อยได้รับแจ้งเป็นหนังสือจากการประปาฯ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53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วัน (ส่งมอบน้ำในวันที่ 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พฤศจิกายน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2563)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ซึ่งเป็นการพิจารณาขยายระยะเวลาให้ตามหนังสือที่บริษัทย่อยยื่นขอขยายไปช่วงแรก อย่างไรก็ตาม บริษัทย่อยได้ยื่นจดหมายเพิ่มเติม เพื่อขอขยายระยะเวลาออกไปอีก ซึ่งยังไม่ได้รับการพิจารณาในส่วนที่ขอขยายระยะเวลาเพิ่มเติม</w:t>
      </w:r>
    </w:p>
    <w:p w14:paraId="65B6CC00" w14:textId="60B66790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เมษายน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</w:p>
    <w:p w14:paraId="30BD1742" w14:textId="50B62C2C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5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จะส่งเจ้าหน้าที่เข้าร่วมตรวจสอบน้ำตามสัญญาฯกับเจ้าหน้าที่ทางบริษัทย่อยในช่วงตั้งแต่วันที่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6 - 8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พฤษภาคม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ต่อไป ทั้งนี้ เมื่อวันที่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7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z w:val="28"/>
          <w:szCs w:val="28"/>
          <w:cs/>
        </w:rPr>
        <w:t>บริษัทย่อย 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และเร่งดำเนินการแจ้งแผนการส่งน้ำให้การประปาฯทราบและรายงานความคืบหน้าให้ทราบเป็นระยะต่อไป</w:t>
      </w:r>
    </w:p>
    <w:p w14:paraId="61321119" w14:textId="11F609CB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28"/>
          <w:szCs w:val="28"/>
        </w:rPr>
      </w:pP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7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พฤษภาคม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256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ตามเลขที่สัญญา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ฝกม.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9/2563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ลงวันที่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25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มิถุนายน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2563 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ทั้งนี้ อัตราค่าปรับประมาณวันละ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.0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4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ล้านบาทเป็นจำนวน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72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วัน คิดเป็นมูลค่าค่าปรับทั้งสิ้นจำนวน </w:t>
      </w:r>
      <w:r w:rsidR="00F74394"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1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</w:rPr>
        <w:t>79.0</w:t>
      </w:r>
      <w:r w:rsidRPr="008A7001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58C6C8EB" w14:textId="7FABC41A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บริษัทย่อยได้จัดทำจดหมาย ลงวันที่ 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11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พฤษภาคม 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>256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4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hAnsi="Angsana New"/>
          <w:sz w:val="28"/>
          <w:szCs w:val="28"/>
          <w:cs/>
        </w:rPr>
        <w:t>เพื่อ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1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3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พฤษภาคม 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>256</w:t>
      </w:r>
      <w:r w:rsidR="00F74394" w:rsidRPr="008A7001">
        <w:rPr>
          <w:rFonts w:ascii="Angsana New" w:eastAsiaTheme="minorEastAsia" w:hAnsi="Angsana New"/>
          <w:sz w:val="28"/>
          <w:szCs w:val="28"/>
          <w:lang w:eastAsia="zh-CN"/>
        </w:rPr>
        <w:t>4</w:t>
      </w:r>
      <w:r w:rsidRPr="008A7001">
        <w:rPr>
          <w:rFonts w:ascii="Angsana New" w:eastAsiaTheme="minorEastAsia" w:hAnsi="Angsana New"/>
          <w:sz w:val="28"/>
          <w:szCs w:val="28"/>
          <w:lang w:eastAsia="zh-CN"/>
        </w:rPr>
        <w:t xml:space="preserve"> </w:t>
      </w:r>
      <w:r w:rsidRPr="008A7001">
        <w:rPr>
          <w:rFonts w:ascii="Angsana New" w:eastAsiaTheme="minorEastAsia" w:hAnsi="Angsana New"/>
          <w:sz w:val="28"/>
          <w:szCs w:val="28"/>
          <w:cs/>
          <w:lang w:eastAsia="zh-CN"/>
        </w:rPr>
        <w:t xml:space="preserve">ว่าอยู่ระหว่างดำเนินการพิจารณาและตรวจสอบข้อเท็จจริงเพื่อขยายระยะเวลาและงดค่าปรับอยู่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4C19BACC" w14:textId="5253D463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8A7001">
        <w:rPr>
          <w:rFonts w:ascii="Angsana New" w:hAnsi="Angsana New"/>
          <w:sz w:val="28"/>
          <w:szCs w:val="28"/>
        </w:rPr>
        <w:t>23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เป็นต้นมา บริษัทย่อยได้ดำเนินการส่งมอบน้ำประปาให้กับการประปาฯแล้ว น้ำที่บริษัทย่อยส่งให้แก่การประปาฯนั้น ได้ถูกบันทึกทุกชั่วโมงพร้อมกับคุณภาพน้ำในชั่วโมงนั้นๆ บริษัทย่อยได้จัดทำจดหมายลงวันที่ </w:t>
      </w:r>
      <w:r w:rsidRPr="008A7001">
        <w:rPr>
          <w:rFonts w:ascii="Angsana New" w:hAnsi="Angsana New"/>
          <w:sz w:val="28"/>
          <w:szCs w:val="28"/>
        </w:rPr>
        <w:t>29</w:t>
      </w:r>
      <w:r w:rsidRPr="008A7001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เพื่อขอแจ้งเหตุสิ้นสุดและขออนุมัติขยายเวลาการส่งมอบน้ำประปา พร้อมทั้งขอให้งดหรือลดค่าปรับ</w:t>
      </w:r>
    </w:p>
    <w:p w14:paraId="12200153" w14:textId="440831D1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8A7001">
        <w:rPr>
          <w:rFonts w:ascii="Angsana New" w:hAnsi="Angsana New"/>
          <w:sz w:val="28"/>
          <w:szCs w:val="28"/>
        </w:rPr>
        <w:t>20</w:t>
      </w:r>
      <w:r w:rsidRPr="008A7001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เป็นต้นมา บริษัทย่อยได้งดการส่งน้ำ เนื่องจากบริษัทยังไม่สามารถเรียกเก็บเงินจากการประปาฯได้ เนื่องจากยังไม่มีหนังสือจากการประปาฯอย่างเป็นทางการในเรื่องงดหรือลดค่าปรับตามที่บริษัทย่อยได้ทำจดหมายไปยังการประปาฯ ประกอบกับเอกสารประกอบการเบิกเงินอื่นๆที่ต้องรอให้หน่วยงานภาครัฐพิจารณาอนุมัติ</w:t>
      </w:r>
    </w:p>
    <w:p w14:paraId="70DF7F20" w14:textId="308CBDBC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A7001">
        <w:rPr>
          <w:rFonts w:ascii="Angsana New" w:hAnsi="Angsana New"/>
          <w:sz w:val="28"/>
          <w:szCs w:val="28"/>
        </w:rPr>
        <w:t>8</w:t>
      </w:r>
      <w:r w:rsidRPr="008A700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บริษัทย่อยได้ยื่นหนังสือไปยังการประปาฯเพิ่มเติมในส่วนของการงดหรือลดค่าปรับ โดยอ้างถึงหนังสือ คณะกรรมการวินิจฉัยปัญหาการจัดซื้อจัดจ้างและการบริหารพัสดุภาครัฐ กรมบัญชีกลาง ด่วนที่สุด เลขที่ กค (กวจ) </w:t>
      </w:r>
      <w:r w:rsidRPr="008A7001">
        <w:rPr>
          <w:rFonts w:ascii="Angsana New" w:hAnsi="Angsana New"/>
          <w:sz w:val="28"/>
          <w:szCs w:val="28"/>
        </w:rPr>
        <w:t>0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</w:rPr>
        <w:t>05</w:t>
      </w:r>
      <w:r w:rsidRPr="008A7001">
        <w:rPr>
          <w:rFonts w:ascii="Angsana New" w:hAnsi="Angsana New"/>
          <w:sz w:val="28"/>
          <w:szCs w:val="28"/>
          <w:cs/>
        </w:rPr>
        <w:t>.</w:t>
      </w:r>
      <w:r w:rsidRPr="008A7001">
        <w:rPr>
          <w:rFonts w:ascii="Angsana New" w:hAnsi="Angsana New"/>
          <w:sz w:val="28"/>
          <w:szCs w:val="28"/>
        </w:rPr>
        <w:t>2</w:t>
      </w:r>
      <w:r w:rsidRPr="008A7001">
        <w:rPr>
          <w:rFonts w:ascii="Angsana New" w:hAnsi="Angsana New"/>
          <w:sz w:val="28"/>
          <w:szCs w:val="28"/>
          <w:cs/>
        </w:rPr>
        <w:t>/</w:t>
      </w:r>
      <w:r w:rsidRPr="008A7001">
        <w:rPr>
          <w:rFonts w:ascii="Angsana New" w:hAnsi="Angsana New"/>
          <w:sz w:val="28"/>
          <w:szCs w:val="28"/>
        </w:rPr>
        <w:t>693</w:t>
      </w:r>
      <w:r w:rsidRPr="008A7001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8A7001">
        <w:rPr>
          <w:rFonts w:ascii="Angsana New" w:hAnsi="Angsana New"/>
          <w:sz w:val="28"/>
          <w:szCs w:val="28"/>
        </w:rPr>
        <w:t>6</w:t>
      </w:r>
      <w:r w:rsidRPr="008A7001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8A7001">
        <w:rPr>
          <w:rFonts w:ascii="Angsana New" w:hAnsi="Angsana New"/>
          <w:sz w:val="28"/>
          <w:szCs w:val="28"/>
        </w:rPr>
        <w:t>256</w:t>
      </w:r>
      <w:r w:rsidR="00F74394" w:rsidRPr="008A7001">
        <w:rPr>
          <w:rFonts w:ascii="Angsana New" w:hAnsi="Angsana New"/>
          <w:sz w:val="28"/>
          <w:szCs w:val="28"/>
        </w:rPr>
        <w:t>4</w:t>
      </w:r>
      <w:r w:rsidRPr="008A7001">
        <w:rPr>
          <w:rFonts w:ascii="Angsana New" w:hAnsi="Angsana New"/>
          <w:sz w:val="28"/>
          <w:szCs w:val="28"/>
          <w:cs/>
        </w:rPr>
        <w:t xml:space="preserve"> ซึ่งมีเนื้อหาว่า “ทางภาครัฐได้มีมาตรการให้ความช่วยเหลือกับคู่สัญญาโดยให้คิดค่าปรับในอัตราร้อยละ </w:t>
      </w:r>
      <w:r w:rsidRPr="008A7001">
        <w:rPr>
          <w:rFonts w:ascii="Angsana New" w:hAnsi="Angsana New"/>
          <w:sz w:val="28"/>
          <w:szCs w:val="28"/>
        </w:rPr>
        <w:t>0”</w:t>
      </w:r>
      <w:r w:rsidRPr="008A7001">
        <w:rPr>
          <w:rFonts w:ascii="Angsana New" w:hAnsi="Angsana New"/>
          <w:sz w:val="28"/>
          <w:szCs w:val="28"/>
          <w:cs/>
        </w:rPr>
        <w:t xml:space="preserve"> ซึ่งในกรณีให้ความช่วยเหลือนี้ บริษัทย่อยเชื่อว่าอยู่ในเกณฑ์และเงื่อนไขการให้ความช่วยเหลือ ซึ่งบริษัทย่อยได้ส่งเอกสารให้แก่การประปาฯ เพื่อเป็นอีกหนึ่งปัจจัยเสริมในการงดหรือลดค่าปรับ</w:t>
      </w:r>
    </w:p>
    <w:p w14:paraId="491CF4BF" w14:textId="77777777" w:rsidR="00EF2215" w:rsidRPr="008A7001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>ซึ่งขณะนี้บริษัทย่อยยังไม่ได้รับจดหมายตอบกลับแจ้งผลการพิจารณาขออนุมัติขยายเวลาการส่งมอบน้ำประปา พร้อมทั้งขอให้งดหรือลดค่าปรับยังบริษัทย่อยแต่ประการใด</w:t>
      </w:r>
    </w:p>
    <w:p w14:paraId="5F678D32" w14:textId="07A8A222" w:rsidR="00BB5DC6" w:rsidRDefault="00EF2215" w:rsidP="00EF2215">
      <w:pPr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8A7001">
        <w:rPr>
          <w:rFonts w:ascii="Angsana New" w:hAnsi="Angsana New"/>
          <w:sz w:val="28"/>
          <w:szCs w:val="28"/>
          <w:cs/>
        </w:rPr>
        <w:t xml:space="preserve">ทั้งนี้ ฝ่ายบริหารของทางบริษัทย่อยให้ความเห็นว่า เนื่องจากสถานการณ์แพร่ระบาดโรคติดเชื้อไวรัสโคโรนา - </w:t>
      </w:r>
      <w:r w:rsidRPr="008A7001">
        <w:rPr>
          <w:rFonts w:ascii="Angsana New" w:hAnsi="Angsana New"/>
          <w:sz w:val="28"/>
          <w:szCs w:val="28"/>
        </w:rPr>
        <w:t>20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</w:t>
      </w:r>
      <w:r w:rsidRPr="008A7001">
        <w:rPr>
          <w:rFonts w:ascii="Angsana New" w:hAnsi="Angsana New"/>
          <w:sz w:val="28"/>
          <w:szCs w:val="28"/>
          <w:cs/>
        </w:rPr>
        <w:t xml:space="preserve"> (</w:t>
      </w:r>
      <w:r w:rsidRPr="008A7001">
        <w:rPr>
          <w:rFonts w:ascii="Angsana New" w:hAnsi="Angsana New"/>
          <w:sz w:val="28"/>
          <w:szCs w:val="28"/>
        </w:rPr>
        <w:t>COVID-</w:t>
      </w:r>
      <w:r w:rsidR="00F74394" w:rsidRPr="008A7001">
        <w:rPr>
          <w:rFonts w:ascii="Angsana New" w:hAnsi="Angsana New"/>
          <w:sz w:val="28"/>
          <w:szCs w:val="28"/>
        </w:rPr>
        <w:t>1</w:t>
      </w:r>
      <w:r w:rsidRPr="008A7001">
        <w:rPr>
          <w:rFonts w:ascii="Angsana New" w:hAnsi="Angsana New"/>
          <w:sz w:val="28"/>
          <w:szCs w:val="28"/>
        </w:rPr>
        <w:t>9</w:t>
      </w:r>
      <w:r w:rsidRPr="008A7001">
        <w:rPr>
          <w:rFonts w:ascii="Angsana New" w:hAnsi="Angsana New"/>
          <w:sz w:val="28"/>
          <w:szCs w:val="28"/>
          <w:cs/>
        </w:rPr>
        <w:t>) ถือเป็นเหตุการณ์ขัดข้องสุดวิสัย ซึ่งส่งผลกระทบทำให้ไม่สามารถส่งมอบน้ำประปาได้ในระยะเวลาที่กำหนดตามสัญญา เป็นเหตุอันสมควรที่การประปาฯจะขยายเวลาการส่งมอบน้ำประปา พร้อมทั้งงดหรือลดค่าปรับ</w:t>
      </w:r>
    </w:p>
    <w:p w14:paraId="601A1FA3" w14:textId="79D3BE6A" w:rsidR="006C3B2A" w:rsidRPr="00A5247A" w:rsidRDefault="006C3B2A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26" w:hanging="426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</w:t>
      </w:r>
      <w:r w:rsidR="00F05AD0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ตามสัญญาเช่าและบริการ</w:t>
      </w:r>
    </w:p>
    <w:p w14:paraId="1F63A8C4" w14:textId="1548D574" w:rsidR="00916727" w:rsidRPr="00226998" w:rsidRDefault="00916727" w:rsidP="00533CD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851" w:hanging="425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226998">
        <w:rPr>
          <w:rFonts w:ascii="Angsana New" w:hAnsi="Angsana New"/>
          <w:b/>
          <w:bCs/>
          <w:sz w:val="28"/>
          <w:szCs w:val="28"/>
          <w:cs/>
        </w:rPr>
        <w:t>ภาระผูกพันตามสัญญาเช่าและบริการ</w:t>
      </w:r>
    </w:p>
    <w:tbl>
      <w:tblPr>
        <w:tblW w:w="908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864"/>
        <w:gridCol w:w="681"/>
        <w:gridCol w:w="1168"/>
        <w:gridCol w:w="265"/>
        <w:gridCol w:w="1182"/>
        <w:gridCol w:w="265"/>
        <w:gridCol w:w="1168"/>
        <w:gridCol w:w="265"/>
        <w:gridCol w:w="1224"/>
      </w:tblGrid>
      <w:tr w:rsidR="008A51BF" w:rsidRPr="00A5247A" w14:paraId="7CD63B68" w14:textId="77777777" w:rsidTr="00533CD5">
        <w:tc>
          <w:tcPr>
            <w:tcW w:w="1576" w:type="pct"/>
          </w:tcPr>
          <w:p w14:paraId="5ED3C965" w14:textId="77777777" w:rsidR="008A51BF" w:rsidRPr="00A5247A" w:rsidRDefault="008A51B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5" w:type="pct"/>
          </w:tcPr>
          <w:p w14:paraId="7DE20905" w14:textId="77777777" w:rsidR="008A51BF" w:rsidRPr="00A5247A" w:rsidRDefault="008A51B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9" w:type="pct"/>
            <w:gridSpan w:val="7"/>
            <w:tcBorders>
              <w:bottom w:val="single" w:sz="4" w:space="0" w:color="auto"/>
            </w:tcBorders>
          </w:tcPr>
          <w:p w14:paraId="49B69746" w14:textId="39AB05F9" w:rsidR="008A51BF" w:rsidRPr="00A5247A" w:rsidRDefault="008A51B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A51BF" w:rsidRPr="00A5247A" w14:paraId="05269ACF" w14:textId="77777777" w:rsidTr="00533CD5">
        <w:tc>
          <w:tcPr>
            <w:tcW w:w="1576" w:type="pct"/>
          </w:tcPr>
          <w:p w14:paraId="7B930875" w14:textId="77777777" w:rsidR="008A51BF" w:rsidRPr="00A5247A" w:rsidRDefault="008A51BF" w:rsidP="008A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5" w:type="pct"/>
          </w:tcPr>
          <w:p w14:paraId="52B87B7F" w14:textId="77777777" w:rsidR="008A51BF" w:rsidRPr="00A5247A" w:rsidRDefault="008A51BF" w:rsidP="008A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68EE2" w14:textId="209B74AB" w:rsidR="008A51BF" w:rsidRPr="00A5247A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B841C1E" w14:textId="77777777" w:rsidR="008A51BF" w:rsidRPr="00A5247A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375E3A" w14:textId="06D78B4F" w:rsidR="008A51BF" w:rsidRPr="00A5247A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23B2A" w:rsidRPr="00A5247A" w14:paraId="3FF22317" w14:textId="77777777" w:rsidTr="00533CD5">
        <w:trPr>
          <w:trHeight w:val="425"/>
        </w:trPr>
        <w:tc>
          <w:tcPr>
            <w:tcW w:w="1576" w:type="pct"/>
          </w:tcPr>
          <w:p w14:paraId="41B202F6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65286CB5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ADF57AF" w14:textId="42294876" w:rsidR="00B23B2A" w:rsidRPr="00A5247A" w:rsidRDefault="00B44870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4533BF0C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6D350D78" w14:textId="242F9C4D" w:rsidR="00B23B2A" w:rsidRPr="00A5247A" w:rsidRDefault="00B44870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275293D4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43" w:type="pct"/>
          </w:tcPr>
          <w:p w14:paraId="25FE00C3" w14:textId="004849CA" w:rsidR="00B23B2A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1C6FFD07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0F4AB443" w14:textId="670CA06E" w:rsidR="00B23B2A" w:rsidRPr="00A5247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A5247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5247A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B23B2A" w:rsidRPr="00A5247A" w14:paraId="4062295F" w14:textId="77777777" w:rsidTr="00533CD5">
        <w:trPr>
          <w:trHeight w:val="425"/>
        </w:trPr>
        <w:tc>
          <w:tcPr>
            <w:tcW w:w="1576" w:type="pct"/>
          </w:tcPr>
          <w:p w14:paraId="5733EDF2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7E3C35B3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6E51D98" w14:textId="17E3EF0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7EAD3CF0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707B288" w14:textId="102DEE59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052B4C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5D58E23F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5EC78BC" w14:textId="57BBCD09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74394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4BE082B6" w14:textId="77777777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F0365B7" w14:textId="3D1E87C5" w:rsidR="00B23B2A" w:rsidRPr="00A5247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052B4C" w:rsidRPr="00A5247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B23B2A" w:rsidRPr="00A5247A" w14:paraId="5B4A3731" w14:textId="77777777" w:rsidTr="00533CD5">
        <w:tc>
          <w:tcPr>
            <w:tcW w:w="1951" w:type="pct"/>
            <w:gridSpan w:val="2"/>
          </w:tcPr>
          <w:p w14:paraId="3D3610C6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จำนวนเงินขั้นต่ำที่ต้องจ่ายในอนาคต</w:t>
            </w:r>
          </w:p>
          <w:p w14:paraId="5E2E522C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ทั้งสิ้นภายใต้สัญญาเช่าดำเนินงาน</w:t>
            </w:r>
          </w:p>
          <w:p w14:paraId="32133E72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ที่บอกเลิกไม่ได้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274F7ACD" w14:textId="77777777" w:rsidR="00B23B2A" w:rsidRPr="00A5247A" w:rsidRDefault="00B23B2A" w:rsidP="00743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F26C6B7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DA235D1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F77CE0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B7E7137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CCA5500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392BAAF4" w14:textId="77777777" w:rsidR="00B23B2A" w:rsidRPr="00A5247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B4C" w:rsidRPr="00A5247A" w14:paraId="44758FA0" w14:textId="77777777" w:rsidTr="00533CD5">
        <w:tc>
          <w:tcPr>
            <w:tcW w:w="1951" w:type="pct"/>
            <w:gridSpan w:val="2"/>
          </w:tcPr>
          <w:p w14:paraId="493449DD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43" w:type="pct"/>
            <w:shd w:val="clear" w:color="auto" w:fill="auto"/>
          </w:tcPr>
          <w:p w14:paraId="76026ECF" w14:textId="7881D0E9" w:rsidR="00052B4C" w:rsidRPr="00A5247A" w:rsidRDefault="000E6338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1,713</w:t>
            </w:r>
          </w:p>
        </w:tc>
        <w:tc>
          <w:tcPr>
            <w:tcW w:w="146" w:type="pct"/>
          </w:tcPr>
          <w:p w14:paraId="5661FEFF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88069F6" w14:textId="087A3D89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46" w:type="pct"/>
          </w:tcPr>
          <w:p w14:paraId="416DB65E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</w:tcPr>
          <w:p w14:paraId="28FA103D" w14:textId="6A6FE717" w:rsidR="00052B4C" w:rsidRPr="00A5247A" w:rsidRDefault="00F02A85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146" w:type="pct"/>
          </w:tcPr>
          <w:p w14:paraId="1C4DB0B4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B80BA3C" w14:textId="2131EDC1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</w:p>
        </w:tc>
      </w:tr>
      <w:tr w:rsidR="00052B4C" w:rsidRPr="00A5247A" w14:paraId="73804B1D" w14:textId="77777777" w:rsidTr="00533CD5">
        <w:tc>
          <w:tcPr>
            <w:tcW w:w="1951" w:type="pct"/>
            <w:gridSpan w:val="2"/>
          </w:tcPr>
          <w:p w14:paraId="6D13C277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5247A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2A184B2A" w14:textId="273873BB" w:rsidR="00052B4C" w:rsidRPr="00A5247A" w:rsidRDefault="000E6338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" w:type="pct"/>
          </w:tcPr>
          <w:p w14:paraId="01084E86" w14:textId="77777777" w:rsidR="00052B4C" w:rsidRPr="00A5247A" w:rsidRDefault="00052B4C" w:rsidP="0005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6B90A00" w14:textId="4FC80CBB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146" w:type="pct"/>
          </w:tcPr>
          <w:p w14:paraId="73C178FD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04B8927" w14:textId="62015DDB" w:rsidR="00052B4C" w:rsidRPr="00A5247A" w:rsidRDefault="00F02A85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CD99820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2ADE03C" w14:textId="691EC6F6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247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052B4C" w:rsidRPr="00A5247A" w14:paraId="1F640C76" w14:textId="77777777" w:rsidTr="00533CD5">
        <w:tc>
          <w:tcPr>
            <w:tcW w:w="1951" w:type="pct"/>
            <w:gridSpan w:val="2"/>
          </w:tcPr>
          <w:p w14:paraId="1BCE9844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41E93" w14:textId="616837C9" w:rsidR="00052B4C" w:rsidRPr="00A5247A" w:rsidRDefault="000E6338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1,713</w:t>
            </w:r>
          </w:p>
        </w:tc>
        <w:tc>
          <w:tcPr>
            <w:tcW w:w="146" w:type="pct"/>
          </w:tcPr>
          <w:p w14:paraId="1C05DE3F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282BDF7E" w14:textId="5208383D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146" w:type="pct"/>
          </w:tcPr>
          <w:p w14:paraId="3629BEFD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0BE0F" w14:textId="2F5A0835" w:rsidR="00052B4C" w:rsidRPr="00A5247A" w:rsidRDefault="00F02A85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335</w:t>
            </w:r>
          </w:p>
        </w:tc>
        <w:tc>
          <w:tcPr>
            <w:tcW w:w="146" w:type="pct"/>
          </w:tcPr>
          <w:p w14:paraId="1DD83099" w14:textId="77777777" w:rsidR="00052B4C" w:rsidRPr="00A5247A" w:rsidRDefault="00052B4C" w:rsidP="0005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9CD2DD5" w14:textId="5B37F64F" w:rsidR="00052B4C" w:rsidRPr="00A5247A" w:rsidRDefault="00052B4C" w:rsidP="00052B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247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830</w:t>
            </w:r>
          </w:p>
        </w:tc>
      </w:tr>
    </w:tbl>
    <w:p w14:paraId="2D376242" w14:textId="78D2AB33" w:rsidR="00916727" w:rsidRPr="00A5247A" w:rsidRDefault="00916727" w:rsidP="00533CD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hanging="861"/>
        <w:contextualSpacing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en-GB"/>
        </w:rPr>
        <w:t>หนังสือค้ำประกัน</w:t>
      </w:r>
    </w:p>
    <w:p w14:paraId="67F97A92" w14:textId="36755EF5" w:rsidR="00052B4C" w:rsidRPr="00A5247A" w:rsidRDefault="00052B4C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="003B2A93" w:rsidRPr="00A5247A">
        <w:rPr>
          <w:rFonts w:ascii="Angsana New" w:hAnsi="Angsana New"/>
          <w:sz w:val="28"/>
          <w:szCs w:val="28"/>
          <w:cs/>
        </w:rPr>
        <w:t>ธันวาคม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816E21">
        <w:rPr>
          <w:rFonts w:ascii="Angsana New" w:hAnsi="Angsana New"/>
          <w:sz w:val="28"/>
          <w:szCs w:val="28"/>
        </w:rPr>
        <w:t xml:space="preserve"> </w:t>
      </w:r>
      <w:r w:rsidR="00816E21">
        <w:rPr>
          <w:rFonts w:ascii="Angsana New" w:hAnsi="Angsana New" w:hint="cs"/>
          <w:sz w:val="28"/>
          <w:szCs w:val="28"/>
          <w:cs/>
        </w:rPr>
        <w:t>และ</w:t>
      </w:r>
      <w:r w:rsidR="00816E21">
        <w:rPr>
          <w:rFonts w:ascii="Angsana New" w:hAnsi="Angsana New"/>
          <w:sz w:val="28"/>
          <w:szCs w:val="28"/>
        </w:rPr>
        <w:t xml:space="preserve"> 2563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ผลงานตามสัญญาจำนวนเงิน </w:t>
      </w:r>
      <w:r w:rsidR="00F02A85">
        <w:rPr>
          <w:rFonts w:ascii="Angsana New" w:hAnsi="Angsana New"/>
          <w:sz w:val="28"/>
          <w:szCs w:val="28"/>
        </w:rPr>
        <w:t>8.26</w:t>
      </w:r>
      <w:r w:rsidRPr="00A5247A">
        <w:rPr>
          <w:rFonts w:ascii="Angsana New" w:hAnsi="Angsana New"/>
          <w:sz w:val="28"/>
          <w:szCs w:val="28"/>
          <w:cs/>
        </w:rPr>
        <w:t xml:space="preserve"> ล้านบาท โดยค้ำประกันผลงานตามสัญญากับหน่วยงานราชการจำนวน </w:t>
      </w:r>
      <w:r w:rsidR="00F02A85">
        <w:rPr>
          <w:rFonts w:ascii="Angsana New" w:hAnsi="Angsana New"/>
          <w:sz w:val="28"/>
          <w:szCs w:val="28"/>
        </w:rPr>
        <w:t>6.19</w:t>
      </w:r>
      <w:r w:rsidRPr="00A5247A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4FC972D8" w14:textId="44FECC6C" w:rsidR="00916727" w:rsidRPr="00A5247A" w:rsidRDefault="00916727" w:rsidP="00533CD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hanging="861"/>
        <w:contextualSpacing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en-GB"/>
        </w:rPr>
        <w:t>ภาระผูกพันรายจ่ายฝ่ายทุน</w:t>
      </w:r>
      <w:r w:rsidRPr="00A5247A">
        <w:rPr>
          <w:rFonts w:ascii="Angsana New" w:hAnsi="Angsana New"/>
          <w:b/>
          <w:bCs/>
          <w:sz w:val="28"/>
          <w:szCs w:val="28"/>
          <w:cs/>
          <w:lang w:val="en-GB"/>
        </w:rPr>
        <w:tab/>
      </w:r>
    </w:p>
    <w:p w14:paraId="2F1C1163" w14:textId="7703B2BA" w:rsidR="00052B4C" w:rsidRPr="00A5247A" w:rsidRDefault="00052B4C" w:rsidP="00533C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5247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B2A93" w:rsidRPr="00A5247A">
        <w:rPr>
          <w:rFonts w:ascii="Angsana New" w:hAnsi="Angsana New"/>
          <w:sz w:val="28"/>
          <w:szCs w:val="28"/>
        </w:rPr>
        <w:t>3</w:t>
      </w:r>
      <w:r w:rsidR="00F74394">
        <w:rPr>
          <w:rFonts w:ascii="Angsana New" w:hAnsi="Angsana New"/>
          <w:sz w:val="28"/>
          <w:szCs w:val="28"/>
        </w:rPr>
        <w:t>1</w:t>
      </w:r>
      <w:r w:rsidR="003B2A93" w:rsidRPr="00A5247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5247A">
        <w:rPr>
          <w:rFonts w:ascii="Angsana New" w:hAnsi="Angsana New"/>
          <w:sz w:val="28"/>
          <w:szCs w:val="28"/>
          <w:cs/>
        </w:rPr>
        <w:t xml:space="preserve"> </w:t>
      </w:r>
      <w:r w:rsidRPr="00A5247A">
        <w:rPr>
          <w:rFonts w:ascii="Angsana New" w:hAnsi="Angsana New"/>
          <w:sz w:val="28"/>
          <w:szCs w:val="28"/>
        </w:rPr>
        <w:t>256</w:t>
      </w:r>
      <w:r w:rsidR="00F74394">
        <w:rPr>
          <w:rFonts w:ascii="Angsana New" w:hAnsi="Angsana New"/>
          <w:sz w:val="28"/>
          <w:szCs w:val="28"/>
        </w:rPr>
        <w:t>4</w:t>
      </w:r>
      <w:r w:rsidR="00816E21">
        <w:rPr>
          <w:rFonts w:ascii="Angsana New" w:hAnsi="Angsana New"/>
          <w:sz w:val="28"/>
          <w:szCs w:val="28"/>
        </w:rPr>
        <w:t xml:space="preserve"> </w:t>
      </w:r>
      <w:r w:rsidR="00816E21">
        <w:rPr>
          <w:rFonts w:ascii="Angsana New" w:hAnsi="Angsana New" w:hint="cs"/>
          <w:sz w:val="28"/>
          <w:szCs w:val="28"/>
          <w:cs/>
        </w:rPr>
        <w:t>และ</w:t>
      </w:r>
      <w:r w:rsidR="00816E21">
        <w:rPr>
          <w:rFonts w:ascii="Angsana New" w:hAnsi="Angsana New"/>
          <w:sz w:val="28"/>
          <w:szCs w:val="28"/>
        </w:rPr>
        <w:t xml:space="preserve"> 2563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 xml:space="preserve">บริษัทย่อยมีภาระผูกพันจากสัญญาก่อสร้าง จำนวน </w:t>
      </w:r>
      <w:r w:rsidR="007F7719">
        <w:rPr>
          <w:rFonts w:ascii="Angsana New" w:hAnsi="Angsana New"/>
          <w:sz w:val="28"/>
          <w:szCs w:val="28"/>
        </w:rPr>
        <w:t>34.64</w:t>
      </w:r>
      <w:r w:rsidRPr="00A5247A">
        <w:rPr>
          <w:rFonts w:ascii="Angsana New" w:hAnsi="Angsana New"/>
          <w:sz w:val="28"/>
          <w:szCs w:val="28"/>
        </w:rPr>
        <w:t xml:space="preserve"> </w:t>
      </w:r>
      <w:r w:rsidRPr="00A5247A">
        <w:rPr>
          <w:rFonts w:ascii="Angsana New" w:hAnsi="Angsana New"/>
          <w:sz w:val="28"/>
          <w:szCs w:val="28"/>
          <w:cs/>
        </w:rPr>
        <w:t>ล้านบาท</w:t>
      </w:r>
      <w:r w:rsidR="00816E21">
        <w:rPr>
          <w:rFonts w:ascii="Angsana New" w:hAnsi="Angsana New" w:hint="cs"/>
          <w:sz w:val="28"/>
          <w:szCs w:val="28"/>
          <w:cs/>
        </w:rPr>
        <w:t xml:space="preserve"> และ</w:t>
      </w:r>
      <w:r w:rsidR="00816E21">
        <w:rPr>
          <w:rFonts w:ascii="Angsana New" w:hAnsi="Angsana New"/>
          <w:sz w:val="28"/>
          <w:szCs w:val="28"/>
        </w:rPr>
        <w:t xml:space="preserve"> 52</w:t>
      </w:r>
      <w:r w:rsidR="00816E21">
        <w:rPr>
          <w:rFonts w:ascii="Angsana New" w:hAnsi="Angsana New" w:hint="cs"/>
          <w:sz w:val="28"/>
          <w:szCs w:val="28"/>
          <w:cs/>
        </w:rPr>
        <w:t>.</w:t>
      </w:r>
      <w:r w:rsidR="00DF4D37" w:rsidRPr="00DF4D37">
        <w:rPr>
          <w:rFonts w:ascii="Angsana New" w:hAnsi="Angsana New" w:hint="cs"/>
          <w:sz w:val="28"/>
          <w:szCs w:val="28"/>
        </w:rPr>
        <w:t>00</w:t>
      </w:r>
      <w:r w:rsidR="00816E21">
        <w:rPr>
          <w:rFonts w:ascii="Angsana New" w:hAnsi="Angsana New" w:hint="cs"/>
          <w:sz w:val="28"/>
          <w:szCs w:val="28"/>
          <w:cs/>
        </w:rPr>
        <w:t xml:space="preserve"> ล้านบาทตามลำดับ</w:t>
      </w:r>
    </w:p>
    <w:p w14:paraId="48EAD3A8" w14:textId="77777777" w:rsidR="006131DF" w:rsidRPr="00A5247A" w:rsidRDefault="006131DF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หนี้สินที่อาจเกิดขึ้น</w:t>
      </w:r>
    </w:p>
    <w:p w14:paraId="1B8A010F" w14:textId="2155C6C7" w:rsidR="00EF2215" w:rsidRPr="00C41AAB" w:rsidRDefault="00EF2215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eastAsia="ja-JP"/>
        </w:rPr>
      </w:pP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="00F74394" w:rsidRPr="00C41AAB">
        <w:rPr>
          <w:rFonts w:ascii="Angsana New" w:hAnsi="Angsana New"/>
          <w:sz w:val="28"/>
          <w:szCs w:val="28"/>
          <w:lang w:eastAsia="ja-JP"/>
        </w:rPr>
        <w:t>4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.3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>ล้าน</w:t>
      </w:r>
      <w:r w:rsidRPr="00C41AAB">
        <w:rPr>
          <w:rFonts w:ascii="Angsana New" w:hAnsi="Angsana New"/>
          <w:sz w:val="28"/>
          <w:szCs w:val="28"/>
          <w:cs/>
        </w:rPr>
        <w:t>บาท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 เมื่อวันที่ 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20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สิงหาคม 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2563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ศาลจังหวัดสมุทรสาครได้มีคำพิพากษายกฟ้อง ทั้งนี้โจทก์ไม่เห็นพ้องกับคำพิพากษาของศาลจังหวัดสมุทรสาคร เมื่อวันที่ </w:t>
      </w:r>
      <w:r w:rsidR="00F74394" w:rsidRPr="00C41AAB">
        <w:rPr>
          <w:rFonts w:ascii="Angsana New" w:hAnsi="Angsana New"/>
          <w:sz w:val="28"/>
          <w:szCs w:val="28"/>
          <w:lang w:eastAsia="ja-JP"/>
        </w:rPr>
        <w:t>1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6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พฤศจิกายน 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2563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 xml:space="preserve">จึงได้ยื่นอุทธรณ์ต่อศาลอุทธรณ์ภาค </w:t>
      </w:r>
      <w:r w:rsidRPr="00C41AAB">
        <w:rPr>
          <w:rFonts w:ascii="Angsana New" w:hAnsi="Angsana New"/>
          <w:sz w:val="28"/>
          <w:szCs w:val="28"/>
          <w:lang w:eastAsia="ja-JP"/>
        </w:rPr>
        <w:t xml:space="preserve">7 </w:t>
      </w:r>
      <w:r w:rsidRPr="00C41AAB">
        <w:rPr>
          <w:rFonts w:ascii="Angsana New" w:hAnsi="Angsana New"/>
          <w:sz w:val="28"/>
          <w:szCs w:val="28"/>
          <w:cs/>
          <w:lang w:eastAsia="ja-JP"/>
        </w:rPr>
        <w:t>คัดค้านคำพิพากษาของศาลชั้นต้น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 xml:space="preserve"> โดยเมื่อวันที่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>17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มกราคม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>2565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ศา</w:t>
      </w:r>
      <w:r w:rsidR="00533CD5">
        <w:rPr>
          <w:rFonts w:ascii="Angsana New" w:hAnsi="Angsana New" w:hint="cs"/>
          <w:sz w:val="28"/>
          <w:szCs w:val="28"/>
          <w:cs/>
          <w:lang w:eastAsia="ja-JP"/>
        </w:rPr>
        <w:t>ล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อุทธรณ์ภาค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>7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ได้มีคำพิพากษายืนตามศาลชั้นต้น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ดังนั้นบริษัทไม่มีภาระที่ต้องชำระค่าเสียหายให้แก่โจทก์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>
        <w:rPr>
          <w:rFonts w:ascii="Angsana New" w:hAnsi="Angsana New" w:hint="cs"/>
          <w:sz w:val="28"/>
          <w:szCs w:val="28"/>
          <w:cs/>
          <w:lang w:eastAsia="ja-JP"/>
        </w:rPr>
        <w:t>จึง</w:t>
      </w:r>
      <w:r w:rsidR="00816E21">
        <w:rPr>
          <w:rFonts w:ascii="Angsana New" w:hAnsi="Angsana New" w:hint="cs"/>
          <w:sz w:val="28"/>
          <w:szCs w:val="28"/>
          <w:cs/>
          <w:lang w:eastAsia="ja-JP"/>
        </w:rPr>
        <w:t>กลับรายการ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ประมาณการหนี้สินจากการถูกฟ้องร้องในระหว่างปีสิ้นสุดวันที่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 xml:space="preserve"> 31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 xml:space="preserve"> ธันวาคม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 xml:space="preserve"> 2564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จำนวน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/>
          <w:sz w:val="28"/>
          <w:szCs w:val="28"/>
          <w:lang w:eastAsia="ja-JP"/>
        </w:rPr>
        <w:t>0.98</w:t>
      </w:r>
      <w:r w:rsidR="00C41AAB" w:rsidRPr="00C41AAB">
        <w:rPr>
          <w:rFonts w:ascii="Angsana New" w:hAnsi="Angsana New"/>
          <w:sz w:val="28"/>
          <w:szCs w:val="28"/>
          <w:cs/>
          <w:lang w:eastAsia="ja-JP"/>
        </w:rPr>
        <w:t xml:space="preserve"> </w:t>
      </w:r>
      <w:r w:rsidR="00C41AAB" w:rsidRPr="00C41AAB">
        <w:rPr>
          <w:rFonts w:ascii="Angsana New" w:hAnsi="Angsana New" w:hint="cs"/>
          <w:sz w:val="28"/>
          <w:szCs w:val="28"/>
          <w:cs/>
          <w:lang w:eastAsia="ja-JP"/>
        </w:rPr>
        <w:t>ล้านบาท</w:t>
      </w:r>
    </w:p>
    <w:p w14:paraId="291A2966" w14:textId="77777777" w:rsidR="006131DF" w:rsidRPr="00A5247A" w:rsidRDefault="006131DF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การจัดประเภทรายการใหม่</w:t>
      </w:r>
    </w:p>
    <w:p w14:paraId="6066A7BE" w14:textId="0FCDFC8D" w:rsidR="00D177C5" w:rsidRDefault="006131DF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>บริษัทได้จัดประเภทรายการบัญชีบางรายการในงบแสดงฐานะการเงินสำหรับปีสิ้นสุด</w:t>
      </w:r>
      <w:r w:rsidRPr="00417A92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Pr="00417A92">
        <w:rPr>
          <w:rFonts w:ascii="Angsana New" w:hAnsi="Angsana New"/>
          <w:spacing w:val="-2"/>
          <w:sz w:val="28"/>
          <w:szCs w:val="28"/>
        </w:rPr>
        <w:t>3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417A92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417A92">
        <w:rPr>
          <w:rFonts w:ascii="Angsana New" w:hAnsi="Angsana New"/>
          <w:spacing w:val="-2"/>
          <w:sz w:val="28"/>
          <w:szCs w:val="28"/>
        </w:rPr>
        <w:t>256</w:t>
      </w:r>
      <w:r w:rsidR="00EF2215" w:rsidRPr="00417A92">
        <w:rPr>
          <w:rFonts w:ascii="Angsana New" w:hAnsi="Angsana New"/>
          <w:spacing w:val="-2"/>
          <w:sz w:val="28"/>
          <w:szCs w:val="28"/>
        </w:rPr>
        <w:t>3</w:t>
      </w:r>
      <w:r w:rsidRPr="00417A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02A85">
        <w:rPr>
          <w:rFonts w:ascii="Angsana New" w:hAnsi="Angsana New"/>
          <w:spacing w:val="-2"/>
          <w:sz w:val="28"/>
          <w:szCs w:val="28"/>
          <w:cs/>
        </w:rPr>
        <w:t>ใหม่ เ</w:t>
      </w:r>
      <w:r w:rsidRPr="00417A92">
        <w:rPr>
          <w:rFonts w:ascii="Angsana New" w:hAnsi="Angsana New"/>
          <w:spacing w:val="-2"/>
          <w:sz w:val="28"/>
          <w:szCs w:val="28"/>
          <w:cs/>
        </w:rPr>
        <w:t>พื่อให้</w:t>
      </w:r>
      <w:r w:rsidRPr="00A5247A">
        <w:rPr>
          <w:rFonts w:ascii="Angsana New" w:hAnsi="Angsana New"/>
          <w:spacing w:val="-2"/>
          <w:sz w:val="28"/>
          <w:szCs w:val="28"/>
          <w:cs/>
        </w:rPr>
        <w:t>สอดคล้องกับการจัดประเภทรายการบัญชีในงวดปัจจุบัน</w:t>
      </w:r>
    </w:p>
    <w:p w14:paraId="4D067C17" w14:textId="77777777" w:rsidR="006131DF" w:rsidRPr="00A5247A" w:rsidRDefault="006131DF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การบริหารจัดการทุน</w:t>
      </w:r>
    </w:p>
    <w:p w14:paraId="0CD350B5" w14:textId="77777777" w:rsidR="006131DF" w:rsidRPr="00A5247A" w:rsidRDefault="006131DF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>วัตถุประสงค์ของบริษัทในการบริหารทางการเงินคือ การดำรงไว้ซึ่งความสามารถในการดำเนินงานต่อเนื่อง และการดำรงไว้ซึ่งโครงสร้างของทุนที่เหมาะสม</w:t>
      </w:r>
    </w:p>
    <w:p w14:paraId="21CBD4C5" w14:textId="40F5946D" w:rsidR="006131DF" w:rsidRPr="00A5247A" w:rsidRDefault="006131DF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20"/>
        <w:jc w:val="thaiDistribute"/>
        <w:rPr>
          <w:rFonts w:ascii="Angsana New" w:hAnsi="Angsana New"/>
          <w:spacing w:val="-2"/>
          <w:sz w:val="28"/>
          <w:szCs w:val="28"/>
        </w:rPr>
      </w:pP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5247A">
        <w:rPr>
          <w:rFonts w:ascii="Angsana New" w:hAnsi="Angsana New"/>
          <w:spacing w:val="-2"/>
          <w:sz w:val="28"/>
          <w:szCs w:val="28"/>
        </w:rPr>
        <w:t>3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A5247A">
        <w:rPr>
          <w:rFonts w:ascii="Angsana New" w:hAnsi="Angsana New"/>
          <w:spacing w:val="-2"/>
          <w:sz w:val="28"/>
          <w:szCs w:val="28"/>
        </w:rPr>
        <w:t>256</w:t>
      </w:r>
      <w:r w:rsidR="00F74394">
        <w:rPr>
          <w:rFonts w:ascii="Angsana New" w:hAnsi="Angsana New"/>
          <w:spacing w:val="-2"/>
          <w:sz w:val="28"/>
          <w:szCs w:val="28"/>
        </w:rPr>
        <w:t>4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Pr="00A5247A">
        <w:rPr>
          <w:rFonts w:ascii="Angsana New" w:hAnsi="Angsana New"/>
          <w:spacing w:val="-2"/>
          <w:sz w:val="28"/>
          <w:szCs w:val="28"/>
          <w:cs/>
        </w:rPr>
        <w:t>งบการเงินเฉพาะกิจการแสดงอัตราส่วนหนี้สินต่อทุนเป็น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</w:t>
      </w:r>
      <w:r w:rsidR="00A76B48">
        <w:rPr>
          <w:rFonts w:ascii="Angsana New" w:hAnsi="Angsana New"/>
          <w:spacing w:val="-2"/>
          <w:sz w:val="28"/>
          <w:szCs w:val="28"/>
        </w:rPr>
        <w:t>0.</w:t>
      </w:r>
      <w:r w:rsidR="003A1092">
        <w:rPr>
          <w:rFonts w:ascii="Angsana New" w:hAnsi="Angsana New"/>
          <w:spacing w:val="-2"/>
          <w:sz w:val="28"/>
          <w:szCs w:val="28"/>
        </w:rPr>
        <w:t>12</w:t>
      </w:r>
      <w:r w:rsidRPr="00A5247A">
        <w:rPr>
          <w:rFonts w:ascii="Angsana New" w:hAnsi="Angsana New"/>
          <w:spacing w:val="-2"/>
          <w:sz w:val="28"/>
          <w:szCs w:val="28"/>
        </w:rPr>
        <w:t xml:space="preserve"> : </w:t>
      </w:r>
      <w:r w:rsidR="00F74394">
        <w:rPr>
          <w:rFonts w:ascii="Angsana New" w:hAnsi="Angsana New"/>
          <w:spacing w:val="-2"/>
          <w:sz w:val="28"/>
          <w:szCs w:val="28"/>
        </w:rPr>
        <w:t>1</w:t>
      </w:r>
      <w:r w:rsidRPr="00A5247A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4A424379" w14:textId="41248221" w:rsidR="00976047" w:rsidRPr="00F92685" w:rsidRDefault="00976047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bookmarkStart w:id="3" w:name="_Hlk96771447"/>
      <w:bookmarkStart w:id="4" w:name="_Hlk96771461"/>
      <w:r w:rsidRPr="00F92685">
        <w:rPr>
          <w:rFonts w:ascii="Angsana New" w:hAnsi="Angsana New"/>
          <w:b/>
          <w:bCs/>
          <w:sz w:val="28"/>
          <w:szCs w:val="28"/>
          <w:cs/>
          <w:lang w:val="th-TH"/>
        </w:rPr>
        <w:t>เหตุการณ์ภายหลังรอบระยะเวลารายงาน</w:t>
      </w:r>
    </w:p>
    <w:p w14:paraId="54D81A2F" w14:textId="327F9C77" w:rsidR="00E22E43" w:rsidRDefault="00E22E43" w:rsidP="0005600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left="851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A40781" w:rsidRPr="00A40781">
        <w:rPr>
          <w:rFonts w:ascii="Angsana New" w:hAnsi="Angsana New" w:hint="cs"/>
          <w:spacing w:val="-4"/>
          <w:sz w:val="28"/>
          <w:szCs w:val="28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</w:rPr>
        <w:t>/</w:t>
      </w:r>
      <w:r>
        <w:rPr>
          <w:rFonts w:ascii="Angsana New" w:hAnsi="Angsana New"/>
          <w:spacing w:val="-4"/>
          <w:sz w:val="28"/>
          <w:szCs w:val="28"/>
        </w:rPr>
        <w:t xml:space="preserve">2565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A40781" w:rsidRPr="00A40781">
        <w:rPr>
          <w:rFonts w:ascii="Angsana New" w:hAnsi="Angsana New" w:hint="cs"/>
          <w:spacing w:val="-4"/>
          <w:sz w:val="28"/>
          <w:szCs w:val="28"/>
        </w:rPr>
        <w:t>28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กุมภาพันธ์ </w:t>
      </w:r>
      <w:r w:rsidR="00A40781" w:rsidRPr="00A40781">
        <w:rPr>
          <w:rFonts w:ascii="Angsana New" w:hAnsi="Angsana New" w:hint="cs"/>
          <w:spacing w:val="-4"/>
          <w:sz w:val="28"/>
          <w:szCs w:val="28"/>
        </w:rPr>
        <w:t>2565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มีมติอนุมัติเรื่องดังนี้</w:t>
      </w:r>
    </w:p>
    <w:p w14:paraId="12C7848F" w14:textId="00AC6B90" w:rsidR="00E22E43" w:rsidRPr="006F58C6" w:rsidRDefault="00E22E43" w:rsidP="00E22E4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มติอนุมัติให้เสนอต่อที่ประชุมสามัญผู้ถือหุ้นครั้งทื่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  <w:cs/>
        </w:rPr>
        <w:t>/</w:t>
      </w:r>
      <w:r w:rsidR="00A40781" w:rsidRPr="006F58C6">
        <w:rPr>
          <w:rFonts w:ascii="Angsana New" w:hAnsi="Angsana New"/>
          <w:sz w:val="28"/>
          <w:szCs w:val="28"/>
        </w:rPr>
        <w:t>2565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เพื่อพิจารณาอนุมัติการออกและเสนอขายหุ้นกู้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แปลงสภาพที่ออกใหม่ของบริษัท</w:t>
      </w:r>
      <w:r w:rsidRPr="006F58C6">
        <w:rPr>
          <w:rFonts w:ascii="Angsana New" w:hAnsi="Angsana New"/>
          <w:sz w:val="28"/>
          <w:szCs w:val="28"/>
          <w:cs/>
        </w:rPr>
        <w:t xml:space="preserve"> (“</w:t>
      </w:r>
      <w:r w:rsidRPr="006F58C6">
        <w:rPr>
          <w:rFonts w:ascii="Angsana New" w:hAnsi="Angsana New" w:hint="cs"/>
          <w:sz w:val="28"/>
          <w:szCs w:val="28"/>
          <w:cs/>
        </w:rPr>
        <w:t>หุ้นกู้แปลงสภาพ</w:t>
      </w:r>
      <w:r w:rsidRPr="006F58C6">
        <w:rPr>
          <w:rFonts w:ascii="Angsana New" w:hAnsi="Angsana New" w:hint="eastAsia"/>
          <w:sz w:val="28"/>
          <w:szCs w:val="28"/>
          <w:cs/>
        </w:rPr>
        <w:t>”</w:t>
      </w:r>
      <w:r w:rsidRPr="006F58C6">
        <w:rPr>
          <w:rFonts w:ascii="Angsana New" w:hAnsi="Angsana New"/>
          <w:sz w:val="28"/>
          <w:szCs w:val="28"/>
          <w:cs/>
        </w:rPr>
        <w:t xml:space="preserve">) </w:t>
      </w:r>
      <w:r w:rsidRPr="006F58C6">
        <w:rPr>
          <w:rFonts w:ascii="Angsana New" w:hAnsi="Angsana New" w:hint="cs"/>
          <w:sz w:val="28"/>
          <w:szCs w:val="28"/>
          <w:cs/>
        </w:rPr>
        <w:t>โดยมีมูลค่าการเสนอขายรวมไม่เกิน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</w:rPr>
        <w:t>,000,000,000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ให้แก่ผู้ลงทุนโดยเฉพาะเจาะจงได้แก่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</w:rPr>
        <w:t xml:space="preserve">Advance Opportunities Fund (“AO Fund”) </w:t>
      </w:r>
      <w:r w:rsidRPr="006F58C6">
        <w:rPr>
          <w:rFonts w:ascii="Angsana New" w:hAnsi="Angsana New" w:hint="cs"/>
          <w:sz w:val="28"/>
          <w:szCs w:val="28"/>
          <w:cs/>
        </w:rPr>
        <w:t>และ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</w:rPr>
        <w:t xml:space="preserve">Advance Opportunities Fund 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  <w:cs/>
        </w:rPr>
        <w:t xml:space="preserve"> (“</w:t>
      </w:r>
      <w:r w:rsidRPr="006F58C6">
        <w:rPr>
          <w:rFonts w:ascii="Angsana New" w:hAnsi="Angsana New"/>
          <w:sz w:val="28"/>
          <w:szCs w:val="28"/>
        </w:rPr>
        <w:t xml:space="preserve">AO Fund 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  <w:cs/>
        </w:rPr>
        <w:t xml:space="preserve">”) </w:t>
      </w:r>
      <w:r w:rsidRPr="006F58C6">
        <w:rPr>
          <w:rFonts w:ascii="Angsana New" w:hAnsi="Angsana New" w:hint="cs"/>
          <w:sz w:val="28"/>
          <w:szCs w:val="28"/>
          <w:cs/>
        </w:rPr>
        <w:t>ซึ่งบุคคลดังกล่าวไม่เป็นบุคคลที่เกี่ยวโยงกับบริษัท</w:t>
      </w:r>
    </w:p>
    <w:p w14:paraId="3D3E8D22" w14:textId="36943063" w:rsidR="00E22E43" w:rsidRPr="006F58C6" w:rsidRDefault="00E22E43" w:rsidP="00E22E4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มีมติอนุมัติให้เสนอต่อที่ประชุมสามัญผู้ถือหุ้นเพื่อพิจารณาอนุมัติการเพิ่มทุนจดทะเบียนของบริษัท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9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84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95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>.</w:t>
      </w:r>
      <w:r w:rsidR="00A40781" w:rsidRPr="006F58C6">
        <w:rPr>
          <w:rFonts w:ascii="Angsana New" w:hAnsi="Angsana New"/>
          <w:sz w:val="28"/>
          <w:szCs w:val="28"/>
        </w:rPr>
        <w:t>25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4</w:t>
      </w:r>
      <w:r w:rsidRPr="006F58C6">
        <w:rPr>
          <w:rFonts w:ascii="Angsana New" w:hAnsi="Angsana New"/>
          <w:sz w:val="28"/>
          <w:szCs w:val="28"/>
        </w:rPr>
        <w:t>0</w:t>
      </w:r>
      <w:r w:rsidR="00A40781" w:rsidRPr="006F58C6">
        <w:rPr>
          <w:rFonts w:ascii="Angsana New" w:hAnsi="Angsana New"/>
          <w:sz w:val="28"/>
          <w:szCs w:val="28"/>
        </w:rPr>
        <w:t>8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784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276</w:t>
      </w:r>
      <w:r w:rsidRPr="006F58C6">
        <w:rPr>
          <w:rFonts w:ascii="Angsana New" w:hAnsi="Angsana New"/>
          <w:sz w:val="28"/>
          <w:szCs w:val="28"/>
          <w:cs/>
        </w:rPr>
        <w:t>.</w:t>
      </w:r>
      <w:r w:rsidR="00A40781" w:rsidRPr="006F58C6">
        <w:rPr>
          <w:rFonts w:ascii="Angsana New" w:hAnsi="Angsana New"/>
          <w:sz w:val="28"/>
          <w:szCs w:val="28"/>
        </w:rPr>
        <w:t>5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499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625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226</w:t>
      </w:r>
      <w:r w:rsidRPr="006F58C6">
        <w:rPr>
          <w:rFonts w:ascii="Angsana New" w:hAnsi="Angsana New"/>
          <w:sz w:val="28"/>
          <w:szCs w:val="28"/>
          <w:cs/>
        </w:rPr>
        <w:t>.</w:t>
      </w:r>
      <w:r w:rsidR="00A40781" w:rsidRPr="006F58C6">
        <w:rPr>
          <w:rFonts w:ascii="Angsana New" w:hAnsi="Angsana New"/>
          <w:sz w:val="28"/>
          <w:szCs w:val="28"/>
        </w:rPr>
        <w:t>75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โดยการออกหุ้นสามัญเพิ่มทุนจำนวนไม่เกิน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363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363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8</w:t>
      </w:r>
      <w:r w:rsidRPr="006F58C6">
        <w:rPr>
          <w:rFonts w:ascii="Angsana New" w:hAnsi="Angsana New"/>
          <w:sz w:val="28"/>
          <w:szCs w:val="28"/>
        </w:rPr>
        <w:t>0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>.</w:t>
      </w:r>
      <w:r w:rsidR="00A40781" w:rsidRPr="006F58C6">
        <w:rPr>
          <w:rFonts w:ascii="Angsana New" w:hAnsi="Angsana New"/>
          <w:sz w:val="28"/>
          <w:szCs w:val="28"/>
        </w:rPr>
        <w:t>25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บาทต่อหุ้น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เพื่อรองรับการใช้สิทธิแปลงสภาพของหุ้นกู้แปลงสภาพ</w:t>
      </w:r>
      <w:r w:rsidRPr="006F58C6">
        <w:rPr>
          <w:rFonts w:ascii="Angsana New" w:hAnsi="Angsana New"/>
          <w:sz w:val="28"/>
          <w:szCs w:val="28"/>
          <w:cs/>
        </w:rPr>
        <w:t xml:space="preserve"> (</w:t>
      </w:r>
      <w:r w:rsidRPr="006F58C6">
        <w:rPr>
          <w:rFonts w:ascii="Angsana New" w:hAnsi="Angsana New" w:hint="cs"/>
          <w:sz w:val="28"/>
          <w:szCs w:val="28"/>
          <w:cs/>
        </w:rPr>
        <w:t>จำนวนหุ้นที่จัดสรรเพื่อรองรับหุ้นกู้แปลงสภาพที่เสนอขายในครั้งนี้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มีจำนวน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 </w:t>
      </w:r>
      <w:r w:rsidR="00A40781" w:rsidRPr="006F58C6">
        <w:rPr>
          <w:rFonts w:ascii="Angsana New" w:hAnsi="Angsana New"/>
          <w:sz w:val="28"/>
          <w:szCs w:val="28"/>
        </w:rPr>
        <w:t>363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363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8</w:t>
      </w:r>
      <w:r w:rsidRPr="006F58C6">
        <w:rPr>
          <w:rFonts w:ascii="Angsana New" w:hAnsi="Angsana New"/>
          <w:sz w:val="28"/>
          <w:szCs w:val="28"/>
        </w:rPr>
        <w:t>0</w:t>
      </w:r>
      <w:r w:rsidR="00A40781" w:rsidRPr="006F58C6">
        <w:rPr>
          <w:rFonts w:ascii="Angsana New" w:hAnsi="Angsana New"/>
          <w:sz w:val="28"/>
          <w:szCs w:val="28"/>
        </w:rPr>
        <w:t>1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และจำนวนหุ้นที่จัดสรรเพื่อรองรับใบสำคัญแสดงสิทธิจำนวน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251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382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989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รวมจำนวนหุ้นที่จัดสรรเพื่อรองรับหุ้นกู้แปลงสภาพครั้งนี้และใบสำคัญแสดงสิทธิ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เป็นจำนวนทั้งสิ้น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614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746</w:t>
      </w:r>
      <w:r w:rsidRPr="006F58C6">
        <w:rPr>
          <w:rFonts w:ascii="Angsana New" w:hAnsi="Angsana New"/>
          <w:sz w:val="28"/>
          <w:szCs w:val="28"/>
          <w:cs/>
        </w:rPr>
        <w:t>,</w:t>
      </w:r>
      <w:r w:rsidR="00A40781" w:rsidRPr="006F58C6">
        <w:rPr>
          <w:rFonts w:ascii="Angsana New" w:hAnsi="Angsana New"/>
          <w:sz w:val="28"/>
          <w:szCs w:val="28"/>
        </w:rPr>
        <w:t>79</w:t>
      </w:r>
      <w:r w:rsidRPr="006F58C6">
        <w:rPr>
          <w:rFonts w:ascii="Angsana New" w:hAnsi="Angsana New"/>
          <w:sz w:val="28"/>
          <w:szCs w:val="28"/>
        </w:rPr>
        <w:t>0</w:t>
      </w:r>
      <w:r w:rsidRPr="006F58C6">
        <w:rPr>
          <w:rFonts w:ascii="Angsana New" w:hAnsi="Angsana New"/>
          <w:sz w:val="28"/>
          <w:szCs w:val="28"/>
          <w:cs/>
        </w:rPr>
        <w:t xml:space="preserve"> 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ซึ่งคิดเป็นร้อยละ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44</w:t>
      </w:r>
      <w:r w:rsidRPr="006F58C6">
        <w:rPr>
          <w:rFonts w:ascii="Angsana New" w:hAnsi="Angsana New"/>
          <w:sz w:val="28"/>
          <w:szCs w:val="28"/>
          <w:cs/>
        </w:rPr>
        <w:t>.</w:t>
      </w:r>
      <w:r w:rsidR="00A40781" w:rsidRPr="006F58C6">
        <w:rPr>
          <w:rFonts w:ascii="Angsana New" w:hAnsi="Angsana New"/>
          <w:sz w:val="28"/>
          <w:szCs w:val="28"/>
        </w:rPr>
        <w:t>43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ของจำนวนหุ้นที่จำหน่ายได้แล้วทั้งหมดของบริษัทในปัจจุบันหรือก่อนการจดทะเบียนเพิ่มทุนชำระแล้วของบริษัทบนสมมติฐานว่ามีการใช้สิทธิแปลงสภาพหุ้นกู้แปลงสภาพรวมถึงใบสำคัญแสดงสิทธิแล้วทั้งจำนวนของบริษั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ณ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วันประชุมคณะกรรมการบริษัทวันที่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28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กุมภาพันธ์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2565</w:t>
      </w:r>
      <w:r w:rsidRPr="006F58C6">
        <w:rPr>
          <w:rFonts w:ascii="Angsana New" w:hAnsi="Angsana New"/>
          <w:sz w:val="28"/>
          <w:szCs w:val="28"/>
          <w:cs/>
        </w:rPr>
        <w:t>)</w:t>
      </w:r>
    </w:p>
    <w:p w14:paraId="71838151" w14:textId="091DC44D" w:rsidR="00E22E43" w:rsidRPr="006F58C6" w:rsidRDefault="00E22E43" w:rsidP="00E22E4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มีมติอนุมัติให้เสนอต่อที่ประชุมสามัญผู้ถือหุ้น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เพื่อพิจารณาอนมุัติการแก้ไขหนังสือบริคณห์สนธิของบริษัท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ข้อ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="00A40781" w:rsidRPr="006F58C6">
        <w:rPr>
          <w:rFonts w:ascii="Angsana New" w:hAnsi="Angsana New"/>
          <w:sz w:val="28"/>
          <w:szCs w:val="28"/>
        </w:rPr>
        <w:t>4</w:t>
      </w:r>
      <w:r w:rsidRPr="006F58C6">
        <w:rPr>
          <w:rFonts w:ascii="Angsana New" w:hAnsi="Angsana New"/>
          <w:sz w:val="28"/>
          <w:szCs w:val="28"/>
          <w:cs/>
        </w:rPr>
        <w:t xml:space="preserve">. </w:t>
      </w:r>
      <w:r w:rsidRPr="006F58C6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ดังนี้</w:t>
      </w:r>
    </w:p>
    <w:p w14:paraId="7C9BE2C0" w14:textId="650A170F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985" w:hanging="425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F58C6">
        <w:rPr>
          <w:rFonts w:ascii="Angsana New" w:hAnsi="Angsana New" w:hint="cs"/>
          <w:sz w:val="28"/>
          <w:szCs w:val="28"/>
          <w:cs/>
        </w:rPr>
        <w:t>ข้อ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</w:rPr>
        <w:t xml:space="preserve">4. </w:t>
      </w:r>
      <w:r w:rsidRPr="006F58C6">
        <w:rPr>
          <w:rFonts w:ascii="Angsana New" w:hAnsi="Angsana New" w:hint="cs"/>
          <w:sz w:val="28"/>
          <w:szCs w:val="28"/>
          <w:cs/>
        </w:rPr>
        <w:t>ทุนจดทะเบียนจำนวน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</w:rPr>
        <w:t>499,625,226.75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</w:p>
    <w:p w14:paraId="79BC2D84" w14:textId="64BA20EE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985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/>
          <w:sz w:val="28"/>
          <w:szCs w:val="28"/>
          <w:cs/>
        </w:rPr>
        <w:tab/>
      </w:r>
      <w:r w:rsidRPr="006F58C6">
        <w:rPr>
          <w:rFonts w:ascii="Angsana New" w:hAnsi="Angsana New" w:hint="cs"/>
          <w:sz w:val="28"/>
          <w:szCs w:val="28"/>
          <w:cs/>
        </w:rPr>
        <w:t>แบ่งออกเป็น</w:t>
      </w:r>
      <w:r w:rsidRPr="006F58C6">
        <w:rPr>
          <w:rFonts w:ascii="Angsana New" w:hAnsi="Angsana New"/>
          <w:sz w:val="28"/>
          <w:szCs w:val="28"/>
          <w:cs/>
        </w:rPr>
        <w:tab/>
      </w:r>
      <w:r w:rsidR="006F58C6" w:rsidRPr="006F58C6">
        <w:rPr>
          <w:rFonts w:ascii="Angsana New" w:hAnsi="Angsana New" w:hint="cs"/>
          <w:sz w:val="28"/>
          <w:szCs w:val="28"/>
          <w:cs/>
        </w:rPr>
        <w:t xml:space="preserve">  </w:t>
      </w:r>
      <w:r w:rsidRPr="006F58C6">
        <w:rPr>
          <w:rFonts w:ascii="Angsana New" w:hAnsi="Angsana New"/>
          <w:sz w:val="28"/>
          <w:szCs w:val="28"/>
        </w:rPr>
        <w:t>1,998,500,907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 </w:t>
      </w:r>
    </w:p>
    <w:p w14:paraId="359B7FC1" w14:textId="119D126C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985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6F58C6">
        <w:rPr>
          <w:rFonts w:ascii="Angsana New" w:hAnsi="Angsana New"/>
          <w:sz w:val="28"/>
          <w:szCs w:val="28"/>
          <w:cs/>
        </w:rPr>
        <w:t xml:space="preserve">  </w:t>
      </w:r>
      <w:r w:rsidRPr="006F58C6">
        <w:rPr>
          <w:rFonts w:ascii="Angsana New" w:hAnsi="Angsana New"/>
          <w:sz w:val="28"/>
          <w:szCs w:val="28"/>
          <w:cs/>
        </w:rPr>
        <w:tab/>
      </w:r>
      <w:r w:rsidR="006F58C6" w:rsidRPr="006F58C6">
        <w:rPr>
          <w:rFonts w:ascii="Angsana New" w:hAnsi="Angsana New"/>
          <w:sz w:val="28"/>
          <w:szCs w:val="28"/>
        </w:rPr>
        <w:t xml:space="preserve">  </w:t>
      </w:r>
      <w:r w:rsidRPr="006F58C6">
        <w:rPr>
          <w:rFonts w:ascii="Angsana New" w:hAnsi="Angsana New"/>
          <w:sz w:val="28"/>
          <w:szCs w:val="28"/>
        </w:rPr>
        <w:t>0.25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บาท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</w:p>
    <w:p w14:paraId="2980ECED" w14:textId="77777777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985"/>
        <w:contextualSpacing w:val="0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โดยแบ่งออกเป็น</w:t>
      </w:r>
      <w:r w:rsidRPr="006F58C6">
        <w:rPr>
          <w:rFonts w:ascii="Angsana New" w:hAnsi="Angsana New"/>
          <w:sz w:val="28"/>
          <w:szCs w:val="28"/>
          <w:cs/>
        </w:rPr>
        <w:t xml:space="preserve">     </w:t>
      </w:r>
    </w:p>
    <w:p w14:paraId="0222CF1B" w14:textId="7525E6ED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3544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หุ้นสามัญ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/>
          <w:sz w:val="28"/>
          <w:szCs w:val="28"/>
          <w:cs/>
        </w:rPr>
        <w:tab/>
      </w:r>
      <w:r w:rsidRPr="006F58C6">
        <w:rPr>
          <w:rFonts w:ascii="Angsana New" w:hAnsi="Angsana New"/>
          <w:sz w:val="28"/>
          <w:szCs w:val="28"/>
          <w:cs/>
        </w:rPr>
        <w:tab/>
      </w:r>
      <w:r w:rsidR="006F58C6" w:rsidRPr="006F58C6">
        <w:rPr>
          <w:rFonts w:ascii="Angsana New" w:hAnsi="Angsana New"/>
          <w:sz w:val="28"/>
          <w:szCs w:val="28"/>
        </w:rPr>
        <w:t xml:space="preserve">  </w:t>
      </w:r>
      <w:r w:rsidRPr="006F58C6">
        <w:rPr>
          <w:rFonts w:ascii="Angsana New" w:hAnsi="Angsana New"/>
          <w:sz w:val="28"/>
          <w:szCs w:val="28"/>
        </w:rPr>
        <w:t>1,998,500,907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</w:p>
    <w:p w14:paraId="74549E6D" w14:textId="3E392D39" w:rsidR="00E22E43" w:rsidRPr="006F58C6" w:rsidRDefault="00E22E43" w:rsidP="006F58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3544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 w:hint="cs"/>
          <w:sz w:val="28"/>
          <w:szCs w:val="28"/>
          <w:cs/>
        </w:rPr>
        <w:t>หุ้นบุริมสิทธิ</w:t>
      </w:r>
      <w:r w:rsidRPr="006F58C6">
        <w:rPr>
          <w:rFonts w:ascii="Angsana New" w:hAnsi="Angsana New"/>
          <w:sz w:val="28"/>
          <w:szCs w:val="28"/>
          <w:cs/>
        </w:rPr>
        <w:t xml:space="preserve">  </w:t>
      </w:r>
      <w:r w:rsidRPr="006F58C6">
        <w:rPr>
          <w:rFonts w:ascii="Angsana New" w:hAnsi="Angsana New"/>
          <w:sz w:val="28"/>
          <w:szCs w:val="28"/>
          <w:cs/>
        </w:rPr>
        <w:tab/>
      </w:r>
      <w:r w:rsidR="006F58C6" w:rsidRPr="006F58C6">
        <w:rPr>
          <w:rFonts w:ascii="Angsana New" w:hAnsi="Angsana New" w:hint="cs"/>
          <w:sz w:val="28"/>
          <w:szCs w:val="28"/>
          <w:cs/>
        </w:rPr>
        <w:t xml:space="preserve">  </w:t>
      </w:r>
      <w:r w:rsidRPr="006F58C6">
        <w:rPr>
          <w:rFonts w:ascii="Angsana New" w:hAnsi="Angsana New"/>
          <w:sz w:val="28"/>
          <w:szCs w:val="28"/>
          <w:cs/>
        </w:rPr>
        <w:t xml:space="preserve">- </w:t>
      </w:r>
      <w:r w:rsidRPr="006F58C6">
        <w:rPr>
          <w:rFonts w:ascii="Angsana New" w:hAnsi="Angsana New" w:hint="cs"/>
          <w:sz w:val="28"/>
          <w:szCs w:val="28"/>
          <w:cs/>
        </w:rPr>
        <w:t>หุ้น</w:t>
      </w:r>
      <w:r w:rsidRPr="006F58C6">
        <w:rPr>
          <w:rFonts w:ascii="Angsana New" w:hAnsi="Angsana New"/>
          <w:sz w:val="28"/>
          <w:szCs w:val="28"/>
          <w:cs/>
        </w:rPr>
        <w:t xml:space="preserve"> </w:t>
      </w:r>
    </w:p>
    <w:p w14:paraId="576138D7" w14:textId="47CE7B54" w:rsidR="00E22E43" w:rsidRPr="006F58C6" w:rsidRDefault="00E22E43" w:rsidP="00E22E4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58C6">
        <w:rPr>
          <w:rFonts w:ascii="Angsana New" w:hAnsi="Angsana New"/>
          <w:sz w:val="28"/>
          <w:szCs w:val="28"/>
          <w:cs/>
        </w:rPr>
        <w:t xml:space="preserve">มีมติอนุมัติให้เสนอต่อที่ประชุมสามัญผู้ถือหุ้นเพื่อพิจารณาอนุมัติการจัดสรรหุ้นสามัญเพิ่มทุน จำนวนไม่เกิน </w:t>
      </w:r>
      <w:r w:rsidRPr="006F58C6">
        <w:rPr>
          <w:rFonts w:ascii="Angsana New" w:hAnsi="Angsana New"/>
          <w:sz w:val="28"/>
          <w:szCs w:val="28"/>
        </w:rPr>
        <w:t>363,363,801</w:t>
      </w:r>
      <w:r w:rsidRPr="006F58C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6F58C6">
        <w:rPr>
          <w:rFonts w:ascii="Angsana New" w:hAnsi="Angsana New"/>
          <w:sz w:val="28"/>
          <w:szCs w:val="28"/>
        </w:rPr>
        <w:t>0.25</w:t>
      </w:r>
      <w:r w:rsidRPr="006F58C6">
        <w:rPr>
          <w:rFonts w:ascii="Angsana New" w:hAnsi="Angsana New"/>
          <w:sz w:val="28"/>
          <w:szCs w:val="28"/>
          <w:cs/>
        </w:rPr>
        <w:t xml:space="preserve"> บาท เพื่อรองรับการใช้สิทธิแปลงสภาพของหุ้นกู้แปลงสภาพให้กับ </w:t>
      </w:r>
      <w:r w:rsidRPr="006F58C6">
        <w:rPr>
          <w:rFonts w:ascii="Angsana New" w:hAnsi="Angsana New"/>
          <w:sz w:val="28"/>
          <w:szCs w:val="28"/>
        </w:rPr>
        <w:t xml:space="preserve">AO Fund </w:t>
      </w:r>
      <w:r w:rsidRPr="006F58C6">
        <w:rPr>
          <w:rFonts w:ascii="Angsana New" w:hAnsi="Angsana New"/>
          <w:sz w:val="28"/>
          <w:szCs w:val="28"/>
          <w:cs/>
        </w:rPr>
        <w:t xml:space="preserve">และ </w:t>
      </w:r>
      <w:r w:rsidRPr="006F58C6">
        <w:rPr>
          <w:rFonts w:ascii="Angsana New" w:hAnsi="Angsana New"/>
          <w:sz w:val="28"/>
          <w:szCs w:val="28"/>
        </w:rPr>
        <w:t>AO Fund 1</w:t>
      </w:r>
      <w:r w:rsidRPr="006F58C6">
        <w:rPr>
          <w:rFonts w:ascii="Angsana New" w:hAnsi="Angsana New"/>
          <w:sz w:val="28"/>
          <w:szCs w:val="28"/>
          <w:cs/>
        </w:rPr>
        <w:t xml:space="preserve"> ซึ่งบุคคลดังกล่าวไม่เป็นบุคคลที่เกี่ยวโยงกับบริษัท</w:t>
      </w:r>
    </w:p>
    <w:p w14:paraId="1B2ABB38" w14:textId="7FED7CC2" w:rsidR="00795FB3" w:rsidRPr="00795FB3" w:rsidRDefault="006A7F60" w:rsidP="0005600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left="851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ตามมติที่ประชุม</w:t>
      </w:r>
      <w:r w:rsidR="00347D4A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วิสามัญผู้ถือหุ้นของ</w:t>
      </w: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บริษัท</w:t>
      </w:r>
      <w:r w:rsidR="00347D4A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ย่อย</w:t>
      </w:r>
      <w:r w:rsidR="00504A91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แห่งหนึ่ง</w:t>
      </w:r>
      <w:r w:rsidR="00347D4A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ครั้งที่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1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>/</w:t>
      </w:r>
      <w:r w:rsidR="00A76B48" w:rsidRPr="00BF6A2A">
        <w:rPr>
          <w:rFonts w:ascii="Angsana New" w:hAnsi="Angsana New"/>
          <w:spacing w:val="-4"/>
          <w:sz w:val="28"/>
          <w:szCs w:val="28"/>
        </w:rPr>
        <w:t>2565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2</w:t>
      </w:r>
      <w:r w:rsidR="001F0F1A" w:rsidRPr="00BF6A2A">
        <w:rPr>
          <w:rFonts w:ascii="Angsana New" w:hAnsi="Angsana New"/>
          <w:spacing w:val="-4"/>
          <w:sz w:val="28"/>
          <w:szCs w:val="28"/>
        </w:rPr>
        <w:t>6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มกราคม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2565</w:t>
      </w:r>
      <w:r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มีมติอนุมัติ</w:t>
      </w:r>
      <w:r w:rsidR="00C91988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เรื่องดังนี้ </w:t>
      </w:r>
    </w:p>
    <w:p w14:paraId="30A0F14C" w14:textId="3F5229FE" w:rsidR="007F7BC5" w:rsidRDefault="00795FB3" w:rsidP="00795FB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4" w:hanging="283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อนุมัติ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เพิ่มทุนในบริษัทย่อย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92685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-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บริษัท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กิจการร่วมค้า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ยูเรก้า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ยูยู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จำกัด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จากทุนจดทะเบียนเดิม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12</w:t>
      </w:r>
      <w:r w:rsidR="000E6338" w:rsidRPr="00BF6A2A">
        <w:rPr>
          <w:rFonts w:ascii="Angsana New" w:hAnsi="Angsana New"/>
          <w:spacing w:val="-4"/>
          <w:sz w:val="28"/>
          <w:szCs w:val="28"/>
        </w:rPr>
        <w:t>0</w:t>
      </w:r>
      <w:r w:rsidR="006A7F60" w:rsidRPr="00BF6A2A">
        <w:rPr>
          <w:rFonts w:ascii="Angsana New" w:hAnsi="Angsana New"/>
          <w:spacing w:val="-4"/>
          <w:sz w:val="28"/>
          <w:szCs w:val="28"/>
          <w:lang w:val="th-TH"/>
        </w:rPr>
        <w:t>,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000</w:t>
      </w:r>
      <w:r w:rsidR="006A7F60" w:rsidRPr="00BF6A2A">
        <w:rPr>
          <w:rFonts w:ascii="Angsana New" w:hAnsi="Angsana New"/>
          <w:spacing w:val="-4"/>
          <w:sz w:val="28"/>
          <w:szCs w:val="28"/>
          <w:lang w:val="th-TH"/>
        </w:rPr>
        <w:t>,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000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บาท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เป็น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185</w:t>
      </w:r>
      <w:r w:rsidR="006A7F60" w:rsidRPr="00BF6A2A">
        <w:rPr>
          <w:rFonts w:ascii="Angsana New" w:hAnsi="Angsana New"/>
          <w:spacing w:val="-4"/>
          <w:sz w:val="28"/>
          <w:szCs w:val="28"/>
          <w:lang w:val="th-TH"/>
        </w:rPr>
        <w:t>,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000</w:t>
      </w:r>
      <w:r w:rsidR="006A7F60" w:rsidRPr="00BF6A2A">
        <w:rPr>
          <w:rFonts w:ascii="Angsana New" w:hAnsi="Angsana New"/>
          <w:spacing w:val="-4"/>
          <w:sz w:val="28"/>
          <w:szCs w:val="28"/>
          <w:lang w:val="th-TH"/>
        </w:rPr>
        <w:t>,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000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โดยออกหุ้นสามัญจำนวน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65</w:t>
      </w:r>
      <w:r w:rsidR="000E6338" w:rsidRPr="00BF6A2A">
        <w:rPr>
          <w:rFonts w:ascii="Angsana New" w:hAnsi="Angsana New"/>
          <w:spacing w:val="-4"/>
          <w:sz w:val="28"/>
          <w:szCs w:val="28"/>
        </w:rPr>
        <w:t>0</w:t>
      </w:r>
      <w:r w:rsidR="006A7F60" w:rsidRPr="00BF6A2A">
        <w:rPr>
          <w:rFonts w:ascii="Angsana New" w:hAnsi="Angsana New"/>
          <w:spacing w:val="-4"/>
          <w:sz w:val="28"/>
          <w:szCs w:val="28"/>
          <w:lang w:val="th-TH"/>
        </w:rPr>
        <w:t>,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000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หุ้น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มูลค่าหุ้นที่ตราไว้หุ้นละ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A76B48" w:rsidRPr="00BF6A2A">
        <w:rPr>
          <w:rFonts w:ascii="Angsana New" w:hAnsi="Angsana New"/>
          <w:spacing w:val="-4"/>
          <w:sz w:val="28"/>
          <w:szCs w:val="28"/>
        </w:rPr>
        <w:t>1</w:t>
      </w:r>
      <w:r w:rsidR="000E6338" w:rsidRPr="00BF6A2A">
        <w:rPr>
          <w:rFonts w:ascii="Angsana New" w:hAnsi="Angsana New"/>
          <w:spacing w:val="-4"/>
          <w:sz w:val="28"/>
          <w:szCs w:val="28"/>
        </w:rPr>
        <w:t>00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บาท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A7F60" w:rsidRPr="00BF6A2A">
        <w:rPr>
          <w:rFonts w:ascii="Angsana New" w:hAnsi="Angsana New" w:hint="cs"/>
          <w:spacing w:val="-4"/>
          <w:sz w:val="28"/>
          <w:szCs w:val="28"/>
          <w:cs/>
          <w:lang w:val="th-TH"/>
        </w:rPr>
        <w:t>บริษัทย่อยได้จดทะเบียนเพิ่มทุนเมื่อวันที่</w:t>
      </w:r>
      <w:r w:rsidR="006A7F60" w:rsidRPr="00BF6A2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92685" w:rsidRPr="00BF6A2A">
        <w:rPr>
          <w:rFonts w:ascii="Angsana New" w:hAnsi="Angsana New"/>
          <w:spacing w:val="-4"/>
          <w:sz w:val="28"/>
          <w:szCs w:val="28"/>
        </w:rPr>
        <w:t>31</w:t>
      </w:r>
      <w:r w:rsidR="00F92685" w:rsidRPr="00BF6A2A">
        <w:rPr>
          <w:rFonts w:ascii="Angsana New" w:hAnsi="Angsana New" w:hint="cs"/>
          <w:spacing w:val="-4"/>
          <w:sz w:val="28"/>
          <w:szCs w:val="28"/>
          <w:cs/>
        </w:rPr>
        <w:t xml:space="preserve"> มกราคม</w:t>
      </w:r>
      <w:r w:rsidR="00F92685" w:rsidRPr="00BF6A2A">
        <w:rPr>
          <w:rFonts w:ascii="Angsana New" w:hAnsi="Angsana New"/>
          <w:spacing w:val="-4"/>
          <w:sz w:val="28"/>
          <w:szCs w:val="28"/>
        </w:rPr>
        <w:t xml:space="preserve"> 2565</w:t>
      </w:r>
    </w:p>
    <w:p w14:paraId="05E38AAD" w14:textId="77777777" w:rsidR="0084744B" w:rsidRPr="0003574B" w:rsidRDefault="0084744B" w:rsidP="0084744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4" w:hanging="283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มีมติ</w:t>
      </w:r>
      <w:r w:rsidRPr="0084744B">
        <w:rPr>
          <w:rFonts w:ascii="Angsana New" w:hAnsi="Angsana New" w:hint="cs"/>
          <w:spacing w:val="-4"/>
          <w:sz w:val="28"/>
          <w:szCs w:val="28"/>
          <w:cs/>
        </w:rPr>
        <w:t>อนุมัติ</w:t>
      </w:r>
      <w:r>
        <w:rPr>
          <w:rFonts w:ascii="Angsana New" w:hAnsi="Angsana New" w:hint="cs"/>
          <w:sz w:val="28"/>
          <w:szCs w:val="28"/>
          <w:cs/>
        </w:rPr>
        <w:t>ให้เปลี่ยนแปลงชื่อ</w:t>
      </w:r>
      <w:r w:rsidRPr="00D4301F">
        <w:rPr>
          <w:rFonts w:ascii="Angsana New" w:hAnsi="Angsana New" w:hint="cs"/>
          <w:sz w:val="28"/>
          <w:szCs w:val="28"/>
          <w:cs/>
        </w:rPr>
        <w:t xml:space="preserve">บริษัทจากเดิมบริษัท กิจการร่วมค้า ยูเรก้า ยูยู จำกัด เป็นบริษัท โมเดิร์น ซินเนอร์ยี่ จำกัด </w:t>
      </w:r>
      <w:r w:rsidRPr="00D4301F">
        <w:rPr>
          <w:rFonts w:ascii="Angsana New" w:hAnsi="Angsana New"/>
          <w:color w:val="000000"/>
          <w:sz w:val="28"/>
          <w:szCs w:val="28"/>
          <w:cs/>
        </w:rPr>
        <w:t>โดยได้จดทะเบียนเปลี่ยนชื่อกับ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กรมพัฒนาธุรกิจการค้า </w:t>
      </w:r>
      <w:r w:rsidRPr="00D4301F">
        <w:rPr>
          <w:rFonts w:ascii="Angsana New" w:hAnsi="Angsana New"/>
          <w:color w:val="000000"/>
          <w:sz w:val="28"/>
          <w:szCs w:val="28"/>
          <w:cs/>
        </w:rPr>
        <w:t>กระทรวงพาณิชย์</w:t>
      </w:r>
      <w:r w:rsidRPr="00D4301F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Pr="00D4301F">
        <w:rPr>
          <w:rFonts w:ascii="Angsana New" w:hAnsi="Angsana New"/>
          <w:sz w:val="28"/>
          <w:szCs w:val="28"/>
        </w:rPr>
        <w:t xml:space="preserve"> 18</w:t>
      </w:r>
      <w:r w:rsidRPr="00D4301F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D4301F">
        <w:rPr>
          <w:rFonts w:ascii="Angsana New" w:hAnsi="Angsana New"/>
          <w:sz w:val="28"/>
          <w:szCs w:val="28"/>
        </w:rPr>
        <w:t xml:space="preserve"> 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0EDB9ED9" w14:textId="4566192F" w:rsidR="00056002" w:rsidRPr="00C03D57" w:rsidRDefault="00795FB3" w:rsidP="00064A9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851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  <w:lang w:val="th-TH"/>
        </w:rPr>
      </w:pP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ตามที่ประชุมวิสามัญผู้ถือหุ้นของบริษัทย่อยแห่งหนึ่ง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ครั้งที่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2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>/</w:t>
      </w:r>
      <w:r w:rsidR="00DF4D37" w:rsidRPr="0084744B">
        <w:rPr>
          <w:rFonts w:ascii="Angsana New" w:hAnsi="Angsana New"/>
          <w:spacing w:val="-4"/>
          <w:sz w:val="28"/>
          <w:szCs w:val="28"/>
        </w:rPr>
        <w:t>2565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4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047117" w:rsidRPr="0084744B">
        <w:rPr>
          <w:rFonts w:ascii="Angsana New" w:hAnsi="Angsana New"/>
          <w:spacing w:val="-4"/>
          <w:sz w:val="28"/>
          <w:szCs w:val="28"/>
        </w:rPr>
        <w:t>2565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มีมติให้สัตยาบันอนุมัติการเข้าทำสัญญาซื้อขายการออกแบบแนววางท่อสำเร็จรูปและท่อส่งน้ำประปาจากสถานีผลิตน้ำประปาของบริษัท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ตามสัญญาลงวันที่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3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2565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มูลค่าสัญญาจำนวน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36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>.</w:t>
      </w:r>
      <w:r w:rsidR="00DF4D37" w:rsidRPr="0084744B">
        <w:rPr>
          <w:rFonts w:ascii="Angsana New" w:hAnsi="Angsana New"/>
          <w:spacing w:val="-4"/>
          <w:sz w:val="28"/>
          <w:szCs w:val="28"/>
        </w:rPr>
        <w:t>28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ล้านบาท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ทั้งนี้บริษัทย่อยได้ชำระเงินตามสัญญาทั้งจำนวนครบถ้วนแล้ว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4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84744B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Pr="0084744B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DF4D37" w:rsidRPr="0084744B">
        <w:rPr>
          <w:rFonts w:ascii="Angsana New" w:hAnsi="Angsana New"/>
          <w:spacing w:val="-4"/>
          <w:sz w:val="28"/>
          <w:szCs w:val="28"/>
        </w:rPr>
        <w:t>2565</w:t>
      </w:r>
    </w:p>
    <w:p w14:paraId="78E0FE42" w14:textId="489EF0F1" w:rsidR="00C03D57" w:rsidRPr="0084744B" w:rsidRDefault="00C03D57" w:rsidP="00064A9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851" w:hanging="425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  <w:lang w:val="th-TH"/>
        </w:rPr>
      </w:pP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24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2565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ที่ประชุมคณะกรรมการบริษัทผู้ร่วมลงทุน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ครั้งที่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2/2565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ได้มีมติอนุมัติยกเลิกการร่วมลงทุนในบริษัท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สุวรรณ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ไบโอ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ฟาร์ม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จำกัด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เนื่องจากการดำเนินการของธุรกิจยังไม่มีความคืบหน้า</w:t>
      </w:r>
      <w:r w:rsidRPr="00C03D57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C03D57">
        <w:rPr>
          <w:rFonts w:ascii="Angsana New" w:hAnsi="Angsana New" w:hint="cs"/>
          <w:spacing w:val="-4"/>
          <w:sz w:val="28"/>
          <w:szCs w:val="28"/>
          <w:cs/>
          <w:lang w:val="th-TH"/>
        </w:rPr>
        <w:t>ส่งผลให้ฝ่ายบริหารของกลุ่มบริษัทผู้ร่วมลงทุนตัดสินใจยกเลิกการร่วมลงทุนในบริษัทย่อยดังกล่าว</w:t>
      </w:r>
    </w:p>
    <w:bookmarkEnd w:id="3"/>
    <w:bookmarkEnd w:id="4"/>
    <w:p w14:paraId="23AE5911" w14:textId="2F470525" w:rsidR="006131DF" w:rsidRPr="00A5247A" w:rsidRDefault="006131DF" w:rsidP="00533CD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การอนุมัติ</w:t>
      </w:r>
      <w:r w:rsidR="00916727" w:rsidRPr="00A5247A">
        <w:rPr>
          <w:rFonts w:ascii="Angsana New" w:hAnsi="Angsana New"/>
          <w:b/>
          <w:bCs/>
          <w:sz w:val="28"/>
          <w:szCs w:val="28"/>
          <w:cs/>
          <w:lang w:val="th-TH"/>
        </w:rPr>
        <w:t>งบการเงิน</w:t>
      </w:r>
    </w:p>
    <w:p w14:paraId="729BB04C" w14:textId="0E34082E" w:rsidR="006131DF" w:rsidRPr="00A5247A" w:rsidRDefault="00916727" w:rsidP="00533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5247A">
        <w:rPr>
          <w:rFonts w:ascii="Angsana New" w:hAnsi="Angsana New"/>
          <w:sz w:val="28"/>
          <w:szCs w:val="28"/>
          <w:cs/>
        </w:rPr>
        <w:t>งบ</w:t>
      </w:r>
      <w:r w:rsidR="006131DF" w:rsidRPr="00A5247A">
        <w:rPr>
          <w:rFonts w:ascii="Angsana New" w:hAnsi="Angsana New"/>
          <w:sz w:val="28"/>
          <w:szCs w:val="28"/>
          <w:cs/>
        </w:rPr>
        <w:t xml:space="preserve">การเงินนี้ได้รับการอนุมัติให้ออกงบการเงินโดยคณะกรรมการของบริษัท เมื่อวันที่ </w:t>
      </w:r>
      <w:r w:rsidR="00F02A85">
        <w:rPr>
          <w:rFonts w:ascii="Angsana New" w:hAnsi="Angsana New"/>
          <w:sz w:val="28"/>
          <w:szCs w:val="28"/>
        </w:rPr>
        <w:t>28</w:t>
      </w:r>
      <w:r w:rsidR="00285262" w:rsidRPr="00A5247A">
        <w:rPr>
          <w:rFonts w:ascii="Angsana New" w:hAnsi="Angsana New"/>
          <w:sz w:val="28"/>
          <w:szCs w:val="28"/>
        </w:rPr>
        <w:t xml:space="preserve"> </w:t>
      </w:r>
      <w:r w:rsidR="006131DF" w:rsidRPr="00A5247A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6131DF" w:rsidRPr="00A5247A">
        <w:rPr>
          <w:rFonts w:ascii="Angsana New" w:hAnsi="Angsana New"/>
          <w:sz w:val="28"/>
          <w:szCs w:val="28"/>
        </w:rPr>
        <w:t>256</w:t>
      </w:r>
      <w:r w:rsidR="00306F09" w:rsidRPr="00A5247A">
        <w:rPr>
          <w:rFonts w:ascii="Angsana New" w:hAnsi="Angsana New"/>
          <w:sz w:val="28"/>
          <w:szCs w:val="28"/>
        </w:rPr>
        <w:t>5</w:t>
      </w:r>
    </w:p>
    <w:p w14:paraId="3B34F724" w14:textId="77777777" w:rsidR="006131DF" w:rsidRPr="00A5247A" w:rsidRDefault="006131DF" w:rsidP="00A1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sectPr w:rsidR="006131DF" w:rsidRPr="00A5247A" w:rsidSect="00E90CD7">
      <w:pgSz w:w="11909" w:h="16834" w:code="9"/>
      <w:pgMar w:top="692" w:right="992" w:bottom="578" w:left="1151" w:header="1134" w:footer="56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0A80" w14:textId="77777777" w:rsidR="00CD20E3" w:rsidRDefault="00CD20E3" w:rsidP="004956B4">
      <w:r>
        <w:separator/>
      </w:r>
    </w:p>
  </w:endnote>
  <w:endnote w:type="continuationSeparator" w:id="0">
    <w:p w14:paraId="43603182" w14:textId="77777777" w:rsidR="00CD20E3" w:rsidRDefault="00CD20E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99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687642B" w14:textId="1B4DF29E" w:rsidR="00AA072B" w:rsidRPr="00100F00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00F00">
          <w:rPr>
            <w:rFonts w:ascii="Angsana New" w:hAnsi="Angsana New"/>
            <w:sz w:val="28"/>
            <w:szCs w:val="28"/>
          </w:rPr>
          <w:fldChar w:fldCharType="begin"/>
        </w:r>
        <w:r w:rsidRPr="00100F00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00F00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45</w:t>
        </w:r>
        <w:r w:rsidRPr="00100F00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09485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AA24A0E" w14:textId="77777777" w:rsidR="0042619E" w:rsidRPr="00100F00" w:rsidRDefault="0042619E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00F00">
          <w:rPr>
            <w:rFonts w:ascii="Angsana New" w:hAnsi="Angsana New"/>
            <w:sz w:val="28"/>
            <w:szCs w:val="28"/>
          </w:rPr>
          <w:fldChar w:fldCharType="begin"/>
        </w:r>
        <w:r w:rsidRPr="00100F00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00F00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45</w:t>
        </w:r>
        <w:r w:rsidRPr="00100F00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30008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09C7A8" w14:textId="44E7EB0A" w:rsidR="00AA072B" w:rsidRPr="00596DDD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49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60170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AB6D42F" w14:textId="3723D5BB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59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B2E7" w14:textId="491B308A" w:rsidR="00AA072B" w:rsidRPr="00F93BE9" w:rsidRDefault="00AA072B" w:rsidP="009E65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00BB6">
      <w:rPr>
        <w:rFonts w:ascii="Angsana New" w:hAnsi="Angsana New"/>
        <w:noProof/>
        <w:sz w:val="30"/>
        <w:szCs w:val="30"/>
        <w:lang w:val="fr-FR"/>
      </w:rPr>
      <w:t>FS_UREKA_YE'64_T3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0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481C37" w14:textId="77777777" w:rsidR="00AA072B" w:rsidRPr="00F93BE9" w:rsidRDefault="00AA072B" w:rsidP="009E657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9102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BBB103A" w14:textId="15D502C6" w:rsidR="00AA072B" w:rsidRPr="00C51247" w:rsidRDefault="00AA072B">
        <w:pPr>
          <w:pStyle w:val="Footer"/>
          <w:jc w:val="right"/>
          <w:rPr>
            <w:rFonts w:ascii="Angsana New" w:hAnsi="Angsana New"/>
            <w:noProof/>
            <w:sz w:val="28"/>
            <w:szCs w:val="28"/>
          </w:rPr>
        </w:pPr>
        <w:r w:rsidRPr="00C51247">
          <w:rPr>
            <w:rFonts w:ascii="Angsana New" w:hAnsi="Angsana New"/>
            <w:noProof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noProof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7</w:t>
        </w:r>
        <w:r w:rsidR="00F74394">
          <w:rPr>
            <w:rFonts w:ascii="Angsana New" w:hAnsi="Angsana New"/>
            <w:noProof/>
            <w:sz w:val="28"/>
            <w:szCs w:val="28"/>
          </w:rPr>
          <w:t>4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6C0037B" w14:textId="77777777" w:rsidR="00AA072B" w:rsidRDefault="00AA072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0309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C393AA7" w14:textId="77777777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78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89974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988A33E" w14:textId="53D23F54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102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7A812" w14:textId="77777777" w:rsidR="00CD20E3" w:rsidRDefault="00CD20E3" w:rsidP="004956B4">
      <w:r>
        <w:separator/>
      </w:r>
    </w:p>
  </w:footnote>
  <w:footnote w:type="continuationSeparator" w:id="0">
    <w:p w14:paraId="0B0BD03F" w14:textId="77777777" w:rsidR="00CD20E3" w:rsidRDefault="00CD20E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67DA" w14:textId="77777777" w:rsidR="00AA072B" w:rsidRPr="00A5247A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</w:p>
  <w:p w14:paraId="6DFCF128" w14:textId="77777777" w:rsidR="00AA072B" w:rsidRPr="00A5247A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287ADD60" w14:textId="3F526BF8" w:rsidR="00AA072B" w:rsidRPr="00A5247A" w:rsidRDefault="00AA072B" w:rsidP="005C55F2">
    <w:pPr>
      <w:pStyle w:val="acctmainheading"/>
      <w:spacing w:after="0" w:line="480" w:lineRule="auto"/>
      <w:rPr>
        <w:rFonts w:ascii="Angsana New" w:hAnsi="Angsana New"/>
        <w:b w:val="0"/>
        <w:bCs/>
        <w:szCs w:val="28"/>
        <w:cs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สำหรับปีสิ้นสุดวันที่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DA2AE" w14:textId="14D98D51" w:rsidR="00AA072B" w:rsidRPr="00E83C65" w:rsidRDefault="00AA072B" w:rsidP="00F36D90">
    <w:pPr>
      <w:pStyle w:val="acctmainheading"/>
      <w:tabs>
        <w:tab w:val="left" w:pos="7810"/>
      </w:tabs>
      <w:spacing w:after="0" w:line="240" w:lineRule="auto"/>
      <w:ind w:left="567"/>
      <w:rPr>
        <w:rFonts w:ascii="Angsana New" w:hAnsi="Angsana New"/>
        <w:b w:val="0"/>
        <w:bCs/>
        <w:szCs w:val="28"/>
        <w:lang w:bidi="th-TH"/>
      </w:rPr>
    </w:pPr>
    <w:r w:rsidRPr="00E83C65">
      <w:rPr>
        <w:rFonts w:ascii="Angsana New" w:hAnsi="Angsana New"/>
        <w:b w:val="0"/>
        <w:bCs/>
        <w:szCs w:val="28"/>
        <w:cs/>
        <w:lang w:bidi="th-TH"/>
      </w:rPr>
      <w:t>บริษัท ยูเรกา ดีไซน์</w:t>
    </w:r>
    <w:r w:rsidRPr="00E83C65">
      <w:rPr>
        <w:rFonts w:ascii="Angsana New" w:hAnsi="Angsana New"/>
        <w:b w:val="0"/>
        <w:bCs/>
        <w:szCs w:val="28"/>
      </w:rPr>
      <w:t xml:space="preserve"> </w:t>
    </w:r>
    <w:r w:rsidRPr="00E83C65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</w:p>
  <w:p w14:paraId="4F86F368" w14:textId="77777777" w:rsidR="00AA072B" w:rsidRPr="00E83C65" w:rsidRDefault="00AA072B" w:rsidP="00F36D90">
    <w:pPr>
      <w:pStyle w:val="acctmainheading"/>
      <w:spacing w:after="0" w:line="240" w:lineRule="auto"/>
      <w:ind w:left="567"/>
      <w:rPr>
        <w:rFonts w:ascii="Angsana New" w:hAnsi="Angsana New"/>
        <w:b w:val="0"/>
        <w:bCs/>
        <w:szCs w:val="28"/>
        <w:lang w:bidi="th-TH"/>
      </w:rPr>
    </w:pPr>
    <w:r w:rsidRPr="00E83C65">
      <w:rPr>
        <w:rFonts w:ascii="Angsana New" w:hAnsi="Angsana New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0E262E3A" w14:textId="30BE4F83" w:rsidR="00AA072B" w:rsidRPr="003F2947" w:rsidRDefault="00AA072B" w:rsidP="003F2947">
    <w:pPr>
      <w:pStyle w:val="acctmainheading"/>
      <w:spacing w:after="240" w:line="240" w:lineRule="auto"/>
      <w:ind w:left="567"/>
      <w:rPr>
        <w:rFonts w:ascii="Angsana New" w:hAnsi="Angsana New"/>
        <w:szCs w:val="28"/>
        <w:lang w:val="en-US" w:bidi="th-TH"/>
      </w:rPr>
    </w:pPr>
    <w:r w:rsidRPr="00E83C65">
      <w:rPr>
        <w:rFonts w:ascii="Angsana New" w:hAnsi="Angsana New"/>
        <w:b w:val="0"/>
        <w:bCs/>
        <w:szCs w:val="28"/>
        <w:cs/>
        <w:lang w:bidi="th-TH"/>
      </w:rPr>
      <w:t>สำหรับปีสิ้นสุดวันที่</w:t>
    </w:r>
    <w:r w:rsidRPr="00E83C65">
      <w:rPr>
        <w:rFonts w:ascii="Angsana New" w:hAnsi="Angsana New"/>
        <w:szCs w:val="28"/>
        <w:cs/>
        <w:lang w:bidi="th-TH"/>
      </w:rPr>
      <w:t xml:space="preserve"> </w:t>
    </w:r>
    <w:r w:rsidRPr="00E83C65">
      <w:rPr>
        <w:rFonts w:ascii="Angsana New" w:hAnsi="Angsana New"/>
        <w:szCs w:val="28"/>
        <w:lang w:val="en-US" w:bidi="th-TH"/>
      </w:rPr>
      <w:t>3</w:t>
    </w:r>
    <w:r w:rsidR="00F74394" w:rsidRPr="00E83C65">
      <w:rPr>
        <w:rFonts w:ascii="Angsana New" w:hAnsi="Angsana New"/>
        <w:szCs w:val="28"/>
        <w:lang w:val="en-US" w:bidi="th-TH"/>
      </w:rPr>
      <w:t>1</w:t>
    </w:r>
    <w:r w:rsidRPr="00E83C65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E83C65">
      <w:rPr>
        <w:rFonts w:ascii="Angsana New" w:hAnsi="Angsana New"/>
        <w:b w:val="0"/>
        <w:bCs/>
        <w:szCs w:val="28"/>
        <w:cs/>
        <w:lang w:val="en-US" w:bidi="th-TH"/>
      </w:rPr>
      <w:t xml:space="preserve">ธันวาคม </w:t>
    </w:r>
    <w:r w:rsidRPr="00E83C65">
      <w:rPr>
        <w:rFonts w:ascii="Angsana New" w:hAnsi="Angsana New"/>
        <w:szCs w:val="28"/>
        <w:lang w:val="en-US" w:bidi="th-TH"/>
      </w:rPr>
      <w:t>256</w:t>
    </w:r>
    <w:r w:rsidR="00F74394" w:rsidRPr="00E83C65">
      <w:rPr>
        <w:rFonts w:ascii="Angsana New" w:hAnsi="Angsana New"/>
        <w:szCs w:val="28"/>
        <w:lang w:val="en-US" w:bidi="th-TH"/>
      </w:rPr>
      <w:t>4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BDAEA" w14:textId="77777777" w:rsidR="00AA072B" w:rsidRPr="00A5247A" w:rsidRDefault="00AA072B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</w:p>
  <w:p w14:paraId="6C8A1EB8" w14:textId="77777777" w:rsidR="00AA072B" w:rsidRPr="00A5247A" w:rsidRDefault="00AA072B" w:rsidP="001B77CB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0D58BF99" w14:textId="59ADAC0F" w:rsidR="00AA072B" w:rsidRPr="00E90CD7" w:rsidRDefault="00AA072B" w:rsidP="00AA08F1">
    <w:pPr>
      <w:pStyle w:val="acctmainheading"/>
      <w:spacing w:after="240" w:line="240" w:lineRule="auto"/>
      <w:rPr>
        <w:rFonts w:ascii="Angsana New" w:hAnsi="Angsana New"/>
        <w:b w:val="0"/>
        <w:bCs/>
        <w:szCs w:val="28"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สำหรับปีสิ้นสุดวันที่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</w:t>
    </w:r>
    <w:r w:rsidRPr="00A5247A">
      <w:rPr>
        <w:rFonts w:ascii="Angsana New" w:hAnsi="Angsana New" w:hint="cs"/>
        <w:szCs w:val="28"/>
        <w:lang w:val="en-US" w:bidi="th-TH"/>
      </w:rPr>
      <w:t>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09E6" w14:textId="77777777" w:rsidR="00AA072B" w:rsidRPr="004A6A7D" w:rsidRDefault="00AA072B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74C8934" w14:textId="77777777" w:rsidR="00AA072B" w:rsidRPr="004A6A7D" w:rsidRDefault="00AA072B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4E388920" w14:textId="5054678B" w:rsidR="00AA072B" w:rsidRPr="004A6A7D" w:rsidRDefault="00AA072B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3</w:t>
    </w:r>
    <w:r w:rsidR="00F74394">
      <w:rPr>
        <w:rFonts w:ascii="Angsana New" w:hAnsi="Angsana New" w:hint="cs"/>
        <w:b w:val="0"/>
        <w:bCs/>
        <w:sz w:val="30"/>
        <w:szCs w:val="30"/>
        <w:lang w:val="en-US" w:bidi="th-TH"/>
      </w:rPr>
      <w:t>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25</w:t>
    </w:r>
    <w:r w:rsidR="00F74394">
      <w:rPr>
        <w:rFonts w:ascii="Angsana New" w:hAnsi="Angsana New" w:hint="cs"/>
        <w:b w:val="0"/>
        <w:bCs/>
        <w:sz w:val="30"/>
        <w:szCs w:val="30"/>
        <w:lang w:val="en-US" w:bidi="th-TH"/>
      </w:rPr>
      <w:t>4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9</w:t>
    </w:r>
  </w:p>
  <w:p w14:paraId="69F16691" w14:textId="77777777" w:rsidR="00AA072B" w:rsidRPr="004A6A7D" w:rsidRDefault="00AA072B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DE2D" w14:textId="77777777" w:rsidR="009722B1" w:rsidRPr="00A5247A" w:rsidRDefault="009722B1" w:rsidP="00164FBD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</w:p>
  <w:p w14:paraId="16371DE5" w14:textId="77777777" w:rsidR="009722B1" w:rsidRPr="00A5247A" w:rsidRDefault="009722B1" w:rsidP="00164FBD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5B82A0D9" w14:textId="77777777" w:rsidR="009722B1" w:rsidRPr="00A5247A" w:rsidRDefault="009722B1" w:rsidP="009722B1">
    <w:pPr>
      <w:pStyle w:val="acctmainheading"/>
      <w:spacing w:after="0" w:line="480" w:lineRule="auto"/>
      <w:rPr>
        <w:rFonts w:ascii="Angsana New" w:hAnsi="Angsana New"/>
        <w:b w:val="0"/>
        <w:bCs/>
        <w:szCs w:val="28"/>
        <w:cs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สำหรับปีสิ้นสุดวันที่ </w:t>
    </w:r>
    <w:r w:rsidRPr="00A5247A">
      <w:rPr>
        <w:rFonts w:ascii="Angsana New" w:hAnsi="Angsana New"/>
        <w:szCs w:val="28"/>
        <w:lang w:val="en-US" w:bidi="th-TH"/>
      </w:rPr>
      <w:t>3</w:t>
    </w:r>
    <w:r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256</w:t>
    </w:r>
    <w:r>
      <w:rPr>
        <w:rFonts w:ascii="Angsana New" w:hAnsi="Angsana New"/>
        <w:szCs w:val="28"/>
        <w:lang w:val="en-US" w:bidi="th-TH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1E07" w14:textId="77777777" w:rsidR="00AA072B" w:rsidRDefault="00AA07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CEF0" w14:textId="6878E1D6" w:rsidR="00AA072B" w:rsidRPr="00A5247A" w:rsidRDefault="00AA072B" w:rsidP="00493661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Cs w:val="28"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  <w:r w:rsidRPr="00A5247A">
      <w:rPr>
        <w:rFonts w:ascii="Angsana New" w:hAnsi="Angsana New"/>
        <w:b w:val="0"/>
        <w:bCs/>
        <w:szCs w:val="28"/>
        <w:lang w:bidi="th-TH"/>
      </w:rPr>
      <w:t xml:space="preserve">                 </w:t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</w:r>
    <w:r w:rsidRPr="00A5247A">
      <w:rPr>
        <w:rFonts w:ascii="Angsana New" w:hAnsi="Angsana New"/>
        <w:b w:val="0"/>
        <w:bCs/>
        <w:szCs w:val="28"/>
        <w:lang w:bidi="th-TH"/>
      </w:rPr>
      <w:tab/>
      <w:t xml:space="preserve">                </w:t>
    </w:r>
    <w:r w:rsidRPr="00A5247A">
      <w:rPr>
        <w:rFonts w:ascii="Angsana New" w:hAnsi="Angsana New"/>
        <w:b w:val="0"/>
        <w:bCs/>
        <w:szCs w:val="28"/>
        <w:lang w:bidi="th-TH"/>
      </w:rPr>
      <w:tab/>
    </w:r>
  </w:p>
  <w:p w14:paraId="62D7DA26" w14:textId="77777777" w:rsidR="00AA072B" w:rsidRPr="00A5247A" w:rsidRDefault="00AA072B" w:rsidP="00493661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หมายเหตุประกอบงบการเงิน</w:t>
    </w:r>
  </w:p>
  <w:p w14:paraId="16447BA8" w14:textId="05BC820A" w:rsidR="00AA072B" w:rsidRPr="00A5247A" w:rsidRDefault="00AA072B" w:rsidP="005617A2">
    <w:pPr>
      <w:pStyle w:val="acctmainheading"/>
      <w:spacing w:after="240" w:line="240" w:lineRule="auto"/>
      <w:ind w:right="-490"/>
      <w:jc w:val="both"/>
      <w:rPr>
        <w:rFonts w:ascii="Angsana New" w:hAnsi="Angsana New"/>
        <w:szCs w:val="28"/>
        <w:cs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สำหรับปีสิ้นสุดวันที่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>ธันวาคม</w:t>
    </w:r>
    <w:r w:rsidRPr="00A5247A">
      <w:rPr>
        <w:rFonts w:ascii="Angsana New" w:hAnsi="Angsana New" w:hint="cs"/>
        <w:szCs w:val="28"/>
        <w:cs/>
        <w:lang w:val="en-US" w:bidi="th-TH"/>
      </w:rPr>
      <w:t xml:space="preserve"> </w:t>
    </w:r>
    <w:r w:rsidRPr="00A5247A">
      <w:rPr>
        <w:rFonts w:ascii="Angsana New" w:hAnsi="Angsana New"/>
        <w:szCs w:val="28"/>
        <w:lang w:val="en-US" w:bidi="th-TH"/>
      </w:rPr>
      <w:t>256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4BB0" w14:textId="77777777" w:rsidR="00AA072B" w:rsidRDefault="00AA072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EF60" w14:textId="77777777" w:rsidR="00AA072B" w:rsidRPr="00A5247A" w:rsidRDefault="00AA072B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</w:p>
  <w:p w14:paraId="4CD7F079" w14:textId="39CDA800" w:rsidR="00AA072B" w:rsidRPr="00A5247A" w:rsidRDefault="00AA072B" w:rsidP="000956FA">
    <w:pPr>
      <w:pStyle w:val="acctmainheading"/>
      <w:tabs>
        <w:tab w:val="left" w:pos="3280"/>
      </w:tabs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หมายเหตุประกอบงบการเงิน </w:t>
    </w:r>
    <w:r w:rsidRPr="00A5247A">
      <w:rPr>
        <w:rFonts w:ascii="Angsana New" w:hAnsi="Angsana New"/>
        <w:b w:val="0"/>
        <w:bCs/>
        <w:szCs w:val="28"/>
        <w:cs/>
        <w:lang w:bidi="th-TH"/>
      </w:rPr>
      <w:tab/>
    </w:r>
  </w:p>
  <w:p w14:paraId="5E5BFA72" w14:textId="6C8F2AE2" w:rsidR="00AA072B" w:rsidRPr="00E90CD7" w:rsidRDefault="00AA072B" w:rsidP="005617A2">
    <w:pPr>
      <w:pStyle w:val="acctmainheading"/>
      <w:spacing w:after="240" w:line="240" w:lineRule="auto"/>
      <w:rPr>
        <w:rFonts w:ascii="Angsana New" w:hAnsi="Angsana New"/>
        <w:szCs w:val="28"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 xml:space="preserve">สำหรับปีสิ้นสุดวันที่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9A28" w14:textId="77777777" w:rsidR="00AA072B" w:rsidRPr="00A5247A" w:rsidRDefault="00AA072B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</w:p>
  <w:p w14:paraId="5BA5D6A8" w14:textId="77777777" w:rsidR="00AA072B" w:rsidRPr="00A5247A" w:rsidRDefault="00AA072B" w:rsidP="00BD42EB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2E656A89" w14:textId="4B6D14B1" w:rsidR="00AA072B" w:rsidRPr="00E90CD7" w:rsidRDefault="00AA072B" w:rsidP="005617A2">
    <w:pPr>
      <w:pStyle w:val="acctmainheading"/>
      <w:spacing w:after="240" w:line="240" w:lineRule="auto"/>
      <w:rPr>
        <w:rFonts w:ascii="Angsana New" w:hAnsi="Angsana New"/>
        <w:szCs w:val="28"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สำหรับปีสิ้นสุดวันที่</w:t>
    </w:r>
    <w:r w:rsidRPr="00A5247A">
      <w:rPr>
        <w:rFonts w:ascii="Angsana New" w:hAnsi="Angsana New" w:hint="cs"/>
        <w:szCs w:val="28"/>
        <w:cs/>
        <w:lang w:bidi="th-TH"/>
      </w:rPr>
      <w:t xml:space="preserve">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5997" w14:textId="77777777" w:rsidR="00AA072B" w:rsidRPr="00A5247A" w:rsidRDefault="00AA072B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A5247A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A5247A">
      <w:rPr>
        <w:rFonts w:ascii="Angsana New" w:hAnsi="Angsana New"/>
        <w:b w:val="0"/>
        <w:bCs/>
        <w:szCs w:val="28"/>
      </w:rPr>
      <w:t xml:space="preserve"> </w:t>
    </w:r>
    <w:r w:rsidRPr="00A5247A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</w:p>
  <w:p w14:paraId="695CAAC1" w14:textId="77777777" w:rsidR="00AA072B" w:rsidRPr="00A5247A" w:rsidRDefault="00AA072B" w:rsidP="00BD42EB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bidi="th-TH"/>
      </w:rPr>
    </w:pPr>
    <w:r w:rsidRPr="00A5247A">
      <w:rPr>
        <w:rFonts w:ascii="Angsana New" w:hAnsi="Angsana New"/>
        <w:b w:val="0"/>
        <w:bCs/>
        <w:szCs w:val="28"/>
        <w:cs/>
        <w:lang w:bidi="th-TH"/>
      </w:rPr>
      <w:t xml:space="preserve">หมายเหตุประกอบงบการเงิน </w:t>
    </w:r>
  </w:p>
  <w:p w14:paraId="273E1D89" w14:textId="4421A46C" w:rsidR="00AA072B" w:rsidRPr="00E90CD7" w:rsidRDefault="00AA072B" w:rsidP="003F2947">
    <w:pPr>
      <w:pStyle w:val="acctmainheading"/>
      <w:spacing w:after="240" w:line="240" w:lineRule="auto"/>
      <w:rPr>
        <w:rFonts w:ascii="Angsana New" w:hAnsi="Angsana New"/>
        <w:szCs w:val="28"/>
        <w:lang w:val="en-US" w:bidi="th-TH"/>
      </w:rPr>
    </w:pPr>
    <w:r w:rsidRPr="00A5247A">
      <w:rPr>
        <w:rFonts w:ascii="Angsana New" w:hAnsi="Angsana New" w:hint="cs"/>
        <w:b w:val="0"/>
        <w:bCs/>
        <w:szCs w:val="28"/>
        <w:cs/>
        <w:lang w:bidi="th-TH"/>
      </w:rPr>
      <w:t>สำหรับปีสิ้นสุดวันที่</w:t>
    </w:r>
    <w:r w:rsidRPr="00A5247A">
      <w:rPr>
        <w:rFonts w:ascii="Angsana New" w:hAnsi="Angsana New" w:hint="cs"/>
        <w:szCs w:val="28"/>
        <w:cs/>
        <w:lang w:bidi="th-TH"/>
      </w:rPr>
      <w:t xml:space="preserve"> </w:t>
    </w:r>
    <w:r w:rsidRPr="00A5247A">
      <w:rPr>
        <w:rFonts w:ascii="Angsana New" w:hAnsi="Angsana New"/>
        <w:szCs w:val="28"/>
        <w:lang w:val="en-US" w:bidi="th-TH"/>
      </w:rPr>
      <w:t>3</w:t>
    </w:r>
    <w:r w:rsidR="00F74394">
      <w:rPr>
        <w:rFonts w:ascii="Angsana New" w:hAnsi="Angsana New"/>
        <w:szCs w:val="28"/>
        <w:lang w:val="en-US" w:bidi="th-TH"/>
      </w:rPr>
      <w:t>1</w:t>
    </w:r>
    <w:r w:rsidRPr="00A5247A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A5247A">
      <w:rPr>
        <w:rFonts w:ascii="Angsana New" w:hAnsi="Angsana New" w:hint="cs"/>
        <w:b w:val="0"/>
        <w:bCs/>
        <w:szCs w:val="28"/>
        <w:cs/>
        <w:lang w:val="en-US" w:bidi="th-TH"/>
      </w:rPr>
      <w:t xml:space="preserve">ธันวาคม </w:t>
    </w:r>
    <w:r w:rsidRPr="00A5247A">
      <w:rPr>
        <w:rFonts w:ascii="Angsana New" w:hAnsi="Angsana New"/>
        <w:szCs w:val="28"/>
        <w:lang w:val="en-US" w:bidi="th-TH"/>
      </w:rPr>
      <w:t>256</w:t>
    </w:r>
    <w:r w:rsidR="00F74394">
      <w:rPr>
        <w:rFonts w:ascii="Angsana New" w:hAnsi="Angsana New"/>
        <w:szCs w:val="28"/>
        <w:lang w:val="en-US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23263CA"/>
    <w:multiLevelType w:val="hybridMultilevel"/>
    <w:tmpl w:val="944835DA"/>
    <w:lvl w:ilvl="0" w:tplc="0409001B">
      <w:start w:val="1"/>
      <w:numFmt w:val="thaiLetters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038F399A"/>
    <w:multiLevelType w:val="hybridMultilevel"/>
    <w:tmpl w:val="65A85246"/>
    <w:lvl w:ilvl="0" w:tplc="F5E2991C">
      <w:start w:val="1"/>
      <w:numFmt w:val="decimal"/>
      <w:lvlText w:val="40.%1."/>
      <w:lvlJc w:val="left"/>
      <w:pPr>
        <w:ind w:left="128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5902496"/>
    <w:multiLevelType w:val="multilevel"/>
    <w:tmpl w:val="8E54C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BE6D68"/>
    <w:multiLevelType w:val="multilevel"/>
    <w:tmpl w:val="EC181B84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hint="default"/>
      </w:rPr>
    </w:lvl>
  </w:abstractNum>
  <w:abstractNum w:abstractNumId="5" w15:restartNumberingAfterBreak="0">
    <w:nsid w:val="08304366"/>
    <w:multiLevelType w:val="multilevel"/>
    <w:tmpl w:val="B5EA56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9F4F5E"/>
    <w:multiLevelType w:val="hybridMultilevel"/>
    <w:tmpl w:val="343EA862"/>
    <w:lvl w:ilvl="0" w:tplc="2B245500">
      <w:start w:val="1"/>
      <w:numFmt w:val="bullet"/>
      <w:lvlText w:val="•"/>
      <w:lvlJc w:val="left"/>
      <w:pPr>
        <w:ind w:left="1713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F904B62"/>
    <w:multiLevelType w:val="multilevel"/>
    <w:tmpl w:val="B448E0B0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23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2C12DE7"/>
    <w:multiLevelType w:val="hybridMultilevel"/>
    <w:tmpl w:val="1C80D312"/>
    <w:lvl w:ilvl="0" w:tplc="DB6092AE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3B12CCD"/>
    <w:multiLevelType w:val="hybridMultilevel"/>
    <w:tmpl w:val="D54431B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15E06A52"/>
    <w:multiLevelType w:val="multilevel"/>
    <w:tmpl w:val="E370B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A3F23BD"/>
    <w:multiLevelType w:val="multilevel"/>
    <w:tmpl w:val="5E0088D2"/>
    <w:styleLink w:val="Style1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2" w15:restartNumberingAfterBreak="0">
    <w:nsid w:val="1BA7081B"/>
    <w:multiLevelType w:val="multilevel"/>
    <w:tmpl w:val="5E0088D2"/>
    <w:numStyleLink w:val="Style1"/>
  </w:abstractNum>
  <w:abstractNum w:abstractNumId="13" w15:restartNumberingAfterBreak="0">
    <w:nsid w:val="1C785525"/>
    <w:multiLevelType w:val="hybridMultilevel"/>
    <w:tmpl w:val="38989CEA"/>
    <w:lvl w:ilvl="0" w:tplc="B4EEA01E">
      <w:start w:val="1"/>
      <w:numFmt w:val="decimal"/>
      <w:lvlText w:val="22.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1DBE296A"/>
    <w:multiLevelType w:val="hybridMultilevel"/>
    <w:tmpl w:val="DF9C012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412CB5"/>
    <w:multiLevelType w:val="hybridMultilevel"/>
    <w:tmpl w:val="22428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33847"/>
    <w:multiLevelType w:val="multilevel"/>
    <w:tmpl w:val="15D4B386"/>
    <w:lvl w:ilvl="0">
      <w:start w:val="1"/>
      <w:numFmt w:val="decimal"/>
      <w:lvlText w:val="16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82A13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D1E0DDA"/>
    <w:multiLevelType w:val="hybridMultilevel"/>
    <w:tmpl w:val="FE8042FC"/>
    <w:lvl w:ilvl="0" w:tplc="8AB23BC2">
      <w:start w:val="1"/>
      <w:numFmt w:val="decimal"/>
      <w:lvlText w:val="13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37D55"/>
    <w:multiLevelType w:val="hybridMultilevel"/>
    <w:tmpl w:val="C90C6EA8"/>
    <w:lvl w:ilvl="0" w:tplc="ABA6756C">
      <w:start w:val="1"/>
      <w:numFmt w:val="thaiLetters"/>
      <w:lvlText w:val="%1."/>
      <w:lvlJc w:val="left"/>
      <w:pPr>
        <w:ind w:left="1713" w:hanging="360"/>
      </w:pPr>
      <w:rPr>
        <w:rFonts w:eastAsia="Arial Unicode MS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3892451"/>
    <w:multiLevelType w:val="hybridMultilevel"/>
    <w:tmpl w:val="F2181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0AB657F"/>
    <w:multiLevelType w:val="multilevel"/>
    <w:tmpl w:val="C53869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6" w15:restartNumberingAfterBreak="0">
    <w:nsid w:val="54284320"/>
    <w:multiLevelType w:val="hybridMultilevel"/>
    <w:tmpl w:val="F23C92B2"/>
    <w:lvl w:ilvl="0" w:tplc="1EF29C18">
      <w:start w:val="1"/>
      <w:numFmt w:val="decimal"/>
      <w:lvlText w:val="44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E06461E"/>
    <w:multiLevelType w:val="hybridMultilevel"/>
    <w:tmpl w:val="67EE82A2"/>
    <w:lvl w:ilvl="0" w:tplc="8B42D29C">
      <w:start w:val="49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60A5714C"/>
    <w:multiLevelType w:val="hybridMultilevel"/>
    <w:tmpl w:val="974E1CF6"/>
    <w:lvl w:ilvl="0" w:tplc="A09C0904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34052A3"/>
    <w:multiLevelType w:val="hybridMultilevel"/>
    <w:tmpl w:val="4BA4552C"/>
    <w:lvl w:ilvl="0" w:tplc="074EB71A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949613B"/>
    <w:multiLevelType w:val="hybridMultilevel"/>
    <w:tmpl w:val="8DBE14B0"/>
    <w:lvl w:ilvl="0" w:tplc="15F01D12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870FA0"/>
    <w:multiLevelType w:val="multilevel"/>
    <w:tmpl w:val="38744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40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4AA5BF5"/>
    <w:multiLevelType w:val="hybridMultilevel"/>
    <w:tmpl w:val="47E21C06"/>
    <w:lvl w:ilvl="0" w:tplc="7C04359E">
      <w:start w:val="1"/>
      <w:numFmt w:val="decimal"/>
      <w:lvlText w:val="1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86D3C5E"/>
    <w:multiLevelType w:val="multilevel"/>
    <w:tmpl w:val="DD36E08C"/>
    <w:lvl w:ilvl="0">
      <w:start w:val="1"/>
      <w:numFmt w:val="decimal"/>
      <w:lvlText w:val="20.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4" w15:restartNumberingAfterBreak="0">
    <w:nsid w:val="78B7491F"/>
    <w:multiLevelType w:val="hybridMultilevel"/>
    <w:tmpl w:val="A6744394"/>
    <w:lvl w:ilvl="0" w:tplc="D01098D8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8D97DF2"/>
    <w:multiLevelType w:val="hybridMultilevel"/>
    <w:tmpl w:val="47E0DF1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9278E9"/>
    <w:multiLevelType w:val="hybridMultilevel"/>
    <w:tmpl w:val="CB087FF4"/>
    <w:lvl w:ilvl="0" w:tplc="658C2512">
      <w:start w:val="1"/>
      <w:numFmt w:val="decimal"/>
      <w:lvlText w:val="7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1818AC"/>
    <w:multiLevelType w:val="multilevel"/>
    <w:tmpl w:val="0BA2B1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B705841"/>
    <w:multiLevelType w:val="multilevel"/>
    <w:tmpl w:val="490E2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0"/>
  </w:num>
  <w:num w:numId="3">
    <w:abstractNumId w:val="22"/>
  </w:num>
  <w:num w:numId="4">
    <w:abstractNumId w:val="34"/>
  </w:num>
  <w:num w:numId="5">
    <w:abstractNumId w:val="9"/>
  </w:num>
  <w:num w:numId="6">
    <w:abstractNumId w:val="37"/>
  </w:num>
  <w:num w:numId="7">
    <w:abstractNumId w:val="4"/>
  </w:num>
  <w:num w:numId="8">
    <w:abstractNumId w:val="7"/>
  </w:num>
  <w:num w:numId="9">
    <w:abstractNumId w:val="15"/>
  </w:num>
  <w:num w:numId="10">
    <w:abstractNumId w:val="29"/>
  </w:num>
  <w:num w:numId="11">
    <w:abstractNumId w:val="30"/>
  </w:num>
  <w:num w:numId="12">
    <w:abstractNumId w:val="18"/>
  </w:num>
  <w:num w:numId="13">
    <w:abstractNumId w:val="16"/>
  </w:num>
  <w:num w:numId="14">
    <w:abstractNumId w:val="6"/>
  </w:num>
  <w:num w:numId="15">
    <w:abstractNumId w:val="5"/>
  </w:num>
  <w:num w:numId="16">
    <w:abstractNumId w:val="10"/>
  </w:num>
  <w:num w:numId="17">
    <w:abstractNumId w:val="27"/>
  </w:num>
  <w:num w:numId="18">
    <w:abstractNumId w:val="23"/>
  </w:num>
  <w:num w:numId="19">
    <w:abstractNumId w:val="19"/>
  </w:num>
  <w:num w:numId="20">
    <w:abstractNumId w:val="28"/>
  </w:num>
  <w:num w:numId="21">
    <w:abstractNumId w:val="32"/>
  </w:num>
  <w:num w:numId="22">
    <w:abstractNumId w:val="12"/>
  </w:num>
  <w:num w:numId="23">
    <w:abstractNumId w:val="25"/>
  </w:num>
  <w:num w:numId="24">
    <w:abstractNumId w:val="1"/>
  </w:num>
  <w:num w:numId="25">
    <w:abstractNumId w:val="38"/>
  </w:num>
  <w:num w:numId="26">
    <w:abstractNumId w:val="3"/>
  </w:num>
  <w:num w:numId="27">
    <w:abstractNumId w:val="24"/>
  </w:num>
  <w:num w:numId="28">
    <w:abstractNumId w:val="11"/>
  </w:num>
  <w:num w:numId="29">
    <w:abstractNumId w:val="17"/>
  </w:num>
  <w:num w:numId="30">
    <w:abstractNumId w:val="33"/>
  </w:num>
  <w:num w:numId="31">
    <w:abstractNumId w:val="31"/>
  </w:num>
  <w:num w:numId="32">
    <w:abstractNumId w:val="35"/>
  </w:num>
  <w:num w:numId="33">
    <w:abstractNumId w:val="8"/>
  </w:num>
  <w:num w:numId="34">
    <w:abstractNumId w:val="13"/>
  </w:num>
  <w:num w:numId="35">
    <w:abstractNumId w:val="2"/>
  </w:num>
  <w:num w:numId="36">
    <w:abstractNumId w:val="26"/>
  </w:num>
  <w:num w:numId="37">
    <w:abstractNumId w:val="14"/>
  </w:num>
  <w:num w:numId="38">
    <w:abstractNumId w:val="36"/>
  </w:num>
  <w:num w:numId="3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6A"/>
    <w:rsid w:val="000002FD"/>
    <w:rsid w:val="00000348"/>
    <w:rsid w:val="00000971"/>
    <w:rsid w:val="0000097F"/>
    <w:rsid w:val="00000E21"/>
    <w:rsid w:val="00001012"/>
    <w:rsid w:val="0000110B"/>
    <w:rsid w:val="00001234"/>
    <w:rsid w:val="000014B7"/>
    <w:rsid w:val="000019C7"/>
    <w:rsid w:val="00001FD1"/>
    <w:rsid w:val="00002354"/>
    <w:rsid w:val="0000239B"/>
    <w:rsid w:val="00002409"/>
    <w:rsid w:val="00002B78"/>
    <w:rsid w:val="000031BB"/>
    <w:rsid w:val="00003398"/>
    <w:rsid w:val="0000361F"/>
    <w:rsid w:val="000036B6"/>
    <w:rsid w:val="00003A0A"/>
    <w:rsid w:val="00003AD8"/>
    <w:rsid w:val="000041D0"/>
    <w:rsid w:val="000042DC"/>
    <w:rsid w:val="00004303"/>
    <w:rsid w:val="00004339"/>
    <w:rsid w:val="00004D39"/>
    <w:rsid w:val="0000525A"/>
    <w:rsid w:val="0000533F"/>
    <w:rsid w:val="000053FB"/>
    <w:rsid w:val="00005669"/>
    <w:rsid w:val="000060D7"/>
    <w:rsid w:val="000062F7"/>
    <w:rsid w:val="00006E4E"/>
    <w:rsid w:val="000072CB"/>
    <w:rsid w:val="00007E75"/>
    <w:rsid w:val="00007EA4"/>
    <w:rsid w:val="00010047"/>
    <w:rsid w:val="000103BE"/>
    <w:rsid w:val="00010B88"/>
    <w:rsid w:val="00011156"/>
    <w:rsid w:val="000112D0"/>
    <w:rsid w:val="00011AD5"/>
    <w:rsid w:val="00011CED"/>
    <w:rsid w:val="00011E26"/>
    <w:rsid w:val="00011E5F"/>
    <w:rsid w:val="00012491"/>
    <w:rsid w:val="0001283D"/>
    <w:rsid w:val="00012AC9"/>
    <w:rsid w:val="00012CDF"/>
    <w:rsid w:val="00013002"/>
    <w:rsid w:val="000132B5"/>
    <w:rsid w:val="0001380D"/>
    <w:rsid w:val="0001386E"/>
    <w:rsid w:val="00013D57"/>
    <w:rsid w:val="00013E71"/>
    <w:rsid w:val="00014028"/>
    <w:rsid w:val="00014705"/>
    <w:rsid w:val="0001478F"/>
    <w:rsid w:val="0001495F"/>
    <w:rsid w:val="000149C1"/>
    <w:rsid w:val="000149CF"/>
    <w:rsid w:val="000149F6"/>
    <w:rsid w:val="00014EFE"/>
    <w:rsid w:val="00014F29"/>
    <w:rsid w:val="000151E7"/>
    <w:rsid w:val="00015228"/>
    <w:rsid w:val="000152C4"/>
    <w:rsid w:val="000154C3"/>
    <w:rsid w:val="00015747"/>
    <w:rsid w:val="00015788"/>
    <w:rsid w:val="00015D25"/>
    <w:rsid w:val="00015E98"/>
    <w:rsid w:val="00015EFC"/>
    <w:rsid w:val="000167D2"/>
    <w:rsid w:val="00016852"/>
    <w:rsid w:val="00016E5B"/>
    <w:rsid w:val="00016F41"/>
    <w:rsid w:val="000171EA"/>
    <w:rsid w:val="00017429"/>
    <w:rsid w:val="000174DE"/>
    <w:rsid w:val="00017704"/>
    <w:rsid w:val="00017C8F"/>
    <w:rsid w:val="00017ED5"/>
    <w:rsid w:val="00020246"/>
    <w:rsid w:val="000202BE"/>
    <w:rsid w:val="0002045C"/>
    <w:rsid w:val="0002085D"/>
    <w:rsid w:val="00020A42"/>
    <w:rsid w:val="00020F3F"/>
    <w:rsid w:val="000217C9"/>
    <w:rsid w:val="00021ACA"/>
    <w:rsid w:val="00021E1E"/>
    <w:rsid w:val="00022701"/>
    <w:rsid w:val="00022C14"/>
    <w:rsid w:val="00022DBC"/>
    <w:rsid w:val="00022E18"/>
    <w:rsid w:val="00023028"/>
    <w:rsid w:val="000232CD"/>
    <w:rsid w:val="00023421"/>
    <w:rsid w:val="000234A1"/>
    <w:rsid w:val="000238CC"/>
    <w:rsid w:val="00023A82"/>
    <w:rsid w:val="00023B25"/>
    <w:rsid w:val="00023E11"/>
    <w:rsid w:val="00024254"/>
    <w:rsid w:val="00024712"/>
    <w:rsid w:val="000247F6"/>
    <w:rsid w:val="00024D4E"/>
    <w:rsid w:val="00025066"/>
    <w:rsid w:val="000251ED"/>
    <w:rsid w:val="0002562D"/>
    <w:rsid w:val="00025B52"/>
    <w:rsid w:val="00025CBB"/>
    <w:rsid w:val="00025EDA"/>
    <w:rsid w:val="000265F5"/>
    <w:rsid w:val="00026DB0"/>
    <w:rsid w:val="00026DF0"/>
    <w:rsid w:val="00026F0F"/>
    <w:rsid w:val="000273B0"/>
    <w:rsid w:val="000278F4"/>
    <w:rsid w:val="0002797A"/>
    <w:rsid w:val="000279BC"/>
    <w:rsid w:val="00027B7D"/>
    <w:rsid w:val="00027EEF"/>
    <w:rsid w:val="000302B0"/>
    <w:rsid w:val="000304CF"/>
    <w:rsid w:val="00030511"/>
    <w:rsid w:val="00030822"/>
    <w:rsid w:val="000314AC"/>
    <w:rsid w:val="00031519"/>
    <w:rsid w:val="00031AA9"/>
    <w:rsid w:val="00031AB5"/>
    <w:rsid w:val="0003270A"/>
    <w:rsid w:val="000327A5"/>
    <w:rsid w:val="000327C4"/>
    <w:rsid w:val="000329F0"/>
    <w:rsid w:val="00032B94"/>
    <w:rsid w:val="00032DEF"/>
    <w:rsid w:val="00032F0E"/>
    <w:rsid w:val="00032F2F"/>
    <w:rsid w:val="00033164"/>
    <w:rsid w:val="0003367E"/>
    <w:rsid w:val="000336A2"/>
    <w:rsid w:val="000339B8"/>
    <w:rsid w:val="00033ABC"/>
    <w:rsid w:val="00033AD8"/>
    <w:rsid w:val="00033C94"/>
    <w:rsid w:val="00033DDB"/>
    <w:rsid w:val="00033DF7"/>
    <w:rsid w:val="00034085"/>
    <w:rsid w:val="0003453D"/>
    <w:rsid w:val="00034D66"/>
    <w:rsid w:val="00034D69"/>
    <w:rsid w:val="00034DA5"/>
    <w:rsid w:val="0003518C"/>
    <w:rsid w:val="000353ED"/>
    <w:rsid w:val="0003574B"/>
    <w:rsid w:val="00035AA5"/>
    <w:rsid w:val="00035CDD"/>
    <w:rsid w:val="00035CF2"/>
    <w:rsid w:val="00035D82"/>
    <w:rsid w:val="000360DD"/>
    <w:rsid w:val="0003629E"/>
    <w:rsid w:val="000363B3"/>
    <w:rsid w:val="0003640B"/>
    <w:rsid w:val="00036621"/>
    <w:rsid w:val="000366AE"/>
    <w:rsid w:val="000369C4"/>
    <w:rsid w:val="00036BB7"/>
    <w:rsid w:val="00036EB9"/>
    <w:rsid w:val="00036EF8"/>
    <w:rsid w:val="000370ED"/>
    <w:rsid w:val="0003733B"/>
    <w:rsid w:val="00037B04"/>
    <w:rsid w:val="00037B5E"/>
    <w:rsid w:val="00037EA6"/>
    <w:rsid w:val="00040258"/>
    <w:rsid w:val="00040A54"/>
    <w:rsid w:val="00040D8E"/>
    <w:rsid w:val="00040F76"/>
    <w:rsid w:val="00041069"/>
    <w:rsid w:val="000411AB"/>
    <w:rsid w:val="00041482"/>
    <w:rsid w:val="00041722"/>
    <w:rsid w:val="00041CDE"/>
    <w:rsid w:val="00041DE4"/>
    <w:rsid w:val="00042250"/>
    <w:rsid w:val="00042360"/>
    <w:rsid w:val="00042476"/>
    <w:rsid w:val="000424EF"/>
    <w:rsid w:val="00042763"/>
    <w:rsid w:val="0004292E"/>
    <w:rsid w:val="000429CF"/>
    <w:rsid w:val="000430B2"/>
    <w:rsid w:val="00043192"/>
    <w:rsid w:val="0004323E"/>
    <w:rsid w:val="0004337C"/>
    <w:rsid w:val="00043667"/>
    <w:rsid w:val="00043723"/>
    <w:rsid w:val="00043AAC"/>
    <w:rsid w:val="00044022"/>
    <w:rsid w:val="000441CA"/>
    <w:rsid w:val="000444F2"/>
    <w:rsid w:val="00044620"/>
    <w:rsid w:val="0004471D"/>
    <w:rsid w:val="00044809"/>
    <w:rsid w:val="00044AFA"/>
    <w:rsid w:val="00044C2C"/>
    <w:rsid w:val="0004526F"/>
    <w:rsid w:val="00045607"/>
    <w:rsid w:val="0004571B"/>
    <w:rsid w:val="00045C1E"/>
    <w:rsid w:val="00045DCE"/>
    <w:rsid w:val="000462CF"/>
    <w:rsid w:val="000466DB"/>
    <w:rsid w:val="000466EF"/>
    <w:rsid w:val="00046757"/>
    <w:rsid w:val="0004681F"/>
    <w:rsid w:val="00046AB1"/>
    <w:rsid w:val="00046ABF"/>
    <w:rsid w:val="00046F4D"/>
    <w:rsid w:val="00047117"/>
    <w:rsid w:val="00047118"/>
    <w:rsid w:val="00047479"/>
    <w:rsid w:val="00047A84"/>
    <w:rsid w:val="00047D84"/>
    <w:rsid w:val="000500AD"/>
    <w:rsid w:val="000501DD"/>
    <w:rsid w:val="000502E6"/>
    <w:rsid w:val="0005034A"/>
    <w:rsid w:val="00050490"/>
    <w:rsid w:val="000507F8"/>
    <w:rsid w:val="000508E6"/>
    <w:rsid w:val="00050965"/>
    <w:rsid w:val="00050B00"/>
    <w:rsid w:val="00050B56"/>
    <w:rsid w:val="000513E8"/>
    <w:rsid w:val="00051447"/>
    <w:rsid w:val="00051FD4"/>
    <w:rsid w:val="0005224E"/>
    <w:rsid w:val="0005252C"/>
    <w:rsid w:val="000525BE"/>
    <w:rsid w:val="000527D2"/>
    <w:rsid w:val="00052B4C"/>
    <w:rsid w:val="00052CDC"/>
    <w:rsid w:val="00052DEE"/>
    <w:rsid w:val="00052F33"/>
    <w:rsid w:val="000530E9"/>
    <w:rsid w:val="0005371F"/>
    <w:rsid w:val="000537A5"/>
    <w:rsid w:val="00053D97"/>
    <w:rsid w:val="0005402B"/>
    <w:rsid w:val="000543FD"/>
    <w:rsid w:val="00054775"/>
    <w:rsid w:val="00054E18"/>
    <w:rsid w:val="00054F87"/>
    <w:rsid w:val="000551A2"/>
    <w:rsid w:val="0005560D"/>
    <w:rsid w:val="000556B7"/>
    <w:rsid w:val="00055716"/>
    <w:rsid w:val="00055960"/>
    <w:rsid w:val="00055A05"/>
    <w:rsid w:val="00055BF3"/>
    <w:rsid w:val="00055CE1"/>
    <w:rsid w:val="00055D63"/>
    <w:rsid w:val="00056002"/>
    <w:rsid w:val="000566B0"/>
    <w:rsid w:val="00056714"/>
    <w:rsid w:val="00056BD0"/>
    <w:rsid w:val="00056D74"/>
    <w:rsid w:val="00057149"/>
    <w:rsid w:val="00057163"/>
    <w:rsid w:val="000571F6"/>
    <w:rsid w:val="000572CC"/>
    <w:rsid w:val="00057420"/>
    <w:rsid w:val="000574DA"/>
    <w:rsid w:val="00057879"/>
    <w:rsid w:val="00057F9C"/>
    <w:rsid w:val="000601F8"/>
    <w:rsid w:val="000603AF"/>
    <w:rsid w:val="0006071C"/>
    <w:rsid w:val="0006091F"/>
    <w:rsid w:val="00060B93"/>
    <w:rsid w:val="00061083"/>
    <w:rsid w:val="000612C2"/>
    <w:rsid w:val="000615B2"/>
    <w:rsid w:val="00061625"/>
    <w:rsid w:val="000618DD"/>
    <w:rsid w:val="00061C9E"/>
    <w:rsid w:val="00061DDB"/>
    <w:rsid w:val="00061EA8"/>
    <w:rsid w:val="00061EC5"/>
    <w:rsid w:val="00062110"/>
    <w:rsid w:val="000622B0"/>
    <w:rsid w:val="000622D2"/>
    <w:rsid w:val="000622E1"/>
    <w:rsid w:val="00062522"/>
    <w:rsid w:val="000625CF"/>
    <w:rsid w:val="0006279D"/>
    <w:rsid w:val="000627EB"/>
    <w:rsid w:val="00062818"/>
    <w:rsid w:val="00062D37"/>
    <w:rsid w:val="000632CB"/>
    <w:rsid w:val="00063C01"/>
    <w:rsid w:val="00063F1D"/>
    <w:rsid w:val="00063FE5"/>
    <w:rsid w:val="00064009"/>
    <w:rsid w:val="00064098"/>
    <w:rsid w:val="000646A7"/>
    <w:rsid w:val="00064A4F"/>
    <w:rsid w:val="00064A92"/>
    <w:rsid w:val="00064B0E"/>
    <w:rsid w:val="00064B8D"/>
    <w:rsid w:val="00064C40"/>
    <w:rsid w:val="00064D56"/>
    <w:rsid w:val="00064DD6"/>
    <w:rsid w:val="00064E10"/>
    <w:rsid w:val="0006541E"/>
    <w:rsid w:val="000656E1"/>
    <w:rsid w:val="0006571B"/>
    <w:rsid w:val="00065814"/>
    <w:rsid w:val="00065903"/>
    <w:rsid w:val="00065BF4"/>
    <w:rsid w:val="00065C80"/>
    <w:rsid w:val="0006613E"/>
    <w:rsid w:val="000664D8"/>
    <w:rsid w:val="0006661D"/>
    <w:rsid w:val="00066ADD"/>
    <w:rsid w:val="00066DDF"/>
    <w:rsid w:val="000672DC"/>
    <w:rsid w:val="00067598"/>
    <w:rsid w:val="00067695"/>
    <w:rsid w:val="00067AB4"/>
    <w:rsid w:val="00067B1E"/>
    <w:rsid w:val="00067D22"/>
    <w:rsid w:val="00067D75"/>
    <w:rsid w:val="00067F4D"/>
    <w:rsid w:val="00070237"/>
    <w:rsid w:val="00070272"/>
    <w:rsid w:val="000708DD"/>
    <w:rsid w:val="00071706"/>
    <w:rsid w:val="00071B90"/>
    <w:rsid w:val="00071C54"/>
    <w:rsid w:val="00071EF5"/>
    <w:rsid w:val="00072C8A"/>
    <w:rsid w:val="00072D9B"/>
    <w:rsid w:val="00072E4F"/>
    <w:rsid w:val="00072EE6"/>
    <w:rsid w:val="00072F2D"/>
    <w:rsid w:val="00073012"/>
    <w:rsid w:val="000730CF"/>
    <w:rsid w:val="00073236"/>
    <w:rsid w:val="000734C5"/>
    <w:rsid w:val="00073C2B"/>
    <w:rsid w:val="00073ED2"/>
    <w:rsid w:val="000741E1"/>
    <w:rsid w:val="00074293"/>
    <w:rsid w:val="000744C2"/>
    <w:rsid w:val="000744FA"/>
    <w:rsid w:val="000749ED"/>
    <w:rsid w:val="0007509B"/>
    <w:rsid w:val="000751B4"/>
    <w:rsid w:val="00075242"/>
    <w:rsid w:val="0007538B"/>
    <w:rsid w:val="000754D3"/>
    <w:rsid w:val="0007592A"/>
    <w:rsid w:val="000759E0"/>
    <w:rsid w:val="00075DF3"/>
    <w:rsid w:val="00075FC7"/>
    <w:rsid w:val="000764A8"/>
    <w:rsid w:val="000766A4"/>
    <w:rsid w:val="00076851"/>
    <w:rsid w:val="00076961"/>
    <w:rsid w:val="000779D1"/>
    <w:rsid w:val="00080226"/>
    <w:rsid w:val="00080340"/>
    <w:rsid w:val="00080676"/>
    <w:rsid w:val="0008088C"/>
    <w:rsid w:val="00080988"/>
    <w:rsid w:val="00080B65"/>
    <w:rsid w:val="00081183"/>
    <w:rsid w:val="0008148B"/>
    <w:rsid w:val="000815B3"/>
    <w:rsid w:val="00081A1E"/>
    <w:rsid w:val="00081D0A"/>
    <w:rsid w:val="00081F0B"/>
    <w:rsid w:val="00082A8E"/>
    <w:rsid w:val="00082F02"/>
    <w:rsid w:val="00082F24"/>
    <w:rsid w:val="00083181"/>
    <w:rsid w:val="0008356D"/>
    <w:rsid w:val="00083CBD"/>
    <w:rsid w:val="00083CC7"/>
    <w:rsid w:val="00083CDA"/>
    <w:rsid w:val="0008417A"/>
    <w:rsid w:val="00084650"/>
    <w:rsid w:val="000849C6"/>
    <w:rsid w:val="00084BAA"/>
    <w:rsid w:val="00084F9B"/>
    <w:rsid w:val="000850E0"/>
    <w:rsid w:val="0008514C"/>
    <w:rsid w:val="0008525A"/>
    <w:rsid w:val="000853FC"/>
    <w:rsid w:val="000859A8"/>
    <w:rsid w:val="00085BB9"/>
    <w:rsid w:val="00085C5A"/>
    <w:rsid w:val="00086123"/>
    <w:rsid w:val="00086394"/>
    <w:rsid w:val="00086B07"/>
    <w:rsid w:val="00087194"/>
    <w:rsid w:val="00087C9A"/>
    <w:rsid w:val="00087D81"/>
    <w:rsid w:val="00090211"/>
    <w:rsid w:val="00090451"/>
    <w:rsid w:val="000905AE"/>
    <w:rsid w:val="00090741"/>
    <w:rsid w:val="00090C5C"/>
    <w:rsid w:val="00090D18"/>
    <w:rsid w:val="000910D7"/>
    <w:rsid w:val="000912C8"/>
    <w:rsid w:val="000918C9"/>
    <w:rsid w:val="000918FD"/>
    <w:rsid w:val="00091E7E"/>
    <w:rsid w:val="00091F66"/>
    <w:rsid w:val="0009210F"/>
    <w:rsid w:val="0009228F"/>
    <w:rsid w:val="000922B3"/>
    <w:rsid w:val="000924C4"/>
    <w:rsid w:val="00092805"/>
    <w:rsid w:val="000928B0"/>
    <w:rsid w:val="00092A28"/>
    <w:rsid w:val="00092CF4"/>
    <w:rsid w:val="00092D06"/>
    <w:rsid w:val="00092F9A"/>
    <w:rsid w:val="00092FE8"/>
    <w:rsid w:val="0009306D"/>
    <w:rsid w:val="00093556"/>
    <w:rsid w:val="000936BB"/>
    <w:rsid w:val="00093782"/>
    <w:rsid w:val="000937C6"/>
    <w:rsid w:val="00093E33"/>
    <w:rsid w:val="00093F45"/>
    <w:rsid w:val="00094064"/>
    <w:rsid w:val="0009410D"/>
    <w:rsid w:val="00094549"/>
    <w:rsid w:val="000945B5"/>
    <w:rsid w:val="00094606"/>
    <w:rsid w:val="000949C6"/>
    <w:rsid w:val="00094C12"/>
    <w:rsid w:val="00094C1A"/>
    <w:rsid w:val="00094C95"/>
    <w:rsid w:val="000950F8"/>
    <w:rsid w:val="000956FA"/>
    <w:rsid w:val="00095BC5"/>
    <w:rsid w:val="00095C0D"/>
    <w:rsid w:val="00095E71"/>
    <w:rsid w:val="00095F85"/>
    <w:rsid w:val="00096319"/>
    <w:rsid w:val="000966D8"/>
    <w:rsid w:val="00096C5D"/>
    <w:rsid w:val="00096D01"/>
    <w:rsid w:val="000972B3"/>
    <w:rsid w:val="0009756E"/>
    <w:rsid w:val="00097A1F"/>
    <w:rsid w:val="00097B66"/>
    <w:rsid w:val="00097C9F"/>
    <w:rsid w:val="000A009E"/>
    <w:rsid w:val="000A0244"/>
    <w:rsid w:val="000A03EE"/>
    <w:rsid w:val="000A0929"/>
    <w:rsid w:val="000A0F07"/>
    <w:rsid w:val="000A19A1"/>
    <w:rsid w:val="000A1B63"/>
    <w:rsid w:val="000A1ECA"/>
    <w:rsid w:val="000A21DA"/>
    <w:rsid w:val="000A26AE"/>
    <w:rsid w:val="000A2886"/>
    <w:rsid w:val="000A2B2A"/>
    <w:rsid w:val="000A2D75"/>
    <w:rsid w:val="000A2FD6"/>
    <w:rsid w:val="000A32FF"/>
    <w:rsid w:val="000A3759"/>
    <w:rsid w:val="000A3890"/>
    <w:rsid w:val="000A3949"/>
    <w:rsid w:val="000A3B5B"/>
    <w:rsid w:val="000A44A7"/>
    <w:rsid w:val="000A46C7"/>
    <w:rsid w:val="000A495E"/>
    <w:rsid w:val="000A4990"/>
    <w:rsid w:val="000A4F2B"/>
    <w:rsid w:val="000A52BB"/>
    <w:rsid w:val="000A560E"/>
    <w:rsid w:val="000A568B"/>
    <w:rsid w:val="000A5A22"/>
    <w:rsid w:val="000A5B36"/>
    <w:rsid w:val="000A5BAF"/>
    <w:rsid w:val="000A67AA"/>
    <w:rsid w:val="000A6954"/>
    <w:rsid w:val="000A69B3"/>
    <w:rsid w:val="000A6C35"/>
    <w:rsid w:val="000A6D06"/>
    <w:rsid w:val="000A6F10"/>
    <w:rsid w:val="000A6F97"/>
    <w:rsid w:val="000A70BC"/>
    <w:rsid w:val="000A716D"/>
    <w:rsid w:val="000A745D"/>
    <w:rsid w:val="000A7813"/>
    <w:rsid w:val="000A7C09"/>
    <w:rsid w:val="000A7C33"/>
    <w:rsid w:val="000A7C34"/>
    <w:rsid w:val="000A7F37"/>
    <w:rsid w:val="000B0230"/>
    <w:rsid w:val="000B05F2"/>
    <w:rsid w:val="000B060C"/>
    <w:rsid w:val="000B063E"/>
    <w:rsid w:val="000B06A8"/>
    <w:rsid w:val="000B087D"/>
    <w:rsid w:val="000B0E74"/>
    <w:rsid w:val="000B10CE"/>
    <w:rsid w:val="000B113C"/>
    <w:rsid w:val="000B1B06"/>
    <w:rsid w:val="000B1B44"/>
    <w:rsid w:val="000B1CEC"/>
    <w:rsid w:val="000B1E1B"/>
    <w:rsid w:val="000B1FEF"/>
    <w:rsid w:val="000B21B4"/>
    <w:rsid w:val="000B26CA"/>
    <w:rsid w:val="000B2768"/>
    <w:rsid w:val="000B2D6F"/>
    <w:rsid w:val="000B308D"/>
    <w:rsid w:val="000B30D7"/>
    <w:rsid w:val="000B312B"/>
    <w:rsid w:val="000B346E"/>
    <w:rsid w:val="000B34F3"/>
    <w:rsid w:val="000B379F"/>
    <w:rsid w:val="000B37D0"/>
    <w:rsid w:val="000B3826"/>
    <w:rsid w:val="000B38E0"/>
    <w:rsid w:val="000B396A"/>
    <w:rsid w:val="000B3AF9"/>
    <w:rsid w:val="000B3E4D"/>
    <w:rsid w:val="000B4036"/>
    <w:rsid w:val="000B4075"/>
    <w:rsid w:val="000B438A"/>
    <w:rsid w:val="000B4729"/>
    <w:rsid w:val="000B5134"/>
    <w:rsid w:val="000B539D"/>
    <w:rsid w:val="000B541F"/>
    <w:rsid w:val="000B54F1"/>
    <w:rsid w:val="000B551C"/>
    <w:rsid w:val="000B5904"/>
    <w:rsid w:val="000B5974"/>
    <w:rsid w:val="000B5AFA"/>
    <w:rsid w:val="000B5B96"/>
    <w:rsid w:val="000B5D93"/>
    <w:rsid w:val="000B5F5F"/>
    <w:rsid w:val="000B65D9"/>
    <w:rsid w:val="000B67A4"/>
    <w:rsid w:val="000B6969"/>
    <w:rsid w:val="000B6C02"/>
    <w:rsid w:val="000B6D80"/>
    <w:rsid w:val="000B71F2"/>
    <w:rsid w:val="000B7313"/>
    <w:rsid w:val="000B75B7"/>
    <w:rsid w:val="000B78AD"/>
    <w:rsid w:val="000B78FD"/>
    <w:rsid w:val="000B7A60"/>
    <w:rsid w:val="000B7CDF"/>
    <w:rsid w:val="000C01A2"/>
    <w:rsid w:val="000C048C"/>
    <w:rsid w:val="000C0612"/>
    <w:rsid w:val="000C078D"/>
    <w:rsid w:val="000C07AA"/>
    <w:rsid w:val="000C087B"/>
    <w:rsid w:val="000C087C"/>
    <w:rsid w:val="000C0946"/>
    <w:rsid w:val="000C0975"/>
    <w:rsid w:val="000C0E37"/>
    <w:rsid w:val="000C107A"/>
    <w:rsid w:val="000C11E1"/>
    <w:rsid w:val="000C133C"/>
    <w:rsid w:val="000C139D"/>
    <w:rsid w:val="000C16CF"/>
    <w:rsid w:val="000C1739"/>
    <w:rsid w:val="000C1783"/>
    <w:rsid w:val="000C1A61"/>
    <w:rsid w:val="000C21DC"/>
    <w:rsid w:val="000C247A"/>
    <w:rsid w:val="000C247F"/>
    <w:rsid w:val="000C25FF"/>
    <w:rsid w:val="000C2730"/>
    <w:rsid w:val="000C28BD"/>
    <w:rsid w:val="000C2C39"/>
    <w:rsid w:val="000C2CFE"/>
    <w:rsid w:val="000C2E69"/>
    <w:rsid w:val="000C30CB"/>
    <w:rsid w:val="000C31B1"/>
    <w:rsid w:val="000C3413"/>
    <w:rsid w:val="000C3B63"/>
    <w:rsid w:val="000C3B6B"/>
    <w:rsid w:val="000C440A"/>
    <w:rsid w:val="000C4A62"/>
    <w:rsid w:val="000C4CDE"/>
    <w:rsid w:val="000C4D46"/>
    <w:rsid w:val="000C5133"/>
    <w:rsid w:val="000C5691"/>
    <w:rsid w:val="000C5B85"/>
    <w:rsid w:val="000C652D"/>
    <w:rsid w:val="000C68CE"/>
    <w:rsid w:val="000C6D34"/>
    <w:rsid w:val="000C6DAF"/>
    <w:rsid w:val="000C70C6"/>
    <w:rsid w:val="000C7970"/>
    <w:rsid w:val="000C7B19"/>
    <w:rsid w:val="000D03F1"/>
    <w:rsid w:val="000D049E"/>
    <w:rsid w:val="000D08A3"/>
    <w:rsid w:val="000D0923"/>
    <w:rsid w:val="000D1368"/>
    <w:rsid w:val="000D13AD"/>
    <w:rsid w:val="000D14F3"/>
    <w:rsid w:val="000D1AB9"/>
    <w:rsid w:val="000D201B"/>
    <w:rsid w:val="000D26BE"/>
    <w:rsid w:val="000D2B45"/>
    <w:rsid w:val="000D3151"/>
    <w:rsid w:val="000D31F6"/>
    <w:rsid w:val="000D3207"/>
    <w:rsid w:val="000D32F4"/>
    <w:rsid w:val="000D33A2"/>
    <w:rsid w:val="000D3445"/>
    <w:rsid w:val="000D36F8"/>
    <w:rsid w:val="000D3A07"/>
    <w:rsid w:val="000D3BE7"/>
    <w:rsid w:val="000D41FB"/>
    <w:rsid w:val="000D44E0"/>
    <w:rsid w:val="000D4934"/>
    <w:rsid w:val="000D4B47"/>
    <w:rsid w:val="000D4B91"/>
    <w:rsid w:val="000D5112"/>
    <w:rsid w:val="000D524F"/>
    <w:rsid w:val="000D58BB"/>
    <w:rsid w:val="000D5C06"/>
    <w:rsid w:val="000D5F29"/>
    <w:rsid w:val="000D61B6"/>
    <w:rsid w:val="000D6394"/>
    <w:rsid w:val="000D63D5"/>
    <w:rsid w:val="000D68A7"/>
    <w:rsid w:val="000D69F6"/>
    <w:rsid w:val="000D6A05"/>
    <w:rsid w:val="000D6A4F"/>
    <w:rsid w:val="000D6CB1"/>
    <w:rsid w:val="000D6CD5"/>
    <w:rsid w:val="000D6DD9"/>
    <w:rsid w:val="000D6FBD"/>
    <w:rsid w:val="000D72BD"/>
    <w:rsid w:val="000D73C7"/>
    <w:rsid w:val="000D7539"/>
    <w:rsid w:val="000D76C6"/>
    <w:rsid w:val="000D79DC"/>
    <w:rsid w:val="000D7E1F"/>
    <w:rsid w:val="000E0004"/>
    <w:rsid w:val="000E07CF"/>
    <w:rsid w:val="000E083A"/>
    <w:rsid w:val="000E0986"/>
    <w:rsid w:val="000E09A3"/>
    <w:rsid w:val="000E0BF7"/>
    <w:rsid w:val="000E0E92"/>
    <w:rsid w:val="000E1365"/>
    <w:rsid w:val="000E1673"/>
    <w:rsid w:val="000E1BD9"/>
    <w:rsid w:val="000E2086"/>
    <w:rsid w:val="000E2C1C"/>
    <w:rsid w:val="000E2CCA"/>
    <w:rsid w:val="000E2D0C"/>
    <w:rsid w:val="000E329E"/>
    <w:rsid w:val="000E32CD"/>
    <w:rsid w:val="000E334F"/>
    <w:rsid w:val="000E36E5"/>
    <w:rsid w:val="000E39EC"/>
    <w:rsid w:val="000E3B96"/>
    <w:rsid w:val="000E3D21"/>
    <w:rsid w:val="000E4142"/>
    <w:rsid w:val="000E4670"/>
    <w:rsid w:val="000E4DA5"/>
    <w:rsid w:val="000E5197"/>
    <w:rsid w:val="000E53D2"/>
    <w:rsid w:val="000E5600"/>
    <w:rsid w:val="000E59C3"/>
    <w:rsid w:val="000E5FB1"/>
    <w:rsid w:val="000E6338"/>
    <w:rsid w:val="000E666D"/>
    <w:rsid w:val="000E68A4"/>
    <w:rsid w:val="000E6910"/>
    <w:rsid w:val="000E69BC"/>
    <w:rsid w:val="000E6CEA"/>
    <w:rsid w:val="000E7155"/>
    <w:rsid w:val="000E74E0"/>
    <w:rsid w:val="000E77F2"/>
    <w:rsid w:val="000E7AAD"/>
    <w:rsid w:val="000E7D31"/>
    <w:rsid w:val="000E7E13"/>
    <w:rsid w:val="000F014B"/>
    <w:rsid w:val="000F0691"/>
    <w:rsid w:val="000F0ABD"/>
    <w:rsid w:val="000F0E3C"/>
    <w:rsid w:val="000F1371"/>
    <w:rsid w:val="000F163B"/>
    <w:rsid w:val="000F190F"/>
    <w:rsid w:val="000F2243"/>
    <w:rsid w:val="000F2571"/>
    <w:rsid w:val="000F26CA"/>
    <w:rsid w:val="000F28FE"/>
    <w:rsid w:val="000F2B0C"/>
    <w:rsid w:val="000F2BDC"/>
    <w:rsid w:val="000F2CA3"/>
    <w:rsid w:val="000F2CC1"/>
    <w:rsid w:val="000F2CFD"/>
    <w:rsid w:val="000F2D7E"/>
    <w:rsid w:val="000F2F05"/>
    <w:rsid w:val="000F3085"/>
    <w:rsid w:val="000F3180"/>
    <w:rsid w:val="000F3490"/>
    <w:rsid w:val="000F39BA"/>
    <w:rsid w:val="000F3A99"/>
    <w:rsid w:val="000F3CD7"/>
    <w:rsid w:val="000F3ED3"/>
    <w:rsid w:val="000F3F5E"/>
    <w:rsid w:val="000F401B"/>
    <w:rsid w:val="000F429F"/>
    <w:rsid w:val="000F4CA3"/>
    <w:rsid w:val="000F4CAC"/>
    <w:rsid w:val="000F50C4"/>
    <w:rsid w:val="000F5123"/>
    <w:rsid w:val="000F52F8"/>
    <w:rsid w:val="000F53CF"/>
    <w:rsid w:val="000F562E"/>
    <w:rsid w:val="000F5647"/>
    <w:rsid w:val="000F5B7B"/>
    <w:rsid w:val="000F5D4A"/>
    <w:rsid w:val="000F5DAD"/>
    <w:rsid w:val="000F5DB0"/>
    <w:rsid w:val="000F5F94"/>
    <w:rsid w:val="000F6FC4"/>
    <w:rsid w:val="000F703B"/>
    <w:rsid w:val="000F706A"/>
    <w:rsid w:val="000F72A5"/>
    <w:rsid w:val="000F73A3"/>
    <w:rsid w:val="000F7429"/>
    <w:rsid w:val="000F7813"/>
    <w:rsid w:val="000F7944"/>
    <w:rsid w:val="000F7A6B"/>
    <w:rsid w:val="000F7BFA"/>
    <w:rsid w:val="0010084C"/>
    <w:rsid w:val="001008A0"/>
    <w:rsid w:val="0010095A"/>
    <w:rsid w:val="00100F00"/>
    <w:rsid w:val="001010C9"/>
    <w:rsid w:val="00101C60"/>
    <w:rsid w:val="00101F84"/>
    <w:rsid w:val="00102700"/>
    <w:rsid w:val="00102DE3"/>
    <w:rsid w:val="00102F1B"/>
    <w:rsid w:val="00103399"/>
    <w:rsid w:val="00103613"/>
    <w:rsid w:val="0010387F"/>
    <w:rsid w:val="00103D6D"/>
    <w:rsid w:val="00103E46"/>
    <w:rsid w:val="00103E74"/>
    <w:rsid w:val="00104050"/>
    <w:rsid w:val="00104056"/>
    <w:rsid w:val="00104135"/>
    <w:rsid w:val="0010437E"/>
    <w:rsid w:val="00104693"/>
    <w:rsid w:val="001046BC"/>
    <w:rsid w:val="00104A4E"/>
    <w:rsid w:val="00104D60"/>
    <w:rsid w:val="00104D7F"/>
    <w:rsid w:val="0010511B"/>
    <w:rsid w:val="0010511C"/>
    <w:rsid w:val="001051CE"/>
    <w:rsid w:val="001057E8"/>
    <w:rsid w:val="00105CB6"/>
    <w:rsid w:val="00106179"/>
    <w:rsid w:val="0010634C"/>
    <w:rsid w:val="001065D8"/>
    <w:rsid w:val="00106709"/>
    <w:rsid w:val="001067E0"/>
    <w:rsid w:val="00106D9B"/>
    <w:rsid w:val="00106E70"/>
    <w:rsid w:val="00106E76"/>
    <w:rsid w:val="00106F07"/>
    <w:rsid w:val="0010760F"/>
    <w:rsid w:val="001077C4"/>
    <w:rsid w:val="001078D9"/>
    <w:rsid w:val="00107A8A"/>
    <w:rsid w:val="00107C64"/>
    <w:rsid w:val="0011005D"/>
    <w:rsid w:val="0011036F"/>
    <w:rsid w:val="001106C2"/>
    <w:rsid w:val="00110C5A"/>
    <w:rsid w:val="00110C83"/>
    <w:rsid w:val="001119A3"/>
    <w:rsid w:val="00112386"/>
    <w:rsid w:val="001123F8"/>
    <w:rsid w:val="00112510"/>
    <w:rsid w:val="00112727"/>
    <w:rsid w:val="0011289F"/>
    <w:rsid w:val="00112956"/>
    <w:rsid w:val="00112BA3"/>
    <w:rsid w:val="00112FDA"/>
    <w:rsid w:val="00113080"/>
    <w:rsid w:val="001133E7"/>
    <w:rsid w:val="00113429"/>
    <w:rsid w:val="001134AC"/>
    <w:rsid w:val="00113788"/>
    <w:rsid w:val="00114330"/>
    <w:rsid w:val="001143F0"/>
    <w:rsid w:val="00114610"/>
    <w:rsid w:val="001149F5"/>
    <w:rsid w:val="00114C2C"/>
    <w:rsid w:val="00114DBB"/>
    <w:rsid w:val="00115329"/>
    <w:rsid w:val="001153B9"/>
    <w:rsid w:val="001154B9"/>
    <w:rsid w:val="0011570A"/>
    <w:rsid w:val="00115B6D"/>
    <w:rsid w:val="00115BC8"/>
    <w:rsid w:val="00115F5B"/>
    <w:rsid w:val="001161AF"/>
    <w:rsid w:val="00116BB1"/>
    <w:rsid w:val="001170CA"/>
    <w:rsid w:val="0011715A"/>
    <w:rsid w:val="00117168"/>
    <w:rsid w:val="001174A5"/>
    <w:rsid w:val="00117698"/>
    <w:rsid w:val="001178E8"/>
    <w:rsid w:val="00117ABE"/>
    <w:rsid w:val="00117BFC"/>
    <w:rsid w:val="00117DF4"/>
    <w:rsid w:val="00117ECA"/>
    <w:rsid w:val="00117EE8"/>
    <w:rsid w:val="001200F0"/>
    <w:rsid w:val="00120302"/>
    <w:rsid w:val="00120586"/>
    <w:rsid w:val="0012072B"/>
    <w:rsid w:val="001208DE"/>
    <w:rsid w:val="001209D4"/>
    <w:rsid w:val="00120B84"/>
    <w:rsid w:val="00120BE5"/>
    <w:rsid w:val="00120DB7"/>
    <w:rsid w:val="0012102D"/>
    <w:rsid w:val="001211DD"/>
    <w:rsid w:val="0012120C"/>
    <w:rsid w:val="00121ABD"/>
    <w:rsid w:val="00121C1B"/>
    <w:rsid w:val="00121D14"/>
    <w:rsid w:val="00121D61"/>
    <w:rsid w:val="00121F70"/>
    <w:rsid w:val="0012205D"/>
    <w:rsid w:val="0012208C"/>
    <w:rsid w:val="001223A0"/>
    <w:rsid w:val="00122494"/>
    <w:rsid w:val="00122600"/>
    <w:rsid w:val="00122641"/>
    <w:rsid w:val="00122744"/>
    <w:rsid w:val="00122C7F"/>
    <w:rsid w:val="00122CF6"/>
    <w:rsid w:val="00122D8A"/>
    <w:rsid w:val="00122E8D"/>
    <w:rsid w:val="0012341C"/>
    <w:rsid w:val="001234BB"/>
    <w:rsid w:val="00123ACC"/>
    <w:rsid w:val="001243FC"/>
    <w:rsid w:val="001245DB"/>
    <w:rsid w:val="001245EF"/>
    <w:rsid w:val="00124623"/>
    <w:rsid w:val="001246E7"/>
    <w:rsid w:val="001248B7"/>
    <w:rsid w:val="00124C9D"/>
    <w:rsid w:val="00125417"/>
    <w:rsid w:val="00125E7D"/>
    <w:rsid w:val="00125F4C"/>
    <w:rsid w:val="00126412"/>
    <w:rsid w:val="001264B0"/>
    <w:rsid w:val="00126526"/>
    <w:rsid w:val="00126872"/>
    <w:rsid w:val="00126B90"/>
    <w:rsid w:val="00126BBF"/>
    <w:rsid w:val="00126C10"/>
    <w:rsid w:val="00126CB9"/>
    <w:rsid w:val="00126EC7"/>
    <w:rsid w:val="00127299"/>
    <w:rsid w:val="00127984"/>
    <w:rsid w:val="00130296"/>
    <w:rsid w:val="001302D4"/>
    <w:rsid w:val="001306CA"/>
    <w:rsid w:val="0013085C"/>
    <w:rsid w:val="001309C1"/>
    <w:rsid w:val="00130A54"/>
    <w:rsid w:val="00130F28"/>
    <w:rsid w:val="00130FA8"/>
    <w:rsid w:val="001312FA"/>
    <w:rsid w:val="00131D6A"/>
    <w:rsid w:val="00131EDF"/>
    <w:rsid w:val="00132135"/>
    <w:rsid w:val="00132190"/>
    <w:rsid w:val="0013222B"/>
    <w:rsid w:val="00132502"/>
    <w:rsid w:val="0013266C"/>
    <w:rsid w:val="0013280A"/>
    <w:rsid w:val="0013295C"/>
    <w:rsid w:val="00132BB8"/>
    <w:rsid w:val="00132D4A"/>
    <w:rsid w:val="00133144"/>
    <w:rsid w:val="00133587"/>
    <w:rsid w:val="00133BE4"/>
    <w:rsid w:val="00133D30"/>
    <w:rsid w:val="00133F67"/>
    <w:rsid w:val="00133F9E"/>
    <w:rsid w:val="00134107"/>
    <w:rsid w:val="00134453"/>
    <w:rsid w:val="001345A3"/>
    <w:rsid w:val="001346C1"/>
    <w:rsid w:val="00135094"/>
    <w:rsid w:val="001354B4"/>
    <w:rsid w:val="00135546"/>
    <w:rsid w:val="00135794"/>
    <w:rsid w:val="001358D7"/>
    <w:rsid w:val="00135E50"/>
    <w:rsid w:val="00136109"/>
    <w:rsid w:val="00136134"/>
    <w:rsid w:val="001363D4"/>
    <w:rsid w:val="00136584"/>
    <w:rsid w:val="00136681"/>
    <w:rsid w:val="00136ED2"/>
    <w:rsid w:val="00137632"/>
    <w:rsid w:val="00137A4B"/>
    <w:rsid w:val="00137A56"/>
    <w:rsid w:val="00137BBA"/>
    <w:rsid w:val="00137D55"/>
    <w:rsid w:val="00137F9B"/>
    <w:rsid w:val="001402E3"/>
    <w:rsid w:val="0014032B"/>
    <w:rsid w:val="0014096B"/>
    <w:rsid w:val="00140D2D"/>
    <w:rsid w:val="00140D79"/>
    <w:rsid w:val="00140FB7"/>
    <w:rsid w:val="00141124"/>
    <w:rsid w:val="00141142"/>
    <w:rsid w:val="001412B6"/>
    <w:rsid w:val="001416F0"/>
    <w:rsid w:val="0014190F"/>
    <w:rsid w:val="00141A45"/>
    <w:rsid w:val="00141C8F"/>
    <w:rsid w:val="00141DBF"/>
    <w:rsid w:val="00142160"/>
    <w:rsid w:val="00142202"/>
    <w:rsid w:val="001422E3"/>
    <w:rsid w:val="001424D4"/>
    <w:rsid w:val="00142AA1"/>
    <w:rsid w:val="00143090"/>
    <w:rsid w:val="0014365C"/>
    <w:rsid w:val="001437AA"/>
    <w:rsid w:val="00143812"/>
    <w:rsid w:val="001438D2"/>
    <w:rsid w:val="001438D5"/>
    <w:rsid w:val="00144015"/>
    <w:rsid w:val="001440E9"/>
    <w:rsid w:val="001448BC"/>
    <w:rsid w:val="0014494C"/>
    <w:rsid w:val="00144C07"/>
    <w:rsid w:val="00144CC6"/>
    <w:rsid w:val="00144E46"/>
    <w:rsid w:val="00145093"/>
    <w:rsid w:val="001450CA"/>
    <w:rsid w:val="001452CC"/>
    <w:rsid w:val="00145BF8"/>
    <w:rsid w:val="00145EC1"/>
    <w:rsid w:val="0014643C"/>
    <w:rsid w:val="001467C0"/>
    <w:rsid w:val="00146932"/>
    <w:rsid w:val="00147089"/>
    <w:rsid w:val="001472BD"/>
    <w:rsid w:val="001474A6"/>
    <w:rsid w:val="001475AD"/>
    <w:rsid w:val="001504BB"/>
    <w:rsid w:val="001504DE"/>
    <w:rsid w:val="0015069C"/>
    <w:rsid w:val="00150A2B"/>
    <w:rsid w:val="00150AE1"/>
    <w:rsid w:val="00150BEA"/>
    <w:rsid w:val="00150C57"/>
    <w:rsid w:val="00150CE8"/>
    <w:rsid w:val="001510B1"/>
    <w:rsid w:val="001510B4"/>
    <w:rsid w:val="0015111F"/>
    <w:rsid w:val="0015118B"/>
    <w:rsid w:val="00151200"/>
    <w:rsid w:val="001513A0"/>
    <w:rsid w:val="001514BA"/>
    <w:rsid w:val="00151EA1"/>
    <w:rsid w:val="00152120"/>
    <w:rsid w:val="0015238D"/>
    <w:rsid w:val="001528F8"/>
    <w:rsid w:val="00152B69"/>
    <w:rsid w:val="00152FAE"/>
    <w:rsid w:val="00153249"/>
    <w:rsid w:val="0015346C"/>
    <w:rsid w:val="0015363A"/>
    <w:rsid w:val="0015380C"/>
    <w:rsid w:val="0015386C"/>
    <w:rsid w:val="0015396C"/>
    <w:rsid w:val="00153C6A"/>
    <w:rsid w:val="00153D41"/>
    <w:rsid w:val="00153E9B"/>
    <w:rsid w:val="00153F42"/>
    <w:rsid w:val="00154238"/>
    <w:rsid w:val="00154909"/>
    <w:rsid w:val="00154D30"/>
    <w:rsid w:val="00155018"/>
    <w:rsid w:val="00155B88"/>
    <w:rsid w:val="00155D95"/>
    <w:rsid w:val="001563F6"/>
    <w:rsid w:val="00156418"/>
    <w:rsid w:val="001564B6"/>
    <w:rsid w:val="00156C13"/>
    <w:rsid w:val="00156C9E"/>
    <w:rsid w:val="001570AF"/>
    <w:rsid w:val="0015724D"/>
    <w:rsid w:val="001576E6"/>
    <w:rsid w:val="0015780B"/>
    <w:rsid w:val="00157950"/>
    <w:rsid w:val="00157C18"/>
    <w:rsid w:val="00157CFA"/>
    <w:rsid w:val="00160A24"/>
    <w:rsid w:val="00160B1B"/>
    <w:rsid w:val="00160FCF"/>
    <w:rsid w:val="00161073"/>
    <w:rsid w:val="001612F6"/>
    <w:rsid w:val="001615F0"/>
    <w:rsid w:val="0016201B"/>
    <w:rsid w:val="001620C9"/>
    <w:rsid w:val="0016279B"/>
    <w:rsid w:val="001629D3"/>
    <w:rsid w:val="00162C8C"/>
    <w:rsid w:val="00162E13"/>
    <w:rsid w:val="00162E59"/>
    <w:rsid w:val="00163259"/>
    <w:rsid w:val="00163817"/>
    <w:rsid w:val="00163A81"/>
    <w:rsid w:val="00163B74"/>
    <w:rsid w:val="0016400A"/>
    <w:rsid w:val="001643EA"/>
    <w:rsid w:val="001644BB"/>
    <w:rsid w:val="001648C8"/>
    <w:rsid w:val="00164B64"/>
    <w:rsid w:val="00164BAA"/>
    <w:rsid w:val="00164FBD"/>
    <w:rsid w:val="0016510D"/>
    <w:rsid w:val="001656E3"/>
    <w:rsid w:val="00165710"/>
    <w:rsid w:val="00165AA1"/>
    <w:rsid w:val="00165CFA"/>
    <w:rsid w:val="00165EF6"/>
    <w:rsid w:val="00166791"/>
    <w:rsid w:val="001667ED"/>
    <w:rsid w:val="001667EF"/>
    <w:rsid w:val="0016688F"/>
    <w:rsid w:val="00166B7C"/>
    <w:rsid w:val="00166E92"/>
    <w:rsid w:val="0016711F"/>
    <w:rsid w:val="00167229"/>
    <w:rsid w:val="001673D9"/>
    <w:rsid w:val="001673DC"/>
    <w:rsid w:val="001674C9"/>
    <w:rsid w:val="00167B16"/>
    <w:rsid w:val="00167B42"/>
    <w:rsid w:val="00167D78"/>
    <w:rsid w:val="00170210"/>
    <w:rsid w:val="00170343"/>
    <w:rsid w:val="00170381"/>
    <w:rsid w:val="0017055A"/>
    <w:rsid w:val="00170635"/>
    <w:rsid w:val="0017071D"/>
    <w:rsid w:val="0017079C"/>
    <w:rsid w:val="00170849"/>
    <w:rsid w:val="00170DE6"/>
    <w:rsid w:val="00170FC3"/>
    <w:rsid w:val="001710C7"/>
    <w:rsid w:val="0017128A"/>
    <w:rsid w:val="00171A49"/>
    <w:rsid w:val="00171A56"/>
    <w:rsid w:val="00171C52"/>
    <w:rsid w:val="00171D05"/>
    <w:rsid w:val="00171F06"/>
    <w:rsid w:val="0017252B"/>
    <w:rsid w:val="001727BD"/>
    <w:rsid w:val="0017287E"/>
    <w:rsid w:val="00172C94"/>
    <w:rsid w:val="00173194"/>
    <w:rsid w:val="00173480"/>
    <w:rsid w:val="001735FC"/>
    <w:rsid w:val="0017368C"/>
    <w:rsid w:val="00173A72"/>
    <w:rsid w:val="001743FD"/>
    <w:rsid w:val="0017453D"/>
    <w:rsid w:val="001748FE"/>
    <w:rsid w:val="001749DC"/>
    <w:rsid w:val="00174DE1"/>
    <w:rsid w:val="001755AB"/>
    <w:rsid w:val="00175C9E"/>
    <w:rsid w:val="001762F1"/>
    <w:rsid w:val="0017640E"/>
    <w:rsid w:val="001766F3"/>
    <w:rsid w:val="00176738"/>
    <w:rsid w:val="00176905"/>
    <w:rsid w:val="00176E49"/>
    <w:rsid w:val="00176F7B"/>
    <w:rsid w:val="00177077"/>
    <w:rsid w:val="001771C4"/>
    <w:rsid w:val="0017724C"/>
    <w:rsid w:val="0017727E"/>
    <w:rsid w:val="001774C9"/>
    <w:rsid w:val="001777F1"/>
    <w:rsid w:val="00177824"/>
    <w:rsid w:val="00177EF8"/>
    <w:rsid w:val="0018045B"/>
    <w:rsid w:val="001805B5"/>
    <w:rsid w:val="00180679"/>
    <w:rsid w:val="001808C6"/>
    <w:rsid w:val="00180CEC"/>
    <w:rsid w:val="001810EA"/>
    <w:rsid w:val="0018159A"/>
    <w:rsid w:val="001815DF"/>
    <w:rsid w:val="00181830"/>
    <w:rsid w:val="0018197F"/>
    <w:rsid w:val="001829C5"/>
    <w:rsid w:val="00182A87"/>
    <w:rsid w:val="00182B88"/>
    <w:rsid w:val="00182CE9"/>
    <w:rsid w:val="001832E2"/>
    <w:rsid w:val="001833FE"/>
    <w:rsid w:val="0018353E"/>
    <w:rsid w:val="0018356D"/>
    <w:rsid w:val="00183740"/>
    <w:rsid w:val="00183773"/>
    <w:rsid w:val="001838DD"/>
    <w:rsid w:val="00183B7E"/>
    <w:rsid w:val="00183E06"/>
    <w:rsid w:val="00183EC6"/>
    <w:rsid w:val="00184029"/>
    <w:rsid w:val="0018484D"/>
    <w:rsid w:val="00184878"/>
    <w:rsid w:val="001849D8"/>
    <w:rsid w:val="00184E6A"/>
    <w:rsid w:val="00184EAC"/>
    <w:rsid w:val="00185299"/>
    <w:rsid w:val="0018530E"/>
    <w:rsid w:val="001853F3"/>
    <w:rsid w:val="00185595"/>
    <w:rsid w:val="0018562F"/>
    <w:rsid w:val="00185D2E"/>
    <w:rsid w:val="00185F0C"/>
    <w:rsid w:val="00186450"/>
    <w:rsid w:val="0018674F"/>
    <w:rsid w:val="00186937"/>
    <w:rsid w:val="00186CF8"/>
    <w:rsid w:val="00186D36"/>
    <w:rsid w:val="00187029"/>
    <w:rsid w:val="00187400"/>
    <w:rsid w:val="00187561"/>
    <w:rsid w:val="001875B2"/>
    <w:rsid w:val="0018761C"/>
    <w:rsid w:val="001877F7"/>
    <w:rsid w:val="001900CB"/>
    <w:rsid w:val="00190243"/>
    <w:rsid w:val="001905D3"/>
    <w:rsid w:val="001907BF"/>
    <w:rsid w:val="00190862"/>
    <w:rsid w:val="00190937"/>
    <w:rsid w:val="00190E41"/>
    <w:rsid w:val="001911C6"/>
    <w:rsid w:val="00191240"/>
    <w:rsid w:val="00191361"/>
    <w:rsid w:val="0019149F"/>
    <w:rsid w:val="0019172A"/>
    <w:rsid w:val="00191ACA"/>
    <w:rsid w:val="00191B63"/>
    <w:rsid w:val="00192018"/>
    <w:rsid w:val="0019271C"/>
    <w:rsid w:val="00192A04"/>
    <w:rsid w:val="00192F36"/>
    <w:rsid w:val="0019343B"/>
    <w:rsid w:val="0019347A"/>
    <w:rsid w:val="001941AC"/>
    <w:rsid w:val="00194558"/>
    <w:rsid w:val="00194668"/>
    <w:rsid w:val="0019471D"/>
    <w:rsid w:val="001948A3"/>
    <w:rsid w:val="00194A0F"/>
    <w:rsid w:val="00194BD3"/>
    <w:rsid w:val="001950D4"/>
    <w:rsid w:val="00195279"/>
    <w:rsid w:val="00195420"/>
    <w:rsid w:val="0019552A"/>
    <w:rsid w:val="00195640"/>
    <w:rsid w:val="00195A70"/>
    <w:rsid w:val="00195A91"/>
    <w:rsid w:val="00195C51"/>
    <w:rsid w:val="00195F19"/>
    <w:rsid w:val="00196261"/>
    <w:rsid w:val="0019635D"/>
    <w:rsid w:val="00196477"/>
    <w:rsid w:val="001964E8"/>
    <w:rsid w:val="0019734C"/>
    <w:rsid w:val="001978CF"/>
    <w:rsid w:val="00197CE3"/>
    <w:rsid w:val="00197EC9"/>
    <w:rsid w:val="001A0650"/>
    <w:rsid w:val="001A0BDA"/>
    <w:rsid w:val="001A0C23"/>
    <w:rsid w:val="001A0C9B"/>
    <w:rsid w:val="001A10FE"/>
    <w:rsid w:val="001A1435"/>
    <w:rsid w:val="001A146C"/>
    <w:rsid w:val="001A1800"/>
    <w:rsid w:val="001A19A9"/>
    <w:rsid w:val="001A1B4C"/>
    <w:rsid w:val="001A22A6"/>
    <w:rsid w:val="001A240B"/>
    <w:rsid w:val="001A252C"/>
    <w:rsid w:val="001A25EE"/>
    <w:rsid w:val="001A29FD"/>
    <w:rsid w:val="001A2AD9"/>
    <w:rsid w:val="001A3140"/>
    <w:rsid w:val="001A3D6B"/>
    <w:rsid w:val="001A46F9"/>
    <w:rsid w:val="001A4B82"/>
    <w:rsid w:val="001A51C5"/>
    <w:rsid w:val="001A5321"/>
    <w:rsid w:val="001A5555"/>
    <w:rsid w:val="001A5AC9"/>
    <w:rsid w:val="001A5C01"/>
    <w:rsid w:val="001A5D3B"/>
    <w:rsid w:val="001A704F"/>
    <w:rsid w:val="001A7423"/>
    <w:rsid w:val="001A75FC"/>
    <w:rsid w:val="001B0569"/>
    <w:rsid w:val="001B0707"/>
    <w:rsid w:val="001B0752"/>
    <w:rsid w:val="001B0885"/>
    <w:rsid w:val="001B091E"/>
    <w:rsid w:val="001B0B60"/>
    <w:rsid w:val="001B0F1C"/>
    <w:rsid w:val="001B134A"/>
    <w:rsid w:val="001B13A9"/>
    <w:rsid w:val="001B1AF3"/>
    <w:rsid w:val="001B1C10"/>
    <w:rsid w:val="001B1C1E"/>
    <w:rsid w:val="001B1C98"/>
    <w:rsid w:val="001B1F44"/>
    <w:rsid w:val="001B2015"/>
    <w:rsid w:val="001B22E3"/>
    <w:rsid w:val="001B2333"/>
    <w:rsid w:val="001B250D"/>
    <w:rsid w:val="001B26D8"/>
    <w:rsid w:val="001B26E7"/>
    <w:rsid w:val="001B2ED8"/>
    <w:rsid w:val="001B2EE6"/>
    <w:rsid w:val="001B373F"/>
    <w:rsid w:val="001B3D87"/>
    <w:rsid w:val="001B3E77"/>
    <w:rsid w:val="001B3F97"/>
    <w:rsid w:val="001B4B06"/>
    <w:rsid w:val="001B4D1B"/>
    <w:rsid w:val="001B5156"/>
    <w:rsid w:val="001B544E"/>
    <w:rsid w:val="001B5451"/>
    <w:rsid w:val="001B54CC"/>
    <w:rsid w:val="001B577C"/>
    <w:rsid w:val="001B58D2"/>
    <w:rsid w:val="001B5C18"/>
    <w:rsid w:val="001B5D99"/>
    <w:rsid w:val="001B6107"/>
    <w:rsid w:val="001B6335"/>
    <w:rsid w:val="001B64FE"/>
    <w:rsid w:val="001B66AD"/>
    <w:rsid w:val="001B69C0"/>
    <w:rsid w:val="001B700E"/>
    <w:rsid w:val="001B72B1"/>
    <w:rsid w:val="001B7320"/>
    <w:rsid w:val="001B747A"/>
    <w:rsid w:val="001B77CB"/>
    <w:rsid w:val="001B7B8E"/>
    <w:rsid w:val="001B7D74"/>
    <w:rsid w:val="001B7E13"/>
    <w:rsid w:val="001C009B"/>
    <w:rsid w:val="001C02BD"/>
    <w:rsid w:val="001C05D4"/>
    <w:rsid w:val="001C0C2F"/>
    <w:rsid w:val="001C0DD4"/>
    <w:rsid w:val="001C1181"/>
    <w:rsid w:val="001C1206"/>
    <w:rsid w:val="001C155C"/>
    <w:rsid w:val="001C16DA"/>
    <w:rsid w:val="001C1755"/>
    <w:rsid w:val="001C1839"/>
    <w:rsid w:val="001C1892"/>
    <w:rsid w:val="001C192A"/>
    <w:rsid w:val="001C1AB4"/>
    <w:rsid w:val="001C2426"/>
    <w:rsid w:val="001C267B"/>
    <w:rsid w:val="001C2747"/>
    <w:rsid w:val="001C291E"/>
    <w:rsid w:val="001C2AF9"/>
    <w:rsid w:val="001C2B58"/>
    <w:rsid w:val="001C343B"/>
    <w:rsid w:val="001C3793"/>
    <w:rsid w:val="001C3864"/>
    <w:rsid w:val="001C38F6"/>
    <w:rsid w:val="001C3F63"/>
    <w:rsid w:val="001C4EB7"/>
    <w:rsid w:val="001C501D"/>
    <w:rsid w:val="001C51D6"/>
    <w:rsid w:val="001C533A"/>
    <w:rsid w:val="001C5398"/>
    <w:rsid w:val="001C53FB"/>
    <w:rsid w:val="001C5854"/>
    <w:rsid w:val="001C5BD7"/>
    <w:rsid w:val="001C6303"/>
    <w:rsid w:val="001C6384"/>
    <w:rsid w:val="001C6A51"/>
    <w:rsid w:val="001C6C74"/>
    <w:rsid w:val="001C6C76"/>
    <w:rsid w:val="001C6DD3"/>
    <w:rsid w:val="001C70CA"/>
    <w:rsid w:val="001C70EF"/>
    <w:rsid w:val="001C726F"/>
    <w:rsid w:val="001C7548"/>
    <w:rsid w:val="001C7625"/>
    <w:rsid w:val="001C77E5"/>
    <w:rsid w:val="001C79EA"/>
    <w:rsid w:val="001C7B3F"/>
    <w:rsid w:val="001C7B7D"/>
    <w:rsid w:val="001C7C1F"/>
    <w:rsid w:val="001C7D41"/>
    <w:rsid w:val="001C7ED8"/>
    <w:rsid w:val="001C7EE1"/>
    <w:rsid w:val="001D034A"/>
    <w:rsid w:val="001D03B8"/>
    <w:rsid w:val="001D11C7"/>
    <w:rsid w:val="001D25C0"/>
    <w:rsid w:val="001D2B09"/>
    <w:rsid w:val="001D2C22"/>
    <w:rsid w:val="001D2D86"/>
    <w:rsid w:val="001D2F01"/>
    <w:rsid w:val="001D2FFB"/>
    <w:rsid w:val="001D3182"/>
    <w:rsid w:val="001D36F3"/>
    <w:rsid w:val="001D38E7"/>
    <w:rsid w:val="001D3BCE"/>
    <w:rsid w:val="001D3F65"/>
    <w:rsid w:val="001D456C"/>
    <w:rsid w:val="001D47DB"/>
    <w:rsid w:val="001D4E01"/>
    <w:rsid w:val="001D5134"/>
    <w:rsid w:val="001D51CC"/>
    <w:rsid w:val="001D5257"/>
    <w:rsid w:val="001D59F7"/>
    <w:rsid w:val="001D5C74"/>
    <w:rsid w:val="001D5DA2"/>
    <w:rsid w:val="001D5EF0"/>
    <w:rsid w:val="001D6514"/>
    <w:rsid w:val="001D6BA3"/>
    <w:rsid w:val="001D6C9C"/>
    <w:rsid w:val="001D7191"/>
    <w:rsid w:val="001D7310"/>
    <w:rsid w:val="001D744C"/>
    <w:rsid w:val="001D7475"/>
    <w:rsid w:val="001D76C4"/>
    <w:rsid w:val="001D770B"/>
    <w:rsid w:val="001D7728"/>
    <w:rsid w:val="001D7776"/>
    <w:rsid w:val="001D7852"/>
    <w:rsid w:val="001D796E"/>
    <w:rsid w:val="001D7CD4"/>
    <w:rsid w:val="001D7EC7"/>
    <w:rsid w:val="001E04F0"/>
    <w:rsid w:val="001E05C1"/>
    <w:rsid w:val="001E08A8"/>
    <w:rsid w:val="001E0CD2"/>
    <w:rsid w:val="001E0EF5"/>
    <w:rsid w:val="001E1037"/>
    <w:rsid w:val="001E11BB"/>
    <w:rsid w:val="001E1331"/>
    <w:rsid w:val="001E1A8D"/>
    <w:rsid w:val="001E1B05"/>
    <w:rsid w:val="001E1C75"/>
    <w:rsid w:val="001E1FF7"/>
    <w:rsid w:val="001E23E9"/>
    <w:rsid w:val="001E2418"/>
    <w:rsid w:val="001E2802"/>
    <w:rsid w:val="001E28BD"/>
    <w:rsid w:val="001E2B5F"/>
    <w:rsid w:val="001E2E3B"/>
    <w:rsid w:val="001E3046"/>
    <w:rsid w:val="001E31F7"/>
    <w:rsid w:val="001E37A1"/>
    <w:rsid w:val="001E39BE"/>
    <w:rsid w:val="001E3BD0"/>
    <w:rsid w:val="001E3F02"/>
    <w:rsid w:val="001E434A"/>
    <w:rsid w:val="001E4ACC"/>
    <w:rsid w:val="001E53F8"/>
    <w:rsid w:val="001E54BC"/>
    <w:rsid w:val="001E564B"/>
    <w:rsid w:val="001E588D"/>
    <w:rsid w:val="001E5C12"/>
    <w:rsid w:val="001E5CA3"/>
    <w:rsid w:val="001E6070"/>
    <w:rsid w:val="001E6135"/>
    <w:rsid w:val="001E674D"/>
    <w:rsid w:val="001E68D2"/>
    <w:rsid w:val="001E6B5F"/>
    <w:rsid w:val="001E708F"/>
    <w:rsid w:val="001E70A7"/>
    <w:rsid w:val="001E73C3"/>
    <w:rsid w:val="001E7683"/>
    <w:rsid w:val="001E770A"/>
    <w:rsid w:val="001E789C"/>
    <w:rsid w:val="001E790F"/>
    <w:rsid w:val="001E7953"/>
    <w:rsid w:val="001E7E99"/>
    <w:rsid w:val="001E7F0D"/>
    <w:rsid w:val="001F0023"/>
    <w:rsid w:val="001F015C"/>
    <w:rsid w:val="001F029B"/>
    <w:rsid w:val="001F0B21"/>
    <w:rsid w:val="001F0F1A"/>
    <w:rsid w:val="001F1587"/>
    <w:rsid w:val="001F1609"/>
    <w:rsid w:val="001F18E4"/>
    <w:rsid w:val="001F196B"/>
    <w:rsid w:val="001F1A12"/>
    <w:rsid w:val="001F1B8D"/>
    <w:rsid w:val="001F1DB2"/>
    <w:rsid w:val="001F1E49"/>
    <w:rsid w:val="001F207C"/>
    <w:rsid w:val="001F26B6"/>
    <w:rsid w:val="001F2978"/>
    <w:rsid w:val="001F2A89"/>
    <w:rsid w:val="001F2BD5"/>
    <w:rsid w:val="001F2F43"/>
    <w:rsid w:val="001F3174"/>
    <w:rsid w:val="001F337D"/>
    <w:rsid w:val="001F3B98"/>
    <w:rsid w:val="001F3EDA"/>
    <w:rsid w:val="001F3F31"/>
    <w:rsid w:val="001F422D"/>
    <w:rsid w:val="001F453B"/>
    <w:rsid w:val="001F45AA"/>
    <w:rsid w:val="001F46D4"/>
    <w:rsid w:val="001F4C66"/>
    <w:rsid w:val="001F4E75"/>
    <w:rsid w:val="001F4EAD"/>
    <w:rsid w:val="001F50EF"/>
    <w:rsid w:val="001F5112"/>
    <w:rsid w:val="001F5315"/>
    <w:rsid w:val="001F536D"/>
    <w:rsid w:val="001F5668"/>
    <w:rsid w:val="001F5C62"/>
    <w:rsid w:val="001F5D60"/>
    <w:rsid w:val="001F63B5"/>
    <w:rsid w:val="001F6B24"/>
    <w:rsid w:val="001F6BD4"/>
    <w:rsid w:val="001F711A"/>
    <w:rsid w:val="001F74F5"/>
    <w:rsid w:val="001F7833"/>
    <w:rsid w:val="00200152"/>
    <w:rsid w:val="00200573"/>
    <w:rsid w:val="002006A9"/>
    <w:rsid w:val="00201487"/>
    <w:rsid w:val="002015D0"/>
    <w:rsid w:val="0020178D"/>
    <w:rsid w:val="002018A6"/>
    <w:rsid w:val="00201BB4"/>
    <w:rsid w:val="00201CF7"/>
    <w:rsid w:val="00201DD9"/>
    <w:rsid w:val="00201E5C"/>
    <w:rsid w:val="002029A4"/>
    <w:rsid w:val="00202AA6"/>
    <w:rsid w:val="00202E4E"/>
    <w:rsid w:val="00203142"/>
    <w:rsid w:val="0020322E"/>
    <w:rsid w:val="002037F4"/>
    <w:rsid w:val="00203AC5"/>
    <w:rsid w:val="0020418F"/>
    <w:rsid w:val="00204478"/>
    <w:rsid w:val="00204695"/>
    <w:rsid w:val="00204B6D"/>
    <w:rsid w:val="00204D01"/>
    <w:rsid w:val="00204D9D"/>
    <w:rsid w:val="002053AA"/>
    <w:rsid w:val="00205706"/>
    <w:rsid w:val="00205B8F"/>
    <w:rsid w:val="00205C78"/>
    <w:rsid w:val="00205FFA"/>
    <w:rsid w:val="002062DF"/>
    <w:rsid w:val="002063CE"/>
    <w:rsid w:val="00206AF6"/>
    <w:rsid w:val="00206D83"/>
    <w:rsid w:val="00206DF9"/>
    <w:rsid w:val="00206FA2"/>
    <w:rsid w:val="0020706C"/>
    <w:rsid w:val="0020725C"/>
    <w:rsid w:val="002077F7"/>
    <w:rsid w:val="00207F8A"/>
    <w:rsid w:val="00210195"/>
    <w:rsid w:val="0021056F"/>
    <w:rsid w:val="00210806"/>
    <w:rsid w:val="00210900"/>
    <w:rsid w:val="00210A17"/>
    <w:rsid w:val="00210B59"/>
    <w:rsid w:val="00210F40"/>
    <w:rsid w:val="0021184C"/>
    <w:rsid w:val="00211981"/>
    <w:rsid w:val="00212B25"/>
    <w:rsid w:val="00212CB0"/>
    <w:rsid w:val="00212DAF"/>
    <w:rsid w:val="00213742"/>
    <w:rsid w:val="00213A6F"/>
    <w:rsid w:val="00213C2D"/>
    <w:rsid w:val="00213FBD"/>
    <w:rsid w:val="00214171"/>
    <w:rsid w:val="00214506"/>
    <w:rsid w:val="0021454C"/>
    <w:rsid w:val="00214576"/>
    <w:rsid w:val="00214AA7"/>
    <w:rsid w:val="00214C5A"/>
    <w:rsid w:val="00214CEA"/>
    <w:rsid w:val="00214EEA"/>
    <w:rsid w:val="00215A84"/>
    <w:rsid w:val="00215C71"/>
    <w:rsid w:val="00215D51"/>
    <w:rsid w:val="00215EEB"/>
    <w:rsid w:val="00215F82"/>
    <w:rsid w:val="002160B3"/>
    <w:rsid w:val="00216451"/>
    <w:rsid w:val="00216C3B"/>
    <w:rsid w:val="00216D4A"/>
    <w:rsid w:val="00217084"/>
    <w:rsid w:val="002173E8"/>
    <w:rsid w:val="00217897"/>
    <w:rsid w:val="002200EF"/>
    <w:rsid w:val="0022078F"/>
    <w:rsid w:val="002208A8"/>
    <w:rsid w:val="002215B4"/>
    <w:rsid w:val="00221661"/>
    <w:rsid w:val="00221663"/>
    <w:rsid w:val="0022184C"/>
    <w:rsid w:val="00221929"/>
    <w:rsid w:val="00221D52"/>
    <w:rsid w:val="002220F6"/>
    <w:rsid w:val="00222F2F"/>
    <w:rsid w:val="0022302D"/>
    <w:rsid w:val="00223228"/>
    <w:rsid w:val="00223324"/>
    <w:rsid w:val="00223384"/>
    <w:rsid w:val="00223733"/>
    <w:rsid w:val="00223832"/>
    <w:rsid w:val="002239EE"/>
    <w:rsid w:val="00223EEF"/>
    <w:rsid w:val="00224570"/>
    <w:rsid w:val="002247BC"/>
    <w:rsid w:val="002249EE"/>
    <w:rsid w:val="00224A0A"/>
    <w:rsid w:val="00224D49"/>
    <w:rsid w:val="00224D82"/>
    <w:rsid w:val="00225692"/>
    <w:rsid w:val="002256CD"/>
    <w:rsid w:val="002258C7"/>
    <w:rsid w:val="0022617A"/>
    <w:rsid w:val="0022652A"/>
    <w:rsid w:val="002265D1"/>
    <w:rsid w:val="00226801"/>
    <w:rsid w:val="00226998"/>
    <w:rsid w:val="00226B54"/>
    <w:rsid w:val="00226EE7"/>
    <w:rsid w:val="00227066"/>
    <w:rsid w:val="002275F3"/>
    <w:rsid w:val="002275F4"/>
    <w:rsid w:val="0022782E"/>
    <w:rsid w:val="002278C0"/>
    <w:rsid w:val="00227ED6"/>
    <w:rsid w:val="0023036A"/>
    <w:rsid w:val="00230378"/>
    <w:rsid w:val="00230D16"/>
    <w:rsid w:val="00231242"/>
    <w:rsid w:val="00231456"/>
    <w:rsid w:val="00231D63"/>
    <w:rsid w:val="002324E8"/>
    <w:rsid w:val="0023263A"/>
    <w:rsid w:val="00232818"/>
    <w:rsid w:val="00232A99"/>
    <w:rsid w:val="00232F18"/>
    <w:rsid w:val="00232FFF"/>
    <w:rsid w:val="00233765"/>
    <w:rsid w:val="0023393B"/>
    <w:rsid w:val="00233AA9"/>
    <w:rsid w:val="00233BDB"/>
    <w:rsid w:val="00233E2A"/>
    <w:rsid w:val="00233E54"/>
    <w:rsid w:val="00233EAF"/>
    <w:rsid w:val="002342CC"/>
    <w:rsid w:val="002344C4"/>
    <w:rsid w:val="00234E8C"/>
    <w:rsid w:val="00235185"/>
    <w:rsid w:val="002353D5"/>
    <w:rsid w:val="00235B25"/>
    <w:rsid w:val="002361E8"/>
    <w:rsid w:val="00236554"/>
    <w:rsid w:val="00236593"/>
    <w:rsid w:val="002365AA"/>
    <w:rsid w:val="0023720B"/>
    <w:rsid w:val="002373B2"/>
    <w:rsid w:val="0023749D"/>
    <w:rsid w:val="002375F6"/>
    <w:rsid w:val="00237788"/>
    <w:rsid w:val="002400C5"/>
    <w:rsid w:val="00240217"/>
    <w:rsid w:val="002403AF"/>
    <w:rsid w:val="002404D1"/>
    <w:rsid w:val="002405C7"/>
    <w:rsid w:val="002408A5"/>
    <w:rsid w:val="00240F13"/>
    <w:rsid w:val="00240F34"/>
    <w:rsid w:val="00240FD9"/>
    <w:rsid w:val="00241094"/>
    <w:rsid w:val="00241421"/>
    <w:rsid w:val="00241682"/>
    <w:rsid w:val="00241692"/>
    <w:rsid w:val="002416B6"/>
    <w:rsid w:val="002417F3"/>
    <w:rsid w:val="002418B1"/>
    <w:rsid w:val="00241F4E"/>
    <w:rsid w:val="00241FE7"/>
    <w:rsid w:val="00242470"/>
    <w:rsid w:val="00242B6C"/>
    <w:rsid w:val="00242B78"/>
    <w:rsid w:val="00242D9D"/>
    <w:rsid w:val="00243059"/>
    <w:rsid w:val="00243115"/>
    <w:rsid w:val="00243385"/>
    <w:rsid w:val="00243EBF"/>
    <w:rsid w:val="002442FB"/>
    <w:rsid w:val="00244453"/>
    <w:rsid w:val="00244665"/>
    <w:rsid w:val="00244D58"/>
    <w:rsid w:val="002450FF"/>
    <w:rsid w:val="002455B2"/>
    <w:rsid w:val="00245EF6"/>
    <w:rsid w:val="00246578"/>
    <w:rsid w:val="002466D9"/>
    <w:rsid w:val="002469C5"/>
    <w:rsid w:val="002470AB"/>
    <w:rsid w:val="00247590"/>
    <w:rsid w:val="002478A8"/>
    <w:rsid w:val="002479B3"/>
    <w:rsid w:val="00247C25"/>
    <w:rsid w:val="00247D40"/>
    <w:rsid w:val="00247EAB"/>
    <w:rsid w:val="00247F9E"/>
    <w:rsid w:val="00247FF2"/>
    <w:rsid w:val="0025001A"/>
    <w:rsid w:val="00250142"/>
    <w:rsid w:val="00250168"/>
    <w:rsid w:val="002501F8"/>
    <w:rsid w:val="00250245"/>
    <w:rsid w:val="0025052E"/>
    <w:rsid w:val="0025055D"/>
    <w:rsid w:val="0025057F"/>
    <w:rsid w:val="00250704"/>
    <w:rsid w:val="002507FD"/>
    <w:rsid w:val="00250A0F"/>
    <w:rsid w:val="00250A26"/>
    <w:rsid w:val="00250AE1"/>
    <w:rsid w:val="00250DB5"/>
    <w:rsid w:val="002510F4"/>
    <w:rsid w:val="00251307"/>
    <w:rsid w:val="002516C6"/>
    <w:rsid w:val="002517F0"/>
    <w:rsid w:val="00251FA5"/>
    <w:rsid w:val="00252247"/>
    <w:rsid w:val="00252302"/>
    <w:rsid w:val="002523D0"/>
    <w:rsid w:val="00252508"/>
    <w:rsid w:val="00252609"/>
    <w:rsid w:val="0025269E"/>
    <w:rsid w:val="00252FAC"/>
    <w:rsid w:val="0025333F"/>
    <w:rsid w:val="0025358B"/>
    <w:rsid w:val="00253E8C"/>
    <w:rsid w:val="00253F41"/>
    <w:rsid w:val="002544C3"/>
    <w:rsid w:val="00254544"/>
    <w:rsid w:val="00254BA1"/>
    <w:rsid w:val="00254D0C"/>
    <w:rsid w:val="00254FEF"/>
    <w:rsid w:val="002552CB"/>
    <w:rsid w:val="00255359"/>
    <w:rsid w:val="00255385"/>
    <w:rsid w:val="00255AEB"/>
    <w:rsid w:val="00255B28"/>
    <w:rsid w:val="00255BEF"/>
    <w:rsid w:val="00255FEF"/>
    <w:rsid w:val="002564DA"/>
    <w:rsid w:val="0025690E"/>
    <w:rsid w:val="00256C01"/>
    <w:rsid w:val="00256C85"/>
    <w:rsid w:val="002576DD"/>
    <w:rsid w:val="00257E2F"/>
    <w:rsid w:val="00260140"/>
    <w:rsid w:val="00260350"/>
    <w:rsid w:val="002603FF"/>
    <w:rsid w:val="00260D3D"/>
    <w:rsid w:val="00260E6D"/>
    <w:rsid w:val="002612A1"/>
    <w:rsid w:val="002612DD"/>
    <w:rsid w:val="00261505"/>
    <w:rsid w:val="002615D9"/>
    <w:rsid w:val="0026185D"/>
    <w:rsid w:val="00261C5C"/>
    <w:rsid w:val="00261F1B"/>
    <w:rsid w:val="00262005"/>
    <w:rsid w:val="00262312"/>
    <w:rsid w:val="00262370"/>
    <w:rsid w:val="00262CF0"/>
    <w:rsid w:val="00262D72"/>
    <w:rsid w:val="00262E18"/>
    <w:rsid w:val="00263085"/>
    <w:rsid w:val="0026309C"/>
    <w:rsid w:val="002632F0"/>
    <w:rsid w:val="00263383"/>
    <w:rsid w:val="002636FF"/>
    <w:rsid w:val="00263869"/>
    <w:rsid w:val="00263A71"/>
    <w:rsid w:val="00263BBC"/>
    <w:rsid w:val="00263C74"/>
    <w:rsid w:val="0026414B"/>
    <w:rsid w:val="002644D2"/>
    <w:rsid w:val="00264B10"/>
    <w:rsid w:val="00264C5E"/>
    <w:rsid w:val="00265A63"/>
    <w:rsid w:val="002663A1"/>
    <w:rsid w:val="00266471"/>
    <w:rsid w:val="002664D0"/>
    <w:rsid w:val="002665DF"/>
    <w:rsid w:val="00266F47"/>
    <w:rsid w:val="002671F6"/>
    <w:rsid w:val="00267485"/>
    <w:rsid w:val="002675C4"/>
    <w:rsid w:val="00267DCC"/>
    <w:rsid w:val="002700CA"/>
    <w:rsid w:val="00270241"/>
    <w:rsid w:val="002705AB"/>
    <w:rsid w:val="0027076B"/>
    <w:rsid w:val="00270970"/>
    <w:rsid w:val="00270A07"/>
    <w:rsid w:val="00270E75"/>
    <w:rsid w:val="00270FD7"/>
    <w:rsid w:val="00271341"/>
    <w:rsid w:val="00271661"/>
    <w:rsid w:val="00271738"/>
    <w:rsid w:val="00271862"/>
    <w:rsid w:val="00271923"/>
    <w:rsid w:val="002719FA"/>
    <w:rsid w:val="0027221C"/>
    <w:rsid w:val="00272933"/>
    <w:rsid w:val="00272DF7"/>
    <w:rsid w:val="00272F29"/>
    <w:rsid w:val="002730B8"/>
    <w:rsid w:val="00273215"/>
    <w:rsid w:val="002733B6"/>
    <w:rsid w:val="0027368F"/>
    <w:rsid w:val="00273873"/>
    <w:rsid w:val="00273AA4"/>
    <w:rsid w:val="0027433E"/>
    <w:rsid w:val="002748ED"/>
    <w:rsid w:val="00274D47"/>
    <w:rsid w:val="00274DEF"/>
    <w:rsid w:val="00275011"/>
    <w:rsid w:val="00275B6D"/>
    <w:rsid w:val="00275C78"/>
    <w:rsid w:val="00275D8E"/>
    <w:rsid w:val="00275F65"/>
    <w:rsid w:val="002766EB"/>
    <w:rsid w:val="00276834"/>
    <w:rsid w:val="002768AA"/>
    <w:rsid w:val="00276EED"/>
    <w:rsid w:val="002770CC"/>
    <w:rsid w:val="00277134"/>
    <w:rsid w:val="002772BE"/>
    <w:rsid w:val="002772EC"/>
    <w:rsid w:val="00277587"/>
    <w:rsid w:val="00277602"/>
    <w:rsid w:val="00277C24"/>
    <w:rsid w:val="00277FAB"/>
    <w:rsid w:val="002800EC"/>
    <w:rsid w:val="00280288"/>
    <w:rsid w:val="00280C5A"/>
    <w:rsid w:val="00281175"/>
    <w:rsid w:val="00281628"/>
    <w:rsid w:val="002816F7"/>
    <w:rsid w:val="002825B8"/>
    <w:rsid w:val="002827F0"/>
    <w:rsid w:val="002828EB"/>
    <w:rsid w:val="00282966"/>
    <w:rsid w:val="00282F3D"/>
    <w:rsid w:val="00282F7C"/>
    <w:rsid w:val="002831BA"/>
    <w:rsid w:val="002831BB"/>
    <w:rsid w:val="0028321C"/>
    <w:rsid w:val="002838F9"/>
    <w:rsid w:val="00283947"/>
    <w:rsid w:val="002839FC"/>
    <w:rsid w:val="00283AC0"/>
    <w:rsid w:val="00284295"/>
    <w:rsid w:val="0028437A"/>
    <w:rsid w:val="002844DB"/>
    <w:rsid w:val="00284BCA"/>
    <w:rsid w:val="0028517E"/>
    <w:rsid w:val="00285262"/>
    <w:rsid w:val="00285267"/>
    <w:rsid w:val="00285AD6"/>
    <w:rsid w:val="00285D55"/>
    <w:rsid w:val="00285E87"/>
    <w:rsid w:val="00286108"/>
    <w:rsid w:val="0028617F"/>
    <w:rsid w:val="0028618C"/>
    <w:rsid w:val="002861CF"/>
    <w:rsid w:val="00286525"/>
    <w:rsid w:val="00286CB8"/>
    <w:rsid w:val="00286E6C"/>
    <w:rsid w:val="00286FA6"/>
    <w:rsid w:val="00287036"/>
    <w:rsid w:val="002876AF"/>
    <w:rsid w:val="0028792D"/>
    <w:rsid w:val="00287FA4"/>
    <w:rsid w:val="002901B9"/>
    <w:rsid w:val="002906BB"/>
    <w:rsid w:val="002911E5"/>
    <w:rsid w:val="0029136E"/>
    <w:rsid w:val="0029147A"/>
    <w:rsid w:val="00291A6E"/>
    <w:rsid w:val="00291CAF"/>
    <w:rsid w:val="00291FAE"/>
    <w:rsid w:val="00292038"/>
    <w:rsid w:val="00292B91"/>
    <w:rsid w:val="00292F6D"/>
    <w:rsid w:val="002930C0"/>
    <w:rsid w:val="00293229"/>
    <w:rsid w:val="002935BD"/>
    <w:rsid w:val="0029361C"/>
    <w:rsid w:val="00293706"/>
    <w:rsid w:val="0029382B"/>
    <w:rsid w:val="00293AD4"/>
    <w:rsid w:val="002942E4"/>
    <w:rsid w:val="00294570"/>
    <w:rsid w:val="00294BB1"/>
    <w:rsid w:val="00294F5C"/>
    <w:rsid w:val="002956B9"/>
    <w:rsid w:val="00295943"/>
    <w:rsid w:val="002961D0"/>
    <w:rsid w:val="002963F8"/>
    <w:rsid w:val="00296515"/>
    <w:rsid w:val="00296531"/>
    <w:rsid w:val="00296A02"/>
    <w:rsid w:val="00296CA1"/>
    <w:rsid w:val="00297187"/>
    <w:rsid w:val="00297359"/>
    <w:rsid w:val="002976EE"/>
    <w:rsid w:val="00297D67"/>
    <w:rsid w:val="002A005C"/>
    <w:rsid w:val="002A02A2"/>
    <w:rsid w:val="002A0990"/>
    <w:rsid w:val="002A0A3B"/>
    <w:rsid w:val="002A0B31"/>
    <w:rsid w:val="002A0C12"/>
    <w:rsid w:val="002A0D35"/>
    <w:rsid w:val="002A0D7A"/>
    <w:rsid w:val="002A0F6C"/>
    <w:rsid w:val="002A14ED"/>
    <w:rsid w:val="002A1854"/>
    <w:rsid w:val="002A1EF3"/>
    <w:rsid w:val="002A1EF6"/>
    <w:rsid w:val="002A2107"/>
    <w:rsid w:val="002A2384"/>
    <w:rsid w:val="002A263E"/>
    <w:rsid w:val="002A29F0"/>
    <w:rsid w:val="002A2BE1"/>
    <w:rsid w:val="002A2C69"/>
    <w:rsid w:val="002A2F40"/>
    <w:rsid w:val="002A317F"/>
    <w:rsid w:val="002A33CA"/>
    <w:rsid w:val="002A3579"/>
    <w:rsid w:val="002A3B73"/>
    <w:rsid w:val="002A3D49"/>
    <w:rsid w:val="002A40AF"/>
    <w:rsid w:val="002A462F"/>
    <w:rsid w:val="002A47F1"/>
    <w:rsid w:val="002A4B46"/>
    <w:rsid w:val="002A4B9B"/>
    <w:rsid w:val="002A4BB1"/>
    <w:rsid w:val="002A50D9"/>
    <w:rsid w:val="002A5291"/>
    <w:rsid w:val="002A5411"/>
    <w:rsid w:val="002A5555"/>
    <w:rsid w:val="002A5DED"/>
    <w:rsid w:val="002A5E2E"/>
    <w:rsid w:val="002A64F1"/>
    <w:rsid w:val="002A65CA"/>
    <w:rsid w:val="002A6B69"/>
    <w:rsid w:val="002A7242"/>
    <w:rsid w:val="002A7535"/>
    <w:rsid w:val="002A7541"/>
    <w:rsid w:val="002A779E"/>
    <w:rsid w:val="002A7979"/>
    <w:rsid w:val="002A7C85"/>
    <w:rsid w:val="002A7D6B"/>
    <w:rsid w:val="002B0250"/>
    <w:rsid w:val="002B061C"/>
    <w:rsid w:val="002B08C7"/>
    <w:rsid w:val="002B08E6"/>
    <w:rsid w:val="002B0AA5"/>
    <w:rsid w:val="002B128A"/>
    <w:rsid w:val="002B1534"/>
    <w:rsid w:val="002B1AA7"/>
    <w:rsid w:val="002B1C30"/>
    <w:rsid w:val="002B22C5"/>
    <w:rsid w:val="002B23B5"/>
    <w:rsid w:val="002B2581"/>
    <w:rsid w:val="002B2596"/>
    <w:rsid w:val="002B27E8"/>
    <w:rsid w:val="002B30BA"/>
    <w:rsid w:val="002B3BB0"/>
    <w:rsid w:val="002B4066"/>
    <w:rsid w:val="002B4319"/>
    <w:rsid w:val="002B469A"/>
    <w:rsid w:val="002B4E37"/>
    <w:rsid w:val="002B4E83"/>
    <w:rsid w:val="002B4FF0"/>
    <w:rsid w:val="002B5385"/>
    <w:rsid w:val="002B5619"/>
    <w:rsid w:val="002B5796"/>
    <w:rsid w:val="002B6290"/>
    <w:rsid w:val="002B629C"/>
    <w:rsid w:val="002B65A6"/>
    <w:rsid w:val="002B6716"/>
    <w:rsid w:val="002B6799"/>
    <w:rsid w:val="002B6ACD"/>
    <w:rsid w:val="002B73DE"/>
    <w:rsid w:val="002B75D4"/>
    <w:rsid w:val="002B7853"/>
    <w:rsid w:val="002B785F"/>
    <w:rsid w:val="002B7864"/>
    <w:rsid w:val="002B7877"/>
    <w:rsid w:val="002B79E1"/>
    <w:rsid w:val="002C003C"/>
    <w:rsid w:val="002C01D8"/>
    <w:rsid w:val="002C092E"/>
    <w:rsid w:val="002C0A8C"/>
    <w:rsid w:val="002C1339"/>
    <w:rsid w:val="002C13BE"/>
    <w:rsid w:val="002C1C5E"/>
    <w:rsid w:val="002C20AC"/>
    <w:rsid w:val="002C229A"/>
    <w:rsid w:val="002C24D2"/>
    <w:rsid w:val="002C25BE"/>
    <w:rsid w:val="002C28C0"/>
    <w:rsid w:val="002C3228"/>
    <w:rsid w:val="002C3390"/>
    <w:rsid w:val="002C34BC"/>
    <w:rsid w:val="002C3B18"/>
    <w:rsid w:val="002C3BA5"/>
    <w:rsid w:val="002C3BF9"/>
    <w:rsid w:val="002C40ED"/>
    <w:rsid w:val="002C4AE5"/>
    <w:rsid w:val="002C4BDF"/>
    <w:rsid w:val="002C4D95"/>
    <w:rsid w:val="002C4DAE"/>
    <w:rsid w:val="002C4F4E"/>
    <w:rsid w:val="002C4F55"/>
    <w:rsid w:val="002C517C"/>
    <w:rsid w:val="002C56C7"/>
    <w:rsid w:val="002C5B35"/>
    <w:rsid w:val="002C5CE1"/>
    <w:rsid w:val="002C5D2A"/>
    <w:rsid w:val="002C60A2"/>
    <w:rsid w:val="002C669E"/>
    <w:rsid w:val="002C69A3"/>
    <w:rsid w:val="002C69B2"/>
    <w:rsid w:val="002C6B25"/>
    <w:rsid w:val="002C6B55"/>
    <w:rsid w:val="002C6FB5"/>
    <w:rsid w:val="002C7016"/>
    <w:rsid w:val="002C76B9"/>
    <w:rsid w:val="002C770E"/>
    <w:rsid w:val="002C7824"/>
    <w:rsid w:val="002C7D2A"/>
    <w:rsid w:val="002D0E25"/>
    <w:rsid w:val="002D1927"/>
    <w:rsid w:val="002D1B91"/>
    <w:rsid w:val="002D2330"/>
    <w:rsid w:val="002D2456"/>
    <w:rsid w:val="002D2464"/>
    <w:rsid w:val="002D2674"/>
    <w:rsid w:val="002D2692"/>
    <w:rsid w:val="002D2D48"/>
    <w:rsid w:val="002D320B"/>
    <w:rsid w:val="002D3851"/>
    <w:rsid w:val="002D38FC"/>
    <w:rsid w:val="002D3987"/>
    <w:rsid w:val="002D3A63"/>
    <w:rsid w:val="002D4C3C"/>
    <w:rsid w:val="002D4E89"/>
    <w:rsid w:val="002D5006"/>
    <w:rsid w:val="002D55AB"/>
    <w:rsid w:val="002D5878"/>
    <w:rsid w:val="002D612B"/>
    <w:rsid w:val="002D642B"/>
    <w:rsid w:val="002D68C2"/>
    <w:rsid w:val="002D68DB"/>
    <w:rsid w:val="002D6AA8"/>
    <w:rsid w:val="002D6C20"/>
    <w:rsid w:val="002D6C2F"/>
    <w:rsid w:val="002D6D12"/>
    <w:rsid w:val="002D6F00"/>
    <w:rsid w:val="002D718E"/>
    <w:rsid w:val="002D7202"/>
    <w:rsid w:val="002D72C1"/>
    <w:rsid w:val="002D742F"/>
    <w:rsid w:val="002D7F5F"/>
    <w:rsid w:val="002E02B9"/>
    <w:rsid w:val="002E0309"/>
    <w:rsid w:val="002E064A"/>
    <w:rsid w:val="002E098A"/>
    <w:rsid w:val="002E0D73"/>
    <w:rsid w:val="002E0E04"/>
    <w:rsid w:val="002E10D2"/>
    <w:rsid w:val="002E118A"/>
    <w:rsid w:val="002E11EE"/>
    <w:rsid w:val="002E1375"/>
    <w:rsid w:val="002E1FF8"/>
    <w:rsid w:val="002E2301"/>
    <w:rsid w:val="002E2783"/>
    <w:rsid w:val="002E283D"/>
    <w:rsid w:val="002E2B59"/>
    <w:rsid w:val="002E30E6"/>
    <w:rsid w:val="002E36FA"/>
    <w:rsid w:val="002E38AF"/>
    <w:rsid w:val="002E3B8A"/>
    <w:rsid w:val="002E3CCA"/>
    <w:rsid w:val="002E46EE"/>
    <w:rsid w:val="002E48AD"/>
    <w:rsid w:val="002E48BD"/>
    <w:rsid w:val="002E49FE"/>
    <w:rsid w:val="002E54B8"/>
    <w:rsid w:val="002E5592"/>
    <w:rsid w:val="002E5793"/>
    <w:rsid w:val="002E58AC"/>
    <w:rsid w:val="002E595B"/>
    <w:rsid w:val="002E5A33"/>
    <w:rsid w:val="002E5AFB"/>
    <w:rsid w:val="002E5BF6"/>
    <w:rsid w:val="002E6CB6"/>
    <w:rsid w:val="002E6E3C"/>
    <w:rsid w:val="002E7025"/>
    <w:rsid w:val="002E70F6"/>
    <w:rsid w:val="002E72DA"/>
    <w:rsid w:val="002E765B"/>
    <w:rsid w:val="002E76B9"/>
    <w:rsid w:val="002E787D"/>
    <w:rsid w:val="002E7DA1"/>
    <w:rsid w:val="002E7E36"/>
    <w:rsid w:val="002E7E57"/>
    <w:rsid w:val="002F0160"/>
    <w:rsid w:val="002F02D0"/>
    <w:rsid w:val="002F03F9"/>
    <w:rsid w:val="002F0645"/>
    <w:rsid w:val="002F06B2"/>
    <w:rsid w:val="002F0D07"/>
    <w:rsid w:val="002F13BD"/>
    <w:rsid w:val="002F154A"/>
    <w:rsid w:val="002F155A"/>
    <w:rsid w:val="002F1BD4"/>
    <w:rsid w:val="002F1CD1"/>
    <w:rsid w:val="002F1D22"/>
    <w:rsid w:val="002F1E1F"/>
    <w:rsid w:val="002F1FFA"/>
    <w:rsid w:val="002F212C"/>
    <w:rsid w:val="002F223F"/>
    <w:rsid w:val="002F22B9"/>
    <w:rsid w:val="002F27E2"/>
    <w:rsid w:val="002F287F"/>
    <w:rsid w:val="002F2DB9"/>
    <w:rsid w:val="002F30D6"/>
    <w:rsid w:val="002F31A1"/>
    <w:rsid w:val="002F3636"/>
    <w:rsid w:val="002F3802"/>
    <w:rsid w:val="002F3AA6"/>
    <w:rsid w:val="002F3AF0"/>
    <w:rsid w:val="002F3BB3"/>
    <w:rsid w:val="002F46B6"/>
    <w:rsid w:val="002F4DD5"/>
    <w:rsid w:val="002F4FC9"/>
    <w:rsid w:val="002F5368"/>
    <w:rsid w:val="002F5936"/>
    <w:rsid w:val="002F5AF2"/>
    <w:rsid w:val="002F5E7A"/>
    <w:rsid w:val="002F60DD"/>
    <w:rsid w:val="002F610E"/>
    <w:rsid w:val="002F639E"/>
    <w:rsid w:val="002F63DB"/>
    <w:rsid w:val="002F6B3F"/>
    <w:rsid w:val="002F6C76"/>
    <w:rsid w:val="002F6EDD"/>
    <w:rsid w:val="002F741F"/>
    <w:rsid w:val="002F7717"/>
    <w:rsid w:val="002F77AB"/>
    <w:rsid w:val="00300121"/>
    <w:rsid w:val="0030066D"/>
    <w:rsid w:val="00300983"/>
    <w:rsid w:val="00300A3C"/>
    <w:rsid w:val="00301016"/>
    <w:rsid w:val="003012F9"/>
    <w:rsid w:val="00301331"/>
    <w:rsid w:val="003013FC"/>
    <w:rsid w:val="00301473"/>
    <w:rsid w:val="003015ED"/>
    <w:rsid w:val="00301FCB"/>
    <w:rsid w:val="00302038"/>
    <w:rsid w:val="0030208F"/>
    <w:rsid w:val="00302101"/>
    <w:rsid w:val="00302135"/>
    <w:rsid w:val="003023BF"/>
    <w:rsid w:val="00302565"/>
    <w:rsid w:val="0030282D"/>
    <w:rsid w:val="00302B58"/>
    <w:rsid w:val="00302C86"/>
    <w:rsid w:val="00302E3D"/>
    <w:rsid w:val="0030308E"/>
    <w:rsid w:val="003035A1"/>
    <w:rsid w:val="003037E8"/>
    <w:rsid w:val="00303874"/>
    <w:rsid w:val="0030387D"/>
    <w:rsid w:val="003038F1"/>
    <w:rsid w:val="00303980"/>
    <w:rsid w:val="00303C8E"/>
    <w:rsid w:val="00303D8D"/>
    <w:rsid w:val="00303E14"/>
    <w:rsid w:val="0030401E"/>
    <w:rsid w:val="0030418B"/>
    <w:rsid w:val="00304212"/>
    <w:rsid w:val="003042C1"/>
    <w:rsid w:val="00304957"/>
    <w:rsid w:val="0030499D"/>
    <w:rsid w:val="00305033"/>
    <w:rsid w:val="003050CD"/>
    <w:rsid w:val="00305235"/>
    <w:rsid w:val="003052CF"/>
    <w:rsid w:val="003057D6"/>
    <w:rsid w:val="00305961"/>
    <w:rsid w:val="00305B1F"/>
    <w:rsid w:val="00305C29"/>
    <w:rsid w:val="00305F87"/>
    <w:rsid w:val="0030611D"/>
    <w:rsid w:val="003062FF"/>
    <w:rsid w:val="003063E4"/>
    <w:rsid w:val="00306CFA"/>
    <w:rsid w:val="00306F09"/>
    <w:rsid w:val="00306F76"/>
    <w:rsid w:val="003072C1"/>
    <w:rsid w:val="00310034"/>
    <w:rsid w:val="003100C4"/>
    <w:rsid w:val="00310243"/>
    <w:rsid w:val="00310286"/>
    <w:rsid w:val="0031039C"/>
    <w:rsid w:val="0031060B"/>
    <w:rsid w:val="0031193D"/>
    <w:rsid w:val="00311D30"/>
    <w:rsid w:val="00311F45"/>
    <w:rsid w:val="00311F91"/>
    <w:rsid w:val="00312012"/>
    <w:rsid w:val="00312076"/>
    <w:rsid w:val="00312192"/>
    <w:rsid w:val="003123E3"/>
    <w:rsid w:val="00312745"/>
    <w:rsid w:val="0031278A"/>
    <w:rsid w:val="00312CB1"/>
    <w:rsid w:val="00312EDF"/>
    <w:rsid w:val="00312FE0"/>
    <w:rsid w:val="003131D2"/>
    <w:rsid w:val="003132FA"/>
    <w:rsid w:val="00313388"/>
    <w:rsid w:val="003135BA"/>
    <w:rsid w:val="00313ABF"/>
    <w:rsid w:val="00313ACA"/>
    <w:rsid w:val="00313C5B"/>
    <w:rsid w:val="00313CB5"/>
    <w:rsid w:val="00313E5C"/>
    <w:rsid w:val="003145FB"/>
    <w:rsid w:val="00314662"/>
    <w:rsid w:val="0031476C"/>
    <w:rsid w:val="00315271"/>
    <w:rsid w:val="003158CF"/>
    <w:rsid w:val="00315CA1"/>
    <w:rsid w:val="00316059"/>
    <w:rsid w:val="003160C9"/>
    <w:rsid w:val="00316105"/>
    <w:rsid w:val="0031687D"/>
    <w:rsid w:val="00316BC3"/>
    <w:rsid w:val="00317668"/>
    <w:rsid w:val="00317745"/>
    <w:rsid w:val="003177E0"/>
    <w:rsid w:val="00317919"/>
    <w:rsid w:val="00317A72"/>
    <w:rsid w:val="00317DF9"/>
    <w:rsid w:val="00320031"/>
    <w:rsid w:val="003202C4"/>
    <w:rsid w:val="0032047A"/>
    <w:rsid w:val="003204FB"/>
    <w:rsid w:val="003206CC"/>
    <w:rsid w:val="00320705"/>
    <w:rsid w:val="003207E5"/>
    <w:rsid w:val="003209E4"/>
    <w:rsid w:val="00320A45"/>
    <w:rsid w:val="00320B19"/>
    <w:rsid w:val="00320C9A"/>
    <w:rsid w:val="0032125A"/>
    <w:rsid w:val="00321C85"/>
    <w:rsid w:val="00321D10"/>
    <w:rsid w:val="00321DC6"/>
    <w:rsid w:val="00321E5E"/>
    <w:rsid w:val="00322081"/>
    <w:rsid w:val="00322305"/>
    <w:rsid w:val="0032249B"/>
    <w:rsid w:val="00322CEB"/>
    <w:rsid w:val="00322ED5"/>
    <w:rsid w:val="00322F5E"/>
    <w:rsid w:val="00323028"/>
    <w:rsid w:val="00323819"/>
    <w:rsid w:val="0032381D"/>
    <w:rsid w:val="0032394E"/>
    <w:rsid w:val="0032400F"/>
    <w:rsid w:val="0032405C"/>
    <w:rsid w:val="003243F7"/>
    <w:rsid w:val="00324579"/>
    <w:rsid w:val="00324932"/>
    <w:rsid w:val="00324AA7"/>
    <w:rsid w:val="00324F22"/>
    <w:rsid w:val="00324F71"/>
    <w:rsid w:val="00325A59"/>
    <w:rsid w:val="00325AE8"/>
    <w:rsid w:val="00325B01"/>
    <w:rsid w:val="00325B12"/>
    <w:rsid w:val="003262A7"/>
    <w:rsid w:val="0032643B"/>
    <w:rsid w:val="003265A6"/>
    <w:rsid w:val="0032679C"/>
    <w:rsid w:val="00326A92"/>
    <w:rsid w:val="00326DFB"/>
    <w:rsid w:val="00327171"/>
    <w:rsid w:val="003271F2"/>
    <w:rsid w:val="003274C1"/>
    <w:rsid w:val="003277A2"/>
    <w:rsid w:val="00327BBF"/>
    <w:rsid w:val="00327D59"/>
    <w:rsid w:val="003301EC"/>
    <w:rsid w:val="003302EC"/>
    <w:rsid w:val="0033056B"/>
    <w:rsid w:val="00330BE8"/>
    <w:rsid w:val="00330CF9"/>
    <w:rsid w:val="00330E1C"/>
    <w:rsid w:val="00330F82"/>
    <w:rsid w:val="00330F8A"/>
    <w:rsid w:val="00331565"/>
    <w:rsid w:val="00331680"/>
    <w:rsid w:val="00331791"/>
    <w:rsid w:val="003318B1"/>
    <w:rsid w:val="00331A56"/>
    <w:rsid w:val="00331C3D"/>
    <w:rsid w:val="0033238E"/>
    <w:rsid w:val="0033254B"/>
    <w:rsid w:val="0033270C"/>
    <w:rsid w:val="00332B6B"/>
    <w:rsid w:val="00332B7D"/>
    <w:rsid w:val="00332D4E"/>
    <w:rsid w:val="00332DAB"/>
    <w:rsid w:val="00332F04"/>
    <w:rsid w:val="003335E6"/>
    <w:rsid w:val="0033369A"/>
    <w:rsid w:val="00333989"/>
    <w:rsid w:val="003339BA"/>
    <w:rsid w:val="00333BB9"/>
    <w:rsid w:val="00333C7C"/>
    <w:rsid w:val="0033426F"/>
    <w:rsid w:val="00334956"/>
    <w:rsid w:val="00334C2D"/>
    <w:rsid w:val="00334E4D"/>
    <w:rsid w:val="0033502A"/>
    <w:rsid w:val="0033515B"/>
    <w:rsid w:val="003354DB"/>
    <w:rsid w:val="00335F5B"/>
    <w:rsid w:val="0033641E"/>
    <w:rsid w:val="003368AA"/>
    <w:rsid w:val="00336938"/>
    <w:rsid w:val="00336C79"/>
    <w:rsid w:val="00336C82"/>
    <w:rsid w:val="00336D08"/>
    <w:rsid w:val="003376FC"/>
    <w:rsid w:val="00337CD7"/>
    <w:rsid w:val="00337DF8"/>
    <w:rsid w:val="00337E56"/>
    <w:rsid w:val="00337FE3"/>
    <w:rsid w:val="003404CC"/>
    <w:rsid w:val="00340747"/>
    <w:rsid w:val="00340829"/>
    <w:rsid w:val="00340AD6"/>
    <w:rsid w:val="00340F9F"/>
    <w:rsid w:val="00341185"/>
    <w:rsid w:val="00341278"/>
    <w:rsid w:val="003413F8"/>
    <w:rsid w:val="003418B6"/>
    <w:rsid w:val="003418E2"/>
    <w:rsid w:val="00341B7E"/>
    <w:rsid w:val="0034201F"/>
    <w:rsid w:val="00342320"/>
    <w:rsid w:val="0034272B"/>
    <w:rsid w:val="00342797"/>
    <w:rsid w:val="00342AF5"/>
    <w:rsid w:val="00343115"/>
    <w:rsid w:val="003431AA"/>
    <w:rsid w:val="00343342"/>
    <w:rsid w:val="00343C0B"/>
    <w:rsid w:val="00343DC5"/>
    <w:rsid w:val="00343F18"/>
    <w:rsid w:val="0034431D"/>
    <w:rsid w:val="003444AB"/>
    <w:rsid w:val="003444F0"/>
    <w:rsid w:val="00344735"/>
    <w:rsid w:val="003447B6"/>
    <w:rsid w:val="00344885"/>
    <w:rsid w:val="00344A0B"/>
    <w:rsid w:val="00344EFB"/>
    <w:rsid w:val="0034516F"/>
    <w:rsid w:val="00345809"/>
    <w:rsid w:val="00345A6A"/>
    <w:rsid w:val="00345C89"/>
    <w:rsid w:val="00345D62"/>
    <w:rsid w:val="00345ED0"/>
    <w:rsid w:val="0034643F"/>
    <w:rsid w:val="003464F3"/>
    <w:rsid w:val="00346732"/>
    <w:rsid w:val="00346784"/>
    <w:rsid w:val="0034689C"/>
    <w:rsid w:val="003470CD"/>
    <w:rsid w:val="0034720B"/>
    <w:rsid w:val="00347698"/>
    <w:rsid w:val="00347A22"/>
    <w:rsid w:val="00347C70"/>
    <w:rsid w:val="00347D4A"/>
    <w:rsid w:val="00347DD1"/>
    <w:rsid w:val="00347FB9"/>
    <w:rsid w:val="00350032"/>
    <w:rsid w:val="0035026F"/>
    <w:rsid w:val="00350277"/>
    <w:rsid w:val="00350479"/>
    <w:rsid w:val="00350BD1"/>
    <w:rsid w:val="00351711"/>
    <w:rsid w:val="003519CD"/>
    <w:rsid w:val="00351AC5"/>
    <w:rsid w:val="00351B88"/>
    <w:rsid w:val="00351C9E"/>
    <w:rsid w:val="003522C8"/>
    <w:rsid w:val="0035290A"/>
    <w:rsid w:val="00352948"/>
    <w:rsid w:val="00352FCE"/>
    <w:rsid w:val="00352FD9"/>
    <w:rsid w:val="00353222"/>
    <w:rsid w:val="00353264"/>
    <w:rsid w:val="0035344A"/>
    <w:rsid w:val="003537BC"/>
    <w:rsid w:val="00353832"/>
    <w:rsid w:val="0035396A"/>
    <w:rsid w:val="0035398F"/>
    <w:rsid w:val="003539F8"/>
    <w:rsid w:val="00353A6D"/>
    <w:rsid w:val="00353CF2"/>
    <w:rsid w:val="00353F2E"/>
    <w:rsid w:val="00354439"/>
    <w:rsid w:val="003546D8"/>
    <w:rsid w:val="00354936"/>
    <w:rsid w:val="00354A51"/>
    <w:rsid w:val="00354C56"/>
    <w:rsid w:val="00355B87"/>
    <w:rsid w:val="00355C0C"/>
    <w:rsid w:val="00355F60"/>
    <w:rsid w:val="0035613F"/>
    <w:rsid w:val="00356511"/>
    <w:rsid w:val="0035675A"/>
    <w:rsid w:val="00356A46"/>
    <w:rsid w:val="00356C25"/>
    <w:rsid w:val="00356C72"/>
    <w:rsid w:val="00357044"/>
    <w:rsid w:val="0035707E"/>
    <w:rsid w:val="0035711C"/>
    <w:rsid w:val="003572E2"/>
    <w:rsid w:val="003575BC"/>
    <w:rsid w:val="003576BF"/>
    <w:rsid w:val="00357AF4"/>
    <w:rsid w:val="00357BC0"/>
    <w:rsid w:val="00357C07"/>
    <w:rsid w:val="00357D40"/>
    <w:rsid w:val="00360961"/>
    <w:rsid w:val="00360D10"/>
    <w:rsid w:val="003610DA"/>
    <w:rsid w:val="003611B3"/>
    <w:rsid w:val="00361410"/>
    <w:rsid w:val="003614E0"/>
    <w:rsid w:val="00361942"/>
    <w:rsid w:val="00361A5D"/>
    <w:rsid w:val="00361AFE"/>
    <w:rsid w:val="00361C8D"/>
    <w:rsid w:val="00361E0B"/>
    <w:rsid w:val="00361E82"/>
    <w:rsid w:val="00361F14"/>
    <w:rsid w:val="00362C06"/>
    <w:rsid w:val="00363531"/>
    <w:rsid w:val="00363658"/>
    <w:rsid w:val="00363926"/>
    <w:rsid w:val="00363B40"/>
    <w:rsid w:val="00363C87"/>
    <w:rsid w:val="0036421D"/>
    <w:rsid w:val="00364ED8"/>
    <w:rsid w:val="0036522B"/>
    <w:rsid w:val="00365297"/>
    <w:rsid w:val="003653A1"/>
    <w:rsid w:val="0036636A"/>
    <w:rsid w:val="00366A8D"/>
    <w:rsid w:val="00366BFC"/>
    <w:rsid w:val="00367260"/>
    <w:rsid w:val="003672D3"/>
    <w:rsid w:val="00367720"/>
    <w:rsid w:val="00367A5A"/>
    <w:rsid w:val="00367D34"/>
    <w:rsid w:val="00367D3B"/>
    <w:rsid w:val="00370182"/>
    <w:rsid w:val="003702E2"/>
    <w:rsid w:val="003707B0"/>
    <w:rsid w:val="0037099B"/>
    <w:rsid w:val="00370A4C"/>
    <w:rsid w:val="00370DCB"/>
    <w:rsid w:val="00370DCF"/>
    <w:rsid w:val="0037167F"/>
    <w:rsid w:val="0037214B"/>
    <w:rsid w:val="00372599"/>
    <w:rsid w:val="00372B56"/>
    <w:rsid w:val="00373514"/>
    <w:rsid w:val="0037390A"/>
    <w:rsid w:val="00373923"/>
    <w:rsid w:val="003741BF"/>
    <w:rsid w:val="00374747"/>
    <w:rsid w:val="003748A0"/>
    <w:rsid w:val="00374A94"/>
    <w:rsid w:val="00374C44"/>
    <w:rsid w:val="00374F06"/>
    <w:rsid w:val="00375036"/>
    <w:rsid w:val="00375273"/>
    <w:rsid w:val="003756C3"/>
    <w:rsid w:val="00375D01"/>
    <w:rsid w:val="00376FE5"/>
    <w:rsid w:val="00377004"/>
    <w:rsid w:val="00377332"/>
    <w:rsid w:val="00377CEC"/>
    <w:rsid w:val="00377E81"/>
    <w:rsid w:val="00380116"/>
    <w:rsid w:val="00380204"/>
    <w:rsid w:val="0038030A"/>
    <w:rsid w:val="0038115E"/>
    <w:rsid w:val="003813A0"/>
    <w:rsid w:val="003817CB"/>
    <w:rsid w:val="00381B17"/>
    <w:rsid w:val="00381E0A"/>
    <w:rsid w:val="003821BA"/>
    <w:rsid w:val="00382255"/>
    <w:rsid w:val="0038227B"/>
    <w:rsid w:val="0038244B"/>
    <w:rsid w:val="00382497"/>
    <w:rsid w:val="00382B66"/>
    <w:rsid w:val="00382DB2"/>
    <w:rsid w:val="00383587"/>
    <w:rsid w:val="00384097"/>
    <w:rsid w:val="0038443C"/>
    <w:rsid w:val="0038490A"/>
    <w:rsid w:val="003849AC"/>
    <w:rsid w:val="00384AA1"/>
    <w:rsid w:val="0038511A"/>
    <w:rsid w:val="0038513C"/>
    <w:rsid w:val="0038546C"/>
    <w:rsid w:val="00385798"/>
    <w:rsid w:val="003857C5"/>
    <w:rsid w:val="003858E6"/>
    <w:rsid w:val="003859D5"/>
    <w:rsid w:val="00385E13"/>
    <w:rsid w:val="00385E6B"/>
    <w:rsid w:val="00386501"/>
    <w:rsid w:val="00386C90"/>
    <w:rsid w:val="003872E3"/>
    <w:rsid w:val="003873FF"/>
    <w:rsid w:val="00387432"/>
    <w:rsid w:val="0038745A"/>
    <w:rsid w:val="0039003F"/>
    <w:rsid w:val="00390352"/>
    <w:rsid w:val="0039070D"/>
    <w:rsid w:val="00390788"/>
    <w:rsid w:val="00390898"/>
    <w:rsid w:val="00390B29"/>
    <w:rsid w:val="00390E3B"/>
    <w:rsid w:val="00390E3C"/>
    <w:rsid w:val="00390E5B"/>
    <w:rsid w:val="00390EBF"/>
    <w:rsid w:val="0039135A"/>
    <w:rsid w:val="00391450"/>
    <w:rsid w:val="00391577"/>
    <w:rsid w:val="00391D76"/>
    <w:rsid w:val="00391FA3"/>
    <w:rsid w:val="003921B7"/>
    <w:rsid w:val="0039224D"/>
    <w:rsid w:val="003926B3"/>
    <w:rsid w:val="003926F2"/>
    <w:rsid w:val="00392A15"/>
    <w:rsid w:val="00392B94"/>
    <w:rsid w:val="00392C17"/>
    <w:rsid w:val="00392FAD"/>
    <w:rsid w:val="0039323D"/>
    <w:rsid w:val="0039323E"/>
    <w:rsid w:val="003935DE"/>
    <w:rsid w:val="0039385E"/>
    <w:rsid w:val="00393929"/>
    <w:rsid w:val="00393A83"/>
    <w:rsid w:val="00393AF6"/>
    <w:rsid w:val="00393F25"/>
    <w:rsid w:val="00393F2C"/>
    <w:rsid w:val="003940F2"/>
    <w:rsid w:val="00394367"/>
    <w:rsid w:val="003947F5"/>
    <w:rsid w:val="0039484A"/>
    <w:rsid w:val="0039493F"/>
    <w:rsid w:val="0039568B"/>
    <w:rsid w:val="0039612A"/>
    <w:rsid w:val="0039616F"/>
    <w:rsid w:val="0039643E"/>
    <w:rsid w:val="00396DFB"/>
    <w:rsid w:val="00397127"/>
    <w:rsid w:val="003972A8"/>
    <w:rsid w:val="0039737B"/>
    <w:rsid w:val="003973F0"/>
    <w:rsid w:val="003974D1"/>
    <w:rsid w:val="00397A6C"/>
    <w:rsid w:val="00397AE6"/>
    <w:rsid w:val="00397B9D"/>
    <w:rsid w:val="00397DA2"/>
    <w:rsid w:val="00397F91"/>
    <w:rsid w:val="003A0013"/>
    <w:rsid w:val="003A0271"/>
    <w:rsid w:val="003A028E"/>
    <w:rsid w:val="003A03F2"/>
    <w:rsid w:val="003A05D9"/>
    <w:rsid w:val="003A05E9"/>
    <w:rsid w:val="003A1092"/>
    <w:rsid w:val="003A1272"/>
    <w:rsid w:val="003A133F"/>
    <w:rsid w:val="003A13BD"/>
    <w:rsid w:val="003A140F"/>
    <w:rsid w:val="003A1761"/>
    <w:rsid w:val="003A1A9C"/>
    <w:rsid w:val="003A1B40"/>
    <w:rsid w:val="003A1C3D"/>
    <w:rsid w:val="003A1EE3"/>
    <w:rsid w:val="003A219B"/>
    <w:rsid w:val="003A2320"/>
    <w:rsid w:val="003A2497"/>
    <w:rsid w:val="003A24D2"/>
    <w:rsid w:val="003A2736"/>
    <w:rsid w:val="003A2935"/>
    <w:rsid w:val="003A2CB0"/>
    <w:rsid w:val="003A2DB9"/>
    <w:rsid w:val="003A3048"/>
    <w:rsid w:val="003A4224"/>
    <w:rsid w:val="003A4292"/>
    <w:rsid w:val="003A442E"/>
    <w:rsid w:val="003A47BA"/>
    <w:rsid w:val="003A4D93"/>
    <w:rsid w:val="003A4E1C"/>
    <w:rsid w:val="003A53A9"/>
    <w:rsid w:val="003A5434"/>
    <w:rsid w:val="003A572E"/>
    <w:rsid w:val="003A5996"/>
    <w:rsid w:val="003A5AF8"/>
    <w:rsid w:val="003A6537"/>
    <w:rsid w:val="003A6882"/>
    <w:rsid w:val="003A6B6F"/>
    <w:rsid w:val="003A6CAF"/>
    <w:rsid w:val="003A6D62"/>
    <w:rsid w:val="003A7034"/>
    <w:rsid w:val="003A70F1"/>
    <w:rsid w:val="003A740A"/>
    <w:rsid w:val="003A752C"/>
    <w:rsid w:val="003B005F"/>
    <w:rsid w:val="003B017D"/>
    <w:rsid w:val="003B0248"/>
    <w:rsid w:val="003B0595"/>
    <w:rsid w:val="003B109F"/>
    <w:rsid w:val="003B138B"/>
    <w:rsid w:val="003B13EB"/>
    <w:rsid w:val="003B187A"/>
    <w:rsid w:val="003B1BE4"/>
    <w:rsid w:val="003B1D8A"/>
    <w:rsid w:val="003B1FB3"/>
    <w:rsid w:val="003B2035"/>
    <w:rsid w:val="003B21C5"/>
    <w:rsid w:val="003B22C6"/>
    <w:rsid w:val="003B22FF"/>
    <w:rsid w:val="003B2532"/>
    <w:rsid w:val="003B2682"/>
    <w:rsid w:val="003B2A93"/>
    <w:rsid w:val="003B2B62"/>
    <w:rsid w:val="003B2C9A"/>
    <w:rsid w:val="003B30E7"/>
    <w:rsid w:val="003B3482"/>
    <w:rsid w:val="003B35B9"/>
    <w:rsid w:val="003B3BB8"/>
    <w:rsid w:val="003B4039"/>
    <w:rsid w:val="003B4286"/>
    <w:rsid w:val="003B4338"/>
    <w:rsid w:val="003B48A5"/>
    <w:rsid w:val="003B4E8C"/>
    <w:rsid w:val="003B51EA"/>
    <w:rsid w:val="003B52CE"/>
    <w:rsid w:val="003B535D"/>
    <w:rsid w:val="003B579D"/>
    <w:rsid w:val="003B5816"/>
    <w:rsid w:val="003B5969"/>
    <w:rsid w:val="003B5E7A"/>
    <w:rsid w:val="003B5EBF"/>
    <w:rsid w:val="003B5F46"/>
    <w:rsid w:val="003B62D2"/>
    <w:rsid w:val="003B6541"/>
    <w:rsid w:val="003B6B70"/>
    <w:rsid w:val="003B70F4"/>
    <w:rsid w:val="003B71CA"/>
    <w:rsid w:val="003B7335"/>
    <w:rsid w:val="003B7482"/>
    <w:rsid w:val="003B78B1"/>
    <w:rsid w:val="003B7CCC"/>
    <w:rsid w:val="003C0094"/>
    <w:rsid w:val="003C02D5"/>
    <w:rsid w:val="003C0367"/>
    <w:rsid w:val="003C0399"/>
    <w:rsid w:val="003C04EB"/>
    <w:rsid w:val="003C0878"/>
    <w:rsid w:val="003C0B27"/>
    <w:rsid w:val="003C0DBC"/>
    <w:rsid w:val="003C0ECF"/>
    <w:rsid w:val="003C1087"/>
    <w:rsid w:val="003C1175"/>
    <w:rsid w:val="003C123F"/>
    <w:rsid w:val="003C15DB"/>
    <w:rsid w:val="003C200F"/>
    <w:rsid w:val="003C288D"/>
    <w:rsid w:val="003C2B7B"/>
    <w:rsid w:val="003C2EB2"/>
    <w:rsid w:val="003C38F4"/>
    <w:rsid w:val="003C3E78"/>
    <w:rsid w:val="003C3F99"/>
    <w:rsid w:val="003C429D"/>
    <w:rsid w:val="003C42D6"/>
    <w:rsid w:val="003C4812"/>
    <w:rsid w:val="003C4CD3"/>
    <w:rsid w:val="003C50B0"/>
    <w:rsid w:val="003C510A"/>
    <w:rsid w:val="003C53F9"/>
    <w:rsid w:val="003C544E"/>
    <w:rsid w:val="003C56FB"/>
    <w:rsid w:val="003C583E"/>
    <w:rsid w:val="003C5B3F"/>
    <w:rsid w:val="003C614C"/>
    <w:rsid w:val="003C6431"/>
    <w:rsid w:val="003C6786"/>
    <w:rsid w:val="003C679A"/>
    <w:rsid w:val="003C6978"/>
    <w:rsid w:val="003C6C0F"/>
    <w:rsid w:val="003C6D4B"/>
    <w:rsid w:val="003C6F4A"/>
    <w:rsid w:val="003C718A"/>
    <w:rsid w:val="003C7BFF"/>
    <w:rsid w:val="003C7C73"/>
    <w:rsid w:val="003D0252"/>
    <w:rsid w:val="003D048F"/>
    <w:rsid w:val="003D04D9"/>
    <w:rsid w:val="003D0867"/>
    <w:rsid w:val="003D12BA"/>
    <w:rsid w:val="003D138C"/>
    <w:rsid w:val="003D139E"/>
    <w:rsid w:val="003D13A9"/>
    <w:rsid w:val="003D164F"/>
    <w:rsid w:val="003D17D1"/>
    <w:rsid w:val="003D1947"/>
    <w:rsid w:val="003D1EAD"/>
    <w:rsid w:val="003D2727"/>
    <w:rsid w:val="003D275A"/>
    <w:rsid w:val="003D29BD"/>
    <w:rsid w:val="003D2D5B"/>
    <w:rsid w:val="003D2F60"/>
    <w:rsid w:val="003D3807"/>
    <w:rsid w:val="003D39E7"/>
    <w:rsid w:val="003D3B37"/>
    <w:rsid w:val="003D3C13"/>
    <w:rsid w:val="003D3C93"/>
    <w:rsid w:val="003D403D"/>
    <w:rsid w:val="003D41EB"/>
    <w:rsid w:val="003D4978"/>
    <w:rsid w:val="003D521C"/>
    <w:rsid w:val="003D52EB"/>
    <w:rsid w:val="003D5D83"/>
    <w:rsid w:val="003D6125"/>
    <w:rsid w:val="003D618F"/>
    <w:rsid w:val="003D640F"/>
    <w:rsid w:val="003D65A7"/>
    <w:rsid w:val="003D66D3"/>
    <w:rsid w:val="003D6B73"/>
    <w:rsid w:val="003D6D0E"/>
    <w:rsid w:val="003D6DA0"/>
    <w:rsid w:val="003D7233"/>
    <w:rsid w:val="003D78C9"/>
    <w:rsid w:val="003D7D4A"/>
    <w:rsid w:val="003E03EF"/>
    <w:rsid w:val="003E0B8C"/>
    <w:rsid w:val="003E0BC9"/>
    <w:rsid w:val="003E0FF2"/>
    <w:rsid w:val="003E1583"/>
    <w:rsid w:val="003E179D"/>
    <w:rsid w:val="003E179F"/>
    <w:rsid w:val="003E200C"/>
    <w:rsid w:val="003E2228"/>
    <w:rsid w:val="003E2473"/>
    <w:rsid w:val="003E27A3"/>
    <w:rsid w:val="003E28EF"/>
    <w:rsid w:val="003E2E8A"/>
    <w:rsid w:val="003E325D"/>
    <w:rsid w:val="003E3919"/>
    <w:rsid w:val="003E39D5"/>
    <w:rsid w:val="003E3CC6"/>
    <w:rsid w:val="003E41B7"/>
    <w:rsid w:val="003E453B"/>
    <w:rsid w:val="003E4798"/>
    <w:rsid w:val="003E483A"/>
    <w:rsid w:val="003E5559"/>
    <w:rsid w:val="003E55EC"/>
    <w:rsid w:val="003E57A2"/>
    <w:rsid w:val="003E5CC1"/>
    <w:rsid w:val="003E5DC8"/>
    <w:rsid w:val="003E5DDF"/>
    <w:rsid w:val="003E5EB7"/>
    <w:rsid w:val="003E5FFF"/>
    <w:rsid w:val="003E69ED"/>
    <w:rsid w:val="003E69FD"/>
    <w:rsid w:val="003E6A3E"/>
    <w:rsid w:val="003E6B16"/>
    <w:rsid w:val="003E6BD2"/>
    <w:rsid w:val="003E6CC6"/>
    <w:rsid w:val="003E6E57"/>
    <w:rsid w:val="003E6F33"/>
    <w:rsid w:val="003E726B"/>
    <w:rsid w:val="003E777E"/>
    <w:rsid w:val="003E79F0"/>
    <w:rsid w:val="003E7A35"/>
    <w:rsid w:val="003E7E1C"/>
    <w:rsid w:val="003E7E74"/>
    <w:rsid w:val="003F00E9"/>
    <w:rsid w:val="003F0215"/>
    <w:rsid w:val="003F08B2"/>
    <w:rsid w:val="003F0B68"/>
    <w:rsid w:val="003F0BC6"/>
    <w:rsid w:val="003F1005"/>
    <w:rsid w:val="003F18A6"/>
    <w:rsid w:val="003F1924"/>
    <w:rsid w:val="003F19D8"/>
    <w:rsid w:val="003F1A61"/>
    <w:rsid w:val="003F1DD2"/>
    <w:rsid w:val="003F1F2C"/>
    <w:rsid w:val="003F21EF"/>
    <w:rsid w:val="003F2402"/>
    <w:rsid w:val="003F288C"/>
    <w:rsid w:val="003F2927"/>
    <w:rsid w:val="003F2947"/>
    <w:rsid w:val="003F2DC2"/>
    <w:rsid w:val="003F31B7"/>
    <w:rsid w:val="003F3229"/>
    <w:rsid w:val="003F3567"/>
    <w:rsid w:val="003F3635"/>
    <w:rsid w:val="003F37EA"/>
    <w:rsid w:val="003F404C"/>
    <w:rsid w:val="003F429D"/>
    <w:rsid w:val="003F42C7"/>
    <w:rsid w:val="003F43F6"/>
    <w:rsid w:val="003F4533"/>
    <w:rsid w:val="003F4EFF"/>
    <w:rsid w:val="003F50CE"/>
    <w:rsid w:val="003F5330"/>
    <w:rsid w:val="003F56CB"/>
    <w:rsid w:val="003F5777"/>
    <w:rsid w:val="003F581F"/>
    <w:rsid w:val="003F5CA7"/>
    <w:rsid w:val="003F6116"/>
    <w:rsid w:val="003F6235"/>
    <w:rsid w:val="003F73B3"/>
    <w:rsid w:val="003F7707"/>
    <w:rsid w:val="003F7826"/>
    <w:rsid w:val="003F7842"/>
    <w:rsid w:val="00400097"/>
    <w:rsid w:val="00400A5E"/>
    <w:rsid w:val="0040104C"/>
    <w:rsid w:val="004014C6"/>
    <w:rsid w:val="00401741"/>
    <w:rsid w:val="004018F9"/>
    <w:rsid w:val="00401EE8"/>
    <w:rsid w:val="0040232C"/>
    <w:rsid w:val="004023B1"/>
    <w:rsid w:val="00402924"/>
    <w:rsid w:val="00402A50"/>
    <w:rsid w:val="00402FCF"/>
    <w:rsid w:val="0040353F"/>
    <w:rsid w:val="004035B8"/>
    <w:rsid w:val="004036A6"/>
    <w:rsid w:val="004036B4"/>
    <w:rsid w:val="0040374B"/>
    <w:rsid w:val="004039F8"/>
    <w:rsid w:val="00403A44"/>
    <w:rsid w:val="00403D97"/>
    <w:rsid w:val="0040405D"/>
    <w:rsid w:val="0040447A"/>
    <w:rsid w:val="00404574"/>
    <w:rsid w:val="00404B22"/>
    <w:rsid w:val="00404EA3"/>
    <w:rsid w:val="00405025"/>
    <w:rsid w:val="00405366"/>
    <w:rsid w:val="004053B6"/>
    <w:rsid w:val="004055DA"/>
    <w:rsid w:val="00405810"/>
    <w:rsid w:val="00405991"/>
    <w:rsid w:val="00405B9D"/>
    <w:rsid w:val="00406261"/>
    <w:rsid w:val="00406359"/>
    <w:rsid w:val="004063DC"/>
    <w:rsid w:val="004065E9"/>
    <w:rsid w:val="004066C4"/>
    <w:rsid w:val="00406D20"/>
    <w:rsid w:val="00406D98"/>
    <w:rsid w:val="00406F26"/>
    <w:rsid w:val="004071F1"/>
    <w:rsid w:val="00407342"/>
    <w:rsid w:val="004074D5"/>
    <w:rsid w:val="004074FE"/>
    <w:rsid w:val="004075BE"/>
    <w:rsid w:val="00407C5E"/>
    <w:rsid w:val="00410105"/>
    <w:rsid w:val="00410291"/>
    <w:rsid w:val="00410CCD"/>
    <w:rsid w:val="0041122B"/>
    <w:rsid w:val="0041156F"/>
    <w:rsid w:val="00411A2F"/>
    <w:rsid w:val="00411C5C"/>
    <w:rsid w:val="00412162"/>
    <w:rsid w:val="004121E3"/>
    <w:rsid w:val="0041221B"/>
    <w:rsid w:val="0041262B"/>
    <w:rsid w:val="00412734"/>
    <w:rsid w:val="0041297C"/>
    <w:rsid w:val="00412A7E"/>
    <w:rsid w:val="00412B96"/>
    <w:rsid w:val="00412DBC"/>
    <w:rsid w:val="00412F0B"/>
    <w:rsid w:val="004130C9"/>
    <w:rsid w:val="0041320E"/>
    <w:rsid w:val="00413269"/>
    <w:rsid w:val="00413A1A"/>
    <w:rsid w:val="0041460F"/>
    <w:rsid w:val="00414946"/>
    <w:rsid w:val="004151CD"/>
    <w:rsid w:val="004152AE"/>
    <w:rsid w:val="00415576"/>
    <w:rsid w:val="0041669C"/>
    <w:rsid w:val="00416828"/>
    <w:rsid w:val="00416BAF"/>
    <w:rsid w:val="00416C1A"/>
    <w:rsid w:val="00416E25"/>
    <w:rsid w:val="0041724F"/>
    <w:rsid w:val="004172ED"/>
    <w:rsid w:val="00417677"/>
    <w:rsid w:val="004179E7"/>
    <w:rsid w:val="00417A92"/>
    <w:rsid w:val="00417D76"/>
    <w:rsid w:val="00417D78"/>
    <w:rsid w:val="0042072E"/>
    <w:rsid w:val="004208C4"/>
    <w:rsid w:val="0042150C"/>
    <w:rsid w:val="0042160A"/>
    <w:rsid w:val="00421854"/>
    <w:rsid w:val="004223C4"/>
    <w:rsid w:val="0042250B"/>
    <w:rsid w:val="0042277F"/>
    <w:rsid w:val="004227EB"/>
    <w:rsid w:val="00422829"/>
    <w:rsid w:val="00422839"/>
    <w:rsid w:val="00422EC2"/>
    <w:rsid w:val="00423233"/>
    <w:rsid w:val="0042343D"/>
    <w:rsid w:val="00423652"/>
    <w:rsid w:val="0042375D"/>
    <w:rsid w:val="0042377D"/>
    <w:rsid w:val="00423C08"/>
    <w:rsid w:val="00423D42"/>
    <w:rsid w:val="00423F26"/>
    <w:rsid w:val="00424246"/>
    <w:rsid w:val="00424690"/>
    <w:rsid w:val="00424885"/>
    <w:rsid w:val="00424982"/>
    <w:rsid w:val="00424E52"/>
    <w:rsid w:val="00425782"/>
    <w:rsid w:val="004257AE"/>
    <w:rsid w:val="00425BE5"/>
    <w:rsid w:val="0042619E"/>
    <w:rsid w:val="00426247"/>
    <w:rsid w:val="004268BC"/>
    <w:rsid w:val="004268F8"/>
    <w:rsid w:val="004269EF"/>
    <w:rsid w:val="00426E76"/>
    <w:rsid w:val="00426F24"/>
    <w:rsid w:val="004275A2"/>
    <w:rsid w:val="00427A84"/>
    <w:rsid w:val="004300D4"/>
    <w:rsid w:val="0043068A"/>
    <w:rsid w:val="004307B9"/>
    <w:rsid w:val="00430E9B"/>
    <w:rsid w:val="004310AB"/>
    <w:rsid w:val="00431536"/>
    <w:rsid w:val="00431871"/>
    <w:rsid w:val="00432056"/>
    <w:rsid w:val="0043243A"/>
    <w:rsid w:val="0043275E"/>
    <w:rsid w:val="00432865"/>
    <w:rsid w:val="00432926"/>
    <w:rsid w:val="00432BBC"/>
    <w:rsid w:val="00432C28"/>
    <w:rsid w:val="00432F6D"/>
    <w:rsid w:val="00432FA2"/>
    <w:rsid w:val="0043319F"/>
    <w:rsid w:val="004335EC"/>
    <w:rsid w:val="004336A5"/>
    <w:rsid w:val="00433791"/>
    <w:rsid w:val="00433E34"/>
    <w:rsid w:val="00433FB1"/>
    <w:rsid w:val="0043452C"/>
    <w:rsid w:val="004347A7"/>
    <w:rsid w:val="00435082"/>
    <w:rsid w:val="0043570E"/>
    <w:rsid w:val="00435718"/>
    <w:rsid w:val="00436105"/>
    <w:rsid w:val="0043673F"/>
    <w:rsid w:val="00436FE7"/>
    <w:rsid w:val="004375A3"/>
    <w:rsid w:val="004379B9"/>
    <w:rsid w:val="00437B50"/>
    <w:rsid w:val="00437B65"/>
    <w:rsid w:val="00437C07"/>
    <w:rsid w:val="00437F42"/>
    <w:rsid w:val="00440251"/>
    <w:rsid w:val="00440571"/>
    <w:rsid w:val="004406CC"/>
    <w:rsid w:val="004407D8"/>
    <w:rsid w:val="0044081C"/>
    <w:rsid w:val="00440999"/>
    <w:rsid w:val="00440CC9"/>
    <w:rsid w:val="00440DAD"/>
    <w:rsid w:val="00440DE7"/>
    <w:rsid w:val="004413BB"/>
    <w:rsid w:val="004413DB"/>
    <w:rsid w:val="00441E84"/>
    <w:rsid w:val="00441F36"/>
    <w:rsid w:val="00442220"/>
    <w:rsid w:val="00442445"/>
    <w:rsid w:val="004425F7"/>
    <w:rsid w:val="00442958"/>
    <w:rsid w:val="00442C1E"/>
    <w:rsid w:val="00442DC8"/>
    <w:rsid w:val="00442E86"/>
    <w:rsid w:val="004431AB"/>
    <w:rsid w:val="0044335C"/>
    <w:rsid w:val="004433AC"/>
    <w:rsid w:val="00443547"/>
    <w:rsid w:val="00443E5A"/>
    <w:rsid w:val="00443F7B"/>
    <w:rsid w:val="00444068"/>
    <w:rsid w:val="004441FA"/>
    <w:rsid w:val="00444B8F"/>
    <w:rsid w:val="00444E41"/>
    <w:rsid w:val="00444E80"/>
    <w:rsid w:val="00445388"/>
    <w:rsid w:val="00445681"/>
    <w:rsid w:val="004456F5"/>
    <w:rsid w:val="004458FF"/>
    <w:rsid w:val="0044620E"/>
    <w:rsid w:val="0044651A"/>
    <w:rsid w:val="00446619"/>
    <w:rsid w:val="00446857"/>
    <w:rsid w:val="00446A84"/>
    <w:rsid w:val="00446A8D"/>
    <w:rsid w:val="00446D3C"/>
    <w:rsid w:val="00446FAC"/>
    <w:rsid w:val="00447194"/>
    <w:rsid w:val="004472AE"/>
    <w:rsid w:val="004473A4"/>
    <w:rsid w:val="00447426"/>
    <w:rsid w:val="00447751"/>
    <w:rsid w:val="00447BB4"/>
    <w:rsid w:val="004501F9"/>
    <w:rsid w:val="00451073"/>
    <w:rsid w:val="00451308"/>
    <w:rsid w:val="0045133A"/>
    <w:rsid w:val="004514A2"/>
    <w:rsid w:val="0045154E"/>
    <w:rsid w:val="00451990"/>
    <w:rsid w:val="004519DF"/>
    <w:rsid w:val="00451CB2"/>
    <w:rsid w:val="00451FB0"/>
    <w:rsid w:val="004522B3"/>
    <w:rsid w:val="00452C95"/>
    <w:rsid w:val="00453B8D"/>
    <w:rsid w:val="00453BD0"/>
    <w:rsid w:val="00453BD5"/>
    <w:rsid w:val="00453C6E"/>
    <w:rsid w:val="00453C99"/>
    <w:rsid w:val="00454A70"/>
    <w:rsid w:val="00454BF6"/>
    <w:rsid w:val="00454BF8"/>
    <w:rsid w:val="00454D1A"/>
    <w:rsid w:val="00454F8A"/>
    <w:rsid w:val="0045536C"/>
    <w:rsid w:val="0045568C"/>
    <w:rsid w:val="004556F5"/>
    <w:rsid w:val="004559C8"/>
    <w:rsid w:val="00455C5D"/>
    <w:rsid w:val="0045649A"/>
    <w:rsid w:val="004569A0"/>
    <w:rsid w:val="00457018"/>
    <w:rsid w:val="0045731A"/>
    <w:rsid w:val="0045759C"/>
    <w:rsid w:val="004575C8"/>
    <w:rsid w:val="0045773C"/>
    <w:rsid w:val="00457886"/>
    <w:rsid w:val="004578BB"/>
    <w:rsid w:val="00457A04"/>
    <w:rsid w:val="00457A0E"/>
    <w:rsid w:val="00457B47"/>
    <w:rsid w:val="00457E42"/>
    <w:rsid w:val="00457EE1"/>
    <w:rsid w:val="004605A5"/>
    <w:rsid w:val="00460972"/>
    <w:rsid w:val="00461A6A"/>
    <w:rsid w:val="00461C89"/>
    <w:rsid w:val="00461EC8"/>
    <w:rsid w:val="00462282"/>
    <w:rsid w:val="00462823"/>
    <w:rsid w:val="00462B03"/>
    <w:rsid w:val="00462E3F"/>
    <w:rsid w:val="00462FAE"/>
    <w:rsid w:val="00463371"/>
    <w:rsid w:val="00463591"/>
    <w:rsid w:val="00463B2E"/>
    <w:rsid w:val="00463CEF"/>
    <w:rsid w:val="00463D4C"/>
    <w:rsid w:val="00463E1B"/>
    <w:rsid w:val="00463EC6"/>
    <w:rsid w:val="00463FC1"/>
    <w:rsid w:val="004640AD"/>
    <w:rsid w:val="00464200"/>
    <w:rsid w:val="004642F9"/>
    <w:rsid w:val="00464B87"/>
    <w:rsid w:val="00464CE8"/>
    <w:rsid w:val="00464D32"/>
    <w:rsid w:val="00465066"/>
    <w:rsid w:val="004655CA"/>
    <w:rsid w:val="004659D9"/>
    <w:rsid w:val="00465DE5"/>
    <w:rsid w:val="00465E5C"/>
    <w:rsid w:val="004661DC"/>
    <w:rsid w:val="004665A5"/>
    <w:rsid w:val="004669A3"/>
    <w:rsid w:val="00466A3A"/>
    <w:rsid w:val="00466A5B"/>
    <w:rsid w:val="00466DD2"/>
    <w:rsid w:val="00466E16"/>
    <w:rsid w:val="00466E3C"/>
    <w:rsid w:val="0046713B"/>
    <w:rsid w:val="00467152"/>
    <w:rsid w:val="00467388"/>
    <w:rsid w:val="0046742F"/>
    <w:rsid w:val="00467572"/>
    <w:rsid w:val="00467A61"/>
    <w:rsid w:val="00470275"/>
    <w:rsid w:val="004703A0"/>
    <w:rsid w:val="00470734"/>
    <w:rsid w:val="0047073B"/>
    <w:rsid w:val="00470BCA"/>
    <w:rsid w:val="00470C2D"/>
    <w:rsid w:val="00470CED"/>
    <w:rsid w:val="00470E73"/>
    <w:rsid w:val="00471974"/>
    <w:rsid w:val="00471B8B"/>
    <w:rsid w:val="00472358"/>
    <w:rsid w:val="00472419"/>
    <w:rsid w:val="00472483"/>
    <w:rsid w:val="00472833"/>
    <w:rsid w:val="004728A0"/>
    <w:rsid w:val="00472DF0"/>
    <w:rsid w:val="00473285"/>
    <w:rsid w:val="00473432"/>
    <w:rsid w:val="0047345F"/>
    <w:rsid w:val="004736A8"/>
    <w:rsid w:val="0047377B"/>
    <w:rsid w:val="00473992"/>
    <w:rsid w:val="00473E38"/>
    <w:rsid w:val="00474097"/>
    <w:rsid w:val="0047414A"/>
    <w:rsid w:val="00474155"/>
    <w:rsid w:val="00474330"/>
    <w:rsid w:val="00474751"/>
    <w:rsid w:val="004748CB"/>
    <w:rsid w:val="004749EF"/>
    <w:rsid w:val="00474B0C"/>
    <w:rsid w:val="00474B36"/>
    <w:rsid w:val="00474C13"/>
    <w:rsid w:val="00474EF9"/>
    <w:rsid w:val="0047571A"/>
    <w:rsid w:val="004757B0"/>
    <w:rsid w:val="00475846"/>
    <w:rsid w:val="00475932"/>
    <w:rsid w:val="00475C30"/>
    <w:rsid w:val="00476469"/>
    <w:rsid w:val="00476A22"/>
    <w:rsid w:val="00476CD7"/>
    <w:rsid w:val="00476D83"/>
    <w:rsid w:val="0047737A"/>
    <w:rsid w:val="004773CF"/>
    <w:rsid w:val="0047770D"/>
    <w:rsid w:val="004777FC"/>
    <w:rsid w:val="0047780B"/>
    <w:rsid w:val="00477BB5"/>
    <w:rsid w:val="00477F80"/>
    <w:rsid w:val="00480BAA"/>
    <w:rsid w:val="00480E51"/>
    <w:rsid w:val="0048154B"/>
    <w:rsid w:val="0048183C"/>
    <w:rsid w:val="00482257"/>
    <w:rsid w:val="004822A1"/>
    <w:rsid w:val="004822C2"/>
    <w:rsid w:val="00482666"/>
    <w:rsid w:val="00482702"/>
    <w:rsid w:val="00482D28"/>
    <w:rsid w:val="0048301C"/>
    <w:rsid w:val="00483253"/>
    <w:rsid w:val="004834A2"/>
    <w:rsid w:val="00483A73"/>
    <w:rsid w:val="00483B09"/>
    <w:rsid w:val="00483CE2"/>
    <w:rsid w:val="00483EFF"/>
    <w:rsid w:val="004841CC"/>
    <w:rsid w:val="004844A5"/>
    <w:rsid w:val="004847B5"/>
    <w:rsid w:val="00484AC9"/>
    <w:rsid w:val="00484E80"/>
    <w:rsid w:val="00485539"/>
    <w:rsid w:val="004855A2"/>
    <w:rsid w:val="00485791"/>
    <w:rsid w:val="004857C4"/>
    <w:rsid w:val="00485920"/>
    <w:rsid w:val="00485BDD"/>
    <w:rsid w:val="004864AE"/>
    <w:rsid w:val="00486692"/>
    <w:rsid w:val="004869E5"/>
    <w:rsid w:val="00486BDC"/>
    <w:rsid w:val="00486C3C"/>
    <w:rsid w:val="00486D56"/>
    <w:rsid w:val="00486F90"/>
    <w:rsid w:val="0048730F"/>
    <w:rsid w:val="0048746D"/>
    <w:rsid w:val="00487914"/>
    <w:rsid w:val="00487A1B"/>
    <w:rsid w:val="00487B41"/>
    <w:rsid w:val="00487C10"/>
    <w:rsid w:val="00487C29"/>
    <w:rsid w:val="00487D0B"/>
    <w:rsid w:val="004906F0"/>
    <w:rsid w:val="004909AF"/>
    <w:rsid w:val="00490A80"/>
    <w:rsid w:val="00490BD6"/>
    <w:rsid w:val="00490BE7"/>
    <w:rsid w:val="00490D5D"/>
    <w:rsid w:val="00490D6C"/>
    <w:rsid w:val="00491141"/>
    <w:rsid w:val="004911D3"/>
    <w:rsid w:val="004912DE"/>
    <w:rsid w:val="00491627"/>
    <w:rsid w:val="00491822"/>
    <w:rsid w:val="004919DD"/>
    <w:rsid w:val="00491B57"/>
    <w:rsid w:val="00491BA9"/>
    <w:rsid w:val="00491F68"/>
    <w:rsid w:val="004920A1"/>
    <w:rsid w:val="004922D2"/>
    <w:rsid w:val="004924D4"/>
    <w:rsid w:val="00492509"/>
    <w:rsid w:val="00492BF1"/>
    <w:rsid w:val="00492D11"/>
    <w:rsid w:val="00493661"/>
    <w:rsid w:val="00493982"/>
    <w:rsid w:val="0049408F"/>
    <w:rsid w:val="004943F4"/>
    <w:rsid w:val="00494465"/>
    <w:rsid w:val="00494D15"/>
    <w:rsid w:val="00494E71"/>
    <w:rsid w:val="00494FAD"/>
    <w:rsid w:val="004953A8"/>
    <w:rsid w:val="00495513"/>
    <w:rsid w:val="004956B4"/>
    <w:rsid w:val="004957FF"/>
    <w:rsid w:val="0049589A"/>
    <w:rsid w:val="004958FE"/>
    <w:rsid w:val="00495A25"/>
    <w:rsid w:val="00495BAC"/>
    <w:rsid w:val="00495DFC"/>
    <w:rsid w:val="00496278"/>
    <w:rsid w:val="004963DB"/>
    <w:rsid w:val="00496732"/>
    <w:rsid w:val="00496CE5"/>
    <w:rsid w:val="00497298"/>
    <w:rsid w:val="00497361"/>
    <w:rsid w:val="004979EB"/>
    <w:rsid w:val="00497F46"/>
    <w:rsid w:val="004A049B"/>
    <w:rsid w:val="004A0570"/>
    <w:rsid w:val="004A0689"/>
    <w:rsid w:val="004A0C85"/>
    <w:rsid w:val="004A0C9E"/>
    <w:rsid w:val="004A0DD9"/>
    <w:rsid w:val="004A1008"/>
    <w:rsid w:val="004A11FC"/>
    <w:rsid w:val="004A16F2"/>
    <w:rsid w:val="004A1957"/>
    <w:rsid w:val="004A20BA"/>
    <w:rsid w:val="004A215F"/>
    <w:rsid w:val="004A225A"/>
    <w:rsid w:val="004A2343"/>
    <w:rsid w:val="004A2513"/>
    <w:rsid w:val="004A26FA"/>
    <w:rsid w:val="004A2786"/>
    <w:rsid w:val="004A2889"/>
    <w:rsid w:val="004A2AED"/>
    <w:rsid w:val="004A2C79"/>
    <w:rsid w:val="004A2D5E"/>
    <w:rsid w:val="004A2D8E"/>
    <w:rsid w:val="004A31AC"/>
    <w:rsid w:val="004A360A"/>
    <w:rsid w:val="004A39F2"/>
    <w:rsid w:val="004A3B8B"/>
    <w:rsid w:val="004A3CF1"/>
    <w:rsid w:val="004A3F0E"/>
    <w:rsid w:val="004A3FE1"/>
    <w:rsid w:val="004A40A4"/>
    <w:rsid w:val="004A4701"/>
    <w:rsid w:val="004A47CE"/>
    <w:rsid w:val="004A4A4B"/>
    <w:rsid w:val="004A4AD8"/>
    <w:rsid w:val="004A4D38"/>
    <w:rsid w:val="004A5141"/>
    <w:rsid w:val="004A5255"/>
    <w:rsid w:val="004A554E"/>
    <w:rsid w:val="004A55AC"/>
    <w:rsid w:val="004A55E5"/>
    <w:rsid w:val="004A5662"/>
    <w:rsid w:val="004A57B8"/>
    <w:rsid w:val="004A59F2"/>
    <w:rsid w:val="004A5A05"/>
    <w:rsid w:val="004A63EF"/>
    <w:rsid w:val="004A64D4"/>
    <w:rsid w:val="004A6524"/>
    <w:rsid w:val="004A69B9"/>
    <w:rsid w:val="004A6A7D"/>
    <w:rsid w:val="004A6B47"/>
    <w:rsid w:val="004A6EC3"/>
    <w:rsid w:val="004A704E"/>
    <w:rsid w:val="004A7116"/>
    <w:rsid w:val="004A725A"/>
    <w:rsid w:val="004A75FB"/>
    <w:rsid w:val="004B034D"/>
    <w:rsid w:val="004B0FBF"/>
    <w:rsid w:val="004B1285"/>
    <w:rsid w:val="004B18E8"/>
    <w:rsid w:val="004B1A34"/>
    <w:rsid w:val="004B21D2"/>
    <w:rsid w:val="004B2405"/>
    <w:rsid w:val="004B26B0"/>
    <w:rsid w:val="004B282F"/>
    <w:rsid w:val="004B2863"/>
    <w:rsid w:val="004B2BC3"/>
    <w:rsid w:val="004B2D76"/>
    <w:rsid w:val="004B2F7D"/>
    <w:rsid w:val="004B30B9"/>
    <w:rsid w:val="004B3244"/>
    <w:rsid w:val="004B32FB"/>
    <w:rsid w:val="004B393E"/>
    <w:rsid w:val="004B39C6"/>
    <w:rsid w:val="004B3AF2"/>
    <w:rsid w:val="004B3DE9"/>
    <w:rsid w:val="004B439F"/>
    <w:rsid w:val="004B5288"/>
    <w:rsid w:val="004B5829"/>
    <w:rsid w:val="004B591B"/>
    <w:rsid w:val="004B5B6A"/>
    <w:rsid w:val="004B5CD7"/>
    <w:rsid w:val="004B6200"/>
    <w:rsid w:val="004B675C"/>
    <w:rsid w:val="004B6828"/>
    <w:rsid w:val="004B6AF9"/>
    <w:rsid w:val="004B6C80"/>
    <w:rsid w:val="004B797E"/>
    <w:rsid w:val="004B7A9B"/>
    <w:rsid w:val="004C0810"/>
    <w:rsid w:val="004C08DB"/>
    <w:rsid w:val="004C0D4B"/>
    <w:rsid w:val="004C0D93"/>
    <w:rsid w:val="004C105A"/>
    <w:rsid w:val="004C1203"/>
    <w:rsid w:val="004C1803"/>
    <w:rsid w:val="004C18DD"/>
    <w:rsid w:val="004C197A"/>
    <w:rsid w:val="004C1C09"/>
    <w:rsid w:val="004C1CF4"/>
    <w:rsid w:val="004C253B"/>
    <w:rsid w:val="004C2B2B"/>
    <w:rsid w:val="004C2C5A"/>
    <w:rsid w:val="004C2F30"/>
    <w:rsid w:val="004C3B66"/>
    <w:rsid w:val="004C3D31"/>
    <w:rsid w:val="004C3E42"/>
    <w:rsid w:val="004C3EE2"/>
    <w:rsid w:val="004C3F11"/>
    <w:rsid w:val="004C4428"/>
    <w:rsid w:val="004C52E2"/>
    <w:rsid w:val="004C55E4"/>
    <w:rsid w:val="004C56BD"/>
    <w:rsid w:val="004C5920"/>
    <w:rsid w:val="004C596A"/>
    <w:rsid w:val="004C5A02"/>
    <w:rsid w:val="004C5B73"/>
    <w:rsid w:val="004C5CBC"/>
    <w:rsid w:val="004C5E84"/>
    <w:rsid w:val="004C5F1E"/>
    <w:rsid w:val="004C5FA9"/>
    <w:rsid w:val="004C6687"/>
    <w:rsid w:val="004C67C3"/>
    <w:rsid w:val="004C6B00"/>
    <w:rsid w:val="004C6D2E"/>
    <w:rsid w:val="004C6E38"/>
    <w:rsid w:val="004C7471"/>
    <w:rsid w:val="004C7692"/>
    <w:rsid w:val="004C778B"/>
    <w:rsid w:val="004D0039"/>
    <w:rsid w:val="004D037C"/>
    <w:rsid w:val="004D0453"/>
    <w:rsid w:val="004D0525"/>
    <w:rsid w:val="004D062A"/>
    <w:rsid w:val="004D0AC8"/>
    <w:rsid w:val="004D0B78"/>
    <w:rsid w:val="004D14E7"/>
    <w:rsid w:val="004D15B3"/>
    <w:rsid w:val="004D19BD"/>
    <w:rsid w:val="004D1AD2"/>
    <w:rsid w:val="004D1B50"/>
    <w:rsid w:val="004D1E0A"/>
    <w:rsid w:val="004D20A6"/>
    <w:rsid w:val="004D239C"/>
    <w:rsid w:val="004D2480"/>
    <w:rsid w:val="004D25F1"/>
    <w:rsid w:val="004D26ED"/>
    <w:rsid w:val="004D26FB"/>
    <w:rsid w:val="004D32B6"/>
    <w:rsid w:val="004D34B8"/>
    <w:rsid w:val="004D3B22"/>
    <w:rsid w:val="004D3B30"/>
    <w:rsid w:val="004D42FB"/>
    <w:rsid w:val="004D4336"/>
    <w:rsid w:val="004D450C"/>
    <w:rsid w:val="004D4827"/>
    <w:rsid w:val="004D4A39"/>
    <w:rsid w:val="004D4CEE"/>
    <w:rsid w:val="004D4E96"/>
    <w:rsid w:val="004D5169"/>
    <w:rsid w:val="004D5662"/>
    <w:rsid w:val="004D576F"/>
    <w:rsid w:val="004D5911"/>
    <w:rsid w:val="004D59E3"/>
    <w:rsid w:val="004D5A47"/>
    <w:rsid w:val="004D5B6D"/>
    <w:rsid w:val="004D6059"/>
    <w:rsid w:val="004D651F"/>
    <w:rsid w:val="004D6CF8"/>
    <w:rsid w:val="004D6F95"/>
    <w:rsid w:val="004D6FE4"/>
    <w:rsid w:val="004D71F5"/>
    <w:rsid w:val="004D72BC"/>
    <w:rsid w:val="004D73C9"/>
    <w:rsid w:val="004D7501"/>
    <w:rsid w:val="004D7B0B"/>
    <w:rsid w:val="004D7DE0"/>
    <w:rsid w:val="004D7E6A"/>
    <w:rsid w:val="004D7F8D"/>
    <w:rsid w:val="004E0028"/>
    <w:rsid w:val="004E01B1"/>
    <w:rsid w:val="004E0255"/>
    <w:rsid w:val="004E03DC"/>
    <w:rsid w:val="004E0BC4"/>
    <w:rsid w:val="004E0C6B"/>
    <w:rsid w:val="004E1246"/>
    <w:rsid w:val="004E141B"/>
    <w:rsid w:val="004E1450"/>
    <w:rsid w:val="004E16B7"/>
    <w:rsid w:val="004E18E4"/>
    <w:rsid w:val="004E1EE7"/>
    <w:rsid w:val="004E27F6"/>
    <w:rsid w:val="004E27FA"/>
    <w:rsid w:val="004E2841"/>
    <w:rsid w:val="004E34BF"/>
    <w:rsid w:val="004E3569"/>
    <w:rsid w:val="004E35FA"/>
    <w:rsid w:val="004E36B2"/>
    <w:rsid w:val="004E3C6E"/>
    <w:rsid w:val="004E3D6A"/>
    <w:rsid w:val="004E3E6B"/>
    <w:rsid w:val="004E401D"/>
    <w:rsid w:val="004E4A3D"/>
    <w:rsid w:val="004E4AE8"/>
    <w:rsid w:val="004E5123"/>
    <w:rsid w:val="004E5613"/>
    <w:rsid w:val="004E578F"/>
    <w:rsid w:val="004E583F"/>
    <w:rsid w:val="004E5937"/>
    <w:rsid w:val="004E5950"/>
    <w:rsid w:val="004E599A"/>
    <w:rsid w:val="004E5D19"/>
    <w:rsid w:val="004E5EEC"/>
    <w:rsid w:val="004E604C"/>
    <w:rsid w:val="004E60BE"/>
    <w:rsid w:val="004E6219"/>
    <w:rsid w:val="004E63A9"/>
    <w:rsid w:val="004E655B"/>
    <w:rsid w:val="004E6648"/>
    <w:rsid w:val="004E6840"/>
    <w:rsid w:val="004E6E67"/>
    <w:rsid w:val="004E786D"/>
    <w:rsid w:val="004E7A0D"/>
    <w:rsid w:val="004E7DE7"/>
    <w:rsid w:val="004E7E0F"/>
    <w:rsid w:val="004F043D"/>
    <w:rsid w:val="004F0924"/>
    <w:rsid w:val="004F0B87"/>
    <w:rsid w:val="004F0EAF"/>
    <w:rsid w:val="004F0FCD"/>
    <w:rsid w:val="004F136F"/>
    <w:rsid w:val="004F13A1"/>
    <w:rsid w:val="004F187F"/>
    <w:rsid w:val="004F1A36"/>
    <w:rsid w:val="004F21F5"/>
    <w:rsid w:val="004F2277"/>
    <w:rsid w:val="004F22AB"/>
    <w:rsid w:val="004F26F9"/>
    <w:rsid w:val="004F2814"/>
    <w:rsid w:val="004F2835"/>
    <w:rsid w:val="004F28A6"/>
    <w:rsid w:val="004F2AB2"/>
    <w:rsid w:val="004F2DC4"/>
    <w:rsid w:val="004F2FF8"/>
    <w:rsid w:val="004F312E"/>
    <w:rsid w:val="004F314E"/>
    <w:rsid w:val="004F386A"/>
    <w:rsid w:val="004F399D"/>
    <w:rsid w:val="004F39AE"/>
    <w:rsid w:val="004F3A84"/>
    <w:rsid w:val="004F3A98"/>
    <w:rsid w:val="004F3D34"/>
    <w:rsid w:val="004F3FE0"/>
    <w:rsid w:val="004F4286"/>
    <w:rsid w:val="004F43A7"/>
    <w:rsid w:val="004F444F"/>
    <w:rsid w:val="004F4656"/>
    <w:rsid w:val="004F4944"/>
    <w:rsid w:val="004F4EA7"/>
    <w:rsid w:val="004F5D36"/>
    <w:rsid w:val="004F61F2"/>
    <w:rsid w:val="004F6228"/>
    <w:rsid w:val="004F6704"/>
    <w:rsid w:val="004F685B"/>
    <w:rsid w:val="004F6A23"/>
    <w:rsid w:val="004F6CBB"/>
    <w:rsid w:val="004F6CFD"/>
    <w:rsid w:val="004F6EF1"/>
    <w:rsid w:val="004F7034"/>
    <w:rsid w:val="004F7045"/>
    <w:rsid w:val="004F725D"/>
    <w:rsid w:val="004F72E0"/>
    <w:rsid w:val="004F752A"/>
    <w:rsid w:val="004F7686"/>
    <w:rsid w:val="004F79E5"/>
    <w:rsid w:val="004F7EF0"/>
    <w:rsid w:val="004F7F1F"/>
    <w:rsid w:val="00500345"/>
    <w:rsid w:val="0050096E"/>
    <w:rsid w:val="00500A25"/>
    <w:rsid w:val="00500CF5"/>
    <w:rsid w:val="0050124C"/>
    <w:rsid w:val="00501596"/>
    <w:rsid w:val="0050174B"/>
    <w:rsid w:val="00501D2F"/>
    <w:rsid w:val="00502600"/>
    <w:rsid w:val="00502852"/>
    <w:rsid w:val="00502858"/>
    <w:rsid w:val="00502907"/>
    <w:rsid w:val="00502A16"/>
    <w:rsid w:val="00502C44"/>
    <w:rsid w:val="005030E7"/>
    <w:rsid w:val="00503942"/>
    <w:rsid w:val="00503986"/>
    <w:rsid w:val="00503B55"/>
    <w:rsid w:val="00503C4D"/>
    <w:rsid w:val="0050422A"/>
    <w:rsid w:val="00504A91"/>
    <w:rsid w:val="00504B67"/>
    <w:rsid w:val="00504BD5"/>
    <w:rsid w:val="00504FE2"/>
    <w:rsid w:val="0050511F"/>
    <w:rsid w:val="005053C0"/>
    <w:rsid w:val="005054F9"/>
    <w:rsid w:val="0050638B"/>
    <w:rsid w:val="0050746B"/>
    <w:rsid w:val="00507FD6"/>
    <w:rsid w:val="0051065C"/>
    <w:rsid w:val="00510A32"/>
    <w:rsid w:val="00510C01"/>
    <w:rsid w:val="00510E40"/>
    <w:rsid w:val="005111CF"/>
    <w:rsid w:val="00511307"/>
    <w:rsid w:val="00511348"/>
    <w:rsid w:val="005116F8"/>
    <w:rsid w:val="0051195B"/>
    <w:rsid w:val="00511A2D"/>
    <w:rsid w:val="00511B54"/>
    <w:rsid w:val="00512053"/>
    <w:rsid w:val="00512264"/>
    <w:rsid w:val="00512B44"/>
    <w:rsid w:val="0051359D"/>
    <w:rsid w:val="00513B15"/>
    <w:rsid w:val="00513EE9"/>
    <w:rsid w:val="005141C9"/>
    <w:rsid w:val="005144EF"/>
    <w:rsid w:val="005145EB"/>
    <w:rsid w:val="00514726"/>
    <w:rsid w:val="00514776"/>
    <w:rsid w:val="0051487A"/>
    <w:rsid w:val="005154B0"/>
    <w:rsid w:val="005155D9"/>
    <w:rsid w:val="0051582D"/>
    <w:rsid w:val="00515960"/>
    <w:rsid w:val="00515BFA"/>
    <w:rsid w:val="00515E2D"/>
    <w:rsid w:val="005161F1"/>
    <w:rsid w:val="00516284"/>
    <w:rsid w:val="00516F02"/>
    <w:rsid w:val="00517A35"/>
    <w:rsid w:val="00517B00"/>
    <w:rsid w:val="00517D88"/>
    <w:rsid w:val="00520173"/>
    <w:rsid w:val="00520466"/>
    <w:rsid w:val="00520529"/>
    <w:rsid w:val="00520743"/>
    <w:rsid w:val="00520D4D"/>
    <w:rsid w:val="00520D73"/>
    <w:rsid w:val="00520E37"/>
    <w:rsid w:val="005211D0"/>
    <w:rsid w:val="00521472"/>
    <w:rsid w:val="0052153B"/>
    <w:rsid w:val="00521577"/>
    <w:rsid w:val="005216F1"/>
    <w:rsid w:val="005217AB"/>
    <w:rsid w:val="00521A7F"/>
    <w:rsid w:val="00521C2A"/>
    <w:rsid w:val="00521EC5"/>
    <w:rsid w:val="0052213D"/>
    <w:rsid w:val="005225AB"/>
    <w:rsid w:val="005225C8"/>
    <w:rsid w:val="00522686"/>
    <w:rsid w:val="00522851"/>
    <w:rsid w:val="005228FF"/>
    <w:rsid w:val="00522AA0"/>
    <w:rsid w:val="00522B87"/>
    <w:rsid w:val="00522D08"/>
    <w:rsid w:val="00522FA9"/>
    <w:rsid w:val="00523140"/>
    <w:rsid w:val="00523559"/>
    <w:rsid w:val="0052366E"/>
    <w:rsid w:val="00523678"/>
    <w:rsid w:val="00523A24"/>
    <w:rsid w:val="00523FA6"/>
    <w:rsid w:val="00524102"/>
    <w:rsid w:val="00524145"/>
    <w:rsid w:val="005241E0"/>
    <w:rsid w:val="00524273"/>
    <w:rsid w:val="00524584"/>
    <w:rsid w:val="00524CC8"/>
    <w:rsid w:val="00525360"/>
    <w:rsid w:val="005256B5"/>
    <w:rsid w:val="00525C68"/>
    <w:rsid w:val="0052612A"/>
    <w:rsid w:val="0052633C"/>
    <w:rsid w:val="0052643E"/>
    <w:rsid w:val="005267E2"/>
    <w:rsid w:val="00526B7F"/>
    <w:rsid w:val="00526D49"/>
    <w:rsid w:val="00526DA5"/>
    <w:rsid w:val="00526E9D"/>
    <w:rsid w:val="00526ED7"/>
    <w:rsid w:val="005276A7"/>
    <w:rsid w:val="00527A52"/>
    <w:rsid w:val="00527AEA"/>
    <w:rsid w:val="005301B0"/>
    <w:rsid w:val="005303C0"/>
    <w:rsid w:val="00530830"/>
    <w:rsid w:val="00530A9C"/>
    <w:rsid w:val="00530AA2"/>
    <w:rsid w:val="00530B06"/>
    <w:rsid w:val="00530D74"/>
    <w:rsid w:val="00530D79"/>
    <w:rsid w:val="00530D94"/>
    <w:rsid w:val="00530E1E"/>
    <w:rsid w:val="0053115A"/>
    <w:rsid w:val="005311F0"/>
    <w:rsid w:val="00531237"/>
    <w:rsid w:val="005314BD"/>
    <w:rsid w:val="0053162C"/>
    <w:rsid w:val="0053183A"/>
    <w:rsid w:val="00531CD7"/>
    <w:rsid w:val="00531D27"/>
    <w:rsid w:val="00531DC6"/>
    <w:rsid w:val="0053271F"/>
    <w:rsid w:val="0053278C"/>
    <w:rsid w:val="005329C5"/>
    <w:rsid w:val="00532AB0"/>
    <w:rsid w:val="00532C9B"/>
    <w:rsid w:val="00532D44"/>
    <w:rsid w:val="00532DC8"/>
    <w:rsid w:val="00532E38"/>
    <w:rsid w:val="005331EF"/>
    <w:rsid w:val="00533371"/>
    <w:rsid w:val="0053368C"/>
    <w:rsid w:val="00533A13"/>
    <w:rsid w:val="00533A27"/>
    <w:rsid w:val="00533A30"/>
    <w:rsid w:val="00533CD5"/>
    <w:rsid w:val="00533DC7"/>
    <w:rsid w:val="00534029"/>
    <w:rsid w:val="0053402F"/>
    <w:rsid w:val="005344D7"/>
    <w:rsid w:val="005346DC"/>
    <w:rsid w:val="00534839"/>
    <w:rsid w:val="00534BEB"/>
    <w:rsid w:val="00534E36"/>
    <w:rsid w:val="00534E5A"/>
    <w:rsid w:val="00534E61"/>
    <w:rsid w:val="00535514"/>
    <w:rsid w:val="00535AB6"/>
    <w:rsid w:val="00535D43"/>
    <w:rsid w:val="00535EA8"/>
    <w:rsid w:val="00536049"/>
    <w:rsid w:val="005361D5"/>
    <w:rsid w:val="0053640B"/>
    <w:rsid w:val="005364BE"/>
    <w:rsid w:val="005364F6"/>
    <w:rsid w:val="005365FD"/>
    <w:rsid w:val="005366FF"/>
    <w:rsid w:val="00536BC6"/>
    <w:rsid w:val="005370D6"/>
    <w:rsid w:val="005371BD"/>
    <w:rsid w:val="00537346"/>
    <w:rsid w:val="0053735E"/>
    <w:rsid w:val="005379FB"/>
    <w:rsid w:val="00537C56"/>
    <w:rsid w:val="00537F5F"/>
    <w:rsid w:val="00537F75"/>
    <w:rsid w:val="00540496"/>
    <w:rsid w:val="0054101E"/>
    <w:rsid w:val="0054105D"/>
    <w:rsid w:val="005411A8"/>
    <w:rsid w:val="00541682"/>
    <w:rsid w:val="00541B14"/>
    <w:rsid w:val="00542070"/>
    <w:rsid w:val="00542166"/>
    <w:rsid w:val="005422EE"/>
    <w:rsid w:val="005422F0"/>
    <w:rsid w:val="0054238C"/>
    <w:rsid w:val="005423FB"/>
    <w:rsid w:val="005425C1"/>
    <w:rsid w:val="00542826"/>
    <w:rsid w:val="00542945"/>
    <w:rsid w:val="005429E5"/>
    <w:rsid w:val="00542FF6"/>
    <w:rsid w:val="00543068"/>
    <w:rsid w:val="0054343F"/>
    <w:rsid w:val="00543A9D"/>
    <w:rsid w:val="005441C2"/>
    <w:rsid w:val="00544243"/>
    <w:rsid w:val="00544385"/>
    <w:rsid w:val="005444F2"/>
    <w:rsid w:val="0054457E"/>
    <w:rsid w:val="005446D1"/>
    <w:rsid w:val="00544734"/>
    <w:rsid w:val="005448C3"/>
    <w:rsid w:val="005448CB"/>
    <w:rsid w:val="00544C76"/>
    <w:rsid w:val="00544E43"/>
    <w:rsid w:val="00544F18"/>
    <w:rsid w:val="005451D2"/>
    <w:rsid w:val="00545226"/>
    <w:rsid w:val="00545450"/>
    <w:rsid w:val="005455AA"/>
    <w:rsid w:val="005458D0"/>
    <w:rsid w:val="00545951"/>
    <w:rsid w:val="00545AF8"/>
    <w:rsid w:val="00545E48"/>
    <w:rsid w:val="00545EF3"/>
    <w:rsid w:val="0054610A"/>
    <w:rsid w:val="00546265"/>
    <w:rsid w:val="00546390"/>
    <w:rsid w:val="005465F9"/>
    <w:rsid w:val="00546614"/>
    <w:rsid w:val="00546DE8"/>
    <w:rsid w:val="00546F31"/>
    <w:rsid w:val="00546F51"/>
    <w:rsid w:val="00546F90"/>
    <w:rsid w:val="00547015"/>
    <w:rsid w:val="005470AF"/>
    <w:rsid w:val="00547229"/>
    <w:rsid w:val="00547631"/>
    <w:rsid w:val="00547B14"/>
    <w:rsid w:val="005501F1"/>
    <w:rsid w:val="005502FB"/>
    <w:rsid w:val="005506E9"/>
    <w:rsid w:val="005509C8"/>
    <w:rsid w:val="00551032"/>
    <w:rsid w:val="005516DA"/>
    <w:rsid w:val="005516E8"/>
    <w:rsid w:val="005518D9"/>
    <w:rsid w:val="005518EF"/>
    <w:rsid w:val="005519E9"/>
    <w:rsid w:val="00551E58"/>
    <w:rsid w:val="00551F04"/>
    <w:rsid w:val="00551FBB"/>
    <w:rsid w:val="0055211D"/>
    <w:rsid w:val="00552234"/>
    <w:rsid w:val="005526CB"/>
    <w:rsid w:val="00552BB1"/>
    <w:rsid w:val="00552DA5"/>
    <w:rsid w:val="00552E10"/>
    <w:rsid w:val="0055302B"/>
    <w:rsid w:val="005536C0"/>
    <w:rsid w:val="00553B44"/>
    <w:rsid w:val="00553D54"/>
    <w:rsid w:val="00553EC4"/>
    <w:rsid w:val="005541C6"/>
    <w:rsid w:val="0055429B"/>
    <w:rsid w:val="00554351"/>
    <w:rsid w:val="005545DB"/>
    <w:rsid w:val="00554ACE"/>
    <w:rsid w:val="00554B7E"/>
    <w:rsid w:val="00554D17"/>
    <w:rsid w:val="0055524B"/>
    <w:rsid w:val="005555A7"/>
    <w:rsid w:val="00556044"/>
    <w:rsid w:val="00556241"/>
    <w:rsid w:val="00556426"/>
    <w:rsid w:val="00556523"/>
    <w:rsid w:val="00556C85"/>
    <w:rsid w:val="00556D5E"/>
    <w:rsid w:val="00557145"/>
    <w:rsid w:val="005572BC"/>
    <w:rsid w:val="005573CA"/>
    <w:rsid w:val="0055795E"/>
    <w:rsid w:val="00557B4F"/>
    <w:rsid w:val="005601E9"/>
    <w:rsid w:val="005601F2"/>
    <w:rsid w:val="005604C5"/>
    <w:rsid w:val="00560721"/>
    <w:rsid w:val="0056088A"/>
    <w:rsid w:val="0056113B"/>
    <w:rsid w:val="00561179"/>
    <w:rsid w:val="005611FD"/>
    <w:rsid w:val="00561246"/>
    <w:rsid w:val="005615EB"/>
    <w:rsid w:val="005617A2"/>
    <w:rsid w:val="00561928"/>
    <w:rsid w:val="00561AD9"/>
    <w:rsid w:val="00561D25"/>
    <w:rsid w:val="00561DD8"/>
    <w:rsid w:val="00561E2D"/>
    <w:rsid w:val="00561F07"/>
    <w:rsid w:val="00562246"/>
    <w:rsid w:val="00562F51"/>
    <w:rsid w:val="00563172"/>
    <w:rsid w:val="00563779"/>
    <w:rsid w:val="0056392D"/>
    <w:rsid w:val="00563A6E"/>
    <w:rsid w:val="0056420B"/>
    <w:rsid w:val="0056440E"/>
    <w:rsid w:val="00564BAA"/>
    <w:rsid w:val="0056551D"/>
    <w:rsid w:val="00565879"/>
    <w:rsid w:val="00565956"/>
    <w:rsid w:val="0056663C"/>
    <w:rsid w:val="00566AF4"/>
    <w:rsid w:val="00566C47"/>
    <w:rsid w:val="00566FE1"/>
    <w:rsid w:val="00567266"/>
    <w:rsid w:val="00567311"/>
    <w:rsid w:val="0056794A"/>
    <w:rsid w:val="00567B1A"/>
    <w:rsid w:val="00567E69"/>
    <w:rsid w:val="0057002B"/>
    <w:rsid w:val="00570038"/>
    <w:rsid w:val="005700F8"/>
    <w:rsid w:val="00570312"/>
    <w:rsid w:val="00570647"/>
    <w:rsid w:val="00570953"/>
    <w:rsid w:val="00570A2C"/>
    <w:rsid w:val="00570C69"/>
    <w:rsid w:val="00570C83"/>
    <w:rsid w:val="00570C86"/>
    <w:rsid w:val="00571346"/>
    <w:rsid w:val="00571972"/>
    <w:rsid w:val="00571F19"/>
    <w:rsid w:val="00572065"/>
    <w:rsid w:val="00572433"/>
    <w:rsid w:val="0057259B"/>
    <w:rsid w:val="0057264D"/>
    <w:rsid w:val="0057283F"/>
    <w:rsid w:val="005728C2"/>
    <w:rsid w:val="0057293D"/>
    <w:rsid w:val="005729BD"/>
    <w:rsid w:val="00572C83"/>
    <w:rsid w:val="00572ECC"/>
    <w:rsid w:val="005731E4"/>
    <w:rsid w:val="00573DC0"/>
    <w:rsid w:val="005742AE"/>
    <w:rsid w:val="005742E5"/>
    <w:rsid w:val="005748FD"/>
    <w:rsid w:val="0057490E"/>
    <w:rsid w:val="00574A2C"/>
    <w:rsid w:val="00574C01"/>
    <w:rsid w:val="00575233"/>
    <w:rsid w:val="00575408"/>
    <w:rsid w:val="00575448"/>
    <w:rsid w:val="005754F1"/>
    <w:rsid w:val="00575526"/>
    <w:rsid w:val="005762F4"/>
    <w:rsid w:val="005763A0"/>
    <w:rsid w:val="005764B0"/>
    <w:rsid w:val="00576E85"/>
    <w:rsid w:val="00577488"/>
    <w:rsid w:val="00577544"/>
    <w:rsid w:val="00577617"/>
    <w:rsid w:val="005777C6"/>
    <w:rsid w:val="00577AED"/>
    <w:rsid w:val="00577B98"/>
    <w:rsid w:val="00577C34"/>
    <w:rsid w:val="00577D3E"/>
    <w:rsid w:val="0058000D"/>
    <w:rsid w:val="00580198"/>
    <w:rsid w:val="005802E2"/>
    <w:rsid w:val="005806CC"/>
    <w:rsid w:val="00580F65"/>
    <w:rsid w:val="005814CB"/>
    <w:rsid w:val="005816C8"/>
    <w:rsid w:val="005816CD"/>
    <w:rsid w:val="00581792"/>
    <w:rsid w:val="00581ECE"/>
    <w:rsid w:val="00582290"/>
    <w:rsid w:val="0058241F"/>
    <w:rsid w:val="005825BC"/>
    <w:rsid w:val="00582734"/>
    <w:rsid w:val="00582A94"/>
    <w:rsid w:val="00582EE5"/>
    <w:rsid w:val="00582F16"/>
    <w:rsid w:val="00583199"/>
    <w:rsid w:val="00583374"/>
    <w:rsid w:val="005834F1"/>
    <w:rsid w:val="00583596"/>
    <w:rsid w:val="00583639"/>
    <w:rsid w:val="0058380D"/>
    <w:rsid w:val="00583B5F"/>
    <w:rsid w:val="00583D2A"/>
    <w:rsid w:val="00583E63"/>
    <w:rsid w:val="005850B2"/>
    <w:rsid w:val="005854CC"/>
    <w:rsid w:val="005855DF"/>
    <w:rsid w:val="00585BAD"/>
    <w:rsid w:val="00586226"/>
    <w:rsid w:val="005865B1"/>
    <w:rsid w:val="005867CE"/>
    <w:rsid w:val="00586D69"/>
    <w:rsid w:val="00586F24"/>
    <w:rsid w:val="00586F2D"/>
    <w:rsid w:val="00586FF8"/>
    <w:rsid w:val="005875C4"/>
    <w:rsid w:val="00587BE0"/>
    <w:rsid w:val="00590512"/>
    <w:rsid w:val="00590875"/>
    <w:rsid w:val="00590A7B"/>
    <w:rsid w:val="00590B7E"/>
    <w:rsid w:val="0059115A"/>
    <w:rsid w:val="005911A5"/>
    <w:rsid w:val="00591359"/>
    <w:rsid w:val="00591485"/>
    <w:rsid w:val="00591D4C"/>
    <w:rsid w:val="005925D9"/>
    <w:rsid w:val="005926CA"/>
    <w:rsid w:val="005927C0"/>
    <w:rsid w:val="005929A1"/>
    <w:rsid w:val="00592B78"/>
    <w:rsid w:val="00592BAC"/>
    <w:rsid w:val="005940BE"/>
    <w:rsid w:val="0059425A"/>
    <w:rsid w:val="005944A9"/>
    <w:rsid w:val="00594699"/>
    <w:rsid w:val="0059485A"/>
    <w:rsid w:val="00594917"/>
    <w:rsid w:val="00594D51"/>
    <w:rsid w:val="00594FD5"/>
    <w:rsid w:val="0059517D"/>
    <w:rsid w:val="0059579B"/>
    <w:rsid w:val="00595B8B"/>
    <w:rsid w:val="0059615D"/>
    <w:rsid w:val="00596230"/>
    <w:rsid w:val="005962FB"/>
    <w:rsid w:val="00596597"/>
    <w:rsid w:val="00596985"/>
    <w:rsid w:val="00596AB4"/>
    <w:rsid w:val="00596BB9"/>
    <w:rsid w:val="00596F12"/>
    <w:rsid w:val="005970CB"/>
    <w:rsid w:val="0059710C"/>
    <w:rsid w:val="0059719F"/>
    <w:rsid w:val="005977DF"/>
    <w:rsid w:val="00597B6B"/>
    <w:rsid w:val="00597D99"/>
    <w:rsid w:val="00597DC5"/>
    <w:rsid w:val="00597EE2"/>
    <w:rsid w:val="005A04B1"/>
    <w:rsid w:val="005A07D7"/>
    <w:rsid w:val="005A09EA"/>
    <w:rsid w:val="005A0CE1"/>
    <w:rsid w:val="005A11FD"/>
    <w:rsid w:val="005A122A"/>
    <w:rsid w:val="005A17E5"/>
    <w:rsid w:val="005A1B8B"/>
    <w:rsid w:val="005A1C1C"/>
    <w:rsid w:val="005A210E"/>
    <w:rsid w:val="005A23C2"/>
    <w:rsid w:val="005A274B"/>
    <w:rsid w:val="005A2758"/>
    <w:rsid w:val="005A2D99"/>
    <w:rsid w:val="005A32CA"/>
    <w:rsid w:val="005A3679"/>
    <w:rsid w:val="005A36D9"/>
    <w:rsid w:val="005A3956"/>
    <w:rsid w:val="005A3EDF"/>
    <w:rsid w:val="005A3F3E"/>
    <w:rsid w:val="005A4549"/>
    <w:rsid w:val="005A4D55"/>
    <w:rsid w:val="005A4FC6"/>
    <w:rsid w:val="005A52A9"/>
    <w:rsid w:val="005A550B"/>
    <w:rsid w:val="005A581E"/>
    <w:rsid w:val="005A5911"/>
    <w:rsid w:val="005A5B91"/>
    <w:rsid w:val="005A621E"/>
    <w:rsid w:val="005A6377"/>
    <w:rsid w:val="005A63D9"/>
    <w:rsid w:val="005A6455"/>
    <w:rsid w:val="005A658B"/>
    <w:rsid w:val="005A6633"/>
    <w:rsid w:val="005A6721"/>
    <w:rsid w:val="005A67E3"/>
    <w:rsid w:val="005A7039"/>
    <w:rsid w:val="005A76B8"/>
    <w:rsid w:val="005A797F"/>
    <w:rsid w:val="005A7A33"/>
    <w:rsid w:val="005A7B32"/>
    <w:rsid w:val="005A7BB4"/>
    <w:rsid w:val="005B00E4"/>
    <w:rsid w:val="005B03F8"/>
    <w:rsid w:val="005B06EE"/>
    <w:rsid w:val="005B0945"/>
    <w:rsid w:val="005B0C47"/>
    <w:rsid w:val="005B0C69"/>
    <w:rsid w:val="005B1164"/>
    <w:rsid w:val="005B11B6"/>
    <w:rsid w:val="005B1246"/>
    <w:rsid w:val="005B17E1"/>
    <w:rsid w:val="005B18D0"/>
    <w:rsid w:val="005B1B16"/>
    <w:rsid w:val="005B1B67"/>
    <w:rsid w:val="005B2280"/>
    <w:rsid w:val="005B22A9"/>
    <w:rsid w:val="005B2586"/>
    <w:rsid w:val="005B2745"/>
    <w:rsid w:val="005B27C4"/>
    <w:rsid w:val="005B285A"/>
    <w:rsid w:val="005B2981"/>
    <w:rsid w:val="005B2E80"/>
    <w:rsid w:val="005B32BE"/>
    <w:rsid w:val="005B330D"/>
    <w:rsid w:val="005B3677"/>
    <w:rsid w:val="005B3786"/>
    <w:rsid w:val="005B3929"/>
    <w:rsid w:val="005B39D6"/>
    <w:rsid w:val="005B3A77"/>
    <w:rsid w:val="005B3B20"/>
    <w:rsid w:val="005B3BE9"/>
    <w:rsid w:val="005B3FCF"/>
    <w:rsid w:val="005B4CA8"/>
    <w:rsid w:val="005B547D"/>
    <w:rsid w:val="005B55AA"/>
    <w:rsid w:val="005B57C7"/>
    <w:rsid w:val="005B5E10"/>
    <w:rsid w:val="005B62B7"/>
    <w:rsid w:val="005B6B77"/>
    <w:rsid w:val="005B7ABF"/>
    <w:rsid w:val="005B7FCE"/>
    <w:rsid w:val="005C00CF"/>
    <w:rsid w:val="005C01E3"/>
    <w:rsid w:val="005C066C"/>
    <w:rsid w:val="005C07A4"/>
    <w:rsid w:val="005C0D49"/>
    <w:rsid w:val="005C0EF2"/>
    <w:rsid w:val="005C104C"/>
    <w:rsid w:val="005C167D"/>
    <w:rsid w:val="005C16AF"/>
    <w:rsid w:val="005C17FD"/>
    <w:rsid w:val="005C1BCC"/>
    <w:rsid w:val="005C1BD0"/>
    <w:rsid w:val="005C1F60"/>
    <w:rsid w:val="005C1FC3"/>
    <w:rsid w:val="005C2009"/>
    <w:rsid w:val="005C215A"/>
    <w:rsid w:val="005C21AE"/>
    <w:rsid w:val="005C2693"/>
    <w:rsid w:val="005C2969"/>
    <w:rsid w:val="005C2CD9"/>
    <w:rsid w:val="005C2F12"/>
    <w:rsid w:val="005C3028"/>
    <w:rsid w:val="005C314A"/>
    <w:rsid w:val="005C3163"/>
    <w:rsid w:val="005C31B6"/>
    <w:rsid w:val="005C3209"/>
    <w:rsid w:val="005C32BC"/>
    <w:rsid w:val="005C3EF4"/>
    <w:rsid w:val="005C3FE7"/>
    <w:rsid w:val="005C432A"/>
    <w:rsid w:val="005C4604"/>
    <w:rsid w:val="005C4693"/>
    <w:rsid w:val="005C471F"/>
    <w:rsid w:val="005C4C32"/>
    <w:rsid w:val="005C4E7E"/>
    <w:rsid w:val="005C4EAC"/>
    <w:rsid w:val="005C4F69"/>
    <w:rsid w:val="005C52C8"/>
    <w:rsid w:val="005C534E"/>
    <w:rsid w:val="005C55F2"/>
    <w:rsid w:val="005C5BF2"/>
    <w:rsid w:val="005C5F48"/>
    <w:rsid w:val="005C5F6A"/>
    <w:rsid w:val="005C63DE"/>
    <w:rsid w:val="005C6691"/>
    <w:rsid w:val="005C68B4"/>
    <w:rsid w:val="005C6B74"/>
    <w:rsid w:val="005C7064"/>
    <w:rsid w:val="005C7485"/>
    <w:rsid w:val="005C7837"/>
    <w:rsid w:val="005C797E"/>
    <w:rsid w:val="005C7AAA"/>
    <w:rsid w:val="005C7C23"/>
    <w:rsid w:val="005C7D60"/>
    <w:rsid w:val="005D0148"/>
    <w:rsid w:val="005D028C"/>
    <w:rsid w:val="005D057E"/>
    <w:rsid w:val="005D060B"/>
    <w:rsid w:val="005D0B49"/>
    <w:rsid w:val="005D0BB2"/>
    <w:rsid w:val="005D0E39"/>
    <w:rsid w:val="005D138D"/>
    <w:rsid w:val="005D188E"/>
    <w:rsid w:val="005D1BA8"/>
    <w:rsid w:val="005D1CC5"/>
    <w:rsid w:val="005D20F4"/>
    <w:rsid w:val="005D20FA"/>
    <w:rsid w:val="005D2318"/>
    <w:rsid w:val="005D2520"/>
    <w:rsid w:val="005D2946"/>
    <w:rsid w:val="005D29C5"/>
    <w:rsid w:val="005D2A03"/>
    <w:rsid w:val="005D2B34"/>
    <w:rsid w:val="005D2ED1"/>
    <w:rsid w:val="005D305B"/>
    <w:rsid w:val="005D31B2"/>
    <w:rsid w:val="005D357D"/>
    <w:rsid w:val="005D3610"/>
    <w:rsid w:val="005D3689"/>
    <w:rsid w:val="005D38CF"/>
    <w:rsid w:val="005D3A97"/>
    <w:rsid w:val="005D43C2"/>
    <w:rsid w:val="005D4859"/>
    <w:rsid w:val="005D4DD2"/>
    <w:rsid w:val="005D4F10"/>
    <w:rsid w:val="005D52FA"/>
    <w:rsid w:val="005D5664"/>
    <w:rsid w:val="005D56E4"/>
    <w:rsid w:val="005D57B6"/>
    <w:rsid w:val="005D59DE"/>
    <w:rsid w:val="005D5B48"/>
    <w:rsid w:val="005D5C54"/>
    <w:rsid w:val="005D6217"/>
    <w:rsid w:val="005D6283"/>
    <w:rsid w:val="005D66D5"/>
    <w:rsid w:val="005D680B"/>
    <w:rsid w:val="005D6D66"/>
    <w:rsid w:val="005D6DD2"/>
    <w:rsid w:val="005D7167"/>
    <w:rsid w:val="005D7178"/>
    <w:rsid w:val="005D7340"/>
    <w:rsid w:val="005D77A3"/>
    <w:rsid w:val="005D77ED"/>
    <w:rsid w:val="005D7CAA"/>
    <w:rsid w:val="005D7D09"/>
    <w:rsid w:val="005E0176"/>
    <w:rsid w:val="005E0256"/>
    <w:rsid w:val="005E09D1"/>
    <w:rsid w:val="005E0A96"/>
    <w:rsid w:val="005E0AFF"/>
    <w:rsid w:val="005E0B2C"/>
    <w:rsid w:val="005E0F5C"/>
    <w:rsid w:val="005E105A"/>
    <w:rsid w:val="005E14F0"/>
    <w:rsid w:val="005E151E"/>
    <w:rsid w:val="005E15A6"/>
    <w:rsid w:val="005E1BC5"/>
    <w:rsid w:val="005E1CC6"/>
    <w:rsid w:val="005E1E0B"/>
    <w:rsid w:val="005E2223"/>
    <w:rsid w:val="005E2394"/>
    <w:rsid w:val="005E25A5"/>
    <w:rsid w:val="005E2A79"/>
    <w:rsid w:val="005E2F21"/>
    <w:rsid w:val="005E2F87"/>
    <w:rsid w:val="005E3264"/>
    <w:rsid w:val="005E37AE"/>
    <w:rsid w:val="005E3A30"/>
    <w:rsid w:val="005E3EED"/>
    <w:rsid w:val="005E44A2"/>
    <w:rsid w:val="005E4853"/>
    <w:rsid w:val="005E4ADB"/>
    <w:rsid w:val="005E4C5E"/>
    <w:rsid w:val="005E5582"/>
    <w:rsid w:val="005E5BBA"/>
    <w:rsid w:val="005E5C6E"/>
    <w:rsid w:val="005E5EE3"/>
    <w:rsid w:val="005E615D"/>
    <w:rsid w:val="005E626F"/>
    <w:rsid w:val="005E62D3"/>
    <w:rsid w:val="005E62FE"/>
    <w:rsid w:val="005E64FC"/>
    <w:rsid w:val="005E65E1"/>
    <w:rsid w:val="005E6B69"/>
    <w:rsid w:val="005E6BBF"/>
    <w:rsid w:val="005E6CCF"/>
    <w:rsid w:val="005E6D5A"/>
    <w:rsid w:val="005E73F6"/>
    <w:rsid w:val="005E762D"/>
    <w:rsid w:val="005E763C"/>
    <w:rsid w:val="005E7888"/>
    <w:rsid w:val="005E791F"/>
    <w:rsid w:val="005E7C1D"/>
    <w:rsid w:val="005E7DF8"/>
    <w:rsid w:val="005F025E"/>
    <w:rsid w:val="005F0267"/>
    <w:rsid w:val="005F0DA1"/>
    <w:rsid w:val="005F0EBD"/>
    <w:rsid w:val="005F115C"/>
    <w:rsid w:val="005F14AC"/>
    <w:rsid w:val="005F1590"/>
    <w:rsid w:val="005F1619"/>
    <w:rsid w:val="005F1B9A"/>
    <w:rsid w:val="005F1BA9"/>
    <w:rsid w:val="005F1BBC"/>
    <w:rsid w:val="005F1CBC"/>
    <w:rsid w:val="005F2323"/>
    <w:rsid w:val="005F2425"/>
    <w:rsid w:val="005F27C5"/>
    <w:rsid w:val="005F33AD"/>
    <w:rsid w:val="005F3650"/>
    <w:rsid w:val="005F390D"/>
    <w:rsid w:val="005F3AFE"/>
    <w:rsid w:val="005F3B18"/>
    <w:rsid w:val="005F4D2A"/>
    <w:rsid w:val="005F4FA6"/>
    <w:rsid w:val="005F5023"/>
    <w:rsid w:val="005F5156"/>
    <w:rsid w:val="005F573B"/>
    <w:rsid w:val="005F5745"/>
    <w:rsid w:val="005F5997"/>
    <w:rsid w:val="005F5A19"/>
    <w:rsid w:val="005F5B08"/>
    <w:rsid w:val="005F634F"/>
    <w:rsid w:val="005F6554"/>
    <w:rsid w:val="005F6673"/>
    <w:rsid w:val="005F675A"/>
    <w:rsid w:val="005F69E0"/>
    <w:rsid w:val="005F6BF1"/>
    <w:rsid w:val="005F6DA3"/>
    <w:rsid w:val="005F77D1"/>
    <w:rsid w:val="005F7916"/>
    <w:rsid w:val="005F7F51"/>
    <w:rsid w:val="00600013"/>
    <w:rsid w:val="00600169"/>
    <w:rsid w:val="006001C5"/>
    <w:rsid w:val="00600225"/>
    <w:rsid w:val="00600658"/>
    <w:rsid w:val="00600973"/>
    <w:rsid w:val="00600978"/>
    <w:rsid w:val="00600B9B"/>
    <w:rsid w:val="00600BB6"/>
    <w:rsid w:val="00600E67"/>
    <w:rsid w:val="00601070"/>
    <w:rsid w:val="006013C9"/>
    <w:rsid w:val="00601580"/>
    <w:rsid w:val="00601687"/>
    <w:rsid w:val="00601EA1"/>
    <w:rsid w:val="0060213A"/>
    <w:rsid w:val="0060228C"/>
    <w:rsid w:val="006024AE"/>
    <w:rsid w:val="00602D83"/>
    <w:rsid w:val="006030D0"/>
    <w:rsid w:val="00603194"/>
    <w:rsid w:val="00603676"/>
    <w:rsid w:val="00603BA5"/>
    <w:rsid w:val="00603C7E"/>
    <w:rsid w:val="00603D64"/>
    <w:rsid w:val="00603DBB"/>
    <w:rsid w:val="00603DFB"/>
    <w:rsid w:val="0060419D"/>
    <w:rsid w:val="00604916"/>
    <w:rsid w:val="0060498C"/>
    <w:rsid w:val="0060559B"/>
    <w:rsid w:val="00605AE5"/>
    <w:rsid w:val="00605B8B"/>
    <w:rsid w:val="00605E26"/>
    <w:rsid w:val="00606157"/>
    <w:rsid w:val="006064C1"/>
    <w:rsid w:val="00606824"/>
    <w:rsid w:val="00606A83"/>
    <w:rsid w:val="00606AF3"/>
    <w:rsid w:val="00606CB6"/>
    <w:rsid w:val="00607FAF"/>
    <w:rsid w:val="00610182"/>
    <w:rsid w:val="00610345"/>
    <w:rsid w:val="00610431"/>
    <w:rsid w:val="006104FD"/>
    <w:rsid w:val="0061080E"/>
    <w:rsid w:val="0061092E"/>
    <w:rsid w:val="00610A2C"/>
    <w:rsid w:val="00610B8B"/>
    <w:rsid w:val="006110A2"/>
    <w:rsid w:val="00611545"/>
    <w:rsid w:val="00611676"/>
    <w:rsid w:val="00611911"/>
    <w:rsid w:val="00611CCE"/>
    <w:rsid w:val="00612077"/>
    <w:rsid w:val="006120BA"/>
    <w:rsid w:val="00612187"/>
    <w:rsid w:val="006121AF"/>
    <w:rsid w:val="006123E2"/>
    <w:rsid w:val="00612734"/>
    <w:rsid w:val="006127C8"/>
    <w:rsid w:val="00612824"/>
    <w:rsid w:val="006131DF"/>
    <w:rsid w:val="006134B5"/>
    <w:rsid w:val="00613653"/>
    <w:rsid w:val="0061396B"/>
    <w:rsid w:val="0061416D"/>
    <w:rsid w:val="006142F0"/>
    <w:rsid w:val="006144A1"/>
    <w:rsid w:val="00614860"/>
    <w:rsid w:val="00614A2A"/>
    <w:rsid w:val="00614E40"/>
    <w:rsid w:val="00614F92"/>
    <w:rsid w:val="00615726"/>
    <w:rsid w:val="006159E3"/>
    <w:rsid w:val="00615C93"/>
    <w:rsid w:val="006160B2"/>
    <w:rsid w:val="006162F3"/>
    <w:rsid w:val="00616A31"/>
    <w:rsid w:val="00616C59"/>
    <w:rsid w:val="00616CB8"/>
    <w:rsid w:val="00616D8C"/>
    <w:rsid w:val="0061711E"/>
    <w:rsid w:val="0061729B"/>
    <w:rsid w:val="0061734C"/>
    <w:rsid w:val="006173B6"/>
    <w:rsid w:val="006178FA"/>
    <w:rsid w:val="00617A6A"/>
    <w:rsid w:val="00617D4E"/>
    <w:rsid w:val="00620088"/>
    <w:rsid w:val="006200DD"/>
    <w:rsid w:val="00620195"/>
    <w:rsid w:val="006203D4"/>
    <w:rsid w:val="00620510"/>
    <w:rsid w:val="0062099C"/>
    <w:rsid w:val="00620F0F"/>
    <w:rsid w:val="006212F3"/>
    <w:rsid w:val="006213AE"/>
    <w:rsid w:val="00621A61"/>
    <w:rsid w:val="0062272B"/>
    <w:rsid w:val="0062287B"/>
    <w:rsid w:val="00623230"/>
    <w:rsid w:val="00623459"/>
    <w:rsid w:val="00623525"/>
    <w:rsid w:val="0062352A"/>
    <w:rsid w:val="00623582"/>
    <w:rsid w:val="006236AF"/>
    <w:rsid w:val="00623A3B"/>
    <w:rsid w:val="00623D9C"/>
    <w:rsid w:val="00623DA3"/>
    <w:rsid w:val="00623DC3"/>
    <w:rsid w:val="00624672"/>
    <w:rsid w:val="006247B4"/>
    <w:rsid w:val="00624C0E"/>
    <w:rsid w:val="00624EA0"/>
    <w:rsid w:val="00625242"/>
    <w:rsid w:val="0062531A"/>
    <w:rsid w:val="00625489"/>
    <w:rsid w:val="0062570D"/>
    <w:rsid w:val="00625863"/>
    <w:rsid w:val="006261A4"/>
    <w:rsid w:val="00626298"/>
    <w:rsid w:val="0062659D"/>
    <w:rsid w:val="00626FC3"/>
    <w:rsid w:val="00627018"/>
    <w:rsid w:val="006270CC"/>
    <w:rsid w:val="00627586"/>
    <w:rsid w:val="006275B1"/>
    <w:rsid w:val="00627857"/>
    <w:rsid w:val="00627B21"/>
    <w:rsid w:val="00627CFD"/>
    <w:rsid w:val="00627E12"/>
    <w:rsid w:val="0063008C"/>
    <w:rsid w:val="0063038B"/>
    <w:rsid w:val="006305E9"/>
    <w:rsid w:val="00630CB4"/>
    <w:rsid w:val="00630DDF"/>
    <w:rsid w:val="006313D2"/>
    <w:rsid w:val="00631EEC"/>
    <w:rsid w:val="00631F7D"/>
    <w:rsid w:val="006323BA"/>
    <w:rsid w:val="00632784"/>
    <w:rsid w:val="00632918"/>
    <w:rsid w:val="00632A31"/>
    <w:rsid w:val="00632A82"/>
    <w:rsid w:val="00632B7F"/>
    <w:rsid w:val="00632C59"/>
    <w:rsid w:val="00633038"/>
    <w:rsid w:val="00633233"/>
    <w:rsid w:val="006337E7"/>
    <w:rsid w:val="00634280"/>
    <w:rsid w:val="0063429E"/>
    <w:rsid w:val="0063470B"/>
    <w:rsid w:val="00634901"/>
    <w:rsid w:val="00634984"/>
    <w:rsid w:val="00634E33"/>
    <w:rsid w:val="00634F22"/>
    <w:rsid w:val="00634F48"/>
    <w:rsid w:val="00634F8A"/>
    <w:rsid w:val="00635078"/>
    <w:rsid w:val="006352FA"/>
    <w:rsid w:val="006353DF"/>
    <w:rsid w:val="006357C4"/>
    <w:rsid w:val="006357E5"/>
    <w:rsid w:val="00635ACB"/>
    <w:rsid w:val="00635B6C"/>
    <w:rsid w:val="00635CD1"/>
    <w:rsid w:val="00636894"/>
    <w:rsid w:val="006369C6"/>
    <w:rsid w:val="00636B98"/>
    <w:rsid w:val="00636CDE"/>
    <w:rsid w:val="00636F17"/>
    <w:rsid w:val="00636F55"/>
    <w:rsid w:val="006372F1"/>
    <w:rsid w:val="00637FC0"/>
    <w:rsid w:val="006401CD"/>
    <w:rsid w:val="0064099F"/>
    <w:rsid w:val="00640AB2"/>
    <w:rsid w:val="00640BCD"/>
    <w:rsid w:val="00640CFE"/>
    <w:rsid w:val="0064115F"/>
    <w:rsid w:val="006413B2"/>
    <w:rsid w:val="0064147B"/>
    <w:rsid w:val="00641624"/>
    <w:rsid w:val="00641753"/>
    <w:rsid w:val="00641A5A"/>
    <w:rsid w:val="00641B43"/>
    <w:rsid w:val="00641BF0"/>
    <w:rsid w:val="00641D33"/>
    <w:rsid w:val="00641D6F"/>
    <w:rsid w:val="00641E86"/>
    <w:rsid w:val="00641EFD"/>
    <w:rsid w:val="00642154"/>
    <w:rsid w:val="006422EA"/>
    <w:rsid w:val="00642730"/>
    <w:rsid w:val="006427CA"/>
    <w:rsid w:val="0064285E"/>
    <w:rsid w:val="00642C7F"/>
    <w:rsid w:val="006433AE"/>
    <w:rsid w:val="00643D1C"/>
    <w:rsid w:val="0064401B"/>
    <w:rsid w:val="006440DA"/>
    <w:rsid w:val="006447E6"/>
    <w:rsid w:val="00644D41"/>
    <w:rsid w:val="00644D9E"/>
    <w:rsid w:val="00644E77"/>
    <w:rsid w:val="006451DC"/>
    <w:rsid w:val="00645226"/>
    <w:rsid w:val="0064567F"/>
    <w:rsid w:val="006456AB"/>
    <w:rsid w:val="00645721"/>
    <w:rsid w:val="00645831"/>
    <w:rsid w:val="00645CDE"/>
    <w:rsid w:val="00645DC2"/>
    <w:rsid w:val="006462C9"/>
    <w:rsid w:val="0064630D"/>
    <w:rsid w:val="0064685A"/>
    <w:rsid w:val="006473D2"/>
    <w:rsid w:val="006476D0"/>
    <w:rsid w:val="006478D8"/>
    <w:rsid w:val="00647999"/>
    <w:rsid w:val="006479F6"/>
    <w:rsid w:val="00647ABA"/>
    <w:rsid w:val="00647E25"/>
    <w:rsid w:val="00647FAF"/>
    <w:rsid w:val="00650F17"/>
    <w:rsid w:val="006514D6"/>
    <w:rsid w:val="00651571"/>
    <w:rsid w:val="00651819"/>
    <w:rsid w:val="00652046"/>
    <w:rsid w:val="0065298B"/>
    <w:rsid w:val="00652E0C"/>
    <w:rsid w:val="00652F50"/>
    <w:rsid w:val="00653233"/>
    <w:rsid w:val="00653320"/>
    <w:rsid w:val="006539D3"/>
    <w:rsid w:val="00653A01"/>
    <w:rsid w:val="00653B0F"/>
    <w:rsid w:val="00653B53"/>
    <w:rsid w:val="00653FED"/>
    <w:rsid w:val="006540B6"/>
    <w:rsid w:val="006548CC"/>
    <w:rsid w:val="006548D8"/>
    <w:rsid w:val="00654D75"/>
    <w:rsid w:val="00654F9B"/>
    <w:rsid w:val="006558E4"/>
    <w:rsid w:val="006558F4"/>
    <w:rsid w:val="00655D3D"/>
    <w:rsid w:val="006561C7"/>
    <w:rsid w:val="006561DA"/>
    <w:rsid w:val="00656259"/>
    <w:rsid w:val="00656442"/>
    <w:rsid w:val="0065673F"/>
    <w:rsid w:val="00656754"/>
    <w:rsid w:val="006567BC"/>
    <w:rsid w:val="006569B7"/>
    <w:rsid w:val="00656AC8"/>
    <w:rsid w:val="00656F05"/>
    <w:rsid w:val="00657269"/>
    <w:rsid w:val="0065747E"/>
    <w:rsid w:val="006574FD"/>
    <w:rsid w:val="00657892"/>
    <w:rsid w:val="00657982"/>
    <w:rsid w:val="00657CDF"/>
    <w:rsid w:val="00657D96"/>
    <w:rsid w:val="0066061C"/>
    <w:rsid w:val="00660B2C"/>
    <w:rsid w:val="00660B30"/>
    <w:rsid w:val="00660E4F"/>
    <w:rsid w:val="00660FAB"/>
    <w:rsid w:val="00660FBD"/>
    <w:rsid w:val="006610E7"/>
    <w:rsid w:val="006612E5"/>
    <w:rsid w:val="00661963"/>
    <w:rsid w:val="00661D5B"/>
    <w:rsid w:val="00661D76"/>
    <w:rsid w:val="00661D79"/>
    <w:rsid w:val="00661E40"/>
    <w:rsid w:val="00662487"/>
    <w:rsid w:val="006626FB"/>
    <w:rsid w:val="0066316A"/>
    <w:rsid w:val="006631D6"/>
    <w:rsid w:val="00663578"/>
    <w:rsid w:val="00663DDF"/>
    <w:rsid w:val="00663F9C"/>
    <w:rsid w:val="00664070"/>
    <w:rsid w:val="00664999"/>
    <w:rsid w:val="00664B41"/>
    <w:rsid w:val="00664C34"/>
    <w:rsid w:val="00664C6F"/>
    <w:rsid w:val="00664CAD"/>
    <w:rsid w:val="0066584B"/>
    <w:rsid w:val="00665A49"/>
    <w:rsid w:val="00665B52"/>
    <w:rsid w:val="00665BAD"/>
    <w:rsid w:val="00665C3F"/>
    <w:rsid w:val="00665E62"/>
    <w:rsid w:val="00665F22"/>
    <w:rsid w:val="0066601B"/>
    <w:rsid w:val="00666225"/>
    <w:rsid w:val="0066629F"/>
    <w:rsid w:val="00666371"/>
    <w:rsid w:val="00666B25"/>
    <w:rsid w:val="00666CA1"/>
    <w:rsid w:val="00666D6B"/>
    <w:rsid w:val="0066704D"/>
    <w:rsid w:val="006672A7"/>
    <w:rsid w:val="00667301"/>
    <w:rsid w:val="006700B9"/>
    <w:rsid w:val="006704E3"/>
    <w:rsid w:val="00670577"/>
    <w:rsid w:val="00670871"/>
    <w:rsid w:val="00670C60"/>
    <w:rsid w:val="00670DE7"/>
    <w:rsid w:val="00670FFA"/>
    <w:rsid w:val="00671066"/>
    <w:rsid w:val="00671103"/>
    <w:rsid w:val="0067113F"/>
    <w:rsid w:val="006714AB"/>
    <w:rsid w:val="0067168B"/>
    <w:rsid w:val="006716B8"/>
    <w:rsid w:val="006719F8"/>
    <w:rsid w:val="00671A81"/>
    <w:rsid w:val="00671B4F"/>
    <w:rsid w:val="00671D32"/>
    <w:rsid w:val="00671F5F"/>
    <w:rsid w:val="006721DF"/>
    <w:rsid w:val="0067222F"/>
    <w:rsid w:val="006724CE"/>
    <w:rsid w:val="00672C06"/>
    <w:rsid w:val="00672C17"/>
    <w:rsid w:val="0067376F"/>
    <w:rsid w:val="00673DD9"/>
    <w:rsid w:val="00673EBA"/>
    <w:rsid w:val="0067459B"/>
    <w:rsid w:val="00674687"/>
    <w:rsid w:val="00674A36"/>
    <w:rsid w:val="00674B98"/>
    <w:rsid w:val="00674F27"/>
    <w:rsid w:val="00675200"/>
    <w:rsid w:val="00675231"/>
    <w:rsid w:val="00675608"/>
    <w:rsid w:val="00676071"/>
    <w:rsid w:val="006764BB"/>
    <w:rsid w:val="0067657E"/>
    <w:rsid w:val="0067687A"/>
    <w:rsid w:val="00676934"/>
    <w:rsid w:val="00676A48"/>
    <w:rsid w:val="00676AC5"/>
    <w:rsid w:val="00676C9F"/>
    <w:rsid w:val="006772A6"/>
    <w:rsid w:val="00677397"/>
    <w:rsid w:val="0067751C"/>
    <w:rsid w:val="006775C4"/>
    <w:rsid w:val="0067788B"/>
    <w:rsid w:val="00677908"/>
    <w:rsid w:val="00677AF6"/>
    <w:rsid w:val="00677BB1"/>
    <w:rsid w:val="00677C03"/>
    <w:rsid w:val="00677CB7"/>
    <w:rsid w:val="00677ECA"/>
    <w:rsid w:val="006800DA"/>
    <w:rsid w:val="0068022F"/>
    <w:rsid w:val="006805D9"/>
    <w:rsid w:val="00680682"/>
    <w:rsid w:val="006807CC"/>
    <w:rsid w:val="00680A11"/>
    <w:rsid w:val="00680D6F"/>
    <w:rsid w:val="00680E3F"/>
    <w:rsid w:val="00680FEF"/>
    <w:rsid w:val="006810EA"/>
    <w:rsid w:val="0068114E"/>
    <w:rsid w:val="006811D6"/>
    <w:rsid w:val="00681214"/>
    <w:rsid w:val="0068139C"/>
    <w:rsid w:val="0068155E"/>
    <w:rsid w:val="006818EF"/>
    <w:rsid w:val="00681A91"/>
    <w:rsid w:val="0068241E"/>
    <w:rsid w:val="006825BF"/>
    <w:rsid w:val="0068267D"/>
    <w:rsid w:val="00682B6F"/>
    <w:rsid w:val="00682E1C"/>
    <w:rsid w:val="00682F96"/>
    <w:rsid w:val="006833DC"/>
    <w:rsid w:val="00683511"/>
    <w:rsid w:val="006835EF"/>
    <w:rsid w:val="00683740"/>
    <w:rsid w:val="006837DB"/>
    <w:rsid w:val="006838E1"/>
    <w:rsid w:val="00683C71"/>
    <w:rsid w:val="00683F7C"/>
    <w:rsid w:val="006842A4"/>
    <w:rsid w:val="00684BE7"/>
    <w:rsid w:val="00685080"/>
    <w:rsid w:val="006853A3"/>
    <w:rsid w:val="006853D8"/>
    <w:rsid w:val="00685444"/>
    <w:rsid w:val="0068561A"/>
    <w:rsid w:val="0068643C"/>
    <w:rsid w:val="006866DA"/>
    <w:rsid w:val="00686C9A"/>
    <w:rsid w:val="00686E78"/>
    <w:rsid w:val="00686E99"/>
    <w:rsid w:val="00686EEB"/>
    <w:rsid w:val="00687042"/>
    <w:rsid w:val="0068794F"/>
    <w:rsid w:val="0068795A"/>
    <w:rsid w:val="00687F8A"/>
    <w:rsid w:val="0069019D"/>
    <w:rsid w:val="006902F4"/>
    <w:rsid w:val="00690841"/>
    <w:rsid w:val="00690A9B"/>
    <w:rsid w:val="00690ABF"/>
    <w:rsid w:val="006912CF"/>
    <w:rsid w:val="00691641"/>
    <w:rsid w:val="00691B59"/>
    <w:rsid w:val="00691E30"/>
    <w:rsid w:val="00691FB2"/>
    <w:rsid w:val="00692335"/>
    <w:rsid w:val="0069233B"/>
    <w:rsid w:val="00692419"/>
    <w:rsid w:val="006924E9"/>
    <w:rsid w:val="0069256D"/>
    <w:rsid w:val="006926DC"/>
    <w:rsid w:val="00692945"/>
    <w:rsid w:val="00692E32"/>
    <w:rsid w:val="00692EDE"/>
    <w:rsid w:val="00692EEF"/>
    <w:rsid w:val="00693155"/>
    <w:rsid w:val="00693378"/>
    <w:rsid w:val="00693525"/>
    <w:rsid w:val="00693566"/>
    <w:rsid w:val="0069382A"/>
    <w:rsid w:val="00693EE2"/>
    <w:rsid w:val="00694878"/>
    <w:rsid w:val="00694FC0"/>
    <w:rsid w:val="00694FC1"/>
    <w:rsid w:val="00695287"/>
    <w:rsid w:val="0069541B"/>
    <w:rsid w:val="0069563D"/>
    <w:rsid w:val="006958A8"/>
    <w:rsid w:val="00695974"/>
    <w:rsid w:val="00695C70"/>
    <w:rsid w:val="00695FF3"/>
    <w:rsid w:val="00696621"/>
    <w:rsid w:val="0069665B"/>
    <w:rsid w:val="00697132"/>
    <w:rsid w:val="006972BB"/>
    <w:rsid w:val="006974D8"/>
    <w:rsid w:val="0069796A"/>
    <w:rsid w:val="00697A9A"/>
    <w:rsid w:val="00697F63"/>
    <w:rsid w:val="006A00D9"/>
    <w:rsid w:val="006A0164"/>
    <w:rsid w:val="006A05C3"/>
    <w:rsid w:val="006A073B"/>
    <w:rsid w:val="006A073F"/>
    <w:rsid w:val="006A0C92"/>
    <w:rsid w:val="006A0D1E"/>
    <w:rsid w:val="006A11C3"/>
    <w:rsid w:val="006A11F0"/>
    <w:rsid w:val="006A152B"/>
    <w:rsid w:val="006A29A4"/>
    <w:rsid w:val="006A36BB"/>
    <w:rsid w:val="006A431F"/>
    <w:rsid w:val="006A4417"/>
    <w:rsid w:val="006A46F3"/>
    <w:rsid w:val="006A4A47"/>
    <w:rsid w:val="006A5201"/>
    <w:rsid w:val="006A59DC"/>
    <w:rsid w:val="006A5E57"/>
    <w:rsid w:val="006A612C"/>
    <w:rsid w:val="006A6784"/>
    <w:rsid w:val="006A6880"/>
    <w:rsid w:val="006A6DA9"/>
    <w:rsid w:val="006A7493"/>
    <w:rsid w:val="006A76FD"/>
    <w:rsid w:val="006A7738"/>
    <w:rsid w:val="006A7A14"/>
    <w:rsid w:val="006A7CB6"/>
    <w:rsid w:val="006A7D04"/>
    <w:rsid w:val="006A7D3A"/>
    <w:rsid w:val="006A7F60"/>
    <w:rsid w:val="006B0042"/>
    <w:rsid w:val="006B009B"/>
    <w:rsid w:val="006B0296"/>
    <w:rsid w:val="006B054B"/>
    <w:rsid w:val="006B0913"/>
    <w:rsid w:val="006B0991"/>
    <w:rsid w:val="006B0AD8"/>
    <w:rsid w:val="006B12CD"/>
    <w:rsid w:val="006B13C6"/>
    <w:rsid w:val="006B16AE"/>
    <w:rsid w:val="006B17E1"/>
    <w:rsid w:val="006B19AB"/>
    <w:rsid w:val="006B1AD8"/>
    <w:rsid w:val="006B1C23"/>
    <w:rsid w:val="006B1CF7"/>
    <w:rsid w:val="006B2043"/>
    <w:rsid w:val="006B21B1"/>
    <w:rsid w:val="006B2638"/>
    <w:rsid w:val="006B26E0"/>
    <w:rsid w:val="006B2935"/>
    <w:rsid w:val="006B2B83"/>
    <w:rsid w:val="006B2F67"/>
    <w:rsid w:val="006B327B"/>
    <w:rsid w:val="006B33AE"/>
    <w:rsid w:val="006B35AE"/>
    <w:rsid w:val="006B422F"/>
    <w:rsid w:val="006B44B2"/>
    <w:rsid w:val="006B49E5"/>
    <w:rsid w:val="006B4B26"/>
    <w:rsid w:val="006B4CB0"/>
    <w:rsid w:val="006B4D15"/>
    <w:rsid w:val="006B4D5E"/>
    <w:rsid w:val="006B4F03"/>
    <w:rsid w:val="006B511A"/>
    <w:rsid w:val="006B51AF"/>
    <w:rsid w:val="006B51CD"/>
    <w:rsid w:val="006B5780"/>
    <w:rsid w:val="006B58BC"/>
    <w:rsid w:val="006B5CD4"/>
    <w:rsid w:val="006B6A01"/>
    <w:rsid w:val="006B6CFA"/>
    <w:rsid w:val="006B6E72"/>
    <w:rsid w:val="006B7426"/>
    <w:rsid w:val="006B76C8"/>
    <w:rsid w:val="006B7703"/>
    <w:rsid w:val="006B7767"/>
    <w:rsid w:val="006B77F4"/>
    <w:rsid w:val="006B7990"/>
    <w:rsid w:val="006B7DA2"/>
    <w:rsid w:val="006B7FA7"/>
    <w:rsid w:val="006C0075"/>
    <w:rsid w:val="006C01AA"/>
    <w:rsid w:val="006C01D9"/>
    <w:rsid w:val="006C027B"/>
    <w:rsid w:val="006C0327"/>
    <w:rsid w:val="006C0AD4"/>
    <w:rsid w:val="006C0D03"/>
    <w:rsid w:val="006C0FCC"/>
    <w:rsid w:val="006C1E10"/>
    <w:rsid w:val="006C24D9"/>
    <w:rsid w:val="006C2512"/>
    <w:rsid w:val="006C2741"/>
    <w:rsid w:val="006C28E4"/>
    <w:rsid w:val="006C292A"/>
    <w:rsid w:val="006C2A3D"/>
    <w:rsid w:val="006C2B60"/>
    <w:rsid w:val="006C2DF6"/>
    <w:rsid w:val="006C30F7"/>
    <w:rsid w:val="006C3247"/>
    <w:rsid w:val="006C3724"/>
    <w:rsid w:val="006C3A06"/>
    <w:rsid w:val="006C3B2A"/>
    <w:rsid w:val="006C3DF5"/>
    <w:rsid w:val="006C3F05"/>
    <w:rsid w:val="006C40E0"/>
    <w:rsid w:val="006C46E2"/>
    <w:rsid w:val="006C4CCB"/>
    <w:rsid w:val="006C4ED3"/>
    <w:rsid w:val="006C4F61"/>
    <w:rsid w:val="006C5049"/>
    <w:rsid w:val="006C51AF"/>
    <w:rsid w:val="006C5263"/>
    <w:rsid w:val="006C54BF"/>
    <w:rsid w:val="006C55B3"/>
    <w:rsid w:val="006C5B7D"/>
    <w:rsid w:val="006C5BFC"/>
    <w:rsid w:val="006C5D6A"/>
    <w:rsid w:val="006C5F71"/>
    <w:rsid w:val="006C63E8"/>
    <w:rsid w:val="006C6E61"/>
    <w:rsid w:val="006C6F04"/>
    <w:rsid w:val="006C70F7"/>
    <w:rsid w:val="006C7216"/>
    <w:rsid w:val="006C7359"/>
    <w:rsid w:val="006C737E"/>
    <w:rsid w:val="006C7533"/>
    <w:rsid w:val="006C7985"/>
    <w:rsid w:val="006C7EBC"/>
    <w:rsid w:val="006D0301"/>
    <w:rsid w:val="006D0453"/>
    <w:rsid w:val="006D0547"/>
    <w:rsid w:val="006D06A9"/>
    <w:rsid w:val="006D10CE"/>
    <w:rsid w:val="006D10F4"/>
    <w:rsid w:val="006D1469"/>
    <w:rsid w:val="006D177B"/>
    <w:rsid w:val="006D1BB2"/>
    <w:rsid w:val="006D2045"/>
    <w:rsid w:val="006D2825"/>
    <w:rsid w:val="006D2960"/>
    <w:rsid w:val="006D2B4F"/>
    <w:rsid w:val="006D2EAE"/>
    <w:rsid w:val="006D2F06"/>
    <w:rsid w:val="006D2FA3"/>
    <w:rsid w:val="006D3925"/>
    <w:rsid w:val="006D40BA"/>
    <w:rsid w:val="006D41DA"/>
    <w:rsid w:val="006D46CC"/>
    <w:rsid w:val="006D4A02"/>
    <w:rsid w:val="006D4A30"/>
    <w:rsid w:val="006D4E50"/>
    <w:rsid w:val="006D4F42"/>
    <w:rsid w:val="006D4F6B"/>
    <w:rsid w:val="006D52D9"/>
    <w:rsid w:val="006D5518"/>
    <w:rsid w:val="006D57AF"/>
    <w:rsid w:val="006D5B9C"/>
    <w:rsid w:val="006D5C52"/>
    <w:rsid w:val="006D5D3E"/>
    <w:rsid w:val="006D6057"/>
    <w:rsid w:val="006D6694"/>
    <w:rsid w:val="006D675A"/>
    <w:rsid w:val="006D689D"/>
    <w:rsid w:val="006D690D"/>
    <w:rsid w:val="006D6FD5"/>
    <w:rsid w:val="006D70B4"/>
    <w:rsid w:val="006D719F"/>
    <w:rsid w:val="006D7262"/>
    <w:rsid w:val="006D7751"/>
    <w:rsid w:val="006D782B"/>
    <w:rsid w:val="006D7A18"/>
    <w:rsid w:val="006D7C11"/>
    <w:rsid w:val="006E006A"/>
    <w:rsid w:val="006E007B"/>
    <w:rsid w:val="006E007D"/>
    <w:rsid w:val="006E0385"/>
    <w:rsid w:val="006E0519"/>
    <w:rsid w:val="006E0649"/>
    <w:rsid w:val="006E0A68"/>
    <w:rsid w:val="006E0BF8"/>
    <w:rsid w:val="006E1253"/>
    <w:rsid w:val="006E126A"/>
    <w:rsid w:val="006E17B2"/>
    <w:rsid w:val="006E196D"/>
    <w:rsid w:val="006E19E5"/>
    <w:rsid w:val="006E1A79"/>
    <w:rsid w:val="006E221B"/>
    <w:rsid w:val="006E2461"/>
    <w:rsid w:val="006E27D9"/>
    <w:rsid w:val="006E2863"/>
    <w:rsid w:val="006E2881"/>
    <w:rsid w:val="006E28DC"/>
    <w:rsid w:val="006E29C0"/>
    <w:rsid w:val="006E2DE7"/>
    <w:rsid w:val="006E342C"/>
    <w:rsid w:val="006E3454"/>
    <w:rsid w:val="006E3BA4"/>
    <w:rsid w:val="006E3EE9"/>
    <w:rsid w:val="006E45F8"/>
    <w:rsid w:val="006E4659"/>
    <w:rsid w:val="006E476E"/>
    <w:rsid w:val="006E4899"/>
    <w:rsid w:val="006E4926"/>
    <w:rsid w:val="006E49CA"/>
    <w:rsid w:val="006E5001"/>
    <w:rsid w:val="006E5286"/>
    <w:rsid w:val="006E5A25"/>
    <w:rsid w:val="006E5B6C"/>
    <w:rsid w:val="006E5E06"/>
    <w:rsid w:val="006E5FC9"/>
    <w:rsid w:val="006E6197"/>
    <w:rsid w:val="006E6F8A"/>
    <w:rsid w:val="006E722E"/>
    <w:rsid w:val="006E7273"/>
    <w:rsid w:val="006E7326"/>
    <w:rsid w:val="006E7C20"/>
    <w:rsid w:val="006E7CE2"/>
    <w:rsid w:val="006F070A"/>
    <w:rsid w:val="006F07D1"/>
    <w:rsid w:val="006F0ABB"/>
    <w:rsid w:val="006F0CDD"/>
    <w:rsid w:val="006F0CE3"/>
    <w:rsid w:val="006F123B"/>
    <w:rsid w:val="006F128C"/>
    <w:rsid w:val="006F1524"/>
    <w:rsid w:val="006F18EA"/>
    <w:rsid w:val="006F1BEE"/>
    <w:rsid w:val="006F1D7B"/>
    <w:rsid w:val="006F1D91"/>
    <w:rsid w:val="006F1F42"/>
    <w:rsid w:val="006F1F8F"/>
    <w:rsid w:val="006F223F"/>
    <w:rsid w:val="006F235B"/>
    <w:rsid w:val="006F2390"/>
    <w:rsid w:val="006F2985"/>
    <w:rsid w:val="006F29E9"/>
    <w:rsid w:val="006F2AB0"/>
    <w:rsid w:val="006F2C5B"/>
    <w:rsid w:val="006F37AA"/>
    <w:rsid w:val="006F3BEB"/>
    <w:rsid w:val="006F3CDC"/>
    <w:rsid w:val="006F415A"/>
    <w:rsid w:val="006F472F"/>
    <w:rsid w:val="006F4BF1"/>
    <w:rsid w:val="006F4EAD"/>
    <w:rsid w:val="006F50EA"/>
    <w:rsid w:val="006F5162"/>
    <w:rsid w:val="006F52A2"/>
    <w:rsid w:val="006F5795"/>
    <w:rsid w:val="006F58C6"/>
    <w:rsid w:val="006F5DD8"/>
    <w:rsid w:val="006F605A"/>
    <w:rsid w:val="006F650D"/>
    <w:rsid w:val="006F6885"/>
    <w:rsid w:val="006F690C"/>
    <w:rsid w:val="006F6AAD"/>
    <w:rsid w:val="006F6B0A"/>
    <w:rsid w:val="006F6B87"/>
    <w:rsid w:val="006F6E71"/>
    <w:rsid w:val="006F6E9A"/>
    <w:rsid w:val="006F6EB6"/>
    <w:rsid w:val="006F7718"/>
    <w:rsid w:val="006F7B62"/>
    <w:rsid w:val="006F7FA0"/>
    <w:rsid w:val="00700A7E"/>
    <w:rsid w:val="00700B4D"/>
    <w:rsid w:val="00700EEF"/>
    <w:rsid w:val="00701037"/>
    <w:rsid w:val="00701117"/>
    <w:rsid w:val="00701430"/>
    <w:rsid w:val="007014AD"/>
    <w:rsid w:val="007015D2"/>
    <w:rsid w:val="007015F2"/>
    <w:rsid w:val="00701D8D"/>
    <w:rsid w:val="00702493"/>
    <w:rsid w:val="007024E1"/>
    <w:rsid w:val="00702DE7"/>
    <w:rsid w:val="0070328B"/>
    <w:rsid w:val="0070351B"/>
    <w:rsid w:val="00703C99"/>
    <w:rsid w:val="00703E01"/>
    <w:rsid w:val="00703EA2"/>
    <w:rsid w:val="0070446A"/>
    <w:rsid w:val="00704642"/>
    <w:rsid w:val="007048FC"/>
    <w:rsid w:val="007052C4"/>
    <w:rsid w:val="00705426"/>
    <w:rsid w:val="007055D6"/>
    <w:rsid w:val="007062C1"/>
    <w:rsid w:val="007064AE"/>
    <w:rsid w:val="007064F9"/>
    <w:rsid w:val="00706B15"/>
    <w:rsid w:val="00706C32"/>
    <w:rsid w:val="00706FB7"/>
    <w:rsid w:val="007072AA"/>
    <w:rsid w:val="007076FD"/>
    <w:rsid w:val="007078AB"/>
    <w:rsid w:val="00707B4D"/>
    <w:rsid w:val="00707C08"/>
    <w:rsid w:val="00707E43"/>
    <w:rsid w:val="00707E87"/>
    <w:rsid w:val="00707FD2"/>
    <w:rsid w:val="0071003E"/>
    <w:rsid w:val="00710211"/>
    <w:rsid w:val="007108A7"/>
    <w:rsid w:val="00710B3F"/>
    <w:rsid w:val="00710C72"/>
    <w:rsid w:val="00710EAC"/>
    <w:rsid w:val="00710FDE"/>
    <w:rsid w:val="00711D86"/>
    <w:rsid w:val="00711EC0"/>
    <w:rsid w:val="00712457"/>
    <w:rsid w:val="0071308C"/>
    <w:rsid w:val="0071321D"/>
    <w:rsid w:val="00713265"/>
    <w:rsid w:val="0071421C"/>
    <w:rsid w:val="00714262"/>
    <w:rsid w:val="007142C7"/>
    <w:rsid w:val="007145DA"/>
    <w:rsid w:val="00714A23"/>
    <w:rsid w:val="00714B41"/>
    <w:rsid w:val="007150B9"/>
    <w:rsid w:val="0071513A"/>
    <w:rsid w:val="007158DF"/>
    <w:rsid w:val="00715F87"/>
    <w:rsid w:val="00716135"/>
    <w:rsid w:val="0071626D"/>
    <w:rsid w:val="00716551"/>
    <w:rsid w:val="00716926"/>
    <w:rsid w:val="00716939"/>
    <w:rsid w:val="00716973"/>
    <w:rsid w:val="00716E27"/>
    <w:rsid w:val="00716F00"/>
    <w:rsid w:val="0071700C"/>
    <w:rsid w:val="00717232"/>
    <w:rsid w:val="007175E2"/>
    <w:rsid w:val="007175FD"/>
    <w:rsid w:val="00717732"/>
    <w:rsid w:val="007177B5"/>
    <w:rsid w:val="007178C0"/>
    <w:rsid w:val="00717B1F"/>
    <w:rsid w:val="00717C77"/>
    <w:rsid w:val="00717E67"/>
    <w:rsid w:val="007207BE"/>
    <w:rsid w:val="00720B28"/>
    <w:rsid w:val="00720DC1"/>
    <w:rsid w:val="0072109E"/>
    <w:rsid w:val="00721118"/>
    <w:rsid w:val="007217FD"/>
    <w:rsid w:val="007219DF"/>
    <w:rsid w:val="00721C66"/>
    <w:rsid w:val="00722008"/>
    <w:rsid w:val="0072240D"/>
    <w:rsid w:val="00722B76"/>
    <w:rsid w:val="00722E63"/>
    <w:rsid w:val="007231FC"/>
    <w:rsid w:val="007232F4"/>
    <w:rsid w:val="0072355D"/>
    <w:rsid w:val="007236E9"/>
    <w:rsid w:val="00723734"/>
    <w:rsid w:val="00723DF7"/>
    <w:rsid w:val="00723E8D"/>
    <w:rsid w:val="0072440F"/>
    <w:rsid w:val="00724E68"/>
    <w:rsid w:val="007250D1"/>
    <w:rsid w:val="00725253"/>
    <w:rsid w:val="00725680"/>
    <w:rsid w:val="0072572F"/>
    <w:rsid w:val="00725F87"/>
    <w:rsid w:val="007260DD"/>
    <w:rsid w:val="00726100"/>
    <w:rsid w:val="00726833"/>
    <w:rsid w:val="00726A71"/>
    <w:rsid w:val="00726AB5"/>
    <w:rsid w:val="00726C3E"/>
    <w:rsid w:val="00726CAC"/>
    <w:rsid w:val="00726FB1"/>
    <w:rsid w:val="007278CD"/>
    <w:rsid w:val="00727931"/>
    <w:rsid w:val="00727D97"/>
    <w:rsid w:val="00727EDA"/>
    <w:rsid w:val="00727F02"/>
    <w:rsid w:val="00730091"/>
    <w:rsid w:val="007306E0"/>
    <w:rsid w:val="007306E8"/>
    <w:rsid w:val="00730C4F"/>
    <w:rsid w:val="00730C50"/>
    <w:rsid w:val="00730DA4"/>
    <w:rsid w:val="00730F87"/>
    <w:rsid w:val="00731790"/>
    <w:rsid w:val="0073189C"/>
    <w:rsid w:val="00731B38"/>
    <w:rsid w:val="00731C49"/>
    <w:rsid w:val="00731D02"/>
    <w:rsid w:val="007323FE"/>
    <w:rsid w:val="00732F34"/>
    <w:rsid w:val="00733B20"/>
    <w:rsid w:val="00734111"/>
    <w:rsid w:val="00734449"/>
    <w:rsid w:val="00734A59"/>
    <w:rsid w:val="007355AC"/>
    <w:rsid w:val="0073560C"/>
    <w:rsid w:val="00735756"/>
    <w:rsid w:val="00735875"/>
    <w:rsid w:val="007359AD"/>
    <w:rsid w:val="00735B4B"/>
    <w:rsid w:val="00735E53"/>
    <w:rsid w:val="00735F5F"/>
    <w:rsid w:val="00736278"/>
    <w:rsid w:val="0073635D"/>
    <w:rsid w:val="0073636A"/>
    <w:rsid w:val="007367AD"/>
    <w:rsid w:val="00736F34"/>
    <w:rsid w:val="007371CD"/>
    <w:rsid w:val="00737314"/>
    <w:rsid w:val="00737372"/>
    <w:rsid w:val="007373C5"/>
    <w:rsid w:val="007376F1"/>
    <w:rsid w:val="00737975"/>
    <w:rsid w:val="00737ECD"/>
    <w:rsid w:val="0074099A"/>
    <w:rsid w:val="00740D68"/>
    <w:rsid w:val="00740DC1"/>
    <w:rsid w:val="00740DFC"/>
    <w:rsid w:val="00740F06"/>
    <w:rsid w:val="00740FFF"/>
    <w:rsid w:val="007410B4"/>
    <w:rsid w:val="00741244"/>
    <w:rsid w:val="007415EF"/>
    <w:rsid w:val="0074183C"/>
    <w:rsid w:val="00741AB3"/>
    <w:rsid w:val="00741D21"/>
    <w:rsid w:val="00741FAE"/>
    <w:rsid w:val="0074240A"/>
    <w:rsid w:val="007426BC"/>
    <w:rsid w:val="007427F9"/>
    <w:rsid w:val="00743030"/>
    <w:rsid w:val="00743047"/>
    <w:rsid w:val="0074305A"/>
    <w:rsid w:val="007430C6"/>
    <w:rsid w:val="007431B3"/>
    <w:rsid w:val="007432F0"/>
    <w:rsid w:val="007439EC"/>
    <w:rsid w:val="00743E7F"/>
    <w:rsid w:val="00744005"/>
    <w:rsid w:val="007443B0"/>
    <w:rsid w:val="00744C6E"/>
    <w:rsid w:val="00744C79"/>
    <w:rsid w:val="00744F0C"/>
    <w:rsid w:val="00744FA0"/>
    <w:rsid w:val="00745259"/>
    <w:rsid w:val="00745915"/>
    <w:rsid w:val="00745B3F"/>
    <w:rsid w:val="00745BF7"/>
    <w:rsid w:val="00745D39"/>
    <w:rsid w:val="0074645A"/>
    <w:rsid w:val="00746953"/>
    <w:rsid w:val="00746F97"/>
    <w:rsid w:val="00747B30"/>
    <w:rsid w:val="00747F81"/>
    <w:rsid w:val="007503E8"/>
    <w:rsid w:val="0075072C"/>
    <w:rsid w:val="0075096E"/>
    <w:rsid w:val="00750A02"/>
    <w:rsid w:val="00750C0F"/>
    <w:rsid w:val="00750E83"/>
    <w:rsid w:val="00750F5A"/>
    <w:rsid w:val="00751426"/>
    <w:rsid w:val="007519CA"/>
    <w:rsid w:val="00751CEE"/>
    <w:rsid w:val="007521B9"/>
    <w:rsid w:val="00752308"/>
    <w:rsid w:val="00752736"/>
    <w:rsid w:val="0075278A"/>
    <w:rsid w:val="007529D5"/>
    <w:rsid w:val="00752C34"/>
    <w:rsid w:val="00752DE1"/>
    <w:rsid w:val="00752F5F"/>
    <w:rsid w:val="00753337"/>
    <w:rsid w:val="00753704"/>
    <w:rsid w:val="00753868"/>
    <w:rsid w:val="00753D94"/>
    <w:rsid w:val="00754057"/>
    <w:rsid w:val="007540DD"/>
    <w:rsid w:val="00754292"/>
    <w:rsid w:val="007548D9"/>
    <w:rsid w:val="0075509E"/>
    <w:rsid w:val="007553F1"/>
    <w:rsid w:val="007554A3"/>
    <w:rsid w:val="00755598"/>
    <w:rsid w:val="007555AE"/>
    <w:rsid w:val="0075564B"/>
    <w:rsid w:val="007558A8"/>
    <w:rsid w:val="007558E7"/>
    <w:rsid w:val="00755F71"/>
    <w:rsid w:val="00755FB8"/>
    <w:rsid w:val="00756375"/>
    <w:rsid w:val="007567F2"/>
    <w:rsid w:val="00756829"/>
    <w:rsid w:val="00756DFC"/>
    <w:rsid w:val="00756F74"/>
    <w:rsid w:val="00757285"/>
    <w:rsid w:val="00757696"/>
    <w:rsid w:val="00757CE0"/>
    <w:rsid w:val="00760604"/>
    <w:rsid w:val="007608EF"/>
    <w:rsid w:val="00760AD6"/>
    <w:rsid w:val="00760CDE"/>
    <w:rsid w:val="00760DB4"/>
    <w:rsid w:val="007611C6"/>
    <w:rsid w:val="00761237"/>
    <w:rsid w:val="007617FD"/>
    <w:rsid w:val="00762169"/>
    <w:rsid w:val="00762333"/>
    <w:rsid w:val="007624FE"/>
    <w:rsid w:val="007626CD"/>
    <w:rsid w:val="00762AC9"/>
    <w:rsid w:val="00762DAE"/>
    <w:rsid w:val="007632B8"/>
    <w:rsid w:val="007633D8"/>
    <w:rsid w:val="0076376E"/>
    <w:rsid w:val="007637EC"/>
    <w:rsid w:val="00763935"/>
    <w:rsid w:val="007639B1"/>
    <w:rsid w:val="007644EB"/>
    <w:rsid w:val="007646C4"/>
    <w:rsid w:val="00764CC1"/>
    <w:rsid w:val="00764CFE"/>
    <w:rsid w:val="00764DD6"/>
    <w:rsid w:val="00764F0B"/>
    <w:rsid w:val="00764F71"/>
    <w:rsid w:val="007654AF"/>
    <w:rsid w:val="00765829"/>
    <w:rsid w:val="0076583C"/>
    <w:rsid w:val="00765D13"/>
    <w:rsid w:val="0076638A"/>
    <w:rsid w:val="00766766"/>
    <w:rsid w:val="00766AB3"/>
    <w:rsid w:val="00766B81"/>
    <w:rsid w:val="00766CD6"/>
    <w:rsid w:val="00767010"/>
    <w:rsid w:val="0076702E"/>
    <w:rsid w:val="007677F8"/>
    <w:rsid w:val="007678F6"/>
    <w:rsid w:val="007700CA"/>
    <w:rsid w:val="007700E9"/>
    <w:rsid w:val="00770181"/>
    <w:rsid w:val="0077081F"/>
    <w:rsid w:val="0077095A"/>
    <w:rsid w:val="007709B5"/>
    <w:rsid w:val="007709EC"/>
    <w:rsid w:val="00770AA4"/>
    <w:rsid w:val="00770BD0"/>
    <w:rsid w:val="00770E12"/>
    <w:rsid w:val="00771218"/>
    <w:rsid w:val="0077165D"/>
    <w:rsid w:val="0077168F"/>
    <w:rsid w:val="0077184F"/>
    <w:rsid w:val="007718B0"/>
    <w:rsid w:val="007719BB"/>
    <w:rsid w:val="00771A3C"/>
    <w:rsid w:val="00771BD0"/>
    <w:rsid w:val="00771F74"/>
    <w:rsid w:val="007723D3"/>
    <w:rsid w:val="007726DC"/>
    <w:rsid w:val="007726F3"/>
    <w:rsid w:val="007727F6"/>
    <w:rsid w:val="007728F2"/>
    <w:rsid w:val="0077293B"/>
    <w:rsid w:val="00772A69"/>
    <w:rsid w:val="00772A92"/>
    <w:rsid w:val="00772EEE"/>
    <w:rsid w:val="00773516"/>
    <w:rsid w:val="007738A4"/>
    <w:rsid w:val="00773BD2"/>
    <w:rsid w:val="00774549"/>
    <w:rsid w:val="007746F5"/>
    <w:rsid w:val="007747FE"/>
    <w:rsid w:val="0077584C"/>
    <w:rsid w:val="007758C1"/>
    <w:rsid w:val="007759D9"/>
    <w:rsid w:val="00775BA3"/>
    <w:rsid w:val="00775C36"/>
    <w:rsid w:val="00776540"/>
    <w:rsid w:val="00776577"/>
    <w:rsid w:val="007767DD"/>
    <w:rsid w:val="00776CF6"/>
    <w:rsid w:val="0077725F"/>
    <w:rsid w:val="007772C5"/>
    <w:rsid w:val="00777302"/>
    <w:rsid w:val="007775E0"/>
    <w:rsid w:val="00777845"/>
    <w:rsid w:val="007800A7"/>
    <w:rsid w:val="0078034B"/>
    <w:rsid w:val="007805F5"/>
    <w:rsid w:val="00780669"/>
    <w:rsid w:val="00780859"/>
    <w:rsid w:val="00780D7E"/>
    <w:rsid w:val="00780DA5"/>
    <w:rsid w:val="00781561"/>
    <w:rsid w:val="007824F6"/>
    <w:rsid w:val="00782658"/>
    <w:rsid w:val="007826A7"/>
    <w:rsid w:val="00782734"/>
    <w:rsid w:val="00782821"/>
    <w:rsid w:val="007828D1"/>
    <w:rsid w:val="00782C06"/>
    <w:rsid w:val="00782C51"/>
    <w:rsid w:val="00783202"/>
    <w:rsid w:val="00783570"/>
    <w:rsid w:val="00783C62"/>
    <w:rsid w:val="00783EE8"/>
    <w:rsid w:val="00783FC7"/>
    <w:rsid w:val="00784066"/>
    <w:rsid w:val="007841E3"/>
    <w:rsid w:val="0078422F"/>
    <w:rsid w:val="00784E44"/>
    <w:rsid w:val="00785484"/>
    <w:rsid w:val="00785607"/>
    <w:rsid w:val="007856DD"/>
    <w:rsid w:val="00785C1E"/>
    <w:rsid w:val="00785CEE"/>
    <w:rsid w:val="00786056"/>
    <w:rsid w:val="00786114"/>
    <w:rsid w:val="00786906"/>
    <w:rsid w:val="00786990"/>
    <w:rsid w:val="00786BA2"/>
    <w:rsid w:val="00786CCB"/>
    <w:rsid w:val="00786DFA"/>
    <w:rsid w:val="00786FEE"/>
    <w:rsid w:val="00787595"/>
    <w:rsid w:val="00787615"/>
    <w:rsid w:val="00787A20"/>
    <w:rsid w:val="00787B1C"/>
    <w:rsid w:val="00787BE7"/>
    <w:rsid w:val="00790542"/>
    <w:rsid w:val="00790686"/>
    <w:rsid w:val="00790DBF"/>
    <w:rsid w:val="00790ECC"/>
    <w:rsid w:val="0079107F"/>
    <w:rsid w:val="00791203"/>
    <w:rsid w:val="00791219"/>
    <w:rsid w:val="0079122C"/>
    <w:rsid w:val="007915C9"/>
    <w:rsid w:val="007918E8"/>
    <w:rsid w:val="00791A76"/>
    <w:rsid w:val="00791A84"/>
    <w:rsid w:val="00791B11"/>
    <w:rsid w:val="00792285"/>
    <w:rsid w:val="00792349"/>
    <w:rsid w:val="0079237F"/>
    <w:rsid w:val="007923BD"/>
    <w:rsid w:val="007925F4"/>
    <w:rsid w:val="0079277E"/>
    <w:rsid w:val="00792805"/>
    <w:rsid w:val="00792938"/>
    <w:rsid w:val="00792954"/>
    <w:rsid w:val="00792B99"/>
    <w:rsid w:val="00792C56"/>
    <w:rsid w:val="00792D7A"/>
    <w:rsid w:val="00792EAF"/>
    <w:rsid w:val="00793410"/>
    <w:rsid w:val="00793616"/>
    <w:rsid w:val="007936A5"/>
    <w:rsid w:val="00793DCD"/>
    <w:rsid w:val="00793F98"/>
    <w:rsid w:val="00794000"/>
    <w:rsid w:val="00794101"/>
    <w:rsid w:val="0079415A"/>
    <w:rsid w:val="007942A0"/>
    <w:rsid w:val="0079489A"/>
    <w:rsid w:val="00794EDC"/>
    <w:rsid w:val="00795092"/>
    <w:rsid w:val="007953E4"/>
    <w:rsid w:val="007954FE"/>
    <w:rsid w:val="00795CEF"/>
    <w:rsid w:val="00795E90"/>
    <w:rsid w:val="00795FB3"/>
    <w:rsid w:val="00795FD5"/>
    <w:rsid w:val="0079608D"/>
    <w:rsid w:val="00796809"/>
    <w:rsid w:val="007969A2"/>
    <w:rsid w:val="00796B5D"/>
    <w:rsid w:val="00796F2D"/>
    <w:rsid w:val="00797978"/>
    <w:rsid w:val="00797AD6"/>
    <w:rsid w:val="00797B32"/>
    <w:rsid w:val="00797FB2"/>
    <w:rsid w:val="007A006E"/>
    <w:rsid w:val="007A0659"/>
    <w:rsid w:val="007A0743"/>
    <w:rsid w:val="007A095E"/>
    <w:rsid w:val="007A119F"/>
    <w:rsid w:val="007A18EB"/>
    <w:rsid w:val="007A18F5"/>
    <w:rsid w:val="007A1A56"/>
    <w:rsid w:val="007A1C0E"/>
    <w:rsid w:val="007A201B"/>
    <w:rsid w:val="007A20D2"/>
    <w:rsid w:val="007A22C7"/>
    <w:rsid w:val="007A22E7"/>
    <w:rsid w:val="007A266B"/>
    <w:rsid w:val="007A2766"/>
    <w:rsid w:val="007A27ED"/>
    <w:rsid w:val="007A27F3"/>
    <w:rsid w:val="007A2C90"/>
    <w:rsid w:val="007A2F36"/>
    <w:rsid w:val="007A2F50"/>
    <w:rsid w:val="007A30B0"/>
    <w:rsid w:val="007A323D"/>
    <w:rsid w:val="007A3CBF"/>
    <w:rsid w:val="007A4746"/>
    <w:rsid w:val="007A4900"/>
    <w:rsid w:val="007A4B77"/>
    <w:rsid w:val="007A53F6"/>
    <w:rsid w:val="007A5647"/>
    <w:rsid w:val="007A5688"/>
    <w:rsid w:val="007A5841"/>
    <w:rsid w:val="007A59CB"/>
    <w:rsid w:val="007A5BE5"/>
    <w:rsid w:val="007A5C36"/>
    <w:rsid w:val="007A61D8"/>
    <w:rsid w:val="007A63B1"/>
    <w:rsid w:val="007A6F18"/>
    <w:rsid w:val="007A7103"/>
    <w:rsid w:val="007A76D6"/>
    <w:rsid w:val="007A78E3"/>
    <w:rsid w:val="007A7B7A"/>
    <w:rsid w:val="007A7B7C"/>
    <w:rsid w:val="007A7BAD"/>
    <w:rsid w:val="007A7C2E"/>
    <w:rsid w:val="007A7CA8"/>
    <w:rsid w:val="007A7FA6"/>
    <w:rsid w:val="007A7FDA"/>
    <w:rsid w:val="007B0290"/>
    <w:rsid w:val="007B0538"/>
    <w:rsid w:val="007B07D2"/>
    <w:rsid w:val="007B08E5"/>
    <w:rsid w:val="007B091B"/>
    <w:rsid w:val="007B09EE"/>
    <w:rsid w:val="007B0B65"/>
    <w:rsid w:val="007B0BB8"/>
    <w:rsid w:val="007B0CAD"/>
    <w:rsid w:val="007B1693"/>
    <w:rsid w:val="007B2006"/>
    <w:rsid w:val="007B2034"/>
    <w:rsid w:val="007B2234"/>
    <w:rsid w:val="007B27CC"/>
    <w:rsid w:val="007B2B8E"/>
    <w:rsid w:val="007B2F16"/>
    <w:rsid w:val="007B306A"/>
    <w:rsid w:val="007B30F1"/>
    <w:rsid w:val="007B32F9"/>
    <w:rsid w:val="007B3550"/>
    <w:rsid w:val="007B3B9F"/>
    <w:rsid w:val="007B3BF6"/>
    <w:rsid w:val="007B4052"/>
    <w:rsid w:val="007B4E23"/>
    <w:rsid w:val="007B4FE7"/>
    <w:rsid w:val="007B507C"/>
    <w:rsid w:val="007B5193"/>
    <w:rsid w:val="007B5442"/>
    <w:rsid w:val="007B5810"/>
    <w:rsid w:val="007B5D33"/>
    <w:rsid w:val="007B5FF3"/>
    <w:rsid w:val="007B6258"/>
    <w:rsid w:val="007B6271"/>
    <w:rsid w:val="007B65E2"/>
    <w:rsid w:val="007B66B7"/>
    <w:rsid w:val="007B6A33"/>
    <w:rsid w:val="007B73A3"/>
    <w:rsid w:val="007B76D1"/>
    <w:rsid w:val="007B7DD3"/>
    <w:rsid w:val="007B7E89"/>
    <w:rsid w:val="007B7ECE"/>
    <w:rsid w:val="007B7ED7"/>
    <w:rsid w:val="007C010B"/>
    <w:rsid w:val="007C079F"/>
    <w:rsid w:val="007C089C"/>
    <w:rsid w:val="007C0BA9"/>
    <w:rsid w:val="007C0C61"/>
    <w:rsid w:val="007C1141"/>
    <w:rsid w:val="007C1387"/>
    <w:rsid w:val="007C1989"/>
    <w:rsid w:val="007C1990"/>
    <w:rsid w:val="007C1AF9"/>
    <w:rsid w:val="007C1C67"/>
    <w:rsid w:val="007C2229"/>
    <w:rsid w:val="007C2B0B"/>
    <w:rsid w:val="007C2BE6"/>
    <w:rsid w:val="007C2E30"/>
    <w:rsid w:val="007C2F5D"/>
    <w:rsid w:val="007C343B"/>
    <w:rsid w:val="007C35F9"/>
    <w:rsid w:val="007C36C7"/>
    <w:rsid w:val="007C394F"/>
    <w:rsid w:val="007C3C86"/>
    <w:rsid w:val="007C42BE"/>
    <w:rsid w:val="007C465A"/>
    <w:rsid w:val="007C4BED"/>
    <w:rsid w:val="007C4C62"/>
    <w:rsid w:val="007C536A"/>
    <w:rsid w:val="007C579D"/>
    <w:rsid w:val="007C57B0"/>
    <w:rsid w:val="007C5F1B"/>
    <w:rsid w:val="007C5F4F"/>
    <w:rsid w:val="007C6471"/>
    <w:rsid w:val="007C6565"/>
    <w:rsid w:val="007C670B"/>
    <w:rsid w:val="007C74FA"/>
    <w:rsid w:val="007C7744"/>
    <w:rsid w:val="007C78B0"/>
    <w:rsid w:val="007C78C5"/>
    <w:rsid w:val="007D0091"/>
    <w:rsid w:val="007D00F0"/>
    <w:rsid w:val="007D036C"/>
    <w:rsid w:val="007D040A"/>
    <w:rsid w:val="007D0C71"/>
    <w:rsid w:val="007D0D95"/>
    <w:rsid w:val="007D0F86"/>
    <w:rsid w:val="007D1410"/>
    <w:rsid w:val="007D1B9A"/>
    <w:rsid w:val="007D1CF2"/>
    <w:rsid w:val="007D21EB"/>
    <w:rsid w:val="007D23B5"/>
    <w:rsid w:val="007D2602"/>
    <w:rsid w:val="007D2702"/>
    <w:rsid w:val="007D2BB1"/>
    <w:rsid w:val="007D2C7F"/>
    <w:rsid w:val="007D313A"/>
    <w:rsid w:val="007D34E8"/>
    <w:rsid w:val="007D35ED"/>
    <w:rsid w:val="007D36A5"/>
    <w:rsid w:val="007D3CD7"/>
    <w:rsid w:val="007D3F60"/>
    <w:rsid w:val="007D3FF8"/>
    <w:rsid w:val="007D42A6"/>
    <w:rsid w:val="007D442D"/>
    <w:rsid w:val="007D445A"/>
    <w:rsid w:val="007D4564"/>
    <w:rsid w:val="007D4BAE"/>
    <w:rsid w:val="007D4CE2"/>
    <w:rsid w:val="007D5603"/>
    <w:rsid w:val="007D5D1C"/>
    <w:rsid w:val="007D5DE1"/>
    <w:rsid w:val="007D61B0"/>
    <w:rsid w:val="007D6757"/>
    <w:rsid w:val="007D6CF7"/>
    <w:rsid w:val="007D6EB1"/>
    <w:rsid w:val="007D70F2"/>
    <w:rsid w:val="007D719A"/>
    <w:rsid w:val="007D723C"/>
    <w:rsid w:val="007D72F7"/>
    <w:rsid w:val="007D75AF"/>
    <w:rsid w:val="007D7988"/>
    <w:rsid w:val="007D7AE5"/>
    <w:rsid w:val="007D7B7D"/>
    <w:rsid w:val="007D7F63"/>
    <w:rsid w:val="007E0093"/>
    <w:rsid w:val="007E02E7"/>
    <w:rsid w:val="007E0331"/>
    <w:rsid w:val="007E04C7"/>
    <w:rsid w:val="007E04FF"/>
    <w:rsid w:val="007E06FB"/>
    <w:rsid w:val="007E08B9"/>
    <w:rsid w:val="007E0FCD"/>
    <w:rsid w:val="007E13E5"/>
    <w:rsid w:val="007E15B7"/>
    <w:rsid w:val="007E2108"/>
    <w:rsid w:val="007E2519"/>
    <w:rsid w:val="007E254E"/>
    <w:rsid w:val="007E2631"/>
    <w:rsid w:val="007E2DA5"/>
    <w:rsid w:val="007E2F92"/>
    <w:rsid w:val="007E304B"/>
    <w:rsid w:val="007E306F"/>
    <w:rsid w:val="007E359C"/>
    <w:rsid w:val="007E3B16"/>
    <w:rsid w:val="007E3CA3"/>
    <w:rsid w:val="007E3CC9"/>
    <w:rsid w:val="007E3D00"/>
    <w:rsid w:val="007E3D23"/>
    <w:rsid w:val="007E3E98"/>
    <w:rsid w:val="007E3FB4"/>
    <w:rsid w:val="007E478C"/>
    <w:rsid w:val="007E478E"/>
    <w:rsid w:val="007E4A5E"/>
    <w:rsid w:val="007E4B7A"/>
    <w:rsid w:val="007E50B2"/>
    <w:rsid w:val="007E5226"/>
    <w:rsid w:val="007E57B8"/>
    <w:rsid w:val="007E5EC4"/>
    <w:rsid w:val="007E6A11"/>
    <w:rsid w:val="007E6BA7"/>
    <w:rsid w:val="007E73B1"/>
    <w:rsid w:val="007E74EE"/>
    <w:rsid w:val="007E751F"/>
    <w:rsid w:val="007E7778"/>
    <w:rsid w:val="007E7B2D"/>
    <w:rsid w:val="007E7CDF"/>
    <w:rsid w:val="007E7EDE"/>
    <w:rsid w:val="007F0243"/>
    <w:rsid w:val="007F0456"/>
    <w:rsid w:val="007F0D19"/>
    <w:rsid w:val="007F0DF9"/>
    <w:rsid w:val="007F0EAA"/>
    <w:rsid w:val="007F11D5"/>
    <w:rsid w:val="007F1762"/>
    <w:rsid w:val="007F18D4"/>
    <w:rsid w:val="007F19F0"/>
    <w:rsid w:val="007F1A09"/>
    <w:rsid w:val="007F1C19"/>
    <w:rsid w:val="007F20FC"/>
    <w:rsid w:val="007F2B5C"/>
    <w:rsid w:val="007F2FF7"/>
    <w:rsid w:val="007F3283"/>
    <w:rsid w:val="007F35FF"/>
    <w:rsid w:val="007F3615"/>
    <w:rsid w:val="007F3959"/>
    <w:rsid w:val="007F3C73"/>
    <w:rsid w:val="007F3E9B"/>
    <w:rsid w:val="007F3F21"/>
    <w:rsid w:val="007F4066"/>
    <w:rsid w:val="007F427E"/>
    <w:rsid w:val="007F4503"/>
    <w:rsid w:val="007F470A"/>
    <w:rsid w:val="007F4924"/>
    <w:rsid w:val="007F49CF"/>
    <w:rsid w:val="007F4B2D"/>
    <w:rsid w:val="007F4C74"/>
    <w:rsid w:val="007F5114"/>
    <w:rsid w:val="007F5159"/>
    <w:rsid w:val="007F568E"/>
    <w:rsid w:val="007F56C4"/>
    <w:rsid w:val="007F5A37"/>
    <w:rsid w:val="007F5CC1"/>
    <w:rsid w:val="007F5D26"/>
    <w:rsid w:val="007F618F"/>
    <w:rsid w:val="007F63D7"/>
    <w:rsid w:val="007F6752"/>
    <w:rsid w:val="007F6BF2"/>
    <w:rsid w:val="007F6C4E"/>
    <w:rsid w:val="007F6C65"/>
    <w:rsid w:val="007F714C"/>
    <w:rsid w:val="007F7550"/>
    <w:rsid w:val="007F7579"/>
    <w:rsid w:val="007F7658"/>
    <w:rsid w:val="007F7719"/>
    <w:rsid w:val="007F7805"/>
    <w:rsid w:val="007F7BC5"/>
    <w:rsid w:val="007F7DDE"/>
    <w:rsid w:val="00800386"/>
    <w:rsid w:val="008005E5"/>
    <w:rsid w:val="00800A97"/>
    <w:rsid w:val="00800AF2"/>
    <w:rsid w:val="00800CD3"/>
    <w:rsid w:val="00800EFC"/>
    <w:rsid w:val="008010EA"/>
    <w:rsid w:val="0080133D"/>
    <w:rsid w:val="00801391"/>
    <w:rsid w:val="00801614"/>
    <w:rsid w:val="00801A03"/>
    <w:rsid w:val="00801CA9"/>
    <w:rsid w:val="00802058"/>
    <w:rsid w:val="008020A9"/>
    <w:rsid w:val="00802209"/>
    <w:rsid w:val="00802BAC"/>
    <w:rsid w:val="00802D81"/>
    <w:rsid w:val="0080301A"/>
    <w:rsid w:val="008031CE"/>
    <w:rsid w:val="008039D7"/>
    <w:rsid w:val="00803DEF"/>
    <w:rsid w:val="00803FE6"/>
    <w:rsid w:val="00804245"/>
    <w:rsid w:val="0080491C"/>
    <w:rsid w:val="00804D73"/>
    <w:rsid w:val="00804DED"/>
    <w:rsid w:val="0080522B"/>
    <w:rsid w:val="0080577A"/>
    <w:rsid w:val="00805B4C"/>
    <w:rsid w:val="00806CEA"/>
    <w:rsid w:val="00806D86"/>
    <w:rsid w:val="00806D97"/>
    <w:rsid w:val="00806DC6"/>
    <w:rsid w:val="00806F3E"/>
    <w:rsid w:val="008072E1"/>
    <w:rsid w:val="008076C2"/>
    <w:rsid w:val="008077AA"/>
    <w:rsid w:val="00807A2A"/>
    <w:rsid w:val="00807C1E"/>
    <w:rsid w:val="00807D9A"/>
    <w:rsid w:val="00810371"/>
    <w:rsid w:val="00810437"/>
    <w:rsid w:val="008106BE"/>
    <w:rsid w:val="008107D2"/>
    <w:rsid w:val="00810A38"/>
    <w:rsid w:val="00810C46"/>
    <w:rsid w:val="00810F67"/>
    <w:rsid w:val="00810FDB"/>
    <w:rsid w:val="00811201"/>
    <w:rsid w:val="00811ADC"/>
    <w:rsid w:val="00811B9D"/>
    <w:rsid w:val="00811C38"/>
    <w:rsid w:val="00811C61"/>
    <w:rsid w:val="00811D66"/>
    <w:rsid w:val="00811DF8"/>
    <w:rsid w:val="0081227A"/>
    <w:rsid w:val="00812428"/>
    <w:rsid w:val="0081258B"/>
    <w:rsid w:val="00812648"/>
    <w:rsid w:val="00812BB8"/>
    <w:rsid w:val="00813B45"/>
    <w:rsid w:val="00813BEA"/>
    <w:rsid w:val="008140AE"/>
    <w:rsid w:val="008141FD"/>
    <w:rsid w:val="00814408"/>
    <w:rsid w:val="00814446"/>
    <w:rsid w:val="00814493"/>
    <w:rsid w:val="00814881"/>
    <w:rsid w:val="00814AA6"/>
    <w:rsid w:val="00814B54"/>
    <w:rsid w:val="00815651"/>
    <w:rsid w:val="00815C9A"/>
    <w:rsid w:val="00815D34"/>
    <w:rsid w:val="00815F79"/>
    <w:rsid w:val="00816200"/>
    <w:rsid w:val="008162CD"/>
    <w:rsid w:val="00816704"/>
    <w:rsid w:val="0081674D"/>
    <w:rsid w:val="008168B8"/>
    <w:rsid w:val="00816981"/>
    <w:rsid w:val="00816CA6"/>
    <w:rsid w:val="00816DEC"/>
    <w:rsid w:val="00816E21"/>
    <w:rsid w:val="00816EBC"/>
    <w:rsid w:val="00816FFE"/>
    <w:rsid w:val="00817097"/>
    <w:rsid w:val="00817187"/>
    <w:rsid w:val="00817277"/>
    <w:rsid w:val="00817352"/>
    <w:rsid w:val="00817533"/>
    <w:rsid w:val="008177D6"/>
    <w:rsid w:val="00817B8D"/>
    <w:rsid w:val="00817DBF"/>
    <w:rsid w:val="00820742"/>
    <w:rsid w:val="00820D59"/>
    <w:rsid w:val="00821080"/>
    <w:rsid w:val="008212F0"/>
    <w:rsid w:val="008216DD"/>
    <w:rsid w:val="00821930"/>
    <w:rsid w:val="00821B76"/>
    <w:rsid w:val="008222A4"/>
    <w:rsid w:val="00822493"/>
    <w:rsid w:val="00822735"/>
    <w:rsid w:val="0082274F"/>
    <w:rsid w:val="00822DF8"/>
    <w:rsid w:val="0082311B"/>
    <w:rsid w:val="00823B83"/>
    <w:rsid w:val="0082449F"/>
    <w:rsid w:val="008249A9"/>
    <w:rsid w:val="00824ACA"/>
    <w:rsid w:val="00824B62"/>
    <w:rsid w:val="00824BE9"/>
    <w:rsid w:val="00824D95"/>
    <w:rsid w:val="008255DF"/>
    <w:rsid w:val="00825CD2"/>
    <w:rsid w:val="0082604B"/>
    <w:rsid w:val="0082640E"/>
    <w:rsid w:val="00826BC8"/>
    <w:rsid w:val="00826E40"/>
    <w:rsid w:val="0082772C"/>
    <w:rsid w:val="0082774C"/>
    <w:rsid w:val="00827A3D"/>
    <w:rsid w:val="00827E70"/>
    <w:rsid w:val="00827FB9"/>
    <w:rsid w:val="008300A4"/>
    <w:rsid w:val="008301AC"/>
    <w:rsid w:val="008302A5"/>
    <w:rsid w:val="00830436"/>
    <w:rsid w:val="00830765"/>
    <w:rsid w:val="0083109B"/>
    <w:rsid w:val="008314DF"/>
    <w:rsid w:val="00831B94"/>
    <w:rsid w:val="00831C8D"/>
    <w:rsid w:val="00831C93"/>
    <w:rsid w:val="00831DC6"/>
    <w:rsid w:val="008323D9"/>
    <w:rsid w:val="00832663"/>
    <w:rsid w:val="008327B6"/>
    <w:rsid w:val="00833001"/>
    <w:rsid w:val="008330DB"/>
    <w:rsid w:val="008334CF"/>
    <w:rsid w:val="008336B2"/>
    <w:rsid w:val="0083398E"/>
    <w:rsid w:val="00833AE5"/>
    <w:rsid w:val="00833C54"/>
    <w:rsid w:val="00834205"/>
    <w:rsid w:val="0083461B"/>
    <w:rsid w:val="0083473B"/>
    <w:rsid w:val="00834BDD"/>
    <w:rsid w:val="0083503D"/>
    <w:rsid w:val="00835432"/>
    <w:rsid w:val="0083544C"/>
    <w:rsid w:val="00835598"/>
    <w:rsid w:val="00835771"/>
    <w:rsid w:val="008357F7"/>
    <w:rsid w:val="00835A57"/>
    <w:rsid w:val="00835ACB"/>
    <w:rsid w:val="00835B00"/>
    <w:rsid w:val="00835D1E"/>
    <w:rsid w:val="0083615D"/>
    <w:rsid w:val="00836378"/>
    <w:rsid w:val="00837205"/>
    <w:rsid w:val="008374F5"/>
    <w:rsid w:val="0083769E"/>
    <w:rsid w:val="00837DE6"/>
    <w:rsid w:val="00837E95"/>
    <w:rsid w:val="0084052C"/>
    <w:rsid w:val="00840813"/>
    <w:rsid w:val="00840A57"/>
    <w:rsid w:val="00840BF2"/>
    <w:rsid w:val="00841140"/>
    <w:rsid w:val="00841282"/>
    <w:rsid w:val="00841487"/>
    <w:rsid w:val="008418CE"/>
    <w:rsid w:val="00841925"/>
    <w:rsid w:val="00841DCD"/>
    <w:rsid w:val="00841ED7"/>
    <w:rsid w:val="00842215"/>
    <w:rsid w:val="00842546"/>
    <w:rsid w:val="00842681"/>
    <w:rsid w:val="008427AA"/>
    <w:rsid w:val="00842E2C"/>
    <w:rsid w:val="00843100"/>
    <w:rsid w:val="00843136"/>
    <w:rsid w:val="0084321C"/>
    <w:rsid w:val="00843224"/>
    <w:rsid w:val="00843336"/>
    <w:rsid w:val="0084342F"/>
    <w:rsid w:val="00843448"/>
    <w:rsid w:val="008434C5"/>
    <w:rsid w:val="008434F2"/>
    <w:rsid w:val="00843724"/>
    <w:rsid w:val="00843741"/>
    <w:rsid w:val="0084390D"/>
    <w:rsid w:val="00843B53"/>
    <w:rsid w:val="00843C30"/>
    <w:rsid w:val="00844438"/>
    <w:rsid w:val="0084483B"/>
    <w:rsid w:val="00845634"/>
    <w:rsid w:val="008456D2"/>
    <w:rsid w:val="00845711"/>
    <w:rsid w:val="0084589F"/>
    <w:rsid w:val="0084605F"/>
    <w:rsid w:val="008462D2"/>
    <w:rsid w:val="00846655"/>
    <w:rsid w:val="008466C1"/>
    <w:rsid w:val="00846E0D"/>
    <w:rsid w:val="008473F2"/>
    <w:rsid w:val="0084744B"/>
    <w:rsid w:val="00847610"/>
    <w:rsid w:val="008476A8"/>
    <w:rsid w:val="00847790"/>
    <w:rsid w:val="00847C89"/>
    <w:rsid w:val="00847CB8"/>
    <w:rsid w:val="00847EFC"/>
    <w:rsid w:val="008500FE"/>
    <w:rsid w:val="008504F9"/>
    <w:rsid w:val="00850577"/>
    <w:rsid w:val="00850E12"/>
    <w:rsid w:val="00850FD5"/>
    <w:rsid w:val="0085129C"/>
    <w:rsid w:val="008513A9"/>
    <w:rsid w:val="00851577"/>
    <w:rsid w:val="00851780"/>
    <w:rsid w:val="00851826"/>
    <w:rsid w:val="00851906"/>
    <w:rsid w:val="00851C30"/>
    <w:rsid w:val="00851CD2"/>
    <w:rsid w:val="00851DB5"/>
    <w:rsid w:val="008522B2"/>
    <w:rsid w:val="00852338"/>
    <w:rsid w:val="0085236B"/>
    <w:rsid w:val="008527EA"/>
    <w:rsid w:val="008529F1"/>
    <w:rsid w:val="00852ACB"/>
    <w:rsid w:val="00852CC6"/>
    <w:rsid w:val="00852DB0"/>
    <w:rsid w:val="00852F25"/>
    <w:rsid w:val="00853329"/>
    <w:rsid w:val="00853717"/>
    <w:rsid w:val="00853940"/>
    <w:rsid w:val="00853C2E"/>
    <w:rsid w:val="00853F29"/>
    <w:rsid w:val="00854092"/>
    <w:rsid w:val="00854543"/>
    <w:rsid w:val="00854552"/>
    <w:rsid w:val="0085460D"/>
    <w:rsid w:val="008546F3"/>
    <w:rsid w:val="00854719"/>
    <w:rsid w:val="0085485D"/>
    <w:rsid w:val="00854E4D"/>
    <w:rsid w:val="008551F1"/>
    <w:rsid w:val="00855399"/>
    <w:rsid w:val="00855728"/>
    <w:rsid w:val="00855969"/>
    <w:rsid w:val="00855995"/>
    <w:rsid w:val="008559E7"/>
    <w:rsid w:val="008564C7"/>
    <w:rsid w:val="0085651A"/>
    <w:rsid w:val="00856525"/>
    <w:rsid w:val="00856618"/>
    <w:rsid w:val="008568F0"/>
    <w:rsid w:val="00856CC5"/>
    <w:rsid w:val="00857511"/>
    <w:rsid w:val="00857585"/>
    <w:rsid w:val="008575F5"/>
    <w:rsid w:val="008576D9"/>
    <w:rsid w:val="00857703"/>
    <w:rsid w:val="0085774E"/>
    <w:rsid w:val="00857D51"/>
    <w:rsid w:val="00857F36"/>
    <w:rsid w:val="00860111"/>
    <w:rsid w:val="008601D5"/>
    <w:rsid w:val="0086020D"/>
    <w:rsid w:val="008604EA"/>
    <w:rsid w:val="0086063F"/>
    <w:rsid w:val="00860A93"/>
    <w:rsid w:val="00860B29"/>
    <w:rsid w:val="00860D0A"/>
    <w:rsid w:val="00860DC9"/>
    <w:rsid w:val="00860F0A"/>
    <w:rsid w:val="00860FE9"/>
    <w:rsid w:val="00861553"/>
    <w:rsid w:val="00861614"/>
    <w:rsid w:val="00861709"/>
    <w:rsid w:val="00861DD4"/>
    <w:rsid w:val="008627EC"/>
    <w:rsid w:val="00862840"/>
    <w:rsid w:val="00862B11"/>
    <w:rsid w:val="008630B1"/>
    <w:rsid w:val="00863317"/>
    <w:rsid w:val="0086350C"/>
    <w:rsid w:val="00863550"/>
    <w:rsid w:val="00863571"/>
    <w:rsid w:val="008637D4"/>
    <w:rsid w:val="00863D5B"/>
    <w:rsid w:val="00863E03"/>
    <w:rsid w:val="00863E25"/>
    <w:rsid w:val="00863EAB"/>
    <w:rsid w:val="00863FFA"/>
    <w:rsid w:val="008640AD"/>
    <w:rsid w:val="00864130"/>
    <w:rsid w:val="0086471B"/>
    <w:rsid w:val="00864B0B"/>
    <w:rsid w:val="00865559"/>
    <w:rsid w:val="008659AF"/>
    <w:rsid w:val="008659F4"/>
    <w:rsid w:val="00865AC8"/>
    <w:rsid w:val="00865DF8"/>
    <w:rsid w:val="00865F75"/>
    <w:rsid w:val="0086640F"/>
    <w:rsid w:val="008664EA"/>
    <w:rsid w:val="0086678F"/>
    <w:rsid w:val="00866AB2"/>
    <w:rsid w:val="008672CA"/>
    <w:rsid w:val="0086751D"/>
    <w:rsid w:val="008675B9"/>
    <w:rsid w:val="0086772E"/>
    <w:rsid w:val="0086796B"/>
    <w:rsid w:val="00867AA3"/>
    <w:rsid w:val="00867B0D"/>
    <w:rsid w:val="00867E14"/>
    <w:rsid w:val="00870864"/>
    <w:rsid w:val="00870A66"/>
    <w:rsid w:val="00870F0D"/>
    <w:rsid w:val="0087116F"/>
    <w:rsid w:val="008717AB"/>
    <w:rsid w:val="008719BE"/>
    <w:rsid w:val="0087202D"/>
    <w:rsid w:val="0087253A"/>
    <w:rsid w:val="00872D43"/>
    <w:rsid w:val="0087325E"/>
    <w:rsid w:val="00873772"/>
    <w:rsid w:val="008737DD"/>
    <w:rsid w:val="00873D09"/>
    <w:rsid w:val="00873FC6"/>
    <w:rsid w:val="0087415F"/>
    <w:rsid w:val="00874491"/>
    <w:rsid w:val="008748CF"/>
    <w:rsid w:val="0087498F"/>
    <w:rsid w:val="00874ED7"/>
    <w:rsid w:val="00875229"/>
    <w:rsid w:val="00875572"/>
    <w:rsid w:val="0087561B"/>
    <w:rsid w:val="00875809"/>
    <w:rsid w:val="00875E7B"/>
    <w:rsid w:val="0087601B"/>
    <w:rsid w:val="0087616B"/>
    <w:rsid w:val="008764AD"/>
    <w:rsid w:val="0087657D"/>
    <w:rsid w:val="008765BA"/>
    <w:rsid w:val="008768CA"/>
    <w:rsid w:val="008768D8"/>
    <w:rsid w:val="00876C72"/>
    <w:rsid w:val="00876F2E"/>
    <w:rsid w:val="00877A25"/>
    <w:rsid w:val="00877D91"/>
    <w:rsid w:val="00877DB2"/>
    <w:rsid w:val="00877EA1"/>
    <w:rsid w:val="008800C5"/>
    <w:rsid w:val="008800E2"/>
    <w:rsid w:val="00880403"/>
    <w:rsid w:val="008804BE"/>
    <w:rsid w:val="008805BA"/>
    <w:rsid w:val="0088078B"/>
    <w:rsid w:val="00880865"/>
    <w:rsid w:val="0088093B"/>
    <w:rsid w:val="00880FC7"/>
    <w:rsid w:val="0088116F"/>
    <w:rsid w:val="008813D5"/>
    <w:rsid w:val="00881946"/>
    <w:rsid w:val="00881B4F"/>
    <w:rsid w:val="00881FD8"/>
    <w:rsid w:val="008821C3"/>
    <w:rsid w:val="0088257E"/>
    <w:rsid w:val="008829EC"/>
    <w:rsid w:val="00882D7E"/>
    <w:rsid w:val="00882EE9"/>
    <w:rsid w:val="00883703"/>
    <w:rsid w:val="00883EB2"/>
    <w:rsid w:val="00884018"/>
    <w:rsid w:val="0088494B"/>
    <w:rsid w:val="00884B9F"/>
    <w:rsid w:val="008850B1"/>
    <w:rsid w:val="008856D0"/>
    <w:rsid w:val="00885947"/>
    <w:rsid w:val="008859FF"/>
    <w:rsid w:val="00885A68"/>
    <w:rsid w:val="00885EC5"/>
    <w:rsid w:val="00885EF7"/>
    <w:rsid w:val="008862EC"/>
    <w:rsid w:val="0088635B"/>
    <w:rsid w:val="00886565"/>
    <w:rsid w:val="008866DF"/>
    <w:rsid w:val="008867FC"/>
    <w:rsid w:val="0088745F"/>
    <w:rsid w:val="00887582"/>
    <w:rsid w:val="00887763"/>
    <w:rsid w:val="0088787A"/>
    <w:rsid w:val="00887AFD"/>
    <w:rsid w:val="00887B89"/>
    <w:rsid w:val="00887D8F"/>
    <w:rsid w:val="00887F4B"/>
    <w:rsid w:val="008904BD"/>
    <w:rsid w:val="008907A7"/>
    <w:rsid w:val="00890A94"/>
    <w:rsid w:val="008911B4"/>
    <w:rsid w:val="0089129A"/>
    <w:rsid w:val="008912EF"/>
    <w:rsid w:val="0089141D"/>
    <w:rsid w:val="00891B4E"/>
    <w:rsid w:val="00891D9D"/>
    <w:rsid w:val="008920A2"/>
    <w:rsid w:val="00892652"/>
    <w:rsid w:val="008927B1"/>
    <w:rsid w:val="00892D06"/>
    <w:rsid w:val="00893134"/>
    <w:rsid w:val="008932A1"/>
    <w:rsid w:val="00893391"/>
    <w:rsid w:val="00893492"/>
    <w:rsid w:val="0089369B"/>
    <w:rsid w:val="00893A75"/>
    <w:rsid w:val="00893AD4"/>
    <w:rsid w:val="008940CF"/>
    <w:rsid w:val="008944A4"/>
    <w:rsid w:val="00894536"/>
    <w:rsid w:val="008945EE"/>
    <w:rsid w:val="0089465F"/>
    <w:rsid w:val="00894D17"/>
    <w:rsid w:val="00894FEA"/>
    <w:rsid w:val="0089549B"/>
    <w:rsid w:val="00895613"/>
    <w:rsid w:val="008957DB"/>
    <w:rsid w:val="0089599B"/>
    <w:rsid w:val="008959D5"/>
    <w:rsid w:val="00895A1F"/>
    <w:rsid w:val="00895C47"/>
    <w:rsid w:val="00895D2A"/>
    <w:rsid w:val="00895DBA"/>
    <w:rsid w:val="00895E85"/>
    <w:rsid w:val="00895FDF"/>
    <w:rsid w:val="008960E5"/>
    <w:rsid w:val="0089615C"/>
    <w:rsid w:val="00896309"/>
    <w:rsid w:val="00896317"/>
    <w:rsid w:val="00896379"/>
    <w:rsid w:val="00896AFB"/>
    <w:rsid w:val="00896DD1"/>
    <w:rsid w:val="00896FD9"/>
    <w:rsid w:val="00897414"/>
    <w:rsid w:val="0089772D"/>
    <w:rsid w:val="0089778A"/>
    <w:rsid w:val="0089792B"/>
    <w:rsid w:val="008979C6"/>
    <w:rsid w:val="008A010A"/>
    <w:rsid w:val="008A0113"/>
    <w:rsid w:val="008A016F"/>
    <w:rsid w:val="008A01BE"/>
    <w:rsid w:val="008A0211"/>
    <w:rsid w:val="008A028E"/>
    <w:rsid w:val="008A0519"/>
    <w:rsid w:val="008A06C6"/>
    <w:rsid w:val="008A09FE"/>
    <w:rsid w:val="008A0A40"/>
    <w:rsid w:val="008A0BD0"/>
    <w:rsid w:val="008A0DD2"/>
    <w:rsid w:val="008A107D"/>
    <w:rsid w:val="008A1AEA"/>
    <w:rsid w:val="008A1B96"/>
    <w:rsid w:val="008A1D68"/>
    <w:rsid w:val="008A1F5B"/>
    <w:rsid w:val="008A21D8"/>
    <w:rsid w:val="008A2E1D"/>
    <w:rsid w:val="008A36F4"/>
    <w:rsid w:val="008A3C43"/>
    <w:rsid w:val="008A3F65"/>
    <w:rsid w:val="008A47BF"/>
    <w:rsid w:val="008A4B01"/>
    <w:rsid w:val="008A4DEE"/>
    <w:rsid w:val="008A4F9A"/>
    <w:rsid w:val="008A50C5"/>
    <w:rsid w:val="008A51BF"/>
    <w:rsid w:val="008A541D"/>
    <w:rsid w:val="008A55B9"/>
    <w:rsid w:val="008A605B"/>
    <w:rsid w:val="008A6226"/>
    <w:rsid w:val="008A64A0"/>
    <w:rsid w:val="008A668A"/>
    <w:rsid w:val="008A69BE"/>
    <w:rsid w:val="008A6E33"/>
    <w:rsid w:val="008A6F3D"/>
    <w:rsid w:val="008A7001"/>
    <w:rsid w:val="008A7841"/>
    <w:rsid w:val="008A796F"/>
    <w:rsid w:val="008B01D9"/>
    <w:rsid w:val="008B0500"/>
    <w:rsid w:val="008B0752"/>
    <w:rsid w:val="008B08CB"/>
    <w:rsid w:val="008B09B3"/>
    <w:rsid w:val="008B0DC3"/>
    <w:rsid w:val="008B0DF7"/>
    <w:rsid w:val="008B10FF"/>
    <w:rsid w:val="008B15AF"/>
    <w:rsid w:val="008B1633"/>
    <w:rsid w:val="008B1AD5"/>
    <w:rsid w:val="008B1ADF"/>
    <w:rsid w:val="008B1C48"/>
    <w:rsid w:val="008B1D40"/>
    <w:rsid w:val="008B266F"/>
    <w:rsid w:val="008B2768"/>
    <w:rsid w:val="008B29ED"/>
    <w:rsid w:val="008B2CC3"/>
    <w:rsid w:val="008B367A"/>
    <w:rsid w:val="008B36C4"/>
    <w:rsid w:val="008B3C46"/>
    <w:rsid w:val="008B3FAA"/>
    <w:rsid w:val="008B4123"/>
    <w:rsid w:val="008B41EC"/>
    <w:rsid w:val="008B4282"/>
    <w:rsid w:val="008B4639"/>
    <w:rsid w:val="008B466C"/>
    <w:rsid w:val="008B49D0"/>
    <w:rsid w:val="008B4AAC"/>
    <w:rsid w:val="008B4CB3"/>
    <w:rsid w:val="008B504C"/>
    <w:rsid w:val="008B59AC"/>
    <w:rsid w:val="008B5EDF"/>
    <w:rsid w:val="008B6121"/>
    <w:rsid w:val="008B620B"/>
    <w:rsid w:val="008B630E"/>
    <w:rsid w:val="008B6E98"/>
    <w:rsid w:val="008B702D"/>
    <w:rsid w:val="008B7395"/>
    <w:rsid w:val="008B7E7C"/>
    <w:rsid w:val="008C0340"/>
    <w:rsid w:val="008C0417"/>
    <w:rsid w:val="008C0976"/>
    <w:rsid w:val="008C0993"/>
    <w:rsid w:val="008C0C14"/>
    <w:rsid w:val="008C0F9C"/>
    <w:rsid w:val="008C1169"/>
    <w:rsid w:val="008C1408"/>
    <w:rsid w:val="008C144B"/>
    <w:rsid w:val="008C1B26"/>
    <w:rsid w:val="008C1C68"/>
    <w:rsid w:val="008C1E27"/>
    <w:rsid w:val="008C1E2F"/>
    <w:rsid w:val="008C1F0E"/>
    <w:rsid w:val="008C1FD1"/>
    <w:rsid w:val="008C274A"/>
    <w:rsid w:val="008C2858"/>
    <w:rsid w:val="008C2B4F"/>
    <w:rsid w:val="008C2B51"/>
    <w:rsid w:val="008C2DE1"/>
    <w:rsid w:val="008C3090"/>
    <w:rsid w:val="008C30F3"/>
    <w:rsid w:val="008C3737"/>
    <w:rsid w:val="008C38E8"/>
    <w:rsid w:val="008C3BF6"/>
    <w:rsid w:val="008C3C23"/>
    <w:rsid w:val="008C3DDE"/>
    <w:rsid w:val="008C412C"/>
    <w:rsid w:val="008C42DF"/>
    <w:rsid w:val="008C44B0"/>
    <w:rsid w:val="008C4566"/>
    <w:rsid w:val="008C4A63"/>
    <w:rsid w:val="008C50F4"/>
    <w:rsid w:val="008C538F"/>
    <w:rsid w:val="008C53EF"/>
    <w:rsid w:val="008C54C8"/>
    <w:rsid w:val="008C5830"/>
    <w:rsid w:val="008C5E28"/>
    <w:rsid w:val="008C69C0"/>
    <w:rsid w:val="008C6F69"/>
    <w:rsid w:val="008C700D"/>
    <w:rsid w:val="008C7522"/>
    <w:rsid w:val="008C75E1"/>
    <w:rsid w:val="008C795F"/>
    <w:rsid w:val="008C7B90"/>
    <w:rsid w:val="008C7E32"/>
    <w:rsid w:val="008C7E8A"/>
    <w:rsid w:val="008C7F03"/>
    <w:rsid w:val="008D0209"/>
    <w:rsid w:val="008D05BB"/>
    <w:rsid w:val="008D0A17"/>
    <w:rsid w:val="008D0DCA"/>
    <w:rsid w:val="008D0E00"/>
    <w:rsid w:val="008D0F78"/>
    <w:rsid w:val="008D11FA"/>
    <w:rsid w:val="008D12B7"/>
    <w:rsid w:val="008D155D"/>
    <w:rsid w:val="008D1631"/>
    <w:rsid w:val="008D209F"/>
    <w:rsid w:val="008D229A"/>
    <w:rsid w:val="008D2848"/>
    <w:rsid w:val="008D29EB"/>
    <w:rsid w:val="008D2A3E"/>
    <w:rsid w:val="008D34D4"/>
    <w:rsid w:val="008D356F"/>
    <w:rsid w:val="008D3692"/>
    <w:rsid w:val="008D3DCF"/>
    <w:rsid w:val="008D3FE7"/>
    <w:rsid w:val="008D447A"/>
    <w:rsid w:val="008D45E0"/>
    <w:rsid w:val="008D4C52"/>
    <w:rsid w:val="008D4F54"/>
    <w:rsid w:val="008D5058"/>
    <w:rsid w:val="008D55F0"/>
    <w:rsid w:val="008D56DF"/>
    <w:rsid w:val="008D5747"/>
    <w:rsid w:val="008D5A42"/>
    <w:rsid w:val="008D5C15"/>
    <w:rsid w:val="008D5D4E"/>
    <w:rsid w:val="008D5D94"/>
    <w:rsid w:val="008D5F26"/>
    <w:rsid w:val="008D6551"/>
    <w:rsid w:val="008D6A29"/>
    <w:rsid w:val="008D6F4F"/>
    <w:rsid w:val="008D6FE0"/>
    <w:rsid w:val="008D7098"/>
    <w:rsid w:val="008D71A6"/>
    <w:rsid w:val="008D7513"/>
    <w:rsid w:val="008D7868"/>
    <w:rsid w:val="008D7A2E"/>
    <w:rsid w:val="008D7A39"/>
    <w:rsid w:val="008D7BB7"/>
    <w:rsid w:val="008E0067"/>
    <w:rsid w:val="008E052B"/>
    <w:rsid w:val="008E0EBB"/>
    <w:rsid w:val="008E1306"/>
    <w:rsid w:val="008E13DB"/>
    <w:rsid w:val="008E153D"/>
    <w:rsid w:val="008E1570"/>
    <w:rsid w:val="008E1707"/>
    <w:rsid w:val="008E1A4A"/>
    <w:rsid w:val="008E1C48"/>
    <w:rsid w:val="008E1FB7"/>
    <w:rsid w:val="008E344D"/>
    <w:rsid w:val="008E35FD"/>
    <w:rsid w:val="008E38DE"/>
    <w:rsid w:val="008E3932"/>
    <w:rsid w:val="008E3B12"/>
    <w:rsid w:val="008E3B27"/>
    <w:rsid w:val="008E3BF4"/>
    <w:rsid w:val="008E3F52"/>
    <w:rsid w:val="008E4281"/>
    <w:rsid w:val="008E44FA"/>
    <w:rsid w:val="008E48A2"/>
    <w:rsid w:val="008E4F66"/>
    <w:rsid w:val="008E51A6"/>
    <w:rsid w:val="008E5646"/>
    <w:rsid w:val="008E59D9"/>
    <w:rsid w:val="008E612E"/>
    <w:rsid w:val="008E62CF"/>
    <w:rsid w:val="008E63A9"/>
    <w:rsid w:val="008E688A"/>
    <w:rsid w:val="008E6D13"/>
    <w:rsid w:val="008E735B"/>
    <w:rsid w:val="008E74F6"/>
    <w:rsid w:val="008E7659"/>
    <w:rsid w:val="008E7666"/>
    <w:rsid w:val="008E77E6"/>
    <w:rsid w:val="008E7BF7"/>
    <w:rsid w:val="008F0560"/>
    <w:rsid w:val="008F076B"/>
    <w:rsid w:val="008F07A8"/>
    <w:rsid w:val="008F07B4"/>
    <w:rsid w:val="008F08CF"/>
    <w:rsid w:val="008F0C82"/>
    <w:rsid w:val="008F13A1"/>
    <w:rsid w:val="008F158F"/>
    <w:rsid w:val="008F164B"/>
    <w:rsid w:val="008F1691"/>
    <w:rsid w:val="008F1C67"/>
    <w:rsid w:val="008F258B"/>
    <w:rsid w:val="008F2720"/>
    <w:rsid w:val="008F28B0"/>
    <w:rsid w:val="008F2AAB"/>
    <w:rsid w:val="008F2BC4"/>
    <w:rsid w:val="008F2D04"/>
    <w:rsid w:val="008F2E65"/>
    <w:rsid w:val="008F30C3"/>
    <w:rsid w:val="008F3335"/>
    <w:rsid w:val="008F3552"/>
    <w:rsid w:val="008F3E26"/>
    <w:rsid w:val="008F3F02"/>
    <w:rsid w:val="008F3F31"/>
    <w:rsid w:val="008F4049"/>
    <w:rsid w:val="008F4744"/>
    <w:rsid w:val="008F4B99"/>
    <w:rsid w:val="008F4C43"/>
    <w:rsid w:val="008F532A"/>
    <w:rsid w:val="008F561F"/>
    <w:rsid w:val="008F599D"/>
    <w:rsid w:val="008F5D79"/>
    <w:rsid w:val="008F5F54"/>
    <w:rsid w:val="008F616A"/>
    <w:rsid w:val="008F6200"/>
    <w:rsid w:val="008F6396"/>
    <w:rsid w:val="008F69D1"/>
    <w:rsid w:val="008F6D77"/>
    <w:rsid w:val="008F6DC6"/>
    <w:rsid w:val="008F731A"/>
    <w:rsid w:val="008F749E"/>
    <w:rsid w:val="008F7AE6"/>
    <w:rsid w:val="008F7EC9"/>
    <w:rsid w:val="009003A3"/>
    <w:rsid w:val="00900644"/>
    <w:rsid w:val="009006CC"/>
    <w:rsid w:val="009009B1"/>
    <w:rsid w:val="00900D63"/>
    <w:rsid w:val="00901256"/>
    <w:rsid w:val="00901CC6"/>
    <w:rsid w:val="00901F03"/>
    <w:rsid w:val="00902276"/>
    <w:rsid w:val="00902325"/>
    <w:rsid w:val="009029A9"/>
    <w:rsid w:val="00902D16"/>
    <w:rsid w:val="0090312D"/>
    <w:rsid w:val="009031F3"/>
    <w:rsid w:val="0090350B"/>
    <w:rsid w:val="009035DA"/>
    <w:rsid w:val="00903833"/>
    <w:rsid w:val="00903836"/>
    <w:rsid w:val="00903D27"/>
    <w:rsid w:val="00903DC0"/>
    <w:rsid w:val="00903FD4"/>
    <w:rsid w:val="00903FE0"/>
    <w:rsid w:val="009043C6"/>
    <w:rsid w:val="00904771"/>
    <w:rsid w:val="00904DCC"/>
    <w:rsid w:val="0090512F"/>
    <w:rsid w:val="009051F6"/>
    <w:rsid w:val="00905239"/>
    <w:rsid w:val="00905357"/>
    <w:rsid w:val="00905A7E"/>
    <w:rsid w:val="00905B51"/>
    <w:rsid w:val="00905C39"/>
    <w:rsid w:val="00906145"/>
    <w:rsid w:val="00906373"/>
    <w:rsid w:val="00906B57"/>
    <w:rsid w:val="00906D0D"/>
    <w:rsid w:val="00907672"/>
    <w:rsid w:val="00907862"/>
    <w:rsid w:val="0090786A"/>
    <w:rsid w:val="00907A2B"/>
    <w:rsid w:val="00907C69"/>
    <w:rsid w:val="00907F00"/>
    <w:rsid w:val="00907F80"/>
    <w:rsid w:val="0091078D"/>
    <w:rsid w:val="00910F0E"/>
    <w:rsid w:val="009116DA"/>
    <w:rsid w:val="00911950"/>
    <w:rsid w:val="00911DBF"/>
    <w:rsid w:val="00912068"/>
    <w:rsid w:val="009121AA"/>
    <w:rsid w:val="00912319"/>
    <w:rsid w:val="0091247D"/>
    <w:rsid w:val="0091291A"/>
    <w:rsid w:val="00912D40"/>
    <w:rsid w:val="00913056"/>
    <w:rsid w:val="00913217"/>
    <w:rsid w:val="009132E4"/>
    <w:rsid w:val="009139C8"/>
    <w:rsid w:val="00913CE2"/>
    <w:rsid w:val="009142C9"/>
    <w:rsid w:val="00914300"/>
    <w:rsid w:val="0091431A"/>
    <w:rsid w:val="0091491C"/>
    <w:rsid w:val="00914A13"/>
    <w:rsid w:val="00914DD5"/>
    <w:rsid w:val="00914EF0"/>
    <w:rsid w:val="0091517C"/>
    <w:rsid w:val="00915366"/>
    <w:rsid w:val="00915770"/>
    <w:rsid w:val="00915986"/>
    <w:rsid w:val="00915A11"/>
    <w:rsid w:val="00915D1F"/>
    <w:rsid w:val="00915D99"/>
    <w:rsid w:val="009161BF"/>
    <w:rsid w:val="00916727"/>
    <w:rsid w:val="009168D3"/>
    <w:rsid w:val="00916AF3"/>
    <w:rsid w:val="00916B7B"/>
    <w:rsid w:val="00916D02"/>
    <w:rsid w:val="00916DAE"/>
    <w:rsid w:val="00916DB0"/>
    <w:rsid w:val="00916E04"/>
    <w:rsid w:val="00916EFA"/>
    <w:rsid w:val="0091708F"/>
    <w:rsid w:val="00917095"/>
    <w:rsid w:val="00917252"/>
    <w:rsid w:val="00917393"/>
    <w:rsid w:val="0091741D"/>
    <w:rsid w:val="0091795F"/>
    <w:rsid w:val="00920017"/>
    <w:rsid w:val="009200A0"/>
    <w:rsid w:val="00920381"/>
    <w:rsid w:val="00920399"/>
    <w:rsid w:val="00920966"/>
    <w:rsid w:val="00920C45"/>
    <w:rsid w:val="00920DEB"/>
    <w:rsid w:val="00920E18"/>
    <w:rsid w:val="00920E66"/>
    <w:rsid w:val="00921066"/>
    <w:rsid w:val="009211C6"/>
    <w:rsid w:val="009218DE"/>
    <w:rsid w:val="009219F9"/>
    <w:rsid w:val="00921EB5"/>
    <w:rsid w:val="00922059"/>
    <w:rsid w:val="00922195"/>
    <w:rsid w:val="00922417"/>
    <w:rsid w:val="009225C3"/>
    <w:rsid w:val="0092279F"/>
    <w:rsid w:val="00922987"/>
    <w:rsid w:val="00922D81"/>
    <w:rsid w:val="009230EE"/>
    <w:rsid w:val="0092324E"/>
    <w:rsid w:val="00923452"/>
    <w:rsid w:val="0092352C"/>
    <w:rsid w:val="00923872"/>
    <w:rsid w:val="009239E3"/>
    <w:rsid w:val="00923D87"/>
    <w:rsid w:val="00923F83"/>
    <w:rsid w:val="009248C9"/>
    <w:rsid w:val="0092491C"/>
    <w:rsid w:val="009249D9"/>
    <w:rsid w:val="00924C90"/>
    <w:rsid w:val="0092541E"/>
    <w:rsid w:val="00925638"/>
    <w:rsid w:val="009256A8"/>
    <w:rsid w:val="009256D5"/>
    <w:rsid w:val="00925C15"/>
    <w:rsid w:val="00925FB3"/>
    <w:rsid w:val="0092615A"/>
    <w:rsid w:val="00926683"/>
    <w:rsid w:val="00926A92"/>
    <w:rsid w:val="009271F9"/>
    <w:rsid w:val="00927564"/>
    <w:rsid w:val="00927C2A"/>
    <w:rsid w:val="0093025D"/>
    <w:rsid w:val="00930417"/>
    <w:rsid w:val="00930C6F"/>
    <w:rsid w:val="00930C8E"/>
    <w:rsid w:val="00931083"/>
    <w:rsid w:val="009312EE"/>
    <w:rsid w:val="009315E1"/>
    <w:rsid w:val="00931B98"/>
    <w:rsid w:val="00931BE9"/>
    <w:rsid w:val="00931C83"/>
    <w:rsid w:val="0093232F"/>
    <w:rsid w:val="00932507"/>
    <w:rsid w:val="00932510"/>
    <w:rsid w:val="00932534"/>
    <w:rsid w:val="00932AB8"/>
    <w:rsid w:val="00932C52"/>
    <w:rsid w:val="00932F9D"/>
    <w:rsid w:val="0093397A"/>
    <w:rsid w:val="00933A16"/>
    <w:rsid w:val="00933C29"/>
    <w:rsid w:val="00933C30"/>
    <w:rsid w:val="00933E87"/>
    <w:rsid w:val="00933F11"/>
    <w:rsid w:val="009342F1"/>
    <w:rsid w:val="00934309"/>
    <w:rsid w:val="0093465C"/>
    <w:rsid w:val="00934748"/>
    <w:rsid w:val="00934A40"/>
    <w:rsid w:val="00934BD8"/>
    <w:rsid w:val="0093505D"/>
    <w:rsid w:val="0093514B"/>
    <w:rsid w:val="0093519D"/>
    <w:rsid w:val="009352A2"/>
    <w:rsid w:val="009353D9"/>
    <w:rsid w:val="009356E8"/>
    <w:rsid w:val="00935983"/>
    <w:rsid w:val="00935A9E"/>
    <w:rsid w:val="00935CFB"/>
    <w:rsid w:val="00935FAC"/>
    <w:rsid w:val="00936DB4"/>
    <w:rsid w:val="00936F15"/>
    <w:rsid w:val="00936F2B"/>
    <w:rsid w:val="00937027"/>
    <w:rsid w:val="0093745A"/>
    <w:rsid w:val="00937583"/>
    <w:rsid w:val="00937642"/>
    <w:rsid w:val="00937EB0"/>
    <w:rsid w:val="00937F0D"/>
    <w:rsid w:val="009401AB"/>
    <w:rsid w:val="00940354"/>
    <w:rsid w:val="00940477"/>
    <w:rsid w:val="00940546"/>
    <w:rsid w:val="00940870"/>
    <w:rsid w:val="0094089E"/>
    <w:rsid w:val="009408D1"/>
    <w:rsid w:val="00940C9E"/>
    <w:rsid w:val="0094139F"/>
    <w:rsid w:val="009423F4"/>
    <w:rsid w:val="0094269D"/>
    <w:rsid w:val="009428AB"/>
    <w:rsid w:val="009428D7"/>
    <w:rsid w:val="00942AA2"/>
    <w:rsid w:val="00942ADF"/>
    <w:rsid w:val="00942BB5"/>
    <w:rsid w:val="00942DC2"/>
    <w:rsid w:val="00942DD6"/>
    <w:rsid w:val="0094306B"/>
    <w:rsid w:val="00943151"/>
    <w:rsid w:val="0094325D"/>
    <w:rsid w:val="00943600"/>
    <w:rsid w:val="00943E63"/>
    <w:rsid w:val="00943EEA"/>
    <w:rsid w:val="00944121"/>
    <w:rsid w:val="00944277"/>
    <w:rsid w:val="009446A4"/>
    <w:rsid w:val="009446C8"/>
    <w:rsid w:val="009447BB"/>
    <w:rsid w:val="00944BCF"/>
    <w:rsid w:val="00945349"/>
    <w:rsid w:val="00945725"/>
    <w:rsid w:val="00945818"/>
    <w:rsid w:val="0094603F"/>
    <w:rsid w:val="009460A8"/>
    <w:rsid w:val="00946534"/>
    <w:rsid w:val="00946698"/>
    <w:rsid w:val="00946882"/>
    <w:rsid w:val="00946D51"/>
    <w:rsid w:val="00947A45"/>
    <w:rsid w:val="00947CE9"/>
    <w:rsid w:val="00947E1F"/>
    <w:rsid w:val="00947E57"/>
    <w:rsid w:val="00947F16"/>
    <w:rsid w:val="0095011A"/>
    <w:rsid w:val="00950309"/>
    <w:rsid w:val="009504A3"/>
    <w:rsid w:val="0095053F"/>
    <w:rsid w:val="00950657"/>
    <w:rsid w:val="009506D5"/>
    <w:rsid w:val="00950868"/>
    <w:rsid w:val="00950ADC"/>
    <w:rsid w:val="00950AEC"/>
    <w:rsid w:val="00950D72"/>
    <w:rsid w:val="0095105B"/>
    <w:rsid w:val="00951E26"/>
    <w:rsid w:val="0095225E"/>
    <w:rsid w:val="009522CF"/>
    <w:rsid w:val="00952375"/>
    <w:rsid w:val="00952933"/>
    <w:rsid w:val="00952A19"/>
    <w:rsid w:val="00952EF0"/>
    <w:rsid w:val="00952F78"/>
    <w:rsid w:val="009537B8"/>
    <w:rsid w:val="009538DB"/>
    <w:rsid w:val="0095398D"/>
    <w:rsid w:val="00953C21"/>
    <w:rsid w:val="00953D18"/>
    <w:rsid w:val="00953E75"/>
    <w:rsid w:val="0095416C"/>
    <w:rsid w:val="009544AB"/>
    <w:rsid w:val="00954787"/>
    <w:rsid w:val="00954A30"/>
    <w:rsid w:val="00954AB5"/>
    <w:rsid w:val="00954B64"/>
    <w:rsid w:val="00954D64"/>
    <w:rsid w:val="00955266"/>
    <w:rsid w:val="009553D0"/>
    <w:rsid w:val="00955551"/>
    <w:rsid w:val="0095587B"/>
    <w:rsid w:val="00955AB4"/>
    <w:rsid w:val="00955ECD"/>
    <w:rsid w:val="00956321"/>
    <w:rsid w:val="00956543"/>
    <w:rsid w:val="00956764"/>
    <w:rsid w:val="00956BA2"/>
    <w:rsid w:val="00957129"/>
    <w:rsid w:val="00957D1E"/>
    <w:rsid w:val="00957EB2"/>
    <w:rsid w:val="009601DC"/>
    <w:rsid w:val="00960349"/>
    <w:rsid w:val="00960371"/>
    <w:rsid w:val="009604E7"/>
    <w:rsid w:val="009605FB"/>
    <w:rsid w:val="009609AF"/>
    <w:rsid w:val="00960B46"/>
    <w:rsid w:val="00960CCC"/>
    <w:rsid w:val="00960DF0"/>
    <w:rsid w:val="00961497"/>
    <w:rsid w:val="00961748"/>
    <w:rsid w:val="00961D52"/>
    <w:rsid w:val="00961D91"/>
    <w:rsid w:val="00961DCD"/>
    <w:rsid w:val="00961EC1"/>
    <w:rsid w:val="009622EA"/>
    <w:rsid w:val="00962373"/>
    <w:rsid w:val="009627F7"/>
    <w:rsid w:val="00962DC7"/>
    <w:rsid w:val="00962E8F"/>
    <w:rsid w:val="00962F48"/>
    <w:rsid w:val="00962F5F"/>
    <w:rsid w:val="0096304D"/>
    <w:rsid w:val="00963058"/>
    <w:rsid w:val="0096327B"/>
    <w:rsid w:val="009632DB"/>
    <w:rsid w:val="009635F8"/>
    <w:rsid w:val="0096393B"/>
    <w:rsid w:val="00963BA4"/>
    <w:rsid w:val="00963EAE"/>
    <w:rsid w:val="00964250"/>
    <w:rsid w:val="0096446F"/>
    <w:rsid w:val="00964E8B"/>
    <w:rsid w:val="009655A1"/>
    <w:rsid w:val="00965761"/>
    <w:rsid w:val="00965833"/>
    <w:rsid w:val="00965E0E"/>
    <w:rsid w:val="00966FF1"/>
    <w:rsid w:val="009676F6"/>
    <w:rsid w:val="00967B5B"/>
    <w:rsid w:val="00967DF3"/>
    <w:rsid w:val="009701DD"/>
    <w:rsid w:val="00970812"/>
    <w:rsid w:val="00970ABF"/>
    <w:rsid w:val="0097102F"/>
    <w:rsid w:val="00971064"/>
    <w:rsid w:val="00971403"/>
    <w:rsid w:val="0097144B"/>
    <w:rsid w:val="0097164A"/>
    <w:rsid w:val="009717B6"/>
    <w:rsid w:val="00971A29"/>
    <w:rsid w:val="00971B4F"/>
    <w:rsid w:val="009722B1"/>
    <w:rsid w:val="00972F4B"/>
    <w:rsid w:val="00973552"/>
    <w:rsid w:val="00974131"/>
    <w:rsid w:val="0097429A"/>
    <w:rsid w:val="0097445C"/>
    <w:rsid w:val="00974A7F"/>
    <w:rsid w:val="00974E33"/>
    <w:rsid w:val="00974F05"/>
    <w:rsid w:val="00974F49"/>
    <w:rsid w:val="00974FC5"/>
    <w:rsid w:val="00974FE1"/>
    <w:rsid w:val="00975169"/>
    <w:rsid w:val="00975499"/>
    <w:rsid w:val="009758C5"/>
    <w:rsid w:val="00975917"/>
    <w:rsid w:val="00975A83"/>
    <w:rsid w:val="00975F2D"/>
    <w:rsid w:val="00976047"/>
    <w:rsid w:val="009766BE"/>
    <w:rsid w:val="009769DF"/>
    <w:rsid w:val="009772A2"/>
    <w:rsid w:val="0097743D"/>
    <w:rsid w:val="0097749B"/>
    <w:rsid w:val="0097760A"/>
    <w:rsid w:val="00977B39"/>
    <w:rsid w:val="00977DA3"/>
    <w:rsid w:val="00977F65"/>
    <w:rsid w:val="00977FB8"/>
    <w:rsid w:val="0098064C"/>
    <w:rsid w:val="00980800"/>
    <w:rsid w:val="00981247"/>
    <w:rsid w:val="009813D3"/>
    <w:rsid w:val="00981E90"/>
    <w:rsid w:val="00981ED0"/>
    <w:rsid w:val="0098260C"/>
    <w:rsid w:val="00982DB2"/>
    <w:rsid w:val="00983292"/>
    <w:rsid w:val="00983422"/>
    <w:rsid w:val="00983433"/>
    <w:rsid w:val="009835C4"/>
    <w:rsid w:val="0098379B"/>
    <w:rsid w:val="009838FF"/>
    <w:rsid w:val="009841F0"/>
    <w:rsid w:val="0098442E"/>
    <w:rsid w:val="009845B9"/>
    <w:rsid w:val="00984641"/>
    <w:rsid w:val="0098496E"/>
    <w:rsid w:val="00984B40"/>
    <w:rsid w:val="00985061"/>
    <w:rsid w:val="00985622"/>
    <w:rsid w:val="009865CB"/>
    <w:rsid w:val="00986980"/>
    <w:rsid w:val="009871B5"/>
    <w:rsid w:val="009875B7"/>
    <w:rsid w:val="0098788F"/>
    <w:rsid w:val="009878D1"/>
    <w:rsid w:val="00987B8C"/>
    <w:rsid w:val="00987EC0"/>
    <w:rsid w:val="00990136"/>
    <w:rsid w:val="00990D0B"/>
    <w:rsid w:val="00990E8B"/>
    <w:rsid w:val="00991251"/>
    <w:rsid w:val="0099128D"/>
    <w:rsid w:val="00991A2D"/>
    <w:rsid w:val="00991A49"/>
    <w:rsid w:val="00991F36"/>
    <w:rsid w:val="00992154"/>
    <w:rsid w:val="009923A8"/>
    <w:rsid w:val="0099278E"/>
    <w:rsid w:val="00992911"/>
    <w:rsid w:val="00993469"/>
    <w:rsid w:val="009935AB"/>
    <w:rsid w:val="00993AE2"/>
    <w:rsid w:val="00993D16"/>
    <w:rsid w:val="0099483C"/>
    <w:rsid w:val="009949AF"/>
    <w:rsid w:val="00994A65"/>
    <w:rsid w:val="00994E87"/>
    <w:rsid w:val="00995BFC"/>
    <w:rsid w:val="00995C8F"/>
    <w:rsid w:val="00995FD2"/>
    <w:rsid w:val="00996183"/>
    <w:rsid w:val="009962FB"/>
    <w:rsid w:val="009967D7"/>
    <w:rsid w:val="009969B2"/>
    <w:rsid w:val="00996CAA"/>
    <w:rsid w:val="00997290"/>
    <w:rsid w:val="0099775B"/>
    <w:rsid w:val="00997A4E"/>
    <w:rsid w:val="00997C9E"/>
    <w:rsid w:val="00997CB0"/>
    <w:rsid w:val="00997DBE"/>
    <w:rsid w:val="009A019E"/>
    <w:rsid w:val="009A0229"/>
    <w:rsid w:val="009A02AB"/>
    <w:rsid w:val="009A0466"/>
    <w:rsid w:val="009A06A4"/>
    <w:rsid w:val="009A0CD0"/>
    <w:rsid w:val="009A0D32"/>
    <w:rsid w:val="009A104F"/>
    <w:rsid w:val="009A1ED0"/>
    <w:rsid w:val="009A230C"/>
    <w:rsid w:val="009A279F"/>
    <w:rsid w:val="009A29F6"/>
    <w:rsid w:val="009A2C0D"/>
    <w:rsid w:val="009A2CC9"/>
    <w:rsid w:val="009A2DB7"/>
    <w:rsid w:val="009A2E15"/>
    <w:rsid w:val="009A3040"/>
    <w:rsid w:val="009A3928"/>
    <w:rsid w:val="009A3A25"/>
    <w:rsid w:val="009A3D1C"/>
    <w:rsid w:val="009A3DF8"/>
    <w:rsid w:val="009A3F2A"/>
    <w:rsid w:val="009A434F"/>
    <w:rsid w:val="009A435B"/>
    <w:rsid w:val="009A48AF"/>
    <w:rsid w:val="009A4A8A"/>
    <w:rsid w:val="009A4BAA"/>
    <w:rsid w:val="009A4D68"/>
    <w:rsid w:val="009A5156"/>
    <w:rsid w:val="009A52C2"/>
    <w:rsid w:val="009A5B0F"/>
    <w:rsid w:val="009A5CC1"/>
    <w:rsid w:val="009A5E34"/>
    <w:rsid w:val="009A6836"/>
    <w:rsid w:val="009A71DD"/>
    <w:rsid w:val="009B0124"/>
    <w:rsid w:val="009B062F"/>
    <w:rsid w:val="009B0B25"/>
    <w:rsid w:val="009B0D8F"/>
    <w:rsid w:val="009B0EA8"/>
    <w:rsid w:val="009B1168"/>
    <w:rsid w:val="009B23E9"/>
    <w:rsid w:val="009B26BE"/>
    <w:rsid w:val="009B27A5"/>
    <w:rsid w:val="009B2929"/>
    <w:rsid w:val="009B2DEE"/>
    <w:rsid w:val="009B2E31"/>
    <w:rsid w:val="009B3711"/>
    <w:rsid w:val="009B3AC2"/>
    <w:rsid w:val="009B3CDD"/>
    <w:rsid w:val="009B42ED"/>
    <w:rsid w:val="009B466A"/>
    <w:rsid w:val="009B4683"/>
    <w:rsid w:val="009B471B"/>
    <w:rsid w:val="009B4C11"/>
    <w:rsid w:val="009B4CF0"/>
    <w:rsid w:val="009B4ED5"/>
    <w:rsid w:val="009B5441"/>
    <w:rsid w:val="009B576C"/>
    <w:rsid w:val="009B5BF7"/>
    <w:rsid w:val="009B5D53"/>
    <w:rsid w:val="009B6233"/>
    <w:rsid w:val="009B6728"/>
    <w:rsid w:val="009B676B"/>
    <w:rsid w:val="009B6AC9"/>
    <w:rsid w:val="009B705E"/>
    <w:rsid w:val="009B7183"/>
    <w:rsid w:val="009B722D"/>
    <w:rsid w:val="009B72D5"/>
    <w:rsid w:val="009B7566"/>
    <w:rsid w:val="009C0041"/>
    <w:rsid w:val="009C005A"/>
    <w:rsid w:val="009C01D6"/>
    <w:rsid w:val="009C043C"/>
    <w:rsid w:val="009C0B66"/>
    <w:rsid w:val="009C0BAB"/>
    <w:rsid w:val="009C13BC"/>
    <w:rsid w:val="009C19C0"/>
    <w:rsid w:val="009C1B92"/>
    <w:rsid w:val="009C2B9E"/>
    <w:rsid w:val="009C34AB"/>
    <w:rsid w:val="009C39A5"/>
    <w:rsid w:val="009C3A95"/>
    <w:rsid w:val="009C432E"/>
    <w:rsid w:val="009C4884"/>
    <w:rsid w:val="009C4C1A"/>
    <w:rsid w:val="009C4D42"/>
    <w:rsid w:val="009C5355"/>
    <w:rsid w:val="009C55AD"/>
    <w:rsid w:val="009C56E1"/>
    <w:rsid w:val="009C5CE7"/>
    <w:rsid w:val="009C6535"/>
    <w:rsid w:val="009C6740"/>
    <w:rsid w:val="009C6D8C"/>
    <w:rsid w:val="009C707E"/>
    <w:rsid w:val="009C7128"/>
    <w:rsid w:val="009C7864"/>
    <w:rsid w:val="009C78CE"/>
    <w:rsid w:val="009C7B6E"/>
    <w:rsid w:val="009D02DF"/>
    <w:rsid w:val="009D077D"/>
    <w:rsid w:val="009D1433"/>
    <w:rsid w:val="009D1F22"/>
    <w:rsid w:val="009D2072"/>
    <w:rsid w:val="009D26C5"/>
    <w:rsid w:val="009D2B8E"/>
    <w:rsid w:val="009D2CFB"/>
    <w:rsid w:val="009D381B"/>
    <w:rsid w:val="009D3B28"/>
    <w:rsid w:val="009D45A4"/>
    <w:rsid w:val="009D4686"/>
    <w:rsid w:val="009D4AD7"/>
    <w:rsid w:val="009D4F1D"/>
    <w:rsid w:val="009D50D8"/>
    <w:rsid w:val="009D512C"/>
    <w:rsid w:val="009D519D"/>
    <w:rsid w:val="009D53FE"/>
    <w:rsid w:val="009D5AB8"/>
    <w:rsid w:val="009D5D58"/>
    <w:rsid w:val="009D5DF8"/>
    <w:rsid w:val="009D5EC3"/>
    <w:rsid w:val="009D6037"/>
    <w:rsid w:val="009D615E"/>
    <w:rsid w:val="009D62CC"/>
    <w:rsid w:val="009D6315"/>
    <w:rsid w:val="009D63D3"/>
    <w:rsid w:val="009D650B"/>
    <w:rsid w:val="009D660C"/>
    <w:rsid w:val="009D6A31"/>
    <w:rsid w:val="009D6B5A"/>
    <w:rsid w:val="009D6DB1"/>
    <w:rsid w:val="009D6E3F"/>
    <w:rsid w:val="009D6E42"/>
    <w:rsid w:val="009D71BC"/>
    <w:rsid w:val="009D73E8"/>
    <w:rsid w:val="009D7795"/>
    <w:rsid w:val="009D7837"/>
    <w:rsid w:val="009D7A9E"/>
    <w:rsid w:val="009D7AD2"/>
    <w:rsid w:val="009D7AD5"/>
    <w:rsid w:val="009D7EE8"/>
    <w:rsid w:val="009D7FCD"/>
    <w:rsid w:val="009E02F6"/>
    <w:rsid w:val="009E0315"/>
    <w:rsid w:val="009E0F8D"/>
    <w:rsid w:val="009E1271"/>
    <w:rsid w:val="009E12AE"/>
    <w:rsid w:val="009E12EA"/>
    <w:rsid w:val="009E1374"/>
    <w:rsid w:val="009E147C"/>
    <w:rsid w:val="009E14D3"/>
    <w:rsid w:val="009E153A"/>
    <w:rsid w:val="009E1589"/>
    <w:rsid w:val="009E15DC"/>
    <w:rsid w:val="009E1650"/>
    <w:rsid w:val="009E1CBB"/>
    <w:rsid w:val="009E1CD4"/>
    <w:rsid w:val="009E1D40"/>
    <w:rsid w:val="009E2021"/>
    <w:rsid w:val="009E2090"/>
    <w:rsid w:val="009E20D8"/>
    <w:rsid w:val="009E2481"/>
    <w:rsid w:val="009E2698"/>
    <w:rsid w:val="009E294E"/>
    <w:rsid w:val="009E2991"/>
    <w:rsid w:val="009E2ECB"/>
    <w:rsid w:val="009E32FC"/>
    <w:rsid w:val="009E35DA"/>
    <w:rsid w:val="009E3619"/>
    <w:rsid w:val="009E3BF1"/>
    <w:rsid w:val="009E3EC3"/>
    <w:rsid w:val="009E4161"/>
    <w:rsid w:val="009E47C0"/>
    <w:rsid w:val="009E4A44"/>
    <w:rsid w:val="009E4B63"/>
    <w:rsid w:val="009E4B88"/>
    <w:rsid w:val="009E53DC"/>
    <w:rsid w:val="009E54BA"/>
    <w:rsid w:val="009E54DE"/>
    <w:rsid w:val="009E5731"/>
    <w:rsid w:val="009E589A"/>
    <w:rsid w:val="009E59DF"/>
    <w:rsid w:val="009E5C30"/>
    <w:rsid w:val="009E5E4B"/>
    <w:rsid w:val="009E6445"/>
    <w:rsid w:val="009E64C7"/>
    <w:rsid w:val="009E657E"/>
    <w:rsid w:val="009E6839"/>
    <w:rsid w:val="009E68AF"/>
    <w:rsid w:val="009E6999"/>
    <w:rsid w:val="009E6B51"/>
    <w:rsid w:val="009E6FC7"/>
    <w:rsid w:val="009E720D"/>
    <w:rsid w:val="009E72BE"/>
    <w:rsid w:val="009E7428"/>
    <w:rsid w:val="009E79E5"/>
    <w:rsid w:val="009E7F0D"/>
    <w:rsid w:val="009F065C"/>
    <w:rsid w:val="009F1188"/>
    <w:rsid w:val="009F169C"/>
    <w:rsid w:val="009F1905"/>
    <w:rsid w:val="009F1A86"/>
    <w:rsid w:val="009F25D5"/>
    <w:rsid w:val="009F26D8"/>
    <w:rsid w:val="009F290E"/>
    <w:rsid w:val="009F2F9A"/>
    <w:rsid w:val="009F3D18"/>
    <w:rsid w:val="009F3DBE"/>
    <w:rsid w:val="009F4258"/>
    <w:rsid w:val="009F4360"/>
    <w:rsid w:val="009F4CA0"/>
    <w:rsid w:val="009F4CD0"/>
    <w:rsid w:val="009F520C"/>
    <w:rsid w:val="009F5950"/>
    <w:rsid w:val="009F5B93"/>
    <w:rsid w:val="009F5C62"/>
    <w:rsid w:val="009F5DCC"/>
    <w:rsid w:val="009F6220"/>
    <w:rsid w:val="009F6894"/>
    <w:rsid w:val="009F6A69"/>
    <w:rsid w:val="009F6E2A"/>
    <w:rsid w:val="009F749A"/>
    <w:rsid w:val="009F74B8"/>
    <w:rsid w:val="009F757D"/>
    <w:rsid w:val="009F7675"/>
    <w:rsid w:val="009F7A67"/>
    <w:rsid w:val="009F7B72"/>
    <w:rsid w:val="009F7E3C"/>
    <w:rsid w:val="00A00220"/>
    <w:rsid w:val="00A00314"/>
    <w:rsid w:val="00A00E8A"/>
    <w:rsid w:val="00A00FBB"/>
    <w:rsid w:val="00A01285"/>
    <w:rsid w:val="00A0130A"/>
    <w:rsid w:val="00A0155B"/>
    <w:rsid w:val="00A015A1"/>
    <w:rsid w:val="00A015F0"/>
    <w:rsid w:val="00A01F22"/>
    <w:rsid w:val="00A0228B"/>
    <w:rsid w:val="00A02384"/>
    <w:rsid w:val="00A02542"/>
    <w:rsid w:val="00A03123"/>
    <w:rsid w:val="00A03284"/>
    <w:rsid w:val="00A034F9"/>
    <w:rsid w:val="00A03664"/>
    <w:rsid w:val="00A03891"/>
    <w:rsid w:val="00A038CB"/>
    <w:rsid w:val="00A03AAF"/>
    <w:rsid w:val="00A03B0A"/>
    <w:rsid w:val="00A03B35"/>
    <w:rsid w:val="00A03E7F"/>
    <w:rsid w:val="00A04843"/>
    <w:rsid w:val="00A0485B"/>
    <w:rsid w:val="00A04BC4"/>
    <w:rsid w:val="00A04F59"/>
    <w:rsid w:val="00A04F88"/>
    <w:rsid w:val="00A0519B"/>
    <w:rsid w:val="00A054BF"/>
    <w:rsid w:val="00A055ED"/>
    <w:rsid w:val="00A05764"/>
    <w:rsid w:val="00A06217"/>
    <w:rsid w:val="00A0646E"/>
    <w:rsid w:val="00A0660F"/>
    <w:rsid w:val="00A0684D"/>
    <w:rsid w:val="00A06A67"/>
    <w:rsid w:val="00A06C9D"/>
    <w:rsid w:val="00A07194"/>
    <w:rsid w:val="00A071C2"/>
    <w:rsid w:val="00A0738C"/>
    <w:rsid w:val="00A0772F"/>
    <w:rsid w:val="00A07A34"/>
    <w:rsid w:val="00A07A53"/>
    <w:rsid w:val="00A07E36"/>
    <w:rsid w:val="00A100A3"/>
    <w:rsid w:val="00A10433"/>
    <w:rsid w:val="00A10921"/>
    <w:rsid w:val="00A10CE0"/>
    <w:rsid w:val="00A10CFF"/>
    <w:rsid w:val="00A10E9E"/>
    <w:rsid w:val="00A1117C"/>
    <w:rsid w:val="00A113EF"/>
    <w:rsid w:val="00A117E8"/>
    <w:rsid w:val="00A11E32"/>
    <w:rsid w:val="00A1213B"/>
    <w:rsid w:val="00A12219"/>
    <w:rsid w:val="00A122DF"/>
    <w:rsid w:val="00A12AB4"/>
    <w:rsid w:val="00A12C15"/>
    <w:rsid w:val="00A12CB5"/>
    <w:rsid w:val="00A12D2F"/>
    <w:rsid w:val="00A12FB3"/>
    <w:rsid w:val="00A131AF"/>
    <w:rsid w:val="00A13325"/>
    <w:rsid w:val="00A13839"/>
    <w:rsid w:val="00A1383E"/>
    <w:rsid w:val="00A13853"/>
    <w:rsid w:val="00A13DC2"/>
    <w:rsid w:val="00A14332"/>
    <w:rsid w:val="00A14509"/>
    <w:rsid w:val="00A147C1"/>
    <w:rsid w:val="00A14916"/>
    <w:rsid w:val="00A149EB"/>
    <w:rsid w:val="00A14BB9"/>
    <w:rsid w:val="00A14FD2"/>
    <w:rsid w:val="00A150FC"/>
    <w:rsid w:val="00A15175"/>
    <w:rsid w:val="00A1535A"/>
    <w:rsid w:val="00A15C85"/>
    <w:rsid w:val="00A15E64"/>
    <w:rsid w:val="00A15F5F"/>
    <w:rsid w:val="00A15F93"/>
    <w:rsid w:val="00A16A69"/>
    <w:rsid w:val="00A170DD"/>
    <w:rsid w:val="00A17359"/>
    <w:rsid w:val="00A17506"/>
    <w:rsid w:val="00A17584"/>
    <w:rsid w:val="00A175F1"/>
    <w:rsid w:val="00A176AB"/>
    <w:rsid w:val="00A17833"/>
    <w:rsid w:val="00A17A8B"/>
    <w:rsid w:val="00A17B6C"/>
    <w:rsid w:val="00A17C99"/>
    <w:rsid w:val="00A17FCA"/>
    <w:rsid w:val="00A2007D"/>
    <w:rsid w:val="00A202AC"/>
    <w:rsid w:val="00A20357"/>
    <w:rsid w:val="00A205EC"/>
    <w:rsid w:val="00A206D3"/>
    <w:rsid w:val="00A20B3D"/>
    <w:rsid w:val="00A211B8"/>
    <w:rsid w:val="00A214AD"/>
    <w:rsid w:val="00A21994"/>
    <w:rsid w:val="00A2207A"/>
    <w:rsid w:val="00A2260D"/>
    <w:rsid w:val="00A22929"/>
    <w:rsid w:val="00A22B32"/>
    <w:rsid w:val="00A22D61"/>
    <w:rsid w:val="00A23380"/>
    <w:rsid w:val="00A234C5"/>
    <w:rsid w:val="00A23879"/>
    <w:rsid w:val="00A23ABC"/>
    <w:rsid w:val="00A23B04"/>
    <w:rsid w:val="00A23EF3"/>
    <w:rsid w:val="00A23F37"/>
    <w:rsid w:val="00A24394"/>
    <w:rsid w:val="00A2445C"/>
    <w:rsid w:val="00A244AE"/>
    <w:rsid w:val="00A24634"/>
    <w:rsid w:val="00A2477B"/>
    <w:rsid w:val="00A2485D"/>
    <w:rsid w:val="00A249BE"/>
    <w:rsid w:val="00A24C09"/>
    <w:rsid w:val="00A2516E"/>
    <w:rsid w:val="00A25408"/>
    <w:rsid w:val="00A2619B"/>
    <w:rsid w:val="00A2624F"/>
    <w:rsid w:val="00A264E3"/>
    <w:rsid w:val="00A26C07"/>
    <w:rsid w:val="00A27467"/>
    <w:rsid w:val="00A27C51"/>
    <w:rsid w:val="00A3024D"/>
    <w:rsid w:val="00A302D8"/>
    <w:rsid w:val="00A3059C"/>
    <w:rsid w:val="00A307F9"/>
    <w:rsid w:val="00A3087F"/>
    <w:rsid w:val="00A30918"/>
    <w:rsid w:val="00A30A26"/>
    <w:rsid w:val="00A30C4C"/>
    <w:rsid w:val="00A30E89"/>
    <w:rsid w:val="00A30F66"/>
    <w:rsid w:val="00A315BC"/>
    <w:rsid w:val="00A31A7D"/>
    <w:rsid w:val="00A320D3"/>
    <w:rsid w:val="00A32693"/>
    <w:rsid w:val="00A328F7"/>
    <w:rsid w:val="00A32D25"/>
    <w:rsid w:val="00A330EF"/>
    <w:rsid w:val="00A33244"/>
    <w:rsid w:val="00A33250"/>
    <w:rsid w:val="00A33605"/>
    <w:rsid w:val="00A33653"/>
    <w:rsid w:val="00A336B0"/>
    <w:rsid w:val="00A33772"/>
    <w:rsid w:val="00A33844"/>
    <w:rsid w:val="00A33A44"/>
    <w:rsid w:val="00A33A5B"/>
    <w:rsid w:val="00A33A88"/>
    <w:rsid w:val="00A34319"/>
    <w:rsid w:val="00A34F20"/>
    <w:rsid w:val="00A35038"/>
    <w:rsid w:val="00A3555C"/>
    <w:rsid w:val="00A356DB"/>
    <w:rsid w:val="00A35CCE"/>
    <w:rsid w:val="00A36052"/>
    <w:rsid w:val="00A36875"/>
    <w:rsid w:val="00A3688F"/>
    <w:rsid w:val="00A37020"/>
    <w:rsid w:val="00A37998"/>
    <w:rsid w:val="00A40009"/>
    <w:rsid w:val="00A4059E"/>
    <w:rsid w:val="00A4071E"/>
    <w:rsid w:val="00A40781"/>
    <w:rsid w:val="00A40BBD"/>
    <w:rsid w:val="00A40D46"/>
    <w:rsid w:val="00A40F6B"/>
    <w:rsid w:val="00A41308"/>
    <w:rsid w:val="00A41B20"/>
    <w:rsid w:val="00A42427"/>
    <w:rsid w:val="00A42578"/>
    <w:rsid w:val="00A427B0"/>
    <w:rsid w:val="00A42861"/>
    <w:rsid w:val="00A4289E"/>
    <w:rsid w:val="00A42A1F"/>
    <w:rsid w:val="00A42C98"/>
    <w:rsid w:val="00A439A3"/>
    <w:rsid w:val="00A43C54"/>
    <w:rsid w:val="00A43CB9"/>
    <w:rsid w:val="00A43D2E"/>
    <w:rsid w:val="00A43EF9"/>
    <w:rsid w:val="00A440D7"/>
    <w:rsid w:val="00A44A75"/>
    <w:rsid w:val="00A44AD8"/>
    <w:rsid w:val="00A44B03"/>
    <w:rsid w:val="00A44F8E"/>
    <w:rsid w:val="00A45001"/>
    <w:rsid w:val="00A451F6"/>
    <w:rsid w:val="00A45518"/>
    <w:rsid w:val="00A45731"/>
    <w:rsid w:val="00A458AD"/>
    <w:rsid w:val="00A459B3"/>
    <w:rsid w:val="00A45A51"/>
    <w:rsid w:val="00A45FD5"/>
    <w:rsid w:val="00A468BE"/>
    <w:rsid w:val="00A46AD5"/>
    <w:rsid w:val="00A46B49"/>
    <w:rsid w:val="00A46B58"/>
    <w:rsid w:val="00A46D42"/>
    <w:rsid w:val="00A47108"/>
    <w:rsid w:val="00A47684"/>
    <w:rsid w:val="00A4791F"/>
    <w:rsid w:val="00A47AFE"/>
    <w:rsid w:val="00A47EB7"/>
    <w:rsid w:val="00A47F04"/>
    <w:rsid w:val="00A5033E"/>
    <w:rsid w:val="00A50418"/>
    <w:rsid w:val="00A505A4"/>
    <w:rsid w:val="00A50721"/>
    <w:rsid w:val="00A509F1"/>
    <w:rsid w:val="00A50BA9"/>
    <w:rsid w:val="00A50BBE"/>
    <w:rsid w:val="00A50E07"/>
    <w:rsid w:val="00A510B4"/>
    <w:rsid w:val="00A5147F"/>
    <w:rsid w:val="00A515F4"/>
    <w:rsid w:val="00A516B1"/>
    <w:rsid w:val="00A51C69"/>
    <w:rsid w:val="00A51D46"/>
    <w:rsid w:val="00A51FC7"/>
    <w:rsid w:val="00A5211C"/>
    <w:rsid w:val="00A5247A"/>
    <w:rsid w:val="00A527AB"/>
    <w:rsid w:val="00A528B3"/>
    <w:rsid w:val="00A52D06"/>
    <w:rsid w:val="00A5322A"/>
    <w:rsid w:val="00A5335C"/>
    <w:rsid w:val="00A535C0"/>
    <w:rsid w:val="00A53F55"/>
    <w:rsid w:val="00A543B5"/>
    <w:rsid w:val="00A54939"/>
    <w:rsid w:val="00A54C56"/>
    <w:rsid w:val="00A54DF0"/>
    <w:rsid w:val="00A54E24"/>
    <w:rsid w:val="00A550F2"/>
    <w:rsid w:val="00A55679"/>
    <w:rsid w:val="00A55AC3"/>
    <w:rsid w:val="00A55C9D"/>
    <w:rsid w:val="00A55DE1"/>
    <w:rsid w:val="00A5606C"/>
    <w:rsid w:val="00A561B9"/>
    <w:rsid w:val="00A56247"/>
    <w:rsid w:val="00A56353"/>
    <w:rsid w:val="00A56552"/>
    <w:rsid w:val="00A565AC"/>
    <w:rsid w:val="00A56776"/>
    <w:rsid w:val="00A569C7"/>
    <w:rsid w:val="00A56AEA"/>
    <w:rsid w:val="00A56B7F"/>
    <w:rsid w:val="00A56CC2"/>
    <w:rsid w:val="00A56DE3"/>
    <w:rsid w:val="00A57333"/>
    <w:rsid w:val="00A57656"/>
    <w:rsid w:val="00A57B13"/>
    <w:rsid w:val="00A57D40"/>
    <w:rsid w:val="00A57D78"/>
    <w:rsid w:val="00A57DEF"/>
    <w:rsid w:val="00A605C4"/>
    <w:rsid w:val="00A606DB"/>
    <w:rsid w:val="00A6078F"/>
    <w:rsid w:val="00A6099C"/>
    <w:rsid w:val="00A60A10"/>
    <w:rsid w:val="00A60E57"/>
    <w:rsid w:val="00A6126B"/>
    <w:rsid w:val="00A61561"/>
    <w:rsid w:val="00A618D7"/>
    <w:rsid w:val="00A61B95"/>
    <w:rsid w:val="00A61C6E"/>
    <w:rsid w:val="00A621C4"/>
    <w:rsid w:val="00A62A33"/>
    <w:rsid w:val="00A62DF1"/>
    <w:rsid w:val="00A62FA3"/>
    <w:rsid w:val="00A63401"/>
    <w:rsid w:val="00A6346F"/>
    <w:rsid w:val="00A635DB"/>
    <w:rsid w:val="00A63648"/>
    <w:rsid w:val="00A637D8"/>
    <w:rsid w:val="00A63C7D"/>
    <w:rsid w:val="00A63FB1"/>
    <w:rsid w:val="00A64622"/>
    <w:rsid w:val="00A646AB"/>
    <w:rsid w:val="00A64976"/>
    <w:rsid w:val="00A653B6"/>
    <w:rsid w:val="00A65B4C"/>
    <w:rsid w:val="00A65C18"/>
    <w:rsid w:val="00A65D7B"/>
    <w:rsid w:val="00A661CD"/>
    <w:rsid w:val="00A66354"/>
    <w:rsid w:val="00A6719A"/>
    <w:rsid w:val="00A6739D"/>
    <w:rsid w:val="00A6748F"/>
    <w:rsid w:val="00A674AC"/>
    <w:rsid w:val="00A679DB"/>
    <w:rsid w:val="00A67A41"/>
    <w:rsid w:val="00A7024F"/>
    <w:rsid w:val="00A70314"/>
    <w:rsid w:val="00A706C7"/>
    <w:rsid w:val="00A7094D"/>
    <w:rsid w:val="00A70A44"/>
    <w:rsid w:val="00A70A9E"/>
    <w:rsid w:val="00A70F61"/>
    <w:rsid w:val="00A70FE0"/>
    <w:rsid w:val="00A71302"/>
    <w:rsid w:val="00A71390"/>
    <w:rsid w:val="00A71A61"/>
    <w:rsid w:val="00A7268A"/>
    <w:rsid w:val="00A728B0"/>
    <w:rsid w:val="00A72BE7"/>
    <w:rsid w:val="00A72C17"/>
    <w:rsid w:val="00A72D70"/>
    <w:rsid w:val="00A72E66"/>
    <w:rsid w:val="00A730F9"/>
    <w:rsid w:val="00A7325F"/>
    <w:rsid w:val="00A73398"/>
    <w:rsid w:val="00A7361B"/>
    <w:rsid w:val="00A7382B"/>
    <w:rsid w:val="00A73DE8"/>
    <w:rsid w:val="00A73F29"/>
    <w:rsid w:val="00A74021"/>
    <w:rsid w:val="00A74139"/>
    <w:rsid w:val="00A742BD"/>
    <w:rsid w:val="00A74332"/>
    <w:rsid w:val="00A746EC"/>
    <w:rsid w:val="00A74784"/>
    <w:rsid w:val="00A74940"/>
    <w:rsid w:val="00A74BB8"/>
    <w:rsid w:val="00A74D98"/>
    <w:rsid w:val="00A74DC8"/>
    <w:rsid w:val="00A755C9"/>
    <w:rsid w:val="00A758AD"/>
    <w:rsid w:val="00A75C54"/>
    <w:rsid w:val="00A761AD"/>
    <w:rsid w:val="00A7625A"/>
    <w:rsid w:val="00A76358"/>
    <w:rsid w:val="00A7644C"/>
    <w:rsid w:val="00A76B48"/>
    <w:rsid w:val="00A76C6F"/>
    <w:rsid w:val="00A76D42"/>
    <w:rsid w:val="00A7758E"/>
    <w:rsid w:val="00A7782B"/>
    <w:rsid w:val="00A77DA5"/>
    <w:rsid w:val="00A77FC8"/>
    <w:rsid w:val="00A8046E"/>
    <w:rsid w:val="00A810EB"/>
    <w:rsid w:val="00A816EB"/>
    <w:rsid w:val="00A81838"/>
    <w:rsid w:val="00A81A14"/>
    <w:rsid w:val="00A81CAA"/>
    <w:rsid w:val="00A81D9C"/>
    <w:rsid w:val="00A81E1B"/>
    <w:rsid w:val="00A81E90"/>
    <w:rsid w:val="00A82164"/>
    <w:rsid w:val="00A82A74"/>
    <w:rsid w:val="00A830ED"/>
    <w:rsid w:val="00A83106"/>
    <w:rsid w:val="00A83726"/>
    <w:rsid w:val="00A83920"/>
    <w:rsid w:val="00A83B6C"/>
    <w:rsid w:val="00A83BF0"/>
    <w:rsid w:val="00A83FA2"/>
    <w:rsid w:val="00A84436"/>
    <w:rsid w:val="00A8456C"/>
    <w:rsid w:val="00A849D5"/>
    <w:rsid w:val="00A84E7D"/>
    <w:rsid w:val="00A84FA4"/>
    <w:rsid w:val="00A85138"/>
    <w:rsid w:val="00A851D6"/>
    <w:rsid w:val="00A85ABC"/>
    <w:rsid w:val="00A85E59"/>
    <w:rsid w:val="00A85EDC"/>
    <w:rsid w:val="00A860C1"/>
    <w:rsid w:val="00A86526"/>
    <w:rsid w:val="00A8670A"/>
    <w:rsid w:val="00A86966"/>
    <w:rsid w:val="00A86A15"/>
    <w:rsid w:val="00A86E6D"/>
    <w:rsid w:val="00A86FB4"/>
    <w:rsid w:val="00A872E2"/>
    <w:rsid w:val="00A877B9"/>
    <w:rsid w:val="00A87D04"/>
    <w:rsid w:val="00A90145"/>
    <w:rsid w:val="00A904C2"/>
    <w:rsid w:val="00A90595"/>
    <w:rsid w:val="00A90851"/>
    <w:rsid w:val="00A90861"/>
    <w:rsid w:val="00A9097C"/>
    <w:rsid w:val="00A909FB"/>
    <w:rsid w:val="00A90AEB"/>
    <w:rsid w:val="00A90C11"/>
    <w:rsid w:val="00A90C5B"/>
    <w:rsid w:val="00A90C6B"/>
    <w:rsid w:val="00A91664"/>
    <w:rsid w:val="00A916C6"/>
    <w:rsid w:val="00A919B5"/>
    <w:rsid w:val="00A91BA1"/>
    <w:rsid w:val="00A91E4D"/>
    <w:rsid w:val="00A9243E"/>
    <w:rsid w:val="00A92501"/>
    <w:rsid w:val="00A92DCE"/>
    <w:rsid w:val="00A93241"/>
    <w:rsid w:val="00A93262"/>
    <w:rsid w:val="00A933A5"/>
    <w:rsid w:val="00A93869"/>
    <w:rsid w:val="00A93961"/>
    <w:rsid w:val="00A940AB"/>
    <w:rsid w:val="00A9421F"/>
    <w:rsid w:val="00A9422E"/>
    <w:rsid w:val="00A945C3"/>
    <w:rsid w:val="00A95579"/>
    <w:rsid w:val="00A9564D"/>
    <w:rsid w:val="00A95719"/>
    <w:rsid w:val="00A957D8"/>
    <w:rsid w:val="00A95CE8"/>
    <w:rsid w:val="00A95E59"/>
    <w:rsid w:val="00A96191"/>
    <w:rsid w:val="00A961D4"/>
    <w:rsid w:val="00A96374"/>
    <w:rsid w:val="00A9672D"/>
    <w:rsid w:val="00A96B80"/>
    <w:rsid w:val="00A96DC6"/>
    <w:rsid w:val="00A96FB9"/>
    <w:rsid w:val="00A970F6"/>
    <w:rsid w:val="00A971F1"/>
    <w:rsid w:val="00A97CF5"/>
    <w:rsid w:val="00A97E04"/>
    <w:rsid w:val="00A97E87"/>
    <w:rsid w:val="00AA01F9"/>
    <w:rsid w:val="00AA0384"/>
    <w:rsid w:val="00AA047F"/>
    <w:rsid w:val="00AA072B"/>
    <w:rsid w:val="00AA0780"/>
    <w:rsid w:val="00AA08F1"/>
    <w:rsid w:val="00AA1509"/>
    <w:rsid w:val="00AA1999"/>
    <w:rsid w:val="00AA1C47"/>
    <w:rsid w:val="00AA1D28"/>
    <w:rsid w:val="00AA2173"/>
    <w:rsid w:val="00AA2241"/>
    <w:rsid w:val="00AA266D"/>
    <w:rsid w:val="00AA27AA"/>
    <w:rsid w:val="00AA2A37"/>
    <w:rsid w:val="00AA2B1F"/>
    <w:rsid w:val="00AA2C11"/>
    <w:rsid w:val="00AA2D2E"/>
    <w:rsid w:val="00AA2E46"/>
    <w:rsid w:val="00AA2F3C"/>
    <w:rsid w:val="00AA2FE8"/>
    <w:rsid w:val="00AA3048"/>
    <w:rsid w:val="00AA3056"/>
    <w:rsid w:val="00AA32E6"/>
    <w:rsid w:val="00AA35AC"/>
    <w:rsid w:val="00AA3CB9"/>
    <w:rsid w:val="00AA3DD6"/>
    <w:rsid w:val="00AA4315"/>
    <w:rsid w:val="00AA43EB"/>
    <w:rsid w:val="00AA458C"/>
    <w:rsid w:val="00AA4888"/>
    <w:rsid w:val="00AA490A"/>
    <w:rsid w:val="00AA49A2"/>
    <w:rsid w:val="00AA4D41"/>
    <w:rsid w:val="00AA5BA1"/>
    <w:rsid w:val="00AA5C7D"/>
    <w:rsid w:val="00AA5D5A"/>
    <w:rsid w:val="00AA6202"/>
    <w:rsid w:val="00AA693B"/>
    <w:rsid w:val="00AA6959"/>
    <w:rsid w:val="00AA6A54"/>
    <w:rsid w:val="00AA6A96"/>
    <w:rsid w:val="00AA6C13"/>
    <w:rsid w:val="00AA6E25"/>
    <w:rsid w:val="00AA6FB9"/>
    <w:rsid w:val="00AA712B"/>
    <w:rsid w:val="00AA7137"/>
    <w:rsid w:val="00AA7616"/>
    <w:rsid w:val="00AA794E"/>
    <w:rsid w:val="00AA7AFC"/>
    <w:rsid w:val="00AA7D0A"/>
    <w:rsid w:val="00AB07CC"/>
    <w:rsid w:val="00AB08B6"/>
    <w:rsid w:val="00AB0AF6"/>
    <w:rsid w:val="00AB12AC"/>
    <w:rsid w:val="00AB14CB"/>
    <w:rsid w:val="00AB1CC2"/>
    <w:rsid w:val="00AB1FD9"/>
    <w:rsid w:val="00AB23CF"/>
    <w:rsid w:val="00AB2C74"/>
    <w:rsid w:val="00AB2DD0"/>
    <w:rsid w:val="00AB3142"/>
    <w:rsid w:val="00AB31D3"/>
    <w:rsid w:val="00AB338D"/>
    <w:rsid w:val="00AB33DE"/>
    <w:rsid w:val="00AB3C8B"/>
    <w:rsid w:val="00AB3CCE"/>
    <w:rsid w:val="00AB3D3A"/>
    <w:rsid w:val="00AB3DA8"/>
    <w:rsid w:val="00AB40A0"/>
    <w:rsid w:val="00AB47E2"/>
    <w:rsid w:val="00AB4BF3"/>
    <w:rsid w:val="00AB4CBB"/>
    <w:rsid w:val="00AB4D52"/>
    <w:rsid w:val="00AB4E15"/>
    <w:rsid w:val="00AB4EEA"/>
    <w:rsid w:val="00AB5880"/>
    <w:rsid w:val="00AB5C4F"/>
    <w:rsid w:val="00AB5F1B"/>
    <w:rsid w:val="00AB6049"/>
    <w:rsid w:val="00AB626D"/>
    <w:rsid w:val="00AB62DC"/>
    <w:rsid w:val="00AB6445"/>
    <w:rsid w:val="00AB67B8"/>
    <w:rsid w:val="00AB680C"/>
    <w:rsid w:val="00AB6B8B"/>
    <w:rsid w:val="00AB6CAE"/>
    <w:rsid w:val="00AB6FB6"/>
    <w:rsid w:val="00AB70D0"/>
    <w:rsid w:val="00AB713D"/>
    <w:rsid w:val="00AB7629"/>
    <w:rsid w:val="00AB774B"/>
    <w:rsid w:val="00AB7917"/>
    <w:rsid w:val="00AC00AE"/>
    <w:rsid w:val="00AC02FB"/>
    <w:rsid w:val="00AC0827"/>
    <w:rsid w:val="00AC091A"/>
    <w:rsid w:val="00AC0E8C"/>
    <w:rsid w:val="00AC1588"/>
    <w:rsid w:val="00AC1756"/>
    <w:rsid w:val="00AC1B1C"/>
    <w:rsid w:val="00AC1C80"/>
    <w:rsid w:val="00AC21E2"/>
    <w:rsid w:val="00AC2464"/>
    <w:rsid w:val="00AC2528"/>
    <w:rsid w:val="00AC2D66"/>
    <w:rsid w:val="00AC318B"/>
    <w:rsid w:val="00AC3418"/>
    <w:rsid w:val="00AC395F"/>
    <w:rsid w:val="00AC3D9F"/>
    <w:rsid w:val="00AC3E27"/>
    <w:rsid w:val="00AC3FCD"/>
    <w:rsid w:val="00AC422D"/>
    <w:rsid w:val="00AC4688"/>
    <w:rsid w:val="00AC49BE"/>
    <w:rsid w:val="00AC4DCF"/>
    <w:rsid w:val="00AC4ED8"/>
    <w:rsid w:val="00AC558A"/>
    <w:rsid w:val="00AC55CC"/>
    <w:rsid w:val="00AC55FD"/>
    <w:rsid w:val="00AC5A7F"/>
    <w:rsid w:val="00AC5C32"/>
    <w:rsid w:val="00AC5EA2"/>
    <w:rsid w:val="00AC5FD1"/>
    <w:rsid w:val="00AC6507"/>
    <w:rsid w:val="00AC66B7"/>
    <w:rsid w:val="00AC697E"/>
    <w:rsid w:val="00AC6C56"/>
    <w:rsid w:val="00AC6EBB"/>
    <w:rsid w:val="00AC6FC3"/>
    <w:rsid w:val="00AC7015"/>
    <w:rsid w:val="00AC745B"/>
    <w:rsid w:val="00AC7477"/>
    <w:rsid w:val="00AC7610"/>
    <w:rsid w:val="00AC77BE"/>
    <w:rsid w:val="00AC7D14"/>
    <w:rsid w:val="00AC7E11"/>
    <w:rsid w:val="00AC7EA9"/>
    <w:rsid w:val="00AD0052"/>
    <w:rsid w:val="00AD03A6"/>
    <w:rsid w:val="00AD079B"/>
    <w:rsid w:val="00AD0C01"/>
    <w:rsid w:val="00AD0EB2"/>
    <w:rsid w:val="00AD12AA"/>
    <w:rsid w:val="00AD14E7"/>
    <w:rsid w:val="00AD1B0E"/>
    <w:rsid w:val="00AD1B75"/>
    <w:rsid w:val="00AD1D3E"/>
    <w:rsid w:val="00AD1D41"/>
    <w:rsid w:val="00AD213C"/>
    <w:rsid w:val="00AD229E"/>
    <w:rsid w:val="00AD2447"/>
    <w:rsid w:val="00AD26A8"/>
    <w:rsid w:val="00AD26D1"/>
    <w:rsid w:val="00AD2784"/>
    <w:rsid w:val="00AD2B6D"/>
    <w:rsid w:val="00AD2EA4"/>
    <w:rsid w:val="00AD2F24"/>
    <w:rsid w:val="00AD3655"/>
    <w:rsid w:val="00AD3921"/>
    <w:rsid w:val="00AD3CD6"/>
    <w:rsid w:val="00AD4157"/>
    <w:rsid w:val="00AD41A5"/>
    <w:rsid w:val="00AD4A0D"/>
    <w:rsid w:val="00AD4A56"/>
    <w:rsid w:val="00AD4A8A"/>
    <w:rsid w:val="00AD501C"/>
    <w:rsid w:val="00AD50FE"/>
    <w:rsid w:val="00AD520F"/>
    <w:rsid w:val="00AD52E3"/>
    <w:rsid w:val="00AD547C"/>
    <w:rsid w:val="00AD5844"/>
    <w:rsid w:val="00AD6C62"/>
    <w:rsid w:val="00AD6CAC"/>
    <w:rsid w:val="00AD6D32"/>
    <w:rsid w:val="00AD7182"/>
    <w:rsid w:val="00AD7756"/>
    <w:rsid w:val="00AD7913"/>
    <w:rsid w:val="00AD7FBC"/>
    <w:rsid w:val="00AE03A4"/>
    <w:rsid w:val="00AE0442"/>
    <w:rsid w:val="00AE0807"/>
    <w:rsid w:val="00AE0B88"/>
    <w:rsid w:val="00AE0BC1"/>
    <w:rsid w:val="00AE0F96"/>
    <w:rsid w:val="00AE1102"/>
    <w:rsid w:val="00AE169B"/>
    <w:rsid w:val="00AE199A"/>
    <w:rsid w:val="00AE1D41"/>
    <w:rsid w:val="00AE1D62"/>
    <w:rsid w:val="00AE2067"/>
    <w:rsid w:val="00AE24C6"/>
    <w:rsid w:val="00AE2665"/>
    <w:rsid w:val="00AE281A"/>
    <w:rsid w:val="00AE2966"/>
    <w:rsid w:val="00AE2B41"/>
    <w:rsid w:val="00AE2D82"/>
    <w:rsid w:val="00AE2DE6"/>
    <w:rsid w:val="00AE30F2"/>
    <w:rsid w:val="00AE3187"/>
    <w:rsid w:val="00AE35BA"/>
    <w:rsid w:val="00AE3944"/>
    <w:rsid w:val="00AE3BFD"/>
    <w:rsid w:val="00AE3DC5"/>
    <w:rsid w:val="00AE3ECC"/>
    <w:rsid w:val="00AE4453"/>
    <w:rsid w:val="00AE4500"/>
    <w:rsid w:val="00AE45F8"/>
    <w:rsid w:val="00AE49A7"/>
    <w:rsid w:val="00AE4D9E"/>
    <w:rsid w:val="00AE4EB2"/>
    <w:rsid w:val="00AE502C"/>
    <w:rsid w:val="00AE5218"/>
    <w:rsid w:val="00AE5703"/>
    <w:rsid w:val="00AE5D66"/>
    <w:rsid w:val="00AE60FD"/>
    <w:rsid w:val="00AE64F5"/>
    <w:rsid w:val="00AE6FB9"/>
    <w:rsid w:val="00AE7083"/>
    <w:rsid w:val="00AE7157"/>
    <w:rsid w:val="00AE71F5"/>
    <w:rsid w:val="00AE7380"/>
    <w:rsid w:val="00AE7533"/>
    <w:rsid w:val="00AE7628"/>
    <w:rsid w:val="00AE7733"/>
    <w:rsid w:val="00AE7855"/>
    <w:rsid w:val="00AE7A01"/>
    <w:rsid w:val="00AE7AD5"/>
    <w:rsid w:val="00AE7F54"/>
    <w:rsid w:val="00AF0014"/>
    <w:rsid w:val="00AF0150"/>
    <w:rsid w:val="00AF022B"/>
    <w:rsid w:val="00AF0700"/>
    <w:rsid w:val="00AF0818"/>
    <w:rsid w:val="00AF0EC0"/>
    <w:rsid w:val="00AF0EE8"/>
    <w:rsid w:val="00AF1298"/>
    <w:rsid w:val="00AF1514"/>
    <w:rsid w:val="00AF153B"/>
    <w:rsid w:val="00AF1B88"/>
    <w:rsid w:val="00AF1E5A"/>
    <w:rsid w:val="00AF23A8"/>
    <w:rsid w:val="00AF29F7"/>
    <w:rsid w:val="00AF2B80"/>
    <w:rsid w:val="00AF32CA"/>
    <w:rsid w:val="00AF346F"/>
    <w:rsid w:val="00AF3551"/>
    <w:rsid w:val="00AF355D"/>
    <w:rsid w:val="00AF363E"/>
    <w:rsid w:val="00AF3768"/>
    <w:rsid w:val="00AF3CDB"/>
    <w:rsid w:val="00AF401C"/>
    <w:rsid w:val="00AF47C1"/>
    <w:rsid w:val="00AF48B5"/>
    <w:rsid w:val="00AF4A80"/>
    <w:rsid w:val="00AF4CA3"/>
    <w:rsid w:val="00AF4FA4"/>
    <w:rsid w:val="00AF539E"/>
    <w:rsid w:val="00AF54C8"/>
    <w:rsid w:val="00AF5577"/>
    <w:rsid w:val="00AF55C9"/>
    <w:rsid w:val="00AF58BD"/>
    <w:rsid w:val="00AF5AAA"/>
    <w:rsid w:val="00AF5BC9"/>
    <w:rsid w:val="00AF6719"/>
    <w:rsid w:val="00AF68B1"/>
    <w:rsid w:val="00AF6A91"/>
    <w:rsid w:val="00AF7278"/>
    <w:rsid w:val="00AF7467"/>
    <w:rsid w:val="00AF7515"/>
    <w:rsid w:val="00AF79B7"/>
    <w:rsid w:val="00AF7AA8"/>
    <w:rsid w:val="00AF7B9A"/>
    <w:rsid w:val="00AF7BA8"/>
    <w:rsid w:val="00AF7D31"/>
    <w:rsid w:val="00AF7D9F"/>
    <w:rsid w:val="00AF7DB2"/>
    <w:rsid w:val="00B0038D"/>
    <w:rsid w:val="00B00498"/>
    <w:rsid w:val="00B00803"/>
    <w:rsid w:val="00B008D0"/>
    <w:rsid w:val="00B01010"/>
    <w:rsid w:val="00B012FE"/>
    <w:rsid w:val="00B0164D"/>
    <w:rsid w:val="00B01877"/>
    <w:rsid w:val="00B023CC"/>
    <w:rsid w:val="00B024F2"/>
    <w:rsid w:val="00B02B84"/>
    <w:rsid w:val="00B03387"/>
    <w:rsid w:val="00B03537"/>
    <w:rsid w:val="00B0366A"/>
    <w:rsid w:val="00B03C36"/>
    <w:rsid w:val="00B03C82"/>
    <w:rsid w:val="00B03CCB"/>
    <w:rsid w:val="00B0410D"/>
    <w:rsid w:val="00B04155"/>
    <w:rsid w:val="00B04722"/>
    <w:rsid w:val="00B047BA"/>
    <w:rsid w:val="00B048DE"/>
    <w:rsid w:val="00B04B0D"/>
    <w:rsid w:val="00B051A8"/>
    <w:rsid w:val="00B051FF"/>
    <w:rsid w:val="00B055F0"/>
    <w:rsid w:val="00B05648"/>
    <w:rsid w:val="00B05FDD"/>
    <w:rsid w:val="00B05FE8"/>
    <w:rsid w:val="00B0610A"/>
    <w:rsid w:val="00B06423"/>
    <w:rsid w:val="00B06463"/>
    <w:rsid w:val="00B06902"/>
    <w:rsid w:val="00B06BB0"/>
    <w:rsid w:val="00B06CB5"/>
    <w:rsid w:val="00B06F85"/>
    <w:rsid w:val="00B070B9"/>
    <w:rsid w:val="00B072CC"/>
    <w:rsid w:val="00B073C7"/>
    <w:rsid w:val="00B07A6F"/>
    <w:rsid w:val="00B07F3A"/>
    <w:rsid w:val="00B10473"/>
    <w:rsid w:val="00B108B3"/>
    <w:rsid w:val="00B10BC8"/>
    <w:rsid w:val="00B10D64"/>
    <w:rsid w:val="00B11270"/>
    <w:rsid w:val="00B11370"/>
    <w:rsid w:val="00B11B09"/>
    <w:rsid w:val="00B11DF7"/>
    <w:rsid w:val="00B11E79"/>
    <w:rsid w:val="00B11F5B"/>
    <w:rsid w:val="00B124D7"/>
    <w:rsid w:val="00B12C56"/>
    <w:rsid w:val="00B12E44"/>
    <w:rsid w:val="00B12EC2"/>
    <w:rsid w:val="00B1321E"/>
    <w:rsid w:val="00B1345F"/>
    <w:rsid w:val="00B141B2"/>
    <w:rsid w:val="00B142B6"/>
    <w:rsid w:val="00B143F7"/>
    <w:rsid w:val="00B1456B"/>
    <w:rsid w:val="00B147A4"/>
    <w:rsid w:val="00B14A03"/>
    <w:rsid w:val="00B14A61"/>
    <w:rsid w:val="00B14BE1"/>
    <w:rsid w:val="00B14E31"/>
    <w:rsid w:val="00B14F16"/>
    <w:rsid w:val="00B15006"/>
    <w:rsid w:val="00B155A0"/>
    <w:rsid w:val="00B15A6C"/>
    <w:rsid w:val="00B15D23"/>
    <w:rsid w:val="00B15E55"/>
    <w:rsid w:val="00B16106"/>
    <w:rsid w:val="00B1618F"/>
    <w:rsid w:val="00B161E5"/>
    <w:rsid w:val="00B16457"/>
    <w:rsid w:val="00B16814"/>
    <w:rsid w:val="00B16A48"/>
    <w:rsid w:val="00B16BC6"/>
    <w:rsid w:val="00B17221"/>
    <w:rsid w:val="00B17410"/>
    <w:rsid w:val="00B175B3"/>
    <w:rsid w:val="00B1769A"/>
    <w:rsid w:val="00B1784C"/>
    <w:rsid w:val="00B17912"/>
    <w:rsid w:val="00B17F61"/>
    <w:rsid w:val="00B17F9B"/>
    <w:rsid w:val="00B20589"/>
    <w:rsid w:val="00B205B2"/>
    <w:rsid w:val="00B20BAB"/>
    <w:rsid w:val="00B20EBC"/>
    <w:rsid w:val="00B2100E"/>
    <w:rsid w:val="00B21423"/>
    <w:rsid w:val="00B21A62"/>
    <w:rsid w:val="00B21B06"/>
    <w:rsid w:val="00B21CDB"/>
    <w:rsid w:val="00B21E37"/>
    <w:rsid w:val="00B220A2"/>
    <w:rsid w:val="00B220FB"/>
    <w:rsid w:val="00B225D7"/>
    <w:rsid w:val="00B22966"/>
    <w:rsid w:val="00B22A83"/>
    <w:rsid w:val="00B22BA9"/>
    <w:rsid w:val="00B22CBE"/>
    <w:rsid w:val="00B22E17"/>
    <w:rsid w:val="00B22E6C"/>
    <w:rsid w:val="00B22FF0"/>
    <w:rsid w:val="00B23029"/>
    <w:rsid w:val="00B23089"/>
    <w:rsid w:val="00B23272"/>
    <w:rsid w:val="00B2329F"/>
    <w:rsid w:val="00B23346"/>
    <w:rsid w:val="00B235E2"/>
    <w:rsid w:val="00B2363F"/>
    <w:rsid w:val="00B23961"/>
    <w:rsid w:val="00B239DC"/>
    <w:rsid w:val="00B23B2A"/>
    <w:rsid w:val="00B23BD7"/>
    <w:rsid w:val="00B23CFF"/>
    <w:rsid w:val="00B23F9B"/>
    <w:rsid w:val="00B24620"/>
    <w:rsid w:val="00B24A50"/>
    <w:rsid w:val="00B250F2"/>
    <w:rsid w:val="00B252A8"/>
    <w:rsid w:val="00B258A5"/>
    <w:rsid w:val="00B259A9"/>
    <w:rsid w:val="00B25A18"/>
    <w:rsid w:val="00B26496"/>
    <w:rsid w:val="00B266B6"/>
    <w:rsid w:val="00B26833"/>
    <w:rsid w:val="00B26CFB"/>
    <w:rsid w:val="00B26D3F"/>
    <w:rsid w:val="00B27151"/>
    <w:rsid w:val="00B27234"/>
    <w:rsid w:val="00B273DB"/>
    <w:rsid w:val="00B2744B"/>
    <w:rsid w:val="00B27576"/>
    <w:rsid w:val="00B27636"/>
    <w:rsid w:val="00B27A89"/>
    <w:rsid w:val="00B27D0D"/>
    <w:rsid w:val="00B27E27"/>
    <w:rsid w:val="00B30324"/>
    <w:rsid w:val="00B30344"/>
    <w:rsid w:val="00B30B0C"/>
    <w:rsid w:val="00B30BA4"/>
    <w:rsid w:val="00B30F0D"/>
    <w:rsid w:val="00B3158B"/>
    <w:rsid w:val="00B31766"/>
    <w:rsid w:val="00B31A23"/>
    <w:rsid w:val="00B31B21"/>
    <w:rsid w:val="00B31C59"/>
    <w:rsid w:val="00B31C9C"/>
    <w:rsid w:val="00B31E90"/>
    <w:rsid w:val="00B3257F"/>
    <w:rsid w:val="00B3262B"/>
    <w:rsid w:val="00B32779"/>
    <w:rsid w:val="00B327A8"/>
    <w:rsid w:val="00B32A98"/>
    <w:rsid w:val="00B32C70"/>
    <w:rsid w:val="00B32DB0"/>
    <w:rsid w:val="00B32DFC"/>
    <w:rsid w:val="00B32FE5"/>
    <w:rsid w:val="00B3355E"/>
    <w:rsid w:val="00B33A49"/>
    <w:rsid w:val="00B33DD3"/>
    <w:rsid w:val="00B340EE"/>
    <w:rsid w:val="00B342E9"/>
    <w:rsid w:val="00B34559"/>
    <w:rsid w:val="00B34A82"/>
    <w:rsid w:val="00B34B24"/>
    <w:rsid w:val="00B354B6"/>
    <w:rsid w:val="00B356AC"/>
    <w:rsid w:val="00B35752"/>
    <w:rsid w:val="00B35BB7"/>
    <w:rsid w:val="00B35D47"/>
    <w:rsid w:val="00B35E1C"/>
    <w:rsid w:val="00B35FC2"/>
    <w:rsid w:val="00B364F7"/>
    <w:rsid w:val="00B369C8"/>
    <w:rsid w:val="00B36F54"/>
    <w:rsid w:val="00B37053"/>
    <w:rsid w:val="00B372A1"/>
    <w:rsid w:val="00B37408"/>
    <w:rsid w:val="00B37809"/>
    <w:rsid w:val="00B37859"/>
    <w:rsid w:val="00B4024F"/>
    <w:rsid w:val="00B405D9"/>
    <w:rsid w:val="00B406A8"/>
    <w:rsid w:val="00B40751"/>
    <w:rsid w:val="00B40CC4"/>
    <w:rsid w:val="00B40DC5"/>
    <w:rsid w:val="00B40FCB"/>
    <w:rsid w:val="00B4145A"/>
    <w:rsid w:val="00B418BA"/>
    <w:rsid w:val="00B41B38"/>
    <w:rsid w:val="00B41BC9"/>
    <w:rsid w:val="00B41F90"/>
    <w:rsid w:val="00B42095"/>
    <w:rsid w:val="00B42231"/>
    <w:rsid w:val="00B42285"/>
    <w:rsid w:val="00B4258C"/>
    <w:rsid w:val="00B425E8"/>
    <w:rsid w:val="00B425F2"/>
    <w:rsid w:val="00B42C89"/>
    <w:rsid w:val="00B42E85"/>
    <w:rsid w:val="00B42FD7"/>
    <w:rsid w:val="00B431DF"/>
    <w:rsid w:val="00B43238"/>
    <w:rsid w:val="00B435B9"/>
    <w:rsid w:val="00B436A6"/>
    <w:rsid w:val="00B43FF5"/>
    <w:rsid w:val="00B44359"/>
    <w:rsid w:val="00B44870"/>
    <w:rsid w:val="00B44C8D"/>
    <w:rsid w:val="00B451C9"/>
    <w:rsid w:val="00B453CC"/>
    <w:rsid w:val="00B45C3F"/>
    <w:rsid w:val="00B46685"/>
    <w:rsid w:val="00B46748"/>
    <w:rsid w:val="00B467D3"/>
    <w:rsid w:val="00B468AE"/>
    <w:rsid w:val="00B46A92"/>
    <w:rsid w:val="00B47100"/>
    <w:rsid w:val="00B472D8"/>
    <w:rsid w:val="00B47555"/>
    <w:rsid w:val="00B4776B"/>
    <w:rsid w:val="00B477BD"/>
    <w:rsid w:val="00B47BCB"/>
    <w:rsid w:val="00B501B1"/>
    <w:rsid w:val="00B505F1"/>
    <w:rsid w:val="00B50A1D"/>
    <w:rsid w:val="00B510BE"/>
    <w:rsid w:val="00B5151E"/>
    <w:rsid w:val="00B51F4B"/>
    <w:rsid w:val="00B51FCD"/>
    <w:rsid w:val="00B52853"/>
    <w:rsid w:val="00B52A89"/>
    <w:rsid w:val="00B52B5D"/>
    <w:rsid w:val="00B52CBB"/>
    <w:rsid w:val="00B52E36"/>
    <w:rsid w:val="00B52F16"/>
    <w:rsid w:val="00B530F0"/>
    <w:rsid w:val="00B53154"/>
    <w:rsid w:val="00B5324B"/>
    <w:rsid w:val="00B5384A"/>
    <w:rsid w:val="00B53C1D"/>
    <w:rsid w:val="00B53C71"/>
    <w:rsid w:val="00B53D2C"/>
    <w:rsid w:val="00B53D2E"/>
    <w:rsid w:val="00B53D75"/>
    <w:rsid w:val="00B5453D"/>
    <w:rsid w:val="00B54AF4"/>
    <w:rsid w:val="00B54DA2"/>
    <w:rsid w:val="00B54E0D"/>
    <w:rsid w:val="00B5509A"/>
    <w:rsid w:val="00B5512E"/>
    <w:rsid w:val="00B55347"/>
    <w:rsid w:val="00B555AB"/>
    <w:rsid w:val="00B5593C"/>
    <w:rsid w:val="00B55D33"/>
    <w:rsid w:val="00B55E2E"/>
    <w:rsid w:val="00B5604D"/>
    <w:rsid w:val="00B560F0"/>
    <w:rsid w:val="00B56169"/>
    <w:rsid w:val="00B5633E"/>
    <w:rsid w:val="00B572F3"/>
    <w:rsid w:val="00B57517"/>
    <w:rsid w:val="00B57F55"/>
    <w:rsid w:val="00B600FF"/>
    <w:rsid w:val="00B60569"/>
    <w:rsid w:val="00B60605"/>
    <w:rsid w:val="00B60711"/>
    <w:rsid w:val="00B60D7A"/>
    <w:rsid w:val="00B611E5"/>
    <w:rsid w:val="00B612CA"/>
    <w:rsid w:val="00B614B7"/>
    <w:rsid w:val="00B62899"/>
    <w:rsid w:val="00B62B24"/>
    <w:rsid w:val="00B62C4C"/>
    <w:rsid w:val="00B631C8"/>
    <w:rsid w:val="00B63345"/>
    <w:rsid w:val="00B63365"/>
    <w:rsid w:val="00B63404"/>
    <w:rsid w:val="00B6394F"/>
    <w:rsid w:val="00B639A7"/>
    <w:rsid w:val="00B639D9"/>
    <w:rsid w:val="00B63A3C"/>
    <w:rsid w:val="00B6453F"/>
    <w:rsid w:val="00B646E2"/>
    <w:rsid w:val="00B64918"/>
    <w:rsid w:val="00B64C7F"/>
    <w:rsid w:val="00B64CF8"/>
    <w:rsid w:val="00B64DC2"/>
    <w:rsid w:val="00B64F9C"/>
    <w:rsid w:val="00B65DB0"/>
    <w:rsid w:val="00B660D7"/>
    <w:rsid w:val="00B661E9"/>
    <w:rsid w:val="00B6640A"/>
    <w:rsid w:val="00B665C2"/>
    <w:rsid w:val="00B66C7A"/>
    <w:rsid w:val="00B670AC"/>
    <w:rsid w:val="00B67156"/>
    <w:rsid w:val="00B672A6"/>
    <w:rsid w:val="00B6799E"/>
    <w:rsid w:val="00B679FA"/>
    <w:rsid w:val="00B67A51"/>
    <w:rsid w:val="00B67AE6"/>
    <w:rsid w:val="00B67E2C"/>
    <w:rsid w:val="00B67F4E"/>
    <w:rsid w:val="00B67F94"/>
    <w:rsid w:val="00B7001A"/>
    <w:rsid w:val="00B702E9"/>
    <w:rsid w:val="00B70405"/>
    <w:rsid w:val="00B7090B"/>
    <w:rsid w:val="00B70BC7"/>
    <w:rsid w:val="00B710B7"/>
    <w:rsid w:val="00B71182"/>
    <w:rsid w:val="00B7138A"/>
    <w:rsid w:val="00B71493"/>
    <w:rsid w:val="00B71772"/>
    <w:rsid w:val="00B717B3"/>
    <w:rsid w:val="00B717D0"/>
    <w:rsid w:val="00B717D5"/>
    <w:rsid w:val="00B717E0"/>
    <w:rsid w:val="00B71A58"/>
    <w:rsid w:val="00B71AC9"/>
    <w:rsid w:val="00B71C97"/>
    <w:rsid w:val="00B72197"/>
    <w:rsid w:val="00B72282"/>
    <w:rsid w:val="00B72369"/>
    <w:rsid w:val="00B724BB"/>
    <w:rsid w:val="00B72593"/>
    <w:rsid w:val="00B72614"/>
    <w:rsid w:val="00B726F1"/>
    <w:rsid w:val="00B72BF1"/>
    <w:rsid w:val="00B73285"/>
    <w:rsid w:val="00B733EE"/>
    <w:rsid w:val="00B73B4E"/>
    <w:rsid w:val="00B73C9D"/>
    <w:rsid w:val="00B73CCD"/>
    <w:rsid w:val="00B7402B"/>
    <w:rsid w:val="00B749E5"/>
    <w:rsid w:val="00B74D5D"/>
    <w:rsid w:val="00B74D77"/>
    <w:rsid w:val="00B752DF"/>
    <w:rsid w:val="00B7563E"/>
    <w:rsid w:val="00B759D2"/>
    <w:rsid w:val="00B761FE"/>
    <w:rsid w:val="00B763AA"/>
    <w:rsid w:val="00B76697"/>
    <w:rsid w:val="00B76B90"/>
    <w:rsid w:val="00B76E65"/>
    <w:rsid w:val="00B770C5"/>
    <w:rsid w:val="00B773B6"/>
    <w:rsid w:val="00B775C0"/>
    <w:rsid w:val="00B77936"/>
    <w:rsid w:val="00B77CC6"/>
    <w:rsid w:val="00B77FD4"/>
    <w:rsid w:val="00B801C8"/>
    <w:rsid w:val="00B8031F"/>
    <w:rsid w:val="00B804DE"/>
    <w:rsid w:val="00B80632"/>
    <w:rsid w:val="00B80672"/>
    <w:rsid w:val="00B80839"/>
    <w:rsid w:val="00B80B0A"/>
    <w:rsid w:val="00B812D0"/>
    <w:rsid w:val="00B817A8"/>
    <w:rsid w:val="00B81808"/>
    <w:rsid w:val="00B81DDE"/>
    <w:rsid w:val="00B82103"/>
    <w:rsid w:val="00B82336"/>
    <w:rsid w:val="00B82594"/>
    <w:rsid w:val="00B82B8A"/>
    <w:rsid w:val="00B82C67"/>
    <w:rsid w:val="00B82DF4"/>
    <w:rsid w:val="00B82E55"/>
    <w:rsid w:val="00B82FF6"/>
    <w:rsid w:val="00B8337B"/>
    <w:rsid w:val="00B83426"/>
    <w:rsid w:val="00B83435"/>
    <w:rsid w:val="00B83496"/>
    <w:rsid w:val="00B834E9"/>
    <w:rsid w:val="00B83544"/>
    <w:rsid w:val="00B835B8"/>
    <w:rsid w:val="00B8372B"/>
    <w:rsid w:val="00B83932"/>
    <w:rsid w:val="00B83FAB"/>
    <w:rsid w:val="00B8400A"/>
    <w:rsid w:val="00B8403C"/>
    <w:rsid w:val="00B84061"/>
    <w:rsid w:val="00B844B9"/>
    <w:rsid w:val="00B85281"/>
    <w:rsid w:val="00B85377"/>
    <w:rsid w:val="00B854DB"/>
    <w:rsid w:val="00B85AFE"/>
    <w:rsid w:val="00B8627D"/>
    <w:rsid w:val="00B863C3"/>
    <w:rsid w:val="00B863E5"/>
    <w:rsid w:val="00B8648D"/>
    <w:rsid w:val="00B86784"/>
    <w:rsid w:val="00B868F9"/>
    <w:rsid w:val="00B86E8C"/>
    <w:rsid w:val="00B87364"/>
    <w:rsid w:val="00B87416"/>
    <w:rsid w:val="00B876A1"/>
    <w:rsid w:val="00B87A45"/>
    <w:rsid w:val="00B87FB2"/>
    <w:rsid w:val="00B9004B"/>
    <w:rsid w:val="00B90364"/>
    <w:rsid w:val="00B90526"/>
    <w:rsid w:val="00B905F7"/>
    <w:rsid w:val="00B90A05"/>
    <w:rsid w:val="00B910E1"/>
    <w:rsid w:val="00B918A0"/>
    <w:rsid w:val="00B91944"/>
    <w:rsid w:val="00B9196D"/>
    <w:rsid w:val="00B91BF3"/>
    <w:rsid w:val="00B91C3A"/>
    <w:rsid w:val="00B91F3E"/>
    <w:rsid w:val="00B91FB7"/>
    <w:rsid w:val="00B92338"/>
    <w:rsid w:val="00B93363"/>
    <w:rsid w:val="00B937F2"/>
    <w:rsid w:val="00B93807"/>
    <w:rsid w:val="00B93B69"/>
    <w:rsid w:val="00B945F6"/>
    <w:rsid w:val="00B94D56"/>
    <w:rsid w:val="00B94F91"/>
    <w:rsid w:val="00B95B81"/>
    <w:rsid w:val="00B95FC4"/>
    <w:rsid w:val="00B96031"/>
    <w:rsid w:val="00B962DB"/>
    <w:rsid w:val="00B96604"/>
    <w:rsid w:val="00B968BB"/>
    <w:rsid w:val="00B96915"/>
    <w:rsid w:val="00B96AB1"/>
    <w:rsid w:val="00B96DC8"/>
    <w:rsid w:val="00B970F8"/>
    <w:rsid w:val="00B971D3"/>
    <w:rsid w:val="00B974AF"/>
    <w:rsid w:val="00B9759E"/>
    <w:rsid w:val="00B97770"/>
    <w:rsid w:val="00B97DF7"/>
    <w:rsid w:val="00B97E1E"/>
    <w:rsid w:val="00BA045B"/>
    <w:rsid w:val="00BA09D3"/>
    <w:rsid w:val="00BA0C42"/>
    <w:rsid w:val="00BA140D"/>
    <w:rsid w:val="00BA172A"/>
    <w:rsid w:val="00BA1781"/>
    <w:rsid w:val="00BA20E1"/>
    <w:rsid w:val="00BA2617"/>
    <w:rsid w:val="00BA2854"/>
    <w:rsid w:val="00BA2A2C"/>
    <w:rsid w:val="00BA2ACB"/>
    <w:rsid w:val="00BA2AD2"/>
    <w:rsid w:val="00BA2CB1"/>
    <w:rsid w:val="00BA2EE0"/>
    <w:rsid w:val="00BA31BF"/>
    <w:rsid w:val="00BA348E"/>
    <w:rsid w:val="00BA34DC"/>
    <w:rsid w:val="00BA37F1"/>
    <w:rsid w:val="00BA4137"/>
    <w:rsid w:val="00BA4781"/>
    <w:rsid w:val="00BA4864"/>
    <w:rsid w:val="00BA4874"/>
    <w:rsid w:val="00BA490D"/>
    <w:rsid w:val="00BA49AE"/>
    <w:rsid w:val="00BA5075"/>
    <w:rsid w:val="00BA52A5"/>
    <w:rsid w:val="00BA58C3"/>
    <w:rsid w:val="00BA5977"/>
    <w:rsid w:val="00BA5C2D"/>
    <w:rsid w:val="00BA600F"/>
    <w:rsid w:val="00BA6471"/>
    <w:rsid w:val="00BA658C"/>
    <w:rsid w:val="00BA6C2C"/>
    <w:rsid w:val="00BA7010"/>
    <w:rsid w:val="00BA71AA"/>
    <w:rsid w:val="00BA7307"/>
    <w:rsid w:val="00BA77F9"/>
    <w:rsid w:val="00BA7813"/>
    <w:rsid w:val="00BA7886"/>
    <w:rsid w:val="00BA79AB"/>
    <w:rsid w:val="00BA7D92"/>
    <w:rsid w:val="00BB0639"/>
    <w:rsid w:val="00BB098C"/>
    <w:rsid w:val="00BB0B85"/>
    <w:rsid w:val="00BB15BD"/>
    <w:rsid w:val="00BB1D54"/>
    <w:rsid w:val="00BB26B7"/>
    <w:rsid w:val="00BB2BAF"/>
    <w:rsid w:val="00BB30B0"/>
    <w:rsid w:val="00BB3160"/>
    <w:rsid w:val="00BB32BF"/>
    <w:rsid w:val="00BB39B5"/>
    <w:rsid w:val="00BB3CA8"/>
    <w:rsid w:val="00BB3FD0"/>
    <w:rsid w:val="00BB41CB"/>
    <w:rsid w:val="00BB4278"/>
    <w:rsid w:val="00BB4438"/>
    <w:rsid w:val="00BB4C25"/>
    <w:rsid w:val="00BB4C4A"/>
    <w:rsid w:val="00BB4E4C"/>
    <w:rsid w:val="00BB5348"/>
    <w:rsid w:val="00BB5613"/>
    <w:rsid w:val="00BB5744"/>
    <w:rsid w:val="00BB5A02"/>
    <w:rsid w:val="00BB5B15"/>
    <w:rsid w:val="00BB5B79"/>
    <w:rsid w:val="00BB5C80"/>
    <w:rsid w:val="00BB5D0A"/>
    <w:rsid w:val="00BB5DC6"/>
    <w:rsid w:val="00BB5F90"/>
    <w:rsid w:val="00BB6A42"/>
    <w:rsid w:val="00BB6ACD"/>
    <w:rsid w:val="00BB6FF8"/>
    <w:rsid w:val="00BB71C0"/>
    <w:rsid w:val="00BB7544"/>
    <w:rsid w:val="00BB765C"/>
    <w:rsid w:val="00BB790E"/>
    <w:rsid w:val="00BB7BF8"/>
    <w:rsid w:val="00BB7FE4"/>
    <w:rsid w:val="00BC0137"/>
    <w:rsid w:val="00BC0368"/>
    <w:rsid w:val="00BC04B3"/>
    <w:rsid w:val="00BC05B7"/>
    <w:rsid w:val="00BC062B"/>
    <w:rsid w:val="00BC065E"/>
    <w:rsid w:val="00BC0EDE"/>
    <w:rsid w:val="00BC123A"/>
    <w:rsid w:val="00BC134D"/>
    <w:rsid w:val="00BC16C3"/>
    <w:rsid w:val="00BC219D"/>
    <w:rsid w:val="00BC26BA"/>
    <w:rsid w:val="00BC2E60"/>
    <w:rsid w:val="00BC2EE6"/>
    <w:rsid w:val="00BC2F73"/>
    <w:rsid w:val="00BC3D6D"/>
    <w:rsid w:val="00BC3F4D"/>
    <w:rsid w:val="00BC44EB"/>
    <w:rsid w:val="00BC4922"/>
    <w:rsid w:val="00BC4AAB"/>
    <w:rsid w:val="00BC4CA0"/>
    <w:rsid w:val="00BC523E"/>
    <w:rsid w:val="00BC53E1"/>
    <w:rsid w:val="00BC54C6"/>
    <w:rsid w:val="00BC5A3E"/>
    <w:rsid w:val="00BC6050"/>
    <w:rsid w:val="00BC608C"/>
    <w:rsid w:val="00BC609B"/>
    <w:rsid w:val="00BC60DC"/>
    <w:rsid w:val="00BC6183"/>
    <w:rsid w:val="00BC61EE"/>
    <w:rsid w:val="00BC6252"/>
    <w:rsid w:val="00BC63A6"/>
    <w:rsid w:val="00BC642D"/>
    <w:rsid w:val="00BC6606"/>
    <w:rsid w:val="00BC662F"/>
    <w:rsid w:val="00BC67C9"/>
    <w:rsid w:val="00BC684C"/>
    <w:rsid w:val="00BC69A9"/>
    <w:rsid w:val="00BC7A51"/>
    <w:rsid w:val="00BC7BF7"/>
    <w:rsid w:val="00BD0121"/>
    <w:rsid w:val="00BD075C"/>
    <w:rsid w:val="00BD0F17"/>
    <w:rsid w:val="00BD0F47"/>
    <w:rsid w:val="00BD0FE5"/>
    <w:rsid w:val="00BD134A"/>
    <w:rsid w:val="00BD1551"/>
    <w:rsid w:val="00BD170E"/>
    <w:rsid w:val="00BD182B"/>
    <w:rsid w:val="00BD1B79"/>
    <w:rsid w:val="00BD217E"/>
    <w:rsid w:val="00BD2239"/>
    <w:rsid w:val="00BD2D3F"/>
    <w:rsid w:val="00BD2DB2"/>
    <w:rsid w:val="00BD2DC3"/>
    <w:rsid w:val="00BD2E12"/>
    <w:rsid w:val="00BD37A5"/>
    <w:rsid w:val="00BD3928"/>
    <w:rsid w:val="00BD3AAC"/>
    <w:rsid w:val="00BD3B18"/>
    <w:rsid w:val="00BD3C8D"/>
    <w:rsid w:val="00BD3CE1"/>
    <w:rsid w:val="00BD400F"/>
    <w:rsid w:val="00BD42EB"/>
    <w:rsid w:val="00BD44C2"/>
    <w:rsid w:val="00BD49D5"/>
    <w:rsid w:val="00BD4A05"/>
    <w:rsid w:val="00BD4E80"/>
    <w:rsid w:val="00BD4F9F"/>
    <w:rsid w:val="00BD519E"/>
    <w:rsid w:val="00BD5445"/>
    <w:rsid w:val="00BD5D4D"/>
    <w:rsid w:val="00BD5FEC"/>
    <w:rsid w:val="00BD62D2"/>
    <w:rsid w:val="00BD66C2"/>
    <w:rsid w:val="00BD6A92"/>
    <w:rsid w:val="00BD71C7"/>
    <w:rsid w:val="00BD7487"/>
    <w:rsid w:val="00BD7874"/>
    <w:rsid w:val="00BD7E69"/>
    <w:rsid w:val="00BD7EA2"/>
    <w:rsid w:val="00BE011B"/>
    <w:rsid w:val="00BE032C"/>
    <w:rsid w:val="00BE03D5"/>
    <w:rsid w:val="00BE0784"/>
    <w:rsid w:val="00BE0B86"/>
    <w:rsid w:val="00BE0F76"/>
    <w:rsid w:val="00BE13A8"/>
    <w:rsid w:val="00BE1573"/>
    <w:rsid w:val="00BE1925"/>
    <w:rsid w:val="00BE1E1A"/>
    <w:rsid w:val="00BE1E6B"/>
    <w:rsid w:val="00BE216C"/>
    <w:rsid w:val="00BE2270"/>
    <w:rsid w:val="00BE22A0"/>
    <w:rsid w:val="00BE22F1"/>
    <w:rsid w:val="00BE2569"/>
    <w:rsid w:val="00BE268D"/>
    <w:rsid w:val="00BE2CC5"/>
    <w:rsid w:val="00BE2E7F"/>
    <w:rsid w:val="00BE30EA"/>
    <w:rsid w:val="00BE3762"/>
    <w:rsid w:val="00BE37B9"/>
    <w:rsid w:val="00BE37C0"/>
    <w:rsid w:val="00BE3994"/>
    <w:rsid w:val="00BE3B17"/>
    <w:rsid w:val="00BE3CD9"/>
    <w:rsid w:val="00BE42AE"/>
    <w:rsid w:val="00BE43F3"/>
    <w:rsid w:val="00BE4685"/>
    <w:rsid w:val="00BE49F3"/>
    <w:rsid w:val="00BE4A2F"/>
    <w:rsid w:val="00BE4EAF"/>
    <w:rsid w:val="00BE4EB2"/>
    <w:rsid w:val="00BE51B5"/>
    <w:rsid w:val="00BE525F"/>
    <w:rsid w:val="00BE5483"/>
    <w:rsid w:val="00BE5972"/>
    <w:rsid w:val="00BE59F0"/>
    <w:rsid w:val="00BE5B2F"/>
    <w:rsid w:val="00BE688C"/>
    <w:rsid w:val="00BE6DC7"/>
    <w:rsid w:val="00BE7147"/>
    <w:rsid w:val="00BE716E"/>
    <w:rsid w:val="00BE756E"/>
    <w:rsid w:val="00BE765E"/>
    <w:rsid w:val="00BE7A98"/>
    <w:rsid w:val="00BE7ACD"/>
    <w:rsid w:val="00BE7D61"/>
    <w:rsid w:val="00BF0365"/>
    <w:rsid w:val="00BF0453"/>
    <w:rsid w:val="00BF04D2"/>
    <w:rsid w:val="00BF0518"/>
    <w:rsid w:val="00BF053A"/>
    <w:rsid w:val="00BF0863"/>
    <w:rsid w:val="00BF0C6F"/>
    <w:rsid w:val="00BF0DB7"/>
    <w:rsid w:val="00BF1035"/>
    <w:rsid w:val="00BF10E5"/>
    <w:rsid w:val="00BF1A83"/>
    <w:rsid w:val="00BF1C45"/>
    <w:rsid w:val="00BF1C8E"/>
    <w:rsid w:val="00BF1EE1"/>
    <w:rsid w:val="00BF20AE"/>
    <w:rsid w:val="00BF2676"/>
    <w:rsid w:val="00BF2BBE"/>
    <w:rsid w:val="00BF36AE"/>
    <w:rsid w:val="00BF36F5"/>
    <w:rsid w:val="00BF3974"/>
    <w:rsid w:val="00BF397C"/>
    <w:rsid w:val="00BF3D1A"/>
    <w:rsid w:val="00BF3F7E"/>
    <w:rsid w:val="00BF4354"/>
    <w:rsid w:val="00BF4486"/>
    <w:rsid w:val="00BF47DC"/>
    <w:rsid w:val="00BF4AE7"/>
    <w:rsid w:val="00BF4BD3"/>
    <w:rsid w:val="00BF4C91"/>
    <w:rsid w:val="00BF4E17"/>
    <w:rsid w:val="00BF4F5E"/>
    <w:rsid w:val="00BF5160"/>
    <w:rsid w:val="00BF51AB"/>
    <w:rsid w:val="00BF548B"/>
    <w:rsid w:val="00BF5690"/>
    <w:rsid w:val="00BF5692"/>
    <w:rsid w:val="00BF5E38"/>
    <w:rsid w:val="00BF67E0"/>
    <w:rsid w:val="00BF6952"/>
    <w:rsid w:val="00BF698B"/>
    <w:rsid w:val="00BF6A2A"/>
    <w:rsid w:val="00BF6C0C"/>
    <w:rsid w:val="00BF6F42"/>
    <w:rsid w:val="00BF7273"/>
    <w:rsid w:val="00BF72BE"/>
    <w:rsid w:val="00BF7A6A"/>
    <w:rsid w:val="00C009C3"/>
    <w:rsid w:val="00C00AA7"/>
    <w:rsid w:val="00C00F69"/>
    <w:rsid w:val="00C01338"/>
    <w:rsid w:val="00C01362"/>
    <w:rsid w:val="00C014B9"/>
    <w:rsid w:val="00C016B1"/>
    <w:rsid w:val="00C01E95"/>
    <w:rsid w:val="00C01F53"/>
    <w:rsid w:val="00C02309"/>
    <w:rsid w:val="00C02A0E"/>
    <w:rsid w:val="00C02A31"/>
    <w:rsid w:val="00C0302F"/>
    <w:rsid w:val="00C03215"/>
    <w:rsid w:val="00C03316"/>
    <w:rsid w:val="00C033B7"/>
    <w:rsid w:val="00C035D1"/>
    <w:rsid w:val="00C0372F"/>
    <w:rsid w:val="00C03CE4"/>
    <w:rsid w:val="00C03D57"/>
    <w:rsid w:val="00C03DC7"/>
    <w:rsid w:val="00C0414A"/>
    <w:rsid w:val="00C04557"/>
    <w:rsid w:val="00C04B6B"/>
    <w:rsid w:val="00C04C94"/>
    <w:rsid w:val="00C05111"/>
    <w:rsid w:val="00C055E3"/>
    <w:rsid w:val="00C058C8"/>
    <w:rsid w:val="00C059A3"/>
    <w:rsid w:val="00C05B5E"/>
    <w:rsid w:val="00C05BCF"/>
    <w:rsid w:val="00C05D58"/>
    <w:rsid w:val="00C0626A"/>
    <w:rsid w:val="00C06443"/>
    <w:rsid w:val="00C06580"/>
    <w:rsid w:val="00C0675E"/>
    <w:rsid w:val="00C06CDC"/>
    <w:rsid w:val="00C06FC0"/>
    <w:rsid w:val="00C0726E"/>
    <w:rsid w:val="00C07599"/>
    <w:rsid w:val="00C07BB9"/>
    <w:rsid w:val="00C07E8E"/>
    <w:rsid w:val="00C07F58"/>
    <w:rsid w:val="00C07FC2"/>
    <w:rsid w:val="00C07FEE"/>
    <w:rsid w:val="00C10A4D"/>
    <w:rsid w:val="00C10CAC"/>
    <w:rsid w:val="00C10F8A"/>
    <w:rsid w:val="00C111CD"/>
    <w:rsid w:val="00C1129B"/>
    <w:rsid w:val="00C11BEB"/>
    <w:rsid w:val="00C12028"/>
    <w:rsid w:val="00C1231D"/>
    <w:rsid w:val="00C12632"/>
    <w:rsid w:val="00C126E1"/>
    <w:rsid w:val="00C128C6"/>
    <w:rsid w:val="00C128D0"/>
    <w:rsid w:val="00C12CA8"/>
    <w:rsid w:val="00C12DA5"/>
    <w:rsid w:val="00C13142"/>
    <w:rsid w:val="00C1339B"/>
    <w:rsid w:val="00C133FF"/>
    <w:rsid w:val="00C13A01"/>
    <w:rsid w:val="00C13A42"/>
    <w:rsid w:val="00C13B36"/>
    <w:rsid w:val="00C13DB3"/>
    <w:rsid w:val="00C13F27"/>
    <w:rsid w:val="00C140EE"/>
    <w:rsid w:val="00C147C6"/>
    <w:rsid w:val="00C14F6D"/>
    <w:rsid w:val="00C15492"/>
    <w:rsid w:val="00C15664"/>
    <w:rsid w:val="00C15691"/>
    <w:rsid w:val="00C158A6"/>
    <w:rsid w:val="00C15DCB"/>
    <w:rsid w:val="00C16823"/>
    <w:rsid w:val="00C169B4"/>
    <w:rsid w:val="00C16A72"/>
    <w:rsid w:val="00C16B37"/>
    <w:rsid w:val="00C16E53"/>
    <w:rsid w:val="00C16EA8"/>
    <w:rsid w:val="00C16EC3"/>
    <w:rsid w:val="00C172DF"/>
    <w:rsid w:val="00C175A6"/>
    <w:rsid w:val="00C17782"/>
    <w:rsid w:val="00C17BF8"/>
    <w:rsid w:val="00C17F13"/>
    <w:rsid w:val="00C2009E"/>
    <w:rsid w:val="00C200D8"/>
    <w:rsid w:val="00C20172"/>
    <w:rsid w:val="00C202C7"/>
    <w:rsid w:val="00C20722"/>
    <w:rsid w:val="00C207C7"/>
    <w:rsid w:val="00C20E34"/>
    <w:rsid w:val="00C210A7"/>
    <w:rsid w:val="00C217CC"/>
    <w:rsid w:val="00C218F1"/>
    <w:rsid w:val="00C21A56"/>
    <w:rsid w:val="00C21ECE"/>
    <w:rsid w:val="00C21EE4"/>
    <w:rsid w:val="00C221E1"/>
    <w:rsid w:val="00C225E9"/>
    <w:rsid w:val="00C229D8"/>
    <w:rsid w:val="00C22A42"/>
    <w:rsid w:val="00C22AD4"/>
    <w:rsid w:val="00C22C39"/>
    <w:rsid w:val="00C22CBC"/>
    <w:rsid w:val="00C2333D"/>
    <w:rsid w:val="00C23830"/>
    <w:rsid w:val="00C23D48"/>
    <w:rsid w:val="00C23FA2"/>
    <w:rsid w:val="00C24207"/>
    <w:rsid w:val="00C244A0"/>
    <w:rsid w:val="00C244FE"/>
    <w:rsid w:val="00C2451D"/>
    <w:rsid w:val="00C248A5"/>
    <w:rsid w:val="00C2492B"/>
    <w:rsid w:val="00C24B6B"/>
    <w:rsid w:val="00C24DCB"/>
    <w:rsid w:val="00C24E2D"/>
    <w:rsid w:val="00C24EC0"/>
    <w:rsid w:val="00C250B7"/>
    <w:rsid w:val="00C25169"/>
    <w:rsid w:val="00C25359"/>
    <w:rsid w:val="00C2626A"/>
    <w:rsid w:val="00C262EC"/>
    <w:rsid w:val="00C265EA"/>
    <w:rsid w:val="00C26A11"/>
    <w:rsid w:val="00C26E9F"/>
    <w:rsid w:val="00C276A9"/>
    <w:rsid w:val="00C27E12"/>
    <w:rsid w:val="00C27EC8"/>
    <w:rsid w:val="00C3074F"/>
    <w:rsid w:val="00C30752"/>
    <w:rsid w:val="00C30849"/>
    <w:rsid w:val="00C30BC3"/>
    <w:rsid w:val="00C30DE8"/>
    <w:rsid w:val="00C3111A"/>
    <w:rsid w:val="00C31B71"/>
    <w:rsid w:val="00C31E55"/>
    <w:rsid w:val="00C327A8"/>
    <w:rsid w:val="00C32BB3"/>
    <w:rsid w:val="00C32C81"/>
    <w:rsid w:val="00C32C90"/>
    <w:rsid w:val="00C32D4A"/>
    <w:rsid w:val="00C336CE"/>
    <w:rsid w:val="00C33A00"/>
    <w:rsid w:val="00C33AFE"/>
    <w:rsid w:val="00C33D5F"/>
    <w:rsid w:val="00C34008"/>
    <w:rsid w:val="00C340C8"/>
    <w:rsid w:val="00C341EA"/>
    <w:rsid w:val="00C34359"/>
    <w:rsid w:val="00C3438F"/>
    <w:rsid w:val="00C3455A"/>
    <w:rsid w:val="00C34ADA"/>
    <w:rsid w:val="00C34FEF"/>
    <w:rsid w:val="00C35304"/>
    <w:rsid w:val="00C35857"/>
    <w:rsid w:val="00C35B2D"/>
    <w:rsid w:val="00C35C7E"/>
    <w:rsid w:val="00C35E93"/>
    <w:rsid w:val="00C35EC5"/>
    <w:rsid w:val="00C35F74"/>
    <w:rsid w:val="00C361FC"/>
    <w:rsid w:val="00C36201"/>
    <w:rsid w:val="00C36537"/>
    <w:rsid w:val="00C365F8"/>
    <w:rsid w:val="00C367FA"/>
    <w:rsid w:val="00C36E3D"/>
    <w:rsid w:val="00C36F6F"/>
    <w:rsid w:val="00C3701B"/>
    <w:rsid w:val="00C3708B"/>
    <w:rsid w:val="00C37126"/>
    <w:rsid w:val="00C37162"/>
    <w:rsid w:val="00C3792E"/>
    <w:rsid w:val="00C37A9A"/>
    <w:rsid w:val="00C37B43"/>
    <w:rsid w:val="00C37BE7"/>
    <w:rsid w:val="00C37D78"/>
    <w:rsid w:val="00C37DC8"/>
    <w:rsid w:val="00C40172"/>
    <w:rsid w:val="00C40220"/>
    <w:rsid w:val="00C40492"/>
    <w:rsid w:val="00C40B4F"/>
    <w:rsid w:val="00C40F1E"/>
    <w:rsid w:val="00C4101E"/>
    <w:rsid w:val="00C4117E"/>
    <w:rsid w:val="00C415E4"/>
    <w:rsid w:val="00C419E8"/>
    <w:rsid w:val="00C41AAB"/>
    <w:rsid w:val="00C4201C"/>
    <w:rsid w:val="00C42926"/>
    <w:rsid w:val="00C42B4F"/>
    <w:rsid w:val="00C4380F"/>
    <w:rsid w:val="00C43B09"/>
    <w:rsid w:val="00C43C76"/>
    <w:rsid w:val="00C4426D"/>
    <w:rsid w:val="00C4446F"/>
    <w:rsid w:val="00C44695"/>
    <w:rsid w:val="00C44747"/>
    <w:rsid w:val="00C447A4"/>
    <w:rsid w:val="00C4495E"/>
    <w:rsid w:val="00C44CF8"/>
    <w:rsid w:val="00C45570"/>
    <w:rsid w:val="00C45712"/>
    <w:rsid w:val="00C45A98"/>
    <w:rsid w:val="00C45D2A"/>
    <w:rsid w:val="00C45D33"/>
    <w:rsid w:val="00C45F82"/>
    <w:rsid w:val="00C461B9"/>
    <w:rsid w:val="00C466B6"/>
    <w:rsid w:val="00C46779"/>
    <w:rsid w:val="00C46D3B"/>
    <w:rsid w:val="00C46E73"/>
    <w:rsid w:val="00C46FBB"/>
    <w:rsid w:val="00C4724F"/>
    <w:rsid w:val="00C47298"/>
    <w:rsid w:val="00C47624"/>
    <w:rsid w:val="00C47892"/>
    <w:rsid w:val="00C478B1"/>
    <w:rsid w:val="00C47A7C"/>
    <w:rsid w:val="00C47C9A"/>
    <w:rsid w:val="00C5032D"/>
    <w:rsid w:val="00C5037A"/>
    <w:rsid w:val="00C507D6"/>
    <w:rsid w:val="00C50F4D"/>
    <w:rsid w:val="00C51247"/>
    <w:rsid w:val="00C514CC"/>
    <w:rsid w:val="00C5182B"/>
    <w:rsid w:val="00C51A82"/>
    <w:rsid w:val="00C51B28"/>
    <w:rsid w:val="00C51CD9"/>
    <w:rsid w:val="00C51DE8"/>
    <w:rsid w:val="00C520F2"/>
    <w:rsid w:val="00C52317"/>
    <w:rsid w:val="00C5279E"/>
    <w:rsid w:val="00C527DF"/>
    <w:rsid w:val="00C527E1"/>
    <w:rsid w:val="00C529BD"/>
    <w:rsid w:val="00C52C46"/>
    <w:rsid w:val="00C53BA1"/>
    <w:rsid w:val="00C542A7"/>
    <w:rsid w:val="00C5435D"/>
    <w:rsid w:val="00C5458F"/>
    <w:rsid w:val="00C546DD"/>
    <w:rsid w:val="00C54A0C"/>
    <w:rsid w:val="00C54B6B"/>
    <w:rsid w:val="00C54BFA"/>
    <w:rsid w:val="00C54D07"/>
    <w:rsid w:val="00C54F19"/>
    <w:rsid w:val="00C550D1"/>
    <w:rsid w:val="00C551B9"/>
    <w:rsid w:val="00C552D3"/>
    <w:rsid w:val="00C55863"/>
    <w:rsid w:val="00C55D1A"/>
    <w:rsid w:val="00C56288"/>
    <w:rsid w:val="00C5642B"/>
    <w:rsid w:val="00C565FB"/>
    <w:rsid w:val="00C568E4"/>
    <w:rsid w:val="00C56DF6"/>
    <w:rsid w:val="00C5727E"/>
    <w:rsid w:val="00C574A4"/>
    <w:rsid w:val="00C576C9"/>
    <w:rsid w:val="00C578A7"/>
    <w:rsid w:val="00C57B46"/>
    <w:rsid w:val="00C57B6D"/>
    <w:rsid w:val="00C57C59"/>
    <w:rsid w:val="00C60931"/>
    <w:rsid w:val="00C6113E"/>
    <w:rsid w:val="00C61297"/>
    <w:rsid w:val="00C6131F"/>
    <w:rsid w:val="00C61714"/>
    <w:rsid w:val="00C6176F"/>
    <w:rsid w:val="00C619F5"/>
    <w:rsid w:val="00C61B84"/>
    <w:rsid w:val="00C61C60"/>
    <w:rsid w:val="00C61F81"/>
    <w:rsid w:val="00C62248"/>
    <w:rsid w:val="00C62C9A"/>
    <w:rsid w:val="00C62CAE"/>
    <w:rsid w:val="00C62E4E"/>
    <w:rsid w:val="00C63599"/>
    <w:rsid w:val="00C63638"/>
    <w:rsid w:val="00C637B1"/>
    <w:rsid w:val="00C63AB2"/>
    <w:rsid w:val="00C640C7"/>
    <w:rsid w:val="00C6476B"/>
    <w:rsid w:val="00C64835"/>
    <w:rsid w:val="00C648C9"/>
    <w:rsid w:val="00C64900"/>
    <w:rsid w:val="00C64E4B"/>
    <w:rsid w:val="00C65123"/>
    <w:rsid w:val="00C65165"/>
    <w:rsid w:val="00C65757"/>
    <w:rsid w:val="00C65898"/>
    <w:rsid w:val="00C659D4"/>
    <w:rsid w:val="00C65C86"/>
    <w:rsid w:val="00C65E24"/>
    <w:rsid w:val="00C6608B"/>
    <w:rsid w:val="00C6640C"/>
    <w:rsid w:val="00C66730"/>
    <w:rsid w:val="00C6678A"/>
    <w:rsid w:val="00C668E2"/>
    <w:rsid w:val="00C66C26"/>
    <w:rsid w:val="00C66E08"/>
    <w:rsid w:val="00C66E55"/>
    <w:rsid w:val="00C66FBC"/>
    <w:rsid w:val="00C671BE"/>
    <w:rsid w:val="00C67552"/>
    <w:rsid w:val="00C67DE7"/>
    <w:rsid w:val="00C67FA7"/>
    <w:rsid w:val="00C702DD"/>
    <w:rsid w:val="00C70726"/>
    <w:rsid w:val="00C70754"/>
    <w:rsid w:val="00C707DE"/>
    <w:rsid w:val="00C70B47"/>
    <w:rsid w:val="00C70BF3"/>
    <w:rsid w:val="00C70FA4"/>
    <w:rsid w:val="00C71282"/>
    <w:rsid w:val="00C7178A"/>
    <w:rsid w:val="00C71C56"/>
    <w:rsid w:val="00C7245A"/>
    <w:rsid w:val="00C726CD"/>
    <w:rsid w:val="00C72CED"/>
    <w:rsid w:val="00C7308E"/>
    <w:rsid w:val="00C732D7"/>
    <w:rsid w:val="00C732FA"/>
    <w:rsid w:val="00C734EB"/>
    <w:rsid w:val="00C73670"/>
    <w:rsid w:val="00C737B2"/>
    <w:rsid w:val="00C737E7"/>
    <w:rsid w:val="00C73B1F"/>
    <w:rsid w:val="00C74038"/>
    <w:rsid w:val="00C74127"/>
    <w:rsid w:val="00C747E5"/>
    <w:rsid w:val="00C748C6"/>
    <w:rsid w:val="00C74BE3"/>
    <w:rsid w:val="00C75283"/>
    <w:rsid w:val="00C755CF"/>
    <w:rsid w:val="00C75864"/>
    <w:rsid w:val="00C75B18"/>
    <w:rsid w:val="00C760B2"/>
    <w:rsid w:val="00C7615A"/>
    <w:rsid w:val="00C7657B"/>
    <w:rsid w:val="00C765EA"/>
    <w:rsid w:val="00C766C3"/>
    <w:rsid w:val="00C76790"/>
    <w:rsid w:val="00C767AF"/>
    <w:rsid w:val="00C76FFB"/>
    <w:rsid w:val="00C771FA"/>
    <w:rsid w:val="00C77311"/>
    <w:rsid w:val="00C7741C"/>
    <w:rsid w:val="00C7748B"/>
    <w:rsid w:val="00C80456"/>
    <w:rsid w:val="00C8056A"/>
    <w:rsid w:val="00C807C1"/>
    <w:rsid w:val="00C80937"/>
    <w:rsid w:val="00C809D5"/>
    <w:rsid w:val="00C8120E"/>
    <w:rsid w:val="00C812F5"/>
    <w:rsid w:val="00C8130F"/>
    <w:rsid w:val="00C8137A"/>
    <w:rsid w:val="00C8153D"/>
    <w:rsid w:val="00C81580"/>
    <w:rsid w:val="00C817EF"/>
    <w:rsid w:val="00C817F3"/>
    <w:rsid w:val="00C81A31"/>
    <w:rsid w:val="00C81CF8"/>
    <w:rsid w:val="00C8251D"/>
    <w:rsid w:val="00C825EB"/>
    <w:rsid w:val="00C82FA3"/>
    <w:rsid w:val="00C82FE2"/>
    <w:rsid w:val="00C830AA"/>
    <w:rsid w:val="00C832B2"/>
    <w:rsid w:val="00C83985"/>
    <w:rsid w:val="00C83ADB"/>
    <w:rsid w:val="00C83CC0"/>
    <w:rsid w:val="00C83CE9"/>
    <w:rsid w:val="00C83FDD"/>
    <w:rsid w:val="00C84341"/>
    <w:rsid w:val="00C847B7"/>
    <w:rsid w:val="00C84AFB"/>
    <w:rsid w:val="00C84DC9"/>
    <w:rsid w:val="00C85153"/>
    <w:rsid w:val="00C8534F"/>
    <w:rsid w:val="00C8556C"/>
    <w:rsid w:val="00C85621"/>
    <w:rsid w:val="00C85B18"/>
    <w:rsid w:val="00C85C94"/>
    <w:rsid w:val="00C85F78"/>
    <w:rsid w:val="00C86862"/>
    <w:rsid w:val="00C86CC4"/>
    <w:rsid w:val="00C8721E"/>
    <w:rsid w:val="00C87220"/>
    <w:rsid w:val="00C87447"/>
    <w:rsid w:val="00C874D9"/>
    <w:rsid w:val="00C8770D"/>
    <w:rsid w:val="00C90093"/>
    <w:rsid w:val="00C900DA"/>
    <w:rsid w:val="00C9016D"/>
    <w:rsid w:val="00C9023A"/>
    <w:rsid w:val="00C9062F"/>
    <w:rsid w:val="00C90DF5"/>
    <w:rsid w:val="00C910B4"/>
    <w:rsid w:val="00C9132C"/>
    <w:rsid w:val="00C9140D"/>
    <w:rsid w:val="00C915FD"/>
    <w:rsid w:val="00C91988"/>
    <w:rsid w:val="00C919B6"/>
    <w:rsid w:val="00C91D65"/>
    <w:rsid w:val="00C91F00"/>
    <w:rsid w:val="00C922C9"/>
    <w:rsid w:val="00C92336"/>
    <w:rsid w:val="00C92494"/>
    <w:rsid w:val="00C925D1"/>
    <w:rsid w:val="00C928DE"/>
    <w:rsid w:val="00C92AB8"/>
    <w:rsid w:val="00C92B3A"/>
    <w:rsid w:val="00C92DEC"/>
    <w:rsid w:val="00C92F2B"/>
    <w:rsid w:val="00C92FFD"/>
    <w:rsid w:val="00C933E2"/>
    <w:rsid w:val="00C937C2"/>
    <w:rsid w:val="00C9380A"/>
    <w:rsid w:val="00C93B09"/>
    <w:rsid w:val="00C93C25"/>
    <w:rsid w:val="00C93D28"/>
    <w:rsid w:val="00C93D2A"/>
    <w:rsid w:val="00C940BA"/>
    <w:rsid w:val="00C9418D"/>
    <w:rsid w:val="00C9436B"/>
    <w:rsid w:val="00C94645"/>
    <w:rsid w:val="00C94A72"/>
    <w:rsid w:val="00C94C18"/>
    <w:rsid w:val="00C94C2A"/>
    <w:rsid w:val="00C94EEB"/>
    <w:rsid w:val="00C94F6C"/>
    <w:rsid w:val="00C952A0"/>
    <w:rsid w:val="00C95478"/>
    <w:rsid w:val="00C95C4D"/>
    <w:rsid w:val="00C95F75"/>
    <w:rsid w:val="00C96448"/>
    <w:rsid w:val="00C9657D"/>
    <w:rsid w:val="00C9661E"/>
    <w:rsid w:val="00C9690B"/>
    <w:rsid w:val="00C96B72"/>
    <w:rsid w:val="00C96B88"/>
    <w:rsid w:val="00C96C40"/>
    <w:rsid w:val="00C97114"/>
    <w:rsid w:val="00C9735D"/>
    <w:rsid w:val="00C97887"/>
    <w:rsid w:val="00C97F2F"/>
    <w:rsid w:val="00CA0004"/>
    <w:rsid w:val="00CA00E8"/>
    <w:rsid w:val="00CA020D"/>
    <w:rsid w:val="00CA0447"/>
    <w:rsid w:val="00CA05F8"/>
    <w:rsid w:val="00CA07E8"/>
    <w:rsid w:val="00CA0832"/>
    <w:rsid w:val="00CA0B9F"/>
    <w:rsid w:val="00CA0DE9"/>
    <w:rsid w:val="00CA1459"/>
    <w:rsid w:val="00CA1569"/>
    <w:rsid w:val="00CA1A1C"/>
    <w:rsid w:val="00CA20CB"/>
    <w:rsid w:val="00CA2150"/>
    <w:rsid w:val="00CA221B"/>
    <w:rsid w:val="00CA24F2"/>
    <w:rsid w:val="00CA25A2"/>
    <w:rsid w:val="00CA26FC"/>
    <w:rsid w:val="00CA2836"/>
    <w:rsid w:val="00CA2984"/>
    <w:rsid w:val="00CA2D88"/>
    <w:rsid w:val="00CA2EE2"/>
    <w:rsid w:val="00CA2F85"/>
    <w:rsid w:val="00CA3125"/>
    <w:rsid w:val="00CA3216"/>
    <w:rsid w:val="00CA326F"/>
    <w:rsid w:val="00CA33B7"/>
    <w:rsid w:val="00CA3578"/>
    <w:rsid w:val="00CA35D6"/>
    <w:rsid w:val="00CA3686"/>
    <w:rsid w:val="00CA3697"/>
    <w:rsid w:val="00CA37B3"/>
    <w:rsid w:val="00CA384E"/>
    <w:rsid w:val="00CA3C5F"/>
    <w:rsid w:val="00CA3F93"/>
    <w:rsid w:val="00CA487F"/>
    <w:rsid w:val="00CA4883"/>
    <w:rsid w:val="00CA4C07"/>
    <w:rsid w:val="00CA4CCC"/>
    <w:rsid w:val="00CA4ED3"/>
    <w:rsid w:val="00CA533D"/>
    <w:rsid w:val="00CA5817"/>
    <w:rsid w:val="00CA5B3E"/>
    <w:rsid w:val="00CA5BD9"/>
    <w:rsid w:val="00CA5DB4"/>
    <w:rsid w:val="00CA6281"/>
    <w:rsid w:val="00CA6338"/>
    <w:rsid w:val="00CA638E"/>
    <w:rsid w:val="00CA73F2"/>
    <w:rsid w:val="00CA770E"/>
    <w:rsid w:val="00CA77CF"/>
    <w:rsid w:val="00CA78CA"/>
    <w:rsid w:val="00CA7F5B"/>
    <w:rsid w:val="00CB049A"/>
    <w:rsid w:val="00CB0585"/>
    <w:rsid w:val="00CB063B"/>
    <w:rsid w:val="00CB0692"/>
    <w:rsid w:val="00CB0837"/>
    <w:rsid w:val="00CB0980"/>
    <w:rsid w:val="00CB0D2E"/>
    <w:rsid w:val="00CB10D2"/>
    <w:rsid w:val="00CB10D7"/>
    <w:rsid w:val="00CB1317"/>
    <w:rsid w:val="00CB1920"/>
    <w:rsid w:val="00CB19F5"/>
    <w:rsid w:val="00CB1D54"/>
    <w:rsid w:val="00CB1EEE"/>
    <w:rsid w:val="00CB23A6"/>
    <w:rsid w:val="00CB27AB"/>
    <w:rsid w:val="00CB286F"/>
    <w:rsid w:val="00CB29A8"/>
    <w:rsid w:val="00CB29D5"/>
    <w:rsid w:val="00CB2D41"/>
    <w:rsid w:val="00CB2F92"/>
    <w:rsid w:val="00CB3204"/>
    <w:rsid w:val="00CB32CB"/>
    <w:rsid w:val="00CB336A"/>
    <w:rsid w:val="00CB3520"/>
    <w:rsid w:val="00CB3894"/>
    <w:rsid w:val="00CB3C29"/>
    <w:rsid w:val="00CB3C96"/>
    <w:rsid w:val="00CB404C"/>
    <w:rsid w:val="00CB422A"/>
    <w:rsid w:val="00CB43FE"/>
    <w:rsid w:val="00CB44D8"/>
    <w:rsid w:val="00CB45D2"/>
    <w:rsid w:val="00CB4A03"/>
    <w:rsid w:val="00CB5040"/>
    <w:rsid w:val="00CB51A6"/>
    <w:rsid w:val="00CB51A8"/>
    <w:rsid w:val="00CB5432"/>
    <w:rsid w:val="00CB5C1E"/>
    <w:rsid w:val="00CB5CB7"/>
    <w:rsid w:val="00CB6AFC"/>
    <w:rsid w:val="00CB6DC1"/>
    <w:rsid w:val="00CB72A5"/>
    <w:rsid w:val="00CB7654"/>
    <w:rsid w:val="00CB78FF"/>
    <w:rsid w:val="00CB79E5"/>
    <w:rsid w:val="00CB7D83"/>
    <w:rsid w:val="00CB7E47"/>
    <w:rsid w:val="00CC0431"/>
    <w:rsid w:val="00CC04B7"/>
    <w:rsid w:val="00CC070A"/>
    <w:rsid w:val="00CC0F8A"/>
    <w:rsid w:val="00CC1017"/>
    <w:rsid w:val="00CC108A"/>
    <w:rsid w:val="00CC1107"/>
    <w:rsid w:val="00CC11AE"/>
    <w:rsid w:val="00CC130C"/>
    <w:rsid w:val="00CC1414"/>
    <w:rsid w:val="00CC144C"/>
    <w:rsid w:val="00CC1C09"/>
    <w:rsid w:val="00CC1DC1"/>
    <w:rsid w:val="00CC1E73"/>
    <w:rsid w:val="00CC1F9C"/>
    <w:rsid w:val="00CC1FB1"/>
    <w:rsid w:val="00CC2060"/>
    <w:rsid w:val="00CC23E5"/>
    <w:rsid w:val="00CC26FA"/>
    <w:rsid w:val="00CC27ED"/>
    <w:rsid w:val="00CC2A95"/>
    <w:rsid w:val="00CC3722"/>
    <w:rsid w:val="00CC38E8"/>
    <w:rsid w:val="00CC3EF5"/>
    <w:rsid w:val="00CC40AA"/>
    <w:rsid w:val="00CC4177"/>
    <w:rsid w:val="00CC41E6"/>
    <w:rsid w:val="00CC4825"/>
    <w:rsid w:val="00CC4FA3"/>
    <w:rsid w:val="00CC53EF"/>
    <w:rsid w:val="00CC5E1B"/>
    <w:rsid w:val="00CC6065"/>
    <w:rsid w:val="00CC607F"/>
    <w:rsid w:val="00CC6205"/>
    <w:rsid w:val="00CC7572"/>
    <w:rsid w:val="00CC7970"/>
    <w:rsid w:val="00CC7D0D"/>
    <w:rsid w:val="00CD0221"/>
    <w:rsid w:val="00CD04A7"/>
    <w:rsid w:val="00CD05E5"/>
    <w:rsid w:val="00CD0F04"/>
    <w:rsid w:val="00CD108F"/>
    <w:rsid w:val="00CD1342"/>
    <w:rsid w:val="00CD1416"/>
    <w:rsid w:val="00CD1B6A"/>
    <w:rsid w:val="00CD20E3"/>
    <w:rsid w:val="00CD2129"/>
    <w:rsid w:val="00CD2819"/>
    <w:rsid w:val="00CD2E1B"/>
    <w:rsid w:val="00CD3203"/>
    <w:rsid w:val="00CD3F4E"/>
    <w:rsid w:val="00CD4979"/>
    <w:rsid w:val="00CD4AAD"/>
    <w:rsid w:val="00CD4C97"/>
    <w:rsid w:val="00CD4EE2"/>
    <w:rsid w:val="00CD5140"/>
    <w:rsid w:val="00CD5722"/>
    <w:rsid w:val="00CD5764"/>
    <w:rsid w:val="00CD5FCB"/>
    <w:rsid w:val="00CD62DC"/>
    <w:rsid w:val="00CD6A4B"/>
    <w:rsid w:val="00CD7220"/>
    <w:rsid w:val="00CD77B0"/>
    <w:rsid w:val="00CD787D"/>
    <w:rsid w:val="00CD7CDB"/>
    <w:rsid w:val="00CD7D2D"/>
    <w:rsid w:val="00CD7EBC"/>
    <w:rsid w:val="00CE0229"/>
    <w:rsid w:val="00CE02CC"/>
    <w:rsid w:val="00CE036D"/>
    <w:rsid w:val="00CE0829"/>
    <w:rsid w:val="00CE0E75"/>
    <w:rsid w:val="00CE0EA2"/>
    <w:rsid w:val="00CE0F07"/>
    <w:rsid w:val="00CE111E"/>
    <w:rsid w:val="00CE14FE"/>
    <w:rsid w:val="00CE1D96"/>
    <w:rsid w:val="00CE1FC4"/>
    <w:rsid w:val="00CE205D"/>
    <w:rsid w:val="00CE213D"/>
    <w:rsid w:val="00CE24D0"/>
    <w:rsid w:val="00CE26EB"/>
    <w:rsid w:val="00CE27E6"/>
    <w:rsid w:val="00CE2E18"/>
    <w:rsid w:val="00CE2F27"/>
    <w:rsid w:val="00CE2FF5"/>
    <w:rsid w:val="00CE34E6"/>
    <w:rsid w:val="00CE3A1D"/>
    <w:rsid w:val="00CE3DD2"/>
    <w:rsid w:val="00CE3DF7"/>
    <w:rsid w:val="00CE3F65"/>
    <w:rsid w:val="00CE4025"/>
    <w:rsid w:val="00CE4131"/>
    <w:rsid w:val="00CE42BB"/>
    <w:rsid w:val="00CE4607"/>
    <w:rsid w:val="00CE4873"/>
    <w:rsid w:val="00CE4C9B"/>
    <w:rsid w:val="00CE4E47"/>
    <w:rsid w:val="00CE5229"/>
    <w:rsid w:val="00CE555C"/>
    <w:rsid w:val="00CE59ED"/>
    <w:rsid w:val="00CE5B8C"/>
    <w:rsid w:val="00CE5C1E"/>
    <w:rsid w:val="00CE5F99"/>
    <w:rsid w:val="00CE5FE5"/>
    <w:rsid w:val="00CE60C6"/>
    <w:rsid w:val="00CE6146"/>
    <w:rsid w:val="00CE61DE"/>
    <w:rsid w:val="00CE660E"/>
    <w:rsid w:val="00CE67F7"/>
    <w:rsid w:val="00CE6961"/>
    <w:rsid w:val="00CE6A4E"/>
    <w:rsid w:val="00CE6DB6"/>
    <w:rsid w:val="00CE6DFA"/>
    <w:rsid w:val="00CE7319"/>
    <w:rsid w:val="00CE74BF"/>
    <w:rsid w:val="00CE762A"/>
    <w:rsid w:val="00CE7B55"/>
    <w:rsid w:val="00CE7E0F"/>
    <w:rsid w:val="00CF0466"/>
    <w:rsid w:val="00CF08DC"/>
    <w:rsid w:val="00CF0DD8"/>
    <w:rsid w:val="00CF0FE3"/>
    <w:rsid w:val="00CF1000"/>
    <w:rsid w:val="00CF10D0"/>
    <w:rsid w:val="00CF1422"/>
    <w:rsid w:val="00CF142F"/>
    <w:rsid w:val="00CF1B47"/>
    <w:rsid w:val="00CF1EE0"/>
    <w:rsid w:val="00CF21F9"/>
    <w:rsid w:val="00CF221D"/>
    <w:rsid w:val="00CF2863"/>
    <w:rsid w:val="00CF2F25"/>
    <w:rsid w:val="00CF3041"/>
    <w:rsid w:val="00CF31C6"/>
    <w:rsid w:val="00CF32C4"/>
    <w:rsid w:val="00CF344D"/>
    <w:rsid w:val="00CF35AF"/>
    <w:rsid w:val="00CF3718"/>
    <w:rsid w:val="00CF39F2"/>
    <w:rsid w:val="00CF3ACF"/>
    <w:rsid w:val="00CF49D7"/>
    <w:rsid w:val="00CF4B82"/>
    <w:rsid w:val="00CF502D"/>
    <w:rsid w:val="00CF5053"/>
    <w:rsid w:val="00CF5D10"/>
    <w:rsid w:val="00CF6D9F"/>
    <w:rsid w:val="00CF702A"/>
    <w:rsid w:val="00CF70DA"/>
    <w:rsid w:val="00CF71BB"/>
    <w:rsid w:val="00CF724D"/>
    <w:rsid w:val="00CF7253"/>
    <w:rsid w:val="00CF7455"/>
    <w:rsid w:val="00CF7861"/>
    <w:rsid w:val="00CF78ED"/>
    <w:rsid w:val="00CF798D"/>
    <w:rsid w:val="00CF7D8E"/>
    <w:rsid w:val="00D0013E"/>
    <w:rsid w:val="00D003AA"/>
    <w:rsid w:val="00D0081F"/>
    <w:rsid w:val="00D008FA"/>
    <w:rsid w:val="00D00B12"/>
    <w:rsid w:val="00D00C7D"/>
    <w:rsid w:val="00D00DF6"/>
    <w:rsid w:val="00D0111D"/>
    <w:rsid w:val="00D01180"/>
    <w:rsid w:val="00D01442"/>
    <w:rsid w:val="00D014C7"/>
    <w:rsid w:val="00D01F4D"/>
    <w:rsid w:val="00D0207A"/>
    <w:rsid w:val="00D02309"/>
    <w:rsid w:val="00D0254B"/>
    <w:rsid w:val="00D02566"/>
    <w:rsid w:val="00D02729"/>
    <w:rsid w:val="00D02818"/>
    <w:rsid w:val="00D028B1"/>
    <w:rsid w:val="00D02AFE"/>
    <w:rsid w:val="00D02AFF"/>
    <w:rsid w:val="00D02C4A"/>
    <w:rsid w:val="00D032F3"/>
    <w:rsid w:val="00D03382"/>
    <w:rsid w:val="00D03500"/>
    <w:rsid w:val="00D03579"/>
    <w:rsid w:val="00D0361F"/>
    <w:rsid w:val="00D03754"/>
    <w:rsid w:val="00D0376F"/>
    <w:rsid w:val="00D0395A"/>
    <w:rsid w:val="00D04030"/>
    <w:rsid w:val="00D04071"/>
    <w:rsid w:val="00D04219"/>
    <w:rsid w:val="00D044BB"/>
    <w:rsid w:val="00D04BA3"/>
    <w:rsid w:val="00D04D0C"/>
    <w:rsid w:val="00D05016"/>
    <w:rsid w:val="00D050DD"/>
    <w:rsid w:val="00D05434"/>
    <w:rsid w:val="00D056F9"/>
    <w:rsid w:val="00D0602F"/>
    <w:rsid w:val="00D06278"/>
    <w:rsid w:val="00D06BFA"/>
    <w:rsid w:val="00D06CD6"/>
    <w:rsid w:val="00D06F4E"/>
    <w:rsid w:val="00D07030"/>
    <w:rsid w:val="00D070BE"/>
    <w:rsid w:val="00D070D3"/>
    <w:rsid w:val="00D07185"/>
    <w:rsid w:val="00D07993"/>
    <w:rsid w:val="00D07A57"/>
    <w:rsid w:val="00D07A72"/>
    <w:rsid w:val="00D07CB1"/>
    <w:rsid w:val="00D07ECE"/>
    <w:rsid w:val="00D07F8C"/>
    <w:rsid w:val="00D10050"/>
    <w:rsid w:val="00D10663"/>
    <w:rsid w:val="00D10714"/>
    <w:rsid w:val="00D1141B"/>
    <w:rsid w:val="00D11482"/>
    <w:rsid w:val="00D114B8"/>
    <w:rsid w:val="00D1167B"/>
    <w:rsid w:val="00D11A66"/>
    <w:rsid w:val="00D11C9B"/>
    <w:rsid w:val="00D11DA5"/>
    <w:rsid w:val="00D11ED6"/>
    <w:rsid w:val="00D11F33"/>
    <w:rsid w:val="00D1225A"/>
    <w:rsid w:val="00D124FB"/>
    <w:rsid w:val="00D12647"/>
    <w:rsid w:val="00D12806"/>
    <w:rsid w:val="00D12BA1"/>
    <w:rsid w:val="00D12C93"/>
    <w:rsid w:val="00D12F66"/>
    <w:rsid w:val="00D13370"/>
    <w:rsid w:val="00D1373C"/>
    <w:rsid w:val="00D13759"/>
    <w:rsid w:val="00D138E6"/>
    <w:rsid w:val="00D144ED"/>
    <w:rsid w:val="00D156A6"/>
    <w:rsid w:val="00D1572D"/>
    <w:rsid w:val="00D15AD2"/>
    <w:rsid w:val="00D15FEA"/>
    <w:rsid w:val="00D160AC"/>
    <w:rsid w:val="00D16BA8"/>
    <w:rsid w:val="00D16CC7"/>
    <w:rsid w:val="00D16E83"/>
    <w:rsid w:val="00D171A6"/>
    <w:rsid w:val="00D1730D"/>
    <w:rsid w:val="00D17348"/>
    <w:rsid w:val="00D17631"/>
    <w:rsid w:val="00D177C5"/>
    <w:rsid w:val="00D179B0"/>
    <w:rsid w:val="00D17EA2"/>
    <w:rsid w:val="00D20033"/>
    <w:rsid w:val="00D201B6"/>
    <w:rsid w:val="00D20383"/>
    <w:rsid w:val="00D203D4"/>
    <w:rsid w:val="00D204F0"/>
    <w:rsid w:val="00D20711"/>
    <w:rsid w:val="00D20975"/>
    <w:rsid w:val="00D20AB4"/>
    <w:rsid w:val="00D20F96"/>
    <w:rsid w:val="00D21397"/>
    <w:rsid w:val="00D214E2"/>
    <w:rsid w:val="00D21DDE"/>
    <w:rsid w:val="00D22203"/>
    <w:rsid w:val="00D225A0"/>
    <w:rsid w:val="00D22638"/>
    <w:rsid w:val="00D226EF"/>
    <w:rsid w:val="00D22A72"/>
    <w:rsid w:val="00D22C16"/>
    <w:rsid w:val="00D22CA9"/>
    <w:rsid w:val="00D22DAC"/>
    <w:rsid w:val="00D22F84"/>
    <w:rsid w:val="00D230D4"/>
    <w:rsid w:val="00D23101"/>
    <w:rsid w:val="00D237E1"/>
    <w:rsid w:val="00D239C4"/>
    <w:rsid w:val="00D23A5D"/>
    <w:rsid w:val="00D23B5C"/>
    <w:rsid w:val="00D23F83"/>
    <w:rsid w:val="00D23F95"/>
    <w:rsid w:val="00D23FA4"/>
    <w:rsid w:val="00D24140"/>
    <w:rsid w:val="00D24642"/>
    <w:rsid w:val="00D24858"/>
    <w:rsid w:val="00D24A7B"/>
    <w:rsid w:val="00D24C80"/>
    <w:rsid w:val="00D25403"/>
    <w:rsid w:val="00D254A7"/>
    <w:rsid w:val="00D25B13"/>
    <w:rsid w:val="00D26167"/>
    <w:rsid w:val="00D2675A"/>
    <w:rsid w:val="00D26A8D"/>
    <w:rsid w:val="00D26DA6"/>
    <w:rsid w:val="00D26E6A"/>
    <w:rsid w:val="00D27091"/>
    <w:rsid w:val="00D27269"/>
    <w:rsid w:val="00D275C4"/>
    <w:rsid w:val="00D27C9C"/>
    <w:rsid w:val="00D27D5A"/>
    <w:rsid w:val="00D27FCF"/>
    <w:rsid w:val="00D3005E"/>
    <w:rsid w:val="00D3047B"/>
    <w:rsid w:val="00D3057C"/>
    <w:rsid w:val="00D3067B"/>
    <w:rsid w:val="00D30851"/>
    <w:rsid w:val="00D3095D"/>
    <w:rsid w:val="00D30BEA"/>
    <w:rsid w:val="00D3158E"/>
    <w:rsid w:val="00D31739"/>
    <w:rsid w:val="00D31CE3"/>
    <w:rsid w:val="00D31EA0"/>
    <w:rsid w:val="00D3213F"/>
    <w:rsid w:val="00D3217B"/>
    <w:rsid w:val="00D32449"/>
    <w:rsid w:val="00D32B0D"/>
    <w:rsid w:val="00D32B22"/>
    <w:rsid w:val="00D32C48"/>
    <w:rsid w:val="00D33378"/>
    <w:rsid w:val="00D33768"/>
    <w:rsid w:val="00D33902"/>
    <w:rsid w:val="00D3390E"/>
    <w:rsid w:val="00D339F5"/>
    <w:rsid w:val="00D33B3F"/>
    <w:rsid w:val="00D33F96"/>
    <w:rsid w:val="00D3433E"/>
    <w:rsid w:val="00D343F0"/>
    <w:rsid w:val="00D34420"/>
    <w:rsid w:val="00D344F7"/>
    <w:rsid w:val="00D3457A"/>
    <w:rsid w:val="00D346C4"/>
    <w:rsid w:val="00D3475E"/>
    <w:rsid w:val="00D34E10"/>
    <w:rsid w:val="00D351E8"/>
    <w:rsid w:val="00D35F23"/>
    <w:rsid w:val="00D3647E"/>
    <w:rsid w:val="00D36891"/>
    <w:rsid w:val="00D36A23"/>
    <w:rsid w:val="00D36A35"/>
    <w:rsid w:val="00D376E0"/>
    <w:rsid w:val="00D379D9"/>
    <w:rsid w:val="00D37D7F"/>
    <w:rsid w:val="00D37F00"/>
    <w:rsid w:val="00D400F3"/>
    <w:rsid w:val="00D40337"/>
    <w:rsid w:val="00D40390"/>
    <w:rsid w:val="00D40723"/>
    <w:rsid w:val="00D4075F"/>
    <w:rsid w:val="00D409C0"/>
    <w:rsid w:val="00D419DA"/>
    <w:rsid w:val="00D41D9D"/>
    <w:rsid w:val="00D41DE0"/>
    <w:rsid w:val="00D41F49"/>
    <w:rsid w:val="00D41FFF"/>
    <w:rsid w:val="00D422DF"/>
    <w:rsid w:val="00D42366"/>
    <w:rsid w:val="00D4269A"/>
    <w:rsid w:val="00D42A3A"/>
    <w:rsid w:val="00D42D2D"/>
    <w:rsid w:val="00D42EC2"/>
    <w:rsid w:val="00D4301F"/>
    <w:rsid w:val="00D4306E"/>
    <w:rsid w:val="00D43A1D"/>
    <w:rsid w:val="00D4410E"/>
    <w:rsid w:val="00D4427E"/>
    <w:rsid w:val="00D4485F"/>
    <w:rsid w:val="00D45769"/>
    <w:rsid w:val="00D45866"/>
    <w:rsid w:val="00D4587C"/>
    <w:rsid w:val="00D45A6D"/>
    <w:rsid w:val="00D45AB3"/>
    <w:rsid w:val="00D461CB"/>
    <w:rsid w:val="00D4651A"/>
    <w:rsid w:val="00D46C14"/>
    <w:rsid w:val="00D46CA5"/>
    <w:rsid w:val="00D46F1B"/>
    <w:rsid w:val="00D470C8"/>
    <w:rsid w:val="00D47672"/>
    <w:rsid w:val="00D476CA"/>
    <w:rsid w:val="00D477D7"/>
    <w:rsid w:val="00D50072"/>
    <w:rsid w:val="00D50454"/>
    <w:rsid w:val="00D513DF"/>
    <w:rsid w:val="00D5169A"/>
    <w:rsid w:val="00D51E21"/>
    <w:rsid w:val="00D52010"/>
    <w:rsid w:val="00D52233"/>
    <w:rsid w:val="00D5228A"/>
    <w:rsid w:val="00D523B9"/>
    <w:rsid w:val="00D52459"/>
    <w:rsid w:val="00D524E5"/>
    <w:rsid w:val="00D52606"/>
    <w:rsid w:val="00D52B83"/>
    <w:rsid w:val="00D52D7A"/>
    <w:rsid w:val="00D52E8D"/>
    <w:rsid w:val="00D53101"/>
    <w:rsid w:val="00D53475"/>
    <w:rsid w:val="00D53500"/>
    <w:rsid w:val="00D53681"/>
    <w:rsid w:val="00D536E1"/>
    <w:rsid w:val="00D5382F"/>
    <w:rsid w:val="00D53922"/>
    <w:rsid w:val="00D53A7E"/>
    <w:rsid w:val="00D53B79"/>
    <w:rsid w:val="00D53DF7"/>
    <w:rsid w:val="00D54208"/>
    <w:rsid w:val="00D5491D"/>
    <w:rsid w:val="00D549F5"/>
    <w:rsid w:val="00D54D30"/>
    <w:rsid w:val="00D55137"/>
    <w:rsid w:val="00D5515C"/>
    <w:rsid w:val="00D553A3"/>
    <w:rsid w:val="00D55961"/>
    <w:rsid w:val="00D55D4F"/>
    <w:rsid w:val="00D55DE1"/>
    <w:rsid w:val="00D55DF3"/>
    <w:rsid w:val="00D55F0C"/>
    <w:rsid w:val="00D56166"/>
    <w:rsid w:val="00D5616F"/>
    <w:rsid w:val="00D561E1"/>
    <w:rsid w:val="00D563BE"/>
    <w:rsid w:val="00D566CF"/>
    <w:rsid w:val="00D56775"/>
    <w:rsid w:val="00D56B63"/>
    <w:rsid w:val="00D56E12"/>
    <w:rsid w:val="00D56EAF"/>
    <w:rsid w:val="00D57471"/>
    <w:rsid w:val="00D574A1"/>
    <w:rsid w:val="00D57A87"/>
    <w:rsid w:val="00D57A9F"/>
    <w:rsid w:val="00D57BBE"/>
    <w:rsid w:val="00D6032A"/>
    <w:rsid w:val="00D6038A"/>
    <w:rsid w:val="00D606E1"/>
    <w:rsid w:val="00D60896"/>
    <w:rsid w:val="00D60AC0"/>
    <w:rsid w:val="00D60DB2"/>
    <w:rsid w:val="00D60F92"/>
    <w:rsid w:val="00D61258"/>
    <w:rsid w:val="00D61750"/>
    <w:rsid w:val="00D61AE4"/>
    <w:rsid w:val="00D61F41"/>
    <w:rsid w:val="00D6218B"/>
    <w:rsid w:val="00D6270E"/>
    <w:rsid w:val="00D62DFF"/>
    <w:rsid w:val="00D62FB3"/>
    <w:rsid w:val="00D6301E"/>
    <w:rsid w:val="00D63076"/>
    <w:rsid w:val="00D6329A"/>
    <w:rsid w:val="00D63719"/>
    <w:rsid w:val="00D640F8"/>
    <w:rsid w:val="00D64535"/>
    <w:rsid w:val="00D6458E"/>
    <w:rsid w:val="00D647D5"/>
    <w:rsid w:val="00D64803"/>
    <w:rsid w:val="00D64A84"/>
    <w:rsid w:val="00D64AC4"/>
    <w:rsid w:val="00D65199"/>
    <w:rsid w:val="00D65E25"/>
    <w:rsid w:val="00D65FE6"/>
    <w:rsid w:val="00D6638E"/>
    <w:rsid w:val="00D6647F"/>
    <w:rsid w:val="00D66DEB"/>
    <w:rsid w:val="00D66F72"/>
    <w:rsid w:val="00D6708A"/>
    <w:rsid w:val="00D671D8"/>
    <w:rsid w:val="00D67930"/>
    <w:rsid w:val="00D7005A"/>
    <w:rsid w:val="00D70105"/>
    <w:rsid w:val="00D70586"/>
    <w:rsid w:val="00D70868"/>
    <w:rsid w:val="00D709D6"/>
    <w:rsid w:val="00D70A6F"/>
    <w:rsid w:val="00D70D07"/>
    <w:rsid w:val="00D70D88"/>
    <w:rsid w:val="00D71033"/>
    <w:rsid w:val="00D71164"/>
    <w:rsid w:val="00D711A5"/>
    <w:rsid w:val="00D72091"/>
    <w:rsid w:val="00D727C3"/>
    <w:rsid w:val="00D72A37"/>
    <w:rsid w:val="00D72BEF"/>
    <w:rsid w:val="00D731A6"/>
    <w:rsid w:val="00D731EB"/>
    <w:rsid w:val="00D733EA"/>
    <w:rsid w:val="00D7346C"/>
    <w:rsid w:val="00D734FE"/>
    <w:rsid w:val="00D73DD6"/>
    <w:rsid w:val="00D74178"/>
    <w:rsid w:val="00D748AC"/>
    <w:rsid w:val="00D74AF4"/>
    <w:rsid w:val="00D74D05"/>
    <w:rsid w:val="00D74E2C"/>
    <w:rsid w:val="00D750AD"/>
    <w:rsid w:val="00D753D5"/>
    <w:rsid w:val="00D753ED"/>
    <w:rsid w:val="00D753F7"/>
    <w:rsid w:val="00D75B73"/>
    <w:rsid w:val="00D76198"/>
    <w:rsid w:val="00D76258"/>
    <w:rsid w:val="00D7646D"/>
    <w:rsid w:val="00D76A02"/>
    <w:rsid w:val="00D76A9B"/>
    <w:rsid w:val="00D76CE1"/>
    <w:rsid w:val="00D76D2D"/>
    <w:rsid w:val="00D77492"/>
    <w:rsid w:val="00D774A2"/>
    <w:rsid w:val="00D77C35"/>
    <w:rsid w:val="00D77C42"/>
    <w:rsid w:val="00D8064E"/>
    <w:rsid w:val="00D8086A"/>
    <w:rsid w:val="00D81043"/>
    <w:rsid w:val="00D812E5"/>
    <w:rsid w:val="00D813EC"/>
    <w:rsid w:val="00D81404"/>
    <w:rsid w:val="00D81897"/>
    <w:rsid w:val="00D81B51"/>
    <w:rsid w:val="00D81E4B"/>
    <w:rsid w:val="00D81F14"/>
    <w:rsid w:val="00D81F32"/>
    <w:rsid w:val="00D824EA"/>
    <w:rsid w:val="00D825BA"/>
    <w:rsid w:val="00D829B4"/>
    <w:rsid w:val="00D82C9E"/>
    <w:rsid w:val="00D82EFA"/>
    <w:rsid w:val="00D82F04"/>
    <w:rsid w:val="00D83315"/>
    <w:rsid w:val="00D834A2"/>
    <w:rsid w:val="00D83669"/>
    <w:rsid w:val="00D83BA7"/>
    <w:rsid w:val="00D83F9F"/>
    <w:rsid w:val="00D83FF5"/>
    <w:rsid w:val="00D841AD"/>
    <w:rsid w:val="00D8421B"/>
    <w:rsid w:val="00D849D3"/>
    <w:rsid w:val="00D84B90"/>
    <w:rsid w:val="00D84C5A"/>
    <w:rsid w:val="00D84CE1"/>
    <w:rsid w:val="00D84D91"/>
    <w:rsid w:val="00D84E82"/>
    <w:rsid w:val="00D84EF6"/>
    <w:rsid w:val="00D8508F"/>
    <w:rsid w:val="00D853EC"/>
    <w:rsid w:val="00D85B4C"/>
    <w:rsid w:val="00D85C6E"/>
    <w:rsid w:val="00D85DB0"/>
    <w:rsid w:val="00D85E5A"/>
    <w:rsid w:val="00D860E4"/>
    <w:rsid w:val="00D86639"/>
    <w:rsid w:val="00D8665E"/>
    <w:rsid w:val="00D86A00"/>
    <w:rsid w:val="00D86A84"/>
    <w:rsid w:val="00D87163"/>
    <w:rsid w:val="00D879A7"/>
    <w:rsid w:val="00D87AFE"/>
    <w:rsid w:val="00D87FB7"/>
    <w:rsid w:val="00D87FCC"/>
    <w:rsid w:val="00D87FCE"/>
    <w:rsid w:val="00D90055"/>
    <w:rsid w:val="00D90423"/>
    <w:rsid w:val="00D90445"/>
    <w:rsid w:val="00D90614"/>
    <w:rsid w:val="00D908D6"/>
    <w:rsid w:val="00D90C25"/>
    <w:rsid w:val="00D91013"/>
    <w:rsid w:val="00D914A9"/>
    <w:rsid w:val="00D915B6"/>
    <w:rsid w:val="00D91AA1"/>
    <w:rsid w:val="00D91BF7"/>
    <w:rsid w:val="00D91CF0"/>
    <w:rsid w:val="00D91EA3"/>
    <w:rsid w:val="00D91FE5"/>
    <w:rsid w:val="00D9206C"/>
    <w:rsid w:val="00D92254"/>
    <w:rsid w:val="00D92BDC"/>
    <w:rsid w:val="00D92F77"/>
    <w:rsid w:val="00D93096"/>
    <w:rsid w:val="00D932D2"/>
    <w:rsid w:val="00D932F3"/>
    <w:rsid w:val="00D93B2B"/>
    <w:rsid w:val="00D93DAE"/>
    <w:rsid w:val="00D9408E"/>
    <w:rsid w:val="00D94652"/>
    <w:rsid w:val="00D9495F"/>
    <w:rsid w:val="00D94AC7"/>
    <w:rsid w:val="00D94ED1"/>
    <w:rsid w:val="00D94F26"/>
    <w:rsid w:val="00D95005"/>
    <w:rsid w:val="00D950C2"/>
    <w:rsid w:val="00D95311"/>
    <w:rsid w:val="00D95358"/>
    <w:rsid w:val="00D953D1"/>
    <w:rsid w:val="00D955CA"/>
    <w:rsid w:val="00D95917"/>
    <w:rsid w:val="00D9594E"/>
    <w:rsid w:val="00D95DA4"/>
    <w:rsid w:val="00D95ED1"/>
    <w:rsid w:val="00D95FD2"/>
    <w:rsid w:val="00D96762"/>
    <w:rsid w:val="00D96A1D"/>
    <w:rsid w:val="00D96CC2"/>
    <w:rsid w:val="00D970B7"/>
    <w:rsid w:val="00D976BC"/>
    <w:rsid w:val="00D9779A"/>
    <w:rsid w:val="00D97ABE"/>
    <w:rsid w:val="00D97B66"/>
    <w:rsid w:val="00DA012A"/>
    <w:rsid w:val="00DA024F"/>
    <w:rsid w:val="00DA0CC2"/>
    <w:rsid w:val="00DA1233"/>
    <w:rsid w:val="00DA16B6"/>
    <w:rsid w:val="00DA1EB7"/>
    <w:rsid w:val="00DA1FB6"/>
    <w:rsid w:val="00DA225E"/>
    <w:rsid w:val="00DA22E7"/>
    <w:rsid w:val="00DA2A40"/>
    <w:rsid w:val="00DA2B65"/>
    <w:rsid w:val="00DA322F"/>
    <w:rsid w:val="00DA3520"/>
    <w:rsid w:val="00DA37A1"/>
    <w:rsid w:val="00DA37F3"/>
    <w:rsid w:val="00DA3D32"/>
    <w:rsid w:val="00DA3E3F"/>
    <w:rsid w:val="00DA487B"/>
    <w:rsid w:val="00DA4956"/>
    <w:rsid w:val="00DA5162"/>
    <w:rsid w:val="00DA52D6"/>
    <w:rsid w:val="00DA5580"/>
    <w:rsid w:val="00DA57CD"/>
    <w:rsid w:val="00DA58D8"/>
    <w:rsid w:val="00DA59F1"/>
    <w:rsid w:val="00DA5AA6"/>
    <w:rsid w:val="00DA5AB6"/>
    <w:rsid w:val="00DA5E3B"/>
    <w:rsid w:val="00DA62BD"/>
    <w:rsid w:val="00DA64C8"/>
    <w:rsid w:val="00DA64CD"/>
    <w:rsid w:val="00DA6599"/>
    <w:rsid w:val="00DA6826"/>
    <w:rsid w:val="00DA68ED"/>
    <w:rsid w:val="00DA6968"/>
    <w:rsid w:val="00DA69A0"/>
    <w:rsid w:val="00DA69A1"/>
    <w:rsid w:val="00DA69C9"/>
    <w:rsid w:val="00DA6AAA"/>
    <w:rsid w:val="00DA6E48"/>
    <w:rsid w:val="00DA79B5"/>
    <w:rsid w:val="00DA7BCD"/>
    <w:rsid w:val="00DB01D6"/>
    <w:rsid w:val="00DB0C4A"/>
    <w:rsid w:val="00DB0EBE"/>
    <w:rsid w:val="00DB0F1B"/>
    <w:rsid w:val="00DB0F7B"/>
    <w:rsid w:val="00DB0FFC"/>
    <w:rsid w:val="00DB1165"/>
    <w:rsid w:val="00DB12A7"/>
    <w:rsid w:val="00DB12B2"/>
    <w:rsid w:val="00DB145C"/>
    <w:rsid w:val="00DB1514"/>
    <w:rsid w:val="00DB1568"/>
    <w:rsid w:val="00DB21C5"/>
    <w:rsid w:val="00DB222D"/>
    <w:rsid w:val="00DB2373"/>
    <w:rsid w:val="00DB2659"/>
    <w:rsid w:val="00DB2A92"/>
    <w:rsid w:val="00DB2B4E"/>
    <w:rsid w:val="00DB3272"/>
    <w:rsid w:val="00DB32E4"/>
    <w:rsid w:val="00DB330F"/>
    <w:rsid w:val="00DB350F"/>
    <w:rsid w:val="00DB3662"/>
    <w:rsid w:val="00DB38ED"/>
    <w:rsid w:val="00DB3BF8"/>
    <w:rsid w:val="00DB40C4"/>
    <w:rsid w:val="00DB444F"/>
    <w:rsid w:val="00DB471D"/>
    <w:rsid w:val="00DB47B1"/>
    <w:rsid w:val="00DB49DA"/>
    <w:rsid w:val="00DB4A84"/>
    <w:rsid w:val="00DB53B9"/>
    <w:rsid w:val="00DB54AC"/>
    <w:rsid w:val="00DB59D3"/>
    <w:rsid w:val="00DB5A05"/>
    <w:rsid w:val="00DB5A8B"/>
    <w:rsid w:val="00DB63CE"/>
    <w:rsid w:val="00DB670B"/>
    <w:rsid w:val="00DB6795"/>
    <w:rsid w:val="00DB67D8"/>
    <w:rsid w:val="00DB6B26"/>
    <w:rsid w:val="00DB6F0A"/>
    <w:rsid w:val="00DB7338"/>
    <w:rsid w:val="00DB7354"/>
    <w:rsid w:val="00DB73A8"/>
    <w:rsid w:val="00DB7542"/>
    <w:rsid w:val="00DB75B7"/>
    <w:rsid w:val="00DB75E4"/>
    <w:rsid w:val="00DB79EA"/>
    <w:rsid w:val="00DB7A30"/>
    <w:rsid w:val="00DC0198"/>
    <w:rsid w:val="00DC087D"/>
    <w:rsid w:val="00DC0D5D"/>
    <w:rsid w:val="00DC1058"/>
    <w:rsid w:val="00DC11FF"/>
    <w:rsid w:val="00DC131F"/>
    <w:rsid w:val="00DC13A7"/>
    <w:rsid w:val="00DC18C9"/>
    <w:rsid w:val="00DC1AA0"/>
    <w:rsid w:val="00DC1BE9"/>
    <w:rsid w:val="00DC1E6B"/>
    <w:rsid w:val="00DC216C"/>
    <w:rsid w:val="00DC25F6"/>
    <w:rsid w:val="00DC2DFB"/>
    <w:rsid w:val="00DC31B5"/>
    <w:rsid w:val="00DC31D4"/>
    <w:rsid w:val="00DC358A"/>
    <w:rsid w:val="00DC36F9"/>
    <w:rsid w:val="00DC3C29"/>
    <w:rsid w:val="00DC3C3C"/>
    <w:rsid w:val="00DC3CEB"/>
    <w:rsid w:val="00DC40F1"/>
    <w:rsid w:val="00DC46F1"/>
    <w:rsid w:val="00DC4A9C"/>
    <w:rsid w:val="00DC4AA3"/>
    <w:rsid w:val="00DC4F41"/>
    <w:rsid w:val="00DC4FF2"/>
    <w:rsid w:val="00DC5441"/>
    <w:rsid w:val="00DC54F1"/>
    <w:rsid w:val="00DC56C9"/>
    <w:rsid w:val="00DC580C"/>
    <w:rsid w:val="00DC5AB0"/>
    <w:rsid w:val="00DC5E34"/>
    <w:rsid w:val="00DC5EDB"/>
    <w:rsid w:val="00DC5F6C"/>
    <w:rsid w:val="00DC5F80"/>
    <w:rsid w:val="00DC6200"/>
    <w:rsid w:val="00DC6338"/>
    <w:rsid w:val="00DC69A1"/>
    <w:rsid w:val="00DC6AC0"/>
    <w:rsid w:val="00DC7486"/>
    <w:rsid w:val="00DC7B71"/>
    <w:rsid w:val="00DC7D7F"/>
    <w:rsid w:val="00DC7F95"/>
    <w:rsid w:val="00DD005E"/>
    <w:rsid w:val="00DD0187"/>
    <w:rsid w:val="00DD031F"/>
    <w:rsid w:val="00DD03EF"/>
    <w:rsid w:val="00DD0498"/>
    <w:rsid w:val="00DD06D0"/>
    <w:rsid w:val="00DD0B37"/>
    <w:rsid w:val="00DD0C68"/>
    <w:rsid w:val="00DD0D78"/>
    <w:rsid w:val="00DD0E61"/>
    <w:rsid w:val="00DD1029"/>
    <w:rsid w:val="00DD13BB"/>
    <w:rsid w:val="00DD1662"/>
    <w:rsid w:val="00DD1763"/>
    <w:rsid w:val="00DD18C3"/>
    <w:rsid w:val="00DD1BEE"/>
    <w:rsid w:val="00DD1CDD"/>
    <w:rsid w:val="00DD1E23"/>
    <w:rsid w:val="00DD22A8"/>
    <w:rsid w:val="00DD260B"/>
    <w:rsid w:val="00DD26D9"/>
    <w:rsid w:val="00DD2BD2"/>
    <w:rsid w:val="00DD2ED4"/>
    <w:rsid w:val="00DD3D68"/>
    <w:rsid w:val="00DD3FC0"/>
    <w:rsid w:val="00DD4087"/>
    <w:rsid w:val="00DD4B85"/>
    <w:rsid w:val="00DD4DDF"/>
    <w:rsid w:val="00DD4DF0"/>
    <w:rsid w:val="00DD5036"/>
    <w:rsid w:val="00DD530A"/>
    <w:rsid w:val="00DD54A3"/>
    <w:rsid w:val="00DD5764"/>
    <w:rsid w:val="00DD5A7E"/>
    <w:rsid w:val="00DD5DF0"/>
    <w:rsid w:val="00DD5F12"/>
    <w:rsid w:val="00DD5F6A"/>
    <w:rsid w:val="00DD6086"/>
    <w:rsid w:val="00DD63F4"/>
    <w:rsid w:val="00DD653C"/>
    <w:rsid w:val="00DD67C3"/>
    <w:rsid w:val="00DD69D7"/>
    <w:rsid w:val="00DD69DB"/>
    <w:rsid w:val="00DD6A0D"/>
    <w:rsid w:val="00DD74F9"/>
    <w:rsid w:val="00DD75EC"/>
    <w:rsid w:val="00DD7609"/>
    <w:rsid w:val="00DD7AE8"/>
    <w:rsid w:val="00DD7E5C"/>
    <w:rsid w:val="00DD7F19"/>
    <w:rsid w:val="00DE005C"/>
    <w:rsid w:val="00DE04F8"/>
    <w:rsid w:val="00DE0564"/>
    <w:rsid w:val="00DE068A"/>
    <w:rsid w:val="00DE0E60"/>
    <w:rsid w:val="00DE15B3"/>
    <w:rsid w:val="00DE1669"/>
    <w:rsid w:val="00DE1763"/>
    <w:rsid w:val="00DE1BA3"/>
    <w:rsid w:val="00DE1C88"/>
    <w:rsid w:val="00DE1CB7"/>
    <w:rsid w:val="00DE1D75"/>
    <w:rsid w:val="00DE1FDE"/>
    <w:rsid w:val="00DE294A"/>
    <w:rsid w:val="00DE2C64"/>
    <w:rsid w:val="00DE2FC6"/>
    <w:rsid w:val="00DE32ED"/>
    <w:rsid w:val="00DE33F7"/>
    <w:rsid w:val="00DE3436"/>
    <w:rsid w:val="00DE3529"/>
    <w:rsid w:val="00DE36DE"/>
    <w:rsid w:val="00DE37C9"/>
    <w:rsid w:val="00DE3958"/>
    <w:rsid w:val="00DE3A86"/>
    <w:rsid w:val="00DE3C59"/>
    <w:rsid w:val="00DE3E6A"/>
    <w:rsid w:val="00DE3F98"/>
    <w:rsid w:val="00DE3FB2"/>
    <w:rsid w:val="00DE416E"/>
    <w:rsid w:val="00DE42B2"/>
    <w:rsid w:val="00DE47E0"/>
    <w:rsid w:val="00DE4CEC"/>
    <w:rsid w:val="00DE4D07"/>
    <w:rsid w:val="00DE4D43"/>
    <w:rsid w:val="00DE4D9E"/>
    <w:rsid w:val="00DE4F62"/>
    <w:rsid w:val="00DE5351"/>
    <w:rsid w:val="00DE552C"/>
    <w:rsid w:val="00DE5686"/>
    <w:rsid w:val="00DE5780"/>
    <w:rsid w:val="00DE5A46"/>
    <w:rsid w:val="00DE5FB0"/>
    <w:rsid w:val="00DE656A"/>
    <w:rsid w:val="00DE6849"/>
    <w:rsid w:val="00DE6AE5"/>
    <w:rsid w:val="00DE6BDF"/>
    <w:rsid w:val="00DE6CBA"/>
    <w:rsid w:val="00DE70A5"/>
    <w:rsid w:val="00DE7418"/>
    <w:rsid w:val="00DE75C9"/>
    <w:rsid w:val="00DE78F2"/>
    <w:rsid w:val="00DE7906"/>
    <w:rsid w:val="00DF0035"/>
    <w:rsid w:val="00DF01B7"/>
    <w:rsid w:val="00DF043D"/>
    <w:rsid w:val="00DF05AB"/>
    <w:rsid w:val="00DF0C21"/>
    <w:rsid w:val="00DF12F0"/>
    <w:rsid w:val="00DF13B6"/>
    <w:rsid w:val="00DF192B"/>
    <w:rsid w:val="00DF1C51"/>
    <w:rsid w:val="00DF1D27"/>
    <w:rsid w:val="00DF1F5E"/>
    <w:rsid w:val="00DF1FD1"/>
    <w:rsid w:val="00DF20BE"/>
    <w:rsid w:val="00DF270D"/>
    <w:rsid w:val="00DF2C3D"/>
    <w:rsid w:val="00DF2E8E"/>
    <w:rsid w:val="00DF2EA9"/>
    <w:rsid w:val="00DF30E9"/>
    <w:rsid w:val="00DF31A4"/>
    <w:rsid w:val="00DF32EC"/>
    <w:rsid w:val="00DF3349"/>
    <w:rsid w:val="00DF33B9"/>
    <w:rsid w:val="00DF345B"/>
    <w:rsid w:val="00DF3699"/>
    <w:rsid w:val="00DF3724"/>
    <w:rsid w:val="00DF38E1"/>
    <w:rsid w:val="00DF3ADF"/>
    <w:rsid w:val="00DF3C03"/>
    <w:rsid w:val="00DF3D91"/>
    <w:rsid w:val="00DF3DA1"/>
    <w:rsid w:val="00DF431A"/>
    <w:rsid w:val="00DF4A5E"/>
    <w:rsid w:val="00DF4B99"/>
    <w:rsid w:val="00DF4D37"/>
    <w:rsid w:val="00DF5319"/>
    <w:rsid w:val="00DF55DC"/>
    <w:rsid w:val="00DF588B"/>
    <w:rsid w:val="00DF6186"/>
    <w:rsid w:val="00DF6543"/>
    <w:rsid w:val="00DF670C"/>
    <w:rsid w:val="00DF6842"/>
    <w:rsid w:val="00DF6935"/>
    <w:rsid w:val="00DF6C72"/>
    <w:rsid w:val="00DF6D52"/>
    <w:rsid w:val="00DF6F2B"/>
    <w:rsid w:val="00DF70C1"/>
    <w:rsid w:val="00DF7118"/>
    <w:rsid w:val="00DF73FE"/>
    <w:rsid w:val="00DF7546"/>
    <w:rsid w:val="00DF75BD"/>
    <w:rsid w:val="00DF7C6C"/>
    <w:rsid w:val="00DF7D12"/>
    <w:rsid w:val="00E00073"/>
    <w:rsid w:val="00E00155"/>
    <w:rsid w:val="00E004A8"/>
    <w:rsid w:val="00E005E3"/>
    <w:rsid w:val="00E00E2C"/>
    <w:rsid w:val="00E00E78"/>
    <w:rsid w:val="00E00FF1"/>
    <w:rsid w:val="00E015DE"/>
    <w:rsid w:val="00E01772"/>
    <w:rsid w:val="00E01B35"/>
    <w:rsid w:val="00E01C32"/>
    <w:rsid w:val="00E021C3"/>
    <w:rsid w:val="00E02690"/>
    <w:rsid w:val="00E02D30"/>
    <w:rsid w:val="00E02D8A"/>
    <w:rsid w:val="00E02DAA"/>
    <w:rsid w:val="00E0356A"/>
    <w:rsid w:val="00E03ADC"/>
    <w:rsid w:val="00E03D8D"/>
    <w:rsid w:val="00E03F65"/>
    <w:rsid w:val="00E04603"/>
    <w:rsid w:val="00E04BA3"/>
    <w:rsid w:val="00E05055"/>
    <w:rsid w:val="00E05137"/>
    <w:rsid w:val="00E054ED"/>
    <w:rsid w:val="00E056D8"/>
    <w:rsid w:val="00E05FFC"/>
    <w:rsid w:val="00E0616A"/>
    <w:rsid w:val="00E06314"/>
    <w:rsid w:val="00E063E3"/>
    <w:rsid w:val="00E067D3"/>
    <w:rsid w:val="00E06C2D"/>
    <w:rsid w:val="00E06E30"/>
    <w:rsid w:val="00E07458"/>
    <w:rsid w:val="00E0752D"/>
    <w:rsid w:val="00E07BDD"/>
    <w:rsid w:val="00E10050"/>
    <w:rsid w:val="00E103CD"/>
    <w:rsid w:val="00E108F3"/>
    <w:rsid w:val="00E10BC2"/>
    <w:rsid w:val="00E11361"/>
    <w:rsid w:val="00E1163F"/>
    <w:rsid w:val="00E119C7"/>
    <w:rsid w:val="00E11E73"/>
    <w:rsid w:val="00E120CC"/>
    <w:rsid w:val="00E122B6"/>
    <w:rsid w:val="00E12A37"/>
    <w:rsid w:val="00E12FD2"/>
    <w:rsid w:val="00E1338C"/>
    <w:rsid w:val="00E133AF"/>
    <w:rsid w:val="00E13E19"/>
    <w:rsid w:val="00E1400F"/>
    <w:rsid w:val="00E141B3"/>
    <w:rsid w:val="00E147FD"/>
    <w:rsid w:val="00E1512A"/>
    <w:rsid w:val="00E15399"/>
    <w:rsid w:val="00E15648"/>
    <w:rsid w:val="00E158ED"/>
    <w:rsid w:val="00E15BD7"/>
    <w:rsid w:val="00E15BEF"/>
    <w:rsid w:val="00E166B8"/>
    <w:rsid w:val="00E166E6"/>
    <w:rsid w:val="00E1671E"/>
    <w:rsid w:val="00E168ED"/>
    <w:rsid w:val="00E16ABF"/>
    <w:rsid w:val="00E16BFF"/>
    <w:rsid w:val="00E16F17"/>
    <w:rsid w:val="00E17053"/>
    <w:rsid w:val="00E172DF"/>
    <w:rsid w:val="00E175EE"/>
    <w:rsid w:val="00E17972"/>
    <w:rsid w:val="00E17ADB"/>
    <w:rsid w:val="00E17C08"/>
    <w:rsid w:val="00E17CCD"/>
    <w:rsid w:val="00E17CF9"/>
    <w:rsid w:val="00E2012C"/>
    <w:rsid w:val="00E204BE"/>
    <w:rsid w:val="00E2074A"/>
    <w:rsid w:val="00E2093C"/>
    <w:rsid w:val="00E2096E"/>
    <w:rsid w:val="00E20A96"/>
    <w:rsid w:val="00E21026"/>
    <w:rsid w:val="00E2107A"/>
    <w:rsid w:val="00E212E8"/>
    <w:rsid w:val="00E216C2"/>
    <w:rsid w:val="00E21BB2"/>
    <w:rsid w:val="00E21D7C"/>
    <w:rsid w:val="00E21E74"/>
    <w:rsid w:val="00E21EF1"/>
    <w:rsid w:val="00E221AE"/>
    <w:rsid w:val="00E22252"/>
    <w:rsid w:val="00E2243B"/>
    <w:rsid w:val="00E22492"/>
    <w:rsid w:val="00E2259F"/>
    <w:rsid w:val="00E22938"/>
    <w:rsid w:val="00E2293C"/>
    <w:rsid w:val="00E22A33"/>
    <w:rsid w:val="00E22BC8"/>
    <w:rsid w:val="00E22D94"/>
    <w:rsid w:val="00E22E43"/>
    <w:rsid w:val="00E232D3"/>
    <w:rsid w:val="00E233A7"/>
    <w:rsid w:val="00E24175"/>
    <w:rsid w:val="00E2439C"/>
    <w:rsid w:val="00E2445C"/>
    <w:rsid w:val="00E24981"/>
    <w:rsid w:val="00E24F52"/>
    <w:rsid w:val="00E25A08"/>
    <w:rsid w:val="00E25A41"/>
    <w:rsid w:val="00E2671D"/>
    <w:rsid w:val="00E26879"/>
    <w:rsid w:val="00E276B2"/>
    <w:rsid w:val="00E27C2F"/>
    <w:rsid w:val="00E27C99"/>
    <w:rsid w:val="00E27F98"/>
    <w:rsid w:val="00E27FB2"/>
    <w:rsid w:val="00E30054"/>
    <w:rsid w:val="00E30D08"/>
    <w:rsid w:val="00E30E6A"/>
    <w:rsid w:val="00E30EE4"/>
    <w:rsid w:val="00E313F1"/>
    <w:rsid w:val="00E3140D"/>
    <w:rsid w:val="00E31680"/>
    <w:rsid w:val="00E3185E"/>
    <w:rsid w:val="00E3200F"/>
    <w:rsid w:val="00E324A5"/>
    <w:rsid w:val="00E32555"/>
    <w:rsid w:val="00E32B93"/>
    <w:rsid w:val="00E32BDF"/>
    <w:rsid w:val="00E32DF8"/>
    <w:rsid w:val="00E33188"/>
    <w:rsid w:val="00E3321F"/>
    <w:rsid w:val="00E3351E"/>
    <w:rsid w:val="00E33BFB"/>
    <w:rsid w:val="00E33C72"/>
    <w:rsid w:val="00E33DE2"/>
    <w:rsid w:val="00E34809"/>
    <w:rsid w:val="00E3480A"/>
    <w:rsid w:val="00E34AB9"/>
    <w:rsid w:val="00E34C23"/>
    <w:rsid w:val="00E353F3"/>
    <w:rsid w:val="00E35C25"/>
    <w:rsid w:val="00E35E1F"/>
    <w:rsid w:val="00E35FAB"/>
    <w:rsid w:val="00E36205"/>
    <w:rsid w:val="00E3623A"/>
    <w:rsid w:val="00E36DF3"/>
    <w:rsid w:val="00E37143"/>
    <w:rsid w:val="00E37183"/>
    <w:rsid w:val="00E37439"/>
    <w:rsid w:val="00E37748"/>
    <w:rsid w:val="00E377D9"/>
    <w:rsid w:val="00E37CA0"/>
    <w:rsid w:val="00E37E43"/>
    <w:rsid w:val="00E402D0"/>
    <w:rsid w:val="00E40A14"/>
    <w:rsid w:val="00E41067"/>
    <w:rsid w:val="00E414B4"/>
    <w:rsid w:val="00E415BE"/>
    <w:rsid w:val="00E41C37"/>
    <w:rsid w:val="00E41C95"/>
    <w:rsid w:val="00E422D1"/>
    <w:rsid w:val="00E4254C"/>
    <w:rsid w:val="00E42668"/>
    <w:rsid w:val="00E43B7D"/>
    <w:rsid w:val="00E44248"/>
    <w:rsid w:val="00E44489"/>
    <w:rsid w:val="00E445C1"/>
    <w:rsid w:val="00E44F0B"/>
    <w:rsid w:val="00E45797"/>
    <w:rsid w:val="00E45858"/>
    <w:rsid w:val="00E459CC"/>
    <w:rsid w:val="00E45BF0"/>
    <w:rsid w:val="00E460AD"/>
    <w:rsid w:val="00E464FB"/>
    <w:rsid w:val="00E4676E"/>
    <w:rsid w:val="00E468CB"/>
    <w:rsid w:val="00E471BE"/>
    <w:rsid w:val="00E472B3"/>
    <w:rsid w:val="00E47673"/>
    <w:rsid w:val="00E4796A"/>
    <w:rsid w:val="00E47A4D"/>
    <w:rsid w:val="00E47D91"/>
    <w:rsid w:val="00E47F73"/>
    <w:rsid w:val="00E50253"/>
    <w:rsid w:val="00E50367"/>
    <w:rsid w:val="00E50690"/>
    <w:rsid w:val="00E50AC6"/>
    <w:rsid w:val="00E50F0B"/>
    <w:rsid w:val="00E50F79"/>
    <w:rsid w:val="00E5126D"/>
    <w:rsid w:val="00E514FC"/>
    <w:rsid w:val="00E517B9"/>
    <w:rsid w:val="00E51A04"/>
    <w:rsid w:val="00E51C19"/>
    <w:rsid w:val="00E51CB4"/>
    <w:rsid w:val="00E51DC5"/>
    <w:rsid w:val="00E525EF"/>
    <w:rsid w:val="00E527A2"/>
    <w:rsid w:val="00E5295E"/>
    <w:rsid w:val="00E52B28"/>
    <w:rsid w:val="00E52C75"/>
    <w:rsid w:val="00E52D9C"/>
    <w:rsid w:val="00E52E09"/>
    <w:rsid w:val="00E53111"/>
    <w:rsid w:val="00E536A6"/>
    <w:rsid w:val="00E539ED"/>
    <w:rsid w:val="00E53FF2"/>
    <w:rsid w:val="00E541FF"/>
    <w:rsid w:val="00E54242"/>
    <w:rsid w:val="00E5466E"/>
    <w:rsid w:val="00E54C34"/>
    <w:rsid w:val="00E54D20"/>
    <w:rsid w:val="00E54D2E"/>
    <w:rsid w:val="00E54ED7"/>
    <w:rsid w:val="00E5531A"/>
    <w:rsid w:val="00E554BF"/>
    <w:rsid w:val="00E5554B"/>
    <w:rsid w:val="00E55BDF"/>
    <w:rsid w:val="00E55F63"/>
    <w:rsid w:val="00E56420"/>
    <w:rsid w:val="00E56479"/>
    <w:rsid w:val="00E56751"/>
    <w:rsid w:val="00E5680E"/>
    <w:rsid w:val="00E56B8E"/>
    <w:rsid w:val="00E56E01"/>
    <w:rsid w:val="00E5709A"/>
    <w:rsid w:val="00E57340"/>
    <w:rsid w:val="00E574FD"/>
    <w:rsid w:val="00E5753F"/>
    <w:rsid w:val="00E576B3"/>
    <w:rsid w:val="00E5798D"/>
    <w:rsid w:val="00E57B03"/>
    <w:rsid w:val="00E57C86"/>
    <w:rsid w:val="00E57FC6"/>
    <w:rsid w:val="00E60305"/>
    <w:rsid w:val="00E606EE"/>
    <w:rsid w:val="00E60DE4"/>
    <w:rsid w:val="00E60DF2"/>
    <w:rsid w:val="00E6107E"/>
    <w:rsid w:val="00E614FA"/>
    <w:rsid w:val="00E61823"/>
    <w:rsid w:val="00E61AB0"/>
    <w:rsid w:val="00E61B16"/>
    <w:rsid w:val="00E61D5B"/>
    <w:rsid w:val="00E61DB2"/>
    <w:rsid w:val="00E623F4"/>
    <w:rsid w:val="00E62699"/>
    <w:rsid w:val="00E626CA"/>
    <w:rsid w:val="00E62796"/>
    <w:rsid w:val="00E62A88"/>
    <w:rsid w:val="00E62B8C"/>
    <w:rsid w:val="00E62BF7"/>
    <w:rsid w:val="00E62FE4"/>
    <w:rsid w:val="00E632E5"/>
    <w:rsid w:val="00E63320"/>
    <w:rsid w:val="00E63494"/>
    <w:rsid w:val="00E641B9"/>
    <w:rsid w:val="00E641CB"/>
    <w:rsid w:val="00E642EE"/>
    <w:rsid w:val="00E64C2A"/>
    <w:rsid w:val="00E64E79"/>
    <w:rsid w:val="00E64F16"/>
    <w:rsid w:val="00E650A4"/>
    <w:rsid w:val="00E65213"/>
    <w:rsid w:val="00E653F4"/>
    <w:rsid w:val="00E65710"/>
    <w:rsid w:val="00E65C57"/>
    <w:rsid w:val="00E66B50"/>
    <w:rsid w:val="00E66CA2"/>
    <w:rsid w:val="00E6708B"/>
    <w:rsid w:val="00E670C2"/>
    <w:rsid w:val="00E67385"/>
    <w:rsid w:val="00E67769"/>
    <w:rsid w:val="00E67882"/>
    <w:rsid w:val="00E67939"/>
    <w:rsid w:val="00E67A83"/>
    <w:rsid w:val="00E67B51"/>
    <w:rsid w:val="00E67F40"/>
    <w:rsid w:val="00E705DA"/>
    <w:rsid w:val="00E70A0A"/>
    <w:rsid w:val="00E70E47"/>
    <w:rsid w:val="00E71439"/>
    <w:rsid w:val="00E716B0"/>
    <w:rsid w:val="00E7180A"/>
    <w:rsid w:val="00E71A54"/>
    <w:rsid w:val="00E71B72"/>
    <w:rsid w:val="00E71CB9"/>
    <w:rsid w:val="00E71E03"/>
    <w:rsid w:val="00E71E72"/>
    <w:rsid w:val="00E72142"/>
    <w:rsid w:val="00E726DC"/>
    <w:rsid w:val="00E72BAE"/>
    <w:rsid w:val="00E72E01"/>
    <w:rsid w:val="00E73528"/>
    <w:rsid w:val="00E73779"/>
    <w:rsid w:val="00E73BDF"/>
    <w:rsid w:val="00E73C91"/>
    <w:rsid w:val="00E73EE4"/>
    <w:rsid w:val="00E73FB6"/>
    <w:rsid w:val="00E7435F"/>
    <w:rsid w:val="00E745FC"/>
    <w:rsid w:val="00E7519D"/>
    <w:rsid w:val="00E751FF"/>
    <w:rsid w:val="00E752CE"/>
    <w:rsid w:val="00E754F5"/>
    <w:rsid w:val="00E75C75"/>
    <w:rsid w:val="00E75C82"/>
    <w:rsid w:val="00E76771"/>
    <w:rsid w:val="00E76A41"/>
    <w:rsid w:val="00E76B7E"/>
    <w:rsid w:val="00E76CC0"/>
    <w:rsid w:val="00E76EFB"/>
    <w:rsid w:val="00E770CA"/>
    <w:rsid w:val="00E77687"/>
    <w:rsid w:val="00E77DB6"/>
    <w:rsid w:val="00E77E66"/>
    <w:rsid w:val="00E80463"/>
    <w:rsid w:val="00E80796"/>
    <w:rsid w:val="00E8096D"/>
    <w:rsid w:val="00E80ACB"/>
    <w:rsid w:val="00E80CBF"/>
    <w:rsid w:val="00E810E4"/>
    <w:rsid w:val="00E813CF"/>
    <w:rsid w:val="00E816E4"/>
    <w:rsid w:val="00E818B7"/>
    <w:rsid w:val="00E81AD6"/>
    <w:rsid w:val="00E81EFA"/>
    <w:rsid w:val="00E81FBC"/>
    <w:rsid w:val="00E82468"/>
    <w:rsid w:val="00E82989"/>
    <w:rsid w:val="00E82C04"/>
    <w:rsid w:val="00E83417"/>
    <w:rsid w:val="00E83564"/>
    <w:rsid w:val="00E83584"/>
    <w:rsid w:val="00E83900"/>
    <w:rsid w:val="00E83995"/>
    <w:rsid w:val="00E83C65"/>
    <w:rsid w:val="00E83F8B"/>
    <w:rsid w:val="00E846CF"/>
    <w:rsid w:val="00E84A37"/>
    <w:rsid w:val="00E8507B"/>
    <w:rsid w:val="00E8530A"/>
    <w:rsid w:val="00E8541D"/>
    <w:rsid w:val="00E85B30"/>
    <w:rsid w:val="00E85CED"/>
    <w:rsid w:val="00E85DCC"/>
    <w:rsid w:val="00E86385"/>
    <w:rsid w:val="00E8647F"/>
    <w:rsid w:val="00E8649A"/>
    <w:rsid w:val="00E86E56"/>
    <w:rsid w:val="00E875B9"/>
    <w:rsid w:val="00E875C9"/>
    <w:rsid w:val="00E87A9B"/>
    <w:rsid w:val="00E87BA4"/>
    <w:rsid w:val="00E87FB1"/>
    <w:rsid w:val="00E903FD"/>
    <w:rsid w:val="00E905A3"/>
    <w:rsid w:val="00E905BB"/>
    <w:rsid w:val="00E906D7"/>
    <w:rsid w:val="00E90BDD"/>
    <w:rsid w:val="00E90CD7"/>
    <w:rsid w:val="00E910B9"/>
    <w:rsid w:val="00E91249"/>
    <w:rsid w:val="00E9148F"/>
    <w:rsid w:val="00E91B59"/>
    <w:rsid w:val="00E91CEA"/>
    <w:rsid w:val="00E9234B"/>
    <w:rsid w:val="00E92552"/>
    <w:rsid w:val="00E925F8"/>
    <w:rsid w:val="00E9283C"/>
    <w:rsid w:val="00E929AE"/>
    <w:rsid w:val="00E92A33"/>
    <w:rsid w:val="00E93DC8"/>
    <w:rsid w:val="00E940BB"/>
    <w:rsid w:val="00E9413A"/>
    <w:rsid w:val="00E94471"/>
    <w:rsid w:val="00E94717"/>
    <w:rsid w:val="00E9508B"/>
    <w:rsid w:val="00E95160"/>
    <w:rsid w:val="00E95275"/>
    <w:rsid w:val="00E9547C"/>
    <w:rsid w:val="00E95997"/>
    <w:rsid w:val="00E95A64"/>
    <w:rsid w:val="00E95C96"/>
    <w:rsid w:val="00E96472"/>
    <w:rsid w:val="00E96836"/>
    <w:rsid w:val="00E96B5C"/>
    <w:rsid w:val="00E96B83"/>
    <w:rsid w:val="00E96C09"/>
    <w:rsid w:val="00E96CF0"/>
    <w:rsid w:val="00E96F4E"/>
    <w:rsid w:val="00E96FCD"/>
    <w:rsid w:val="00E97181"/>
    <w:rsid w:val="00E9731A"/>
    <w:rsid w:val="00E97AFB"/>
    <w:rsid w:val="00E97FCC"/>
    <w:rsid w:val="00EA0347"/>
    <w:rsid w:val="00EA0549"/>
    <w:rsid w:val="00EA073D"/>
    <w:rsid w:val="00EA0896"/>
    <w:rsid w:val="00EA0B76"/>
    <w:rsid w:val="00EA1016"/>
    <w:rsid w:val="00EA1054"/>
    <w:rsid w:val="00EA1093"/>
    <w:rsid w:val="00EA1129"/>
    <w:rsid w:val="00EA128F"/>
    <w:rsid w:val="00EA12A2"/>
    <w:rsid w:val="00EA12D2"/>
    <w:rsid w:val="00EA1AB4"/>
    <w:rsid w:val="00EA1D46"/>
    <w:rsid w:val="00EA1DAA"/>
    <w:rsid w:val="00EA23FF"/>
    <w:rsid w:val="00EA2CDF"/>
    <w:rsid w:val="00EA3046"/>
    <w:rsid w:val="00EA3E35"/>
    <w:rsid w:val="00EA3E63"/>
    <w:rsid w:val="00EA44C9"/>
    <w:rsid w:val="00EA49B6"/>
    <w:rsid w:val="00EA4A1D"/>
    <w:rsid w:val="00EA4B97"/>
    <w:rsid w:val="00EA4C03"/>
    <w:rsid w:val="00EA4CB2"/>
    <w:rsid w:val="00EA4DFD"/>
    <w:rsid w:val="00EA515E"/>
    <w:rsid w:val="00EA51C7"/>
    <w:rsid w:val="00EA525E"/>
    <w:rsid w:val="00EA5701"/>
    <w:rsid w:val="00EA5794"/>
    <w:rsid w:val="00EA5AD8"/>
    <w:rsid w:val="00EA5CB6"/>
    <w:rsid w:val="00EA6005"/>
    <w:rsid w:val="00EA61BA"/>
    <w:rsid w:val="00EA6947"/>
    <w:rsid w:val="00EA7B26"/>
    <w:rsid w:val="00EA7CDF"/>
    <w:rsid w:val="00EB0052"/>
    <w:rsid w:val="00EB00D0"/>
    <w:rsid w:val="00EB02C0"/>
    <w:rsid w:val="00EB02C5"/>
    <w:rsid w:val="00EB06F4"/>
    <w:rsid w:val="00EB0F8B"/>
    <w:rsid w:val="00EB0FBC"/>
    <w:rsid w:val="00EB1014"/>
    <w:rsid w:val="00EB1ADB"/>
    <w:rsid w:val="00EB1C64"/>
    <w:rsid w:val="00EB2138"/>
    <w:rsid w:val="00EB22E0"/>
    <w:rsid w:val="00EB297E"/>
    <w:rsid w:val="00EB2BB6"/>
    <w:rsid w:val="00EB2F05"/>
    <w:rsid w:val="00EB3378"/>
    <w:rsid w:val="00EB36F1"/>
    <w:rsid w:val="00EB3881"/>
    <w:rsid w:val="00EB3C7E"/>
    <w:rsid w:val="00EB3F54"/>
    <w:rsid w:val="00EB4035"/>
    <w:rsid w:val="00EB4515"/>
    <w:rsid w:val="00EB487A"/>
    <w:rsid w:val="00EB4A92"/>
    <w:rsid w:val="00EB4D21"/>
    <w:rsid w:val="00EB500A"/>
    <w:rsid w:val="00EB5179"/>
    <w:rsid w:val="00EB5268"/>
    <w:rsid w:val="00EB5303"/>
    <w:rsid w:val="00EB5371"/>
    <w:rsid w:val="00EB538A"/>
    <w:rsid w:val="00EB593B"/>
    <w:rsid w:val="00EB5B30"/>
    <w:rsid w:val="00EB5E05"/>
    <w:rsid w:val="00EB65E0"/>
    <w:rsid w:val="00EB66E3"/>
    <w:rsid w:val="00EB6712"/>
    <w:rsid w:val="00EB67E4"/>
    <w:rsid w:val="00EB6C19"/>
    <w:rsid w:val="00EB6D52"/>
    <w:rsid w:val="00EB71D0"/>
    <w:rsid w:val="00EB7539"/>
    <w:rsid w:val="00EB7E39"/>
    <w:rsid w:val="00EC0311"/>
    <w:rsid w:val="00EC0576"/>
    <w:rsid w:val="00EC07FA"/>
    <w:rsid w:val="00EC17E6"/>
    <w:rsid w:val="00EC1C6F"/>
    <w:rsid w:val="00EC2211"/>
    <w:rsid w:val="00EC2715"/>
    <w:rsid w:val="00EC2841"/>
    <w:rsid w:val="00EC2ED9"/>
    <w:rsid w:val="00EC2F0A"/>
    <w:rsid w:val="00EC30F2"/>
    <w:rsid w:val="00EC3158"/>
    <w:rsid w:val="00EC340D"/>
    <w:rsid w:val="00EC3458"/>
    <w:rsid w:val="00EC35ED"/>
    <w:rsid w:val="00EC3D4F"/>
    <w:rsid w:val="00EC3EC6"/>
    <w:rsid w:val="00EC459C"/>
    <w:rsid w:val="00EC47E9"/>
    <w:rsid w:val="00EC4800"/>
    <w:rsid w:val="00EC48A7"/>
    <w:rsid w:val="00EC4B56"/>
    <w:rsid w:val="00EC5215"/>
    <w:rsid w:val="00EC5285"/>
    <w:rsid w:val="00EC5590"/>
    <w:rsid w:val="00EC55B4"/>
    <w:rsid w:val="00EC5755"/>
    <w:rsid w:val="00EC5953"/>
    <w:rsid w:val="00EC5A14"/>
    <w:rsid w:val="00EC5B41"/>
    <w:rsid w:val="00EC5CFF"/>
    <w:rsid w:val="00EC6172"/>
    <w:rsid w:val="00EC6311"/>
    <w:rsid w:val="00EC6391"/>
    <w:rsid w:val="00EC6445"/>
    <w:rsid w:val="00EC64AF"/>
    <w:rsid w:val="00EC6E31"/>
    <w:rsid w:val="00EC6F43"/>
    <w:rsid w:val="00EC72A2"/>
    <w:rsid w:val="00EC72BA"/>
    <w:rsid w:val="00EC72F2"/>
    <w:rsid w:val="00EC7971"/>
    <w:rsid w:val="00EC7A6A"/>
    <w:rsid w:val="00EC7ED0"/>
    <w:rsid w:val="00ED0205"/>
    <w:rsid w:val="00ED034D"/>
    <w:rsid w:val="00ED083E"/>
    <w:rsid w:val="00ED0847"/>
    <w:rsid w:val="00ED0C4D"/>
    <w:rsid w:val="00ED1287"/>
    <w:rsid w:val="00ED1452"/>
    <w:rsid w:val="00ED1B59"/>
    <w:rsid w:val="00ED1F0B"/>
    <w:rsid w:val="00ED2358"/>
    <w:rsid w:val="00ED29E3"/>
    <w:rsid w:val="00ED308C"/>
    <w:rsid w:val="00ED30E7"/>
    <w:rsid w:val="00ED34FE"/>
    <w:rsid w:val="00ED3B7E"/>
    <w:rsid w:val="00ED3BEE"/>
    <w:rsid w:val="00ED4367"/>
    <w:rsid w:val="00ED4849"/>
    <w:rsid w:val="00ED4B73"/>
    <w:rsid w:val="00ED4E56"/>
    <w:rsid w:val="00ED4E87"/>
    <w:rsid w:val="00ED57E1"/>
    <w:rsid w:val="00ED59A9"/>
    <w:rsid w:val="00ED654E"/>
    <w:rsid w:val="00ED67CF"/>
    <w:rsid w:val="00ED68D0"/>
    <w:rsid w:val="00ED6F1A"/>
    <w:rsid w:val="00ED762B"/>
    <w:rsid w:val="00ED7A2E"/>
    <w:rsid w:val="00ED7B7C"/>
    <w:rsid w:val="00ED7C6A"/>
    <w:rsid w:val="00ED7F5C"/>
    <w:rsid w:val="00EE0395"/>
    <w:rsid w:val="00EE04C8"/>
    <w:rsid w:val="00EE094A"/>
    <w:rsid w:val="00EE0C7D"/>
    <w:rsid w:val="00EE0FE1"/>
    <w:rsid w:val="00EE1288"/>
    <w:rsid w:val="00EE199E"/>
    <w:rsid w:val="00EE1AE8"/>
    <w:rsid w:val="00EE1C67"/>
    <w:rsid w:val="00EE28E6"/>
    <w:rsid w:val="00EE29E1"/>
    <w:rsid w:val="00EE2EA0"/>
    <w:rsid w:val="00EE317C"/>
    <w:rsid w:val="00EE35C5"/>
    <w:rsid w:val="00EE39B0"/>
    <w:rsid w:val="00EE3BA1"/>
    <w:rsid w:val="00EE3BCA"/>
    <w:rsid w:val="00EE3DB7"/>
    <w:rsid w:val="00EE412B"/>
    <w:rsid w:val="00EE43BE"/>
    <w:rsid w:val="00EE446C"/>
    <w:rsid w:val="00EE478C"/>
    <w:rsid w:val="00EE47CD"/>
    <w:rsid w:val="00EE4B8F"/>
    <w:rsid w:val="00EE4C46"/>
    <w:rsid w:val="00EE4D72"/>
    <w:rsid w:val="00EE4E15"/>
    <w:rsid w:val="00EE5087"/>
    <w:rsid w:val="00EE51EE"/>
    <w:rsid w:val="00EE560F"/>
    <w:rsid w:val="00EE57E2"/>
    <w:rsid w:val="00EE5FED"/>
    <w:rsid w:val="00EE6373"/>
    <w:rsid w:val="00EE6868"/>
    <w:rsid w:val="00EE6A74"/>
    <w:rsid w:val="00EE6BC9"/>
    <w:rsid w:val="00EE6D51"/>
    <w:rsid w:val="00EE71C6"/>
    <w:rsid w:val="00EE7389"/>
    <w:rsid w:val="00EE74C0"/>
    <w:rsid w:val="00EE77CE"/>
    <w:rsid w:val="00EE7ED9"/>
    <w:rsid w:val="00EF00D2"/>
    <w:rsid w:val="00EF0586"/>
    <w:rsid w:val="00EF06FB"/>
    <w:rsid w:val="00EF089E"/>
    <w:rsid w:val="00EF0FF5"/>
    <w:rsid w:val="00EF14FF"/>
    <w:rsid w:val="00EF1846"/>
    <w:rsid w:val="00EF1AD6"/>
    <w:rsid w:val="00EF2215"/>
    <w:rsid w:val="00EF238C"/>
    <w:rsid w:val="00EF247E"/>
    <w:rsid w:val="00EF2512"/>
    <w:rsid w:val="00EF2564"/>
    <w:rsid w:val="00EF297B"/>
    <w:rsid w:val="00EF2AEC"/>
    <w:rsid w:val="00EF2FF1"/>
    <w:rsid w:val="00EF322A"/>
    <w:rsid w:val="00EF3477"/>
    <w:rsid w:val="00EF35F3"/>
    <w:rsid w:val="00EF39C6"/>
    <w:rsid w:val="00EF3B31"/>
    <w:rsid w:val="00EF3BC8"/>
    <w:rsid w:val="00EF3C59"/>
    <w:rsid w:val="00EF3CAA"/>
    <w:rsid w:val="00EF3D91"/>
    <w:rsid w:val="00EF3F5A"/>
    <w:rsid w:val="00EF3FA5"/>
    <w:rsid w:val="00EF4361"/>
    <w:rsid w:val="00EF4724"/>
    <w:rsid w:val="00EF4787"/>
    <w:rsid w:val="00EF479B"/>
    <w:rsid w:val="00EF4848"/>
    <w:rsid w:val="00EF4A20"/>
    <w:rsid w:val="00EF4BAE"/>
    <w:rsid w:val="00EF4CAB"/>
    <w:rsid w:val="00EF4E57"/>
    <w:rsid w:val="00EF516C"/>
    <w:rsid w:val="00EF555F"/>
    <w:rsid w:val="00EF5DBF"/>
    <w:rsid w:val="00EF62ED"/>
    <w:rsid w:val="00EF6364"/>
    <w:rsid w:val="00EF6601"/>
    <w:rsid w:val="00EF6808"/>
    <w:rsid w:val="00EF6B50"/>
    <w:rsid w:val="00EF6E60"/>
    <w:rsid w:val="00EF705E"/>
    <w:rsid w:val="00EF7135"/>
    <w:rsid w:val="00EF7427"/>
    <w:rsid w:val="00EF7441"/>
    <w:rsid w:val="00EF790E"/>
    <w:rsid w:val="00EF7C4B"/>
    <w:rsid w:val="00F00097"/>
    <w:rsid w:val="00F00120"/>
    <w:rsid w:val="00F0079F"/>
    <w:rsid w:val="00F00EC0"/>
    <w:rsid w:val="00F00FA0"/>
    <w:rsid w:val="00F01245"/>
    <w:rsid w:val="00F013C7"/>
    <w:rsid w:val="00F01A03"/>
    <w:rsid w:val="00F01D28"/>
    <w:rsid w:val="00F01E11"/>
    <w:rsid w:val="00F01FB5"/>
    <w:rsid w:val="00F0249D"/>
    <w:rsid w:val="00F02594"/>
    <w:rsid w:val="00F02851"/>
    <w:rsid w:val="00F028EC"/>
    <w:rsid w:val="00F02A85"/>
    <w:rsid w:val="00F02AD3"/>
    <w:rsid w:val="00F02B41"/>
    <w:rsid w:val="00F034E9"/>
    <w:rsid w:val="00F035ED"/>
    <w:rsid w:val="00F03654"/>
    <w:rsid w:val="00F03781"/>
    <w:rsid w:val="00F038FE"/>
    <w:rsid w:val="00F03922"/>
    <w:rsid w:val="00F03924"/>
    <w:rsid w:val="00F03DFC"/>
    <w:rsid w:val="00F040F9"/>
    <w:rsid w:val="00F04146"/>
    <w:rsid w:val="00F044FE"/>
    <w:rsid w:val="00F046A5"/>
    <w:rsid w:val="00F04C00"/>
    <w:rsid w:val="00F05900"/>
    <w:rsid w:val="00F05A62"/>
    <w:rsid w:val="00F05AD0"/>
    <w:rsid w:val="00F05AE0"/>
    <w:rsid w:val="00F05C73"/>
    <w:rsid w:val="00F05E1B"/>
    <w:rsid w:val="00F06076"/>
    <w:rsid w:val="00F06328"/>
    <w:rsid w:val="00F06736"/>
    <w:rsid w:val="00F067E2"/>
    <w:rsid w:val="00F06899"/>
    <w:rsid w:val="00F06E14"/>
    <w:rsid w:val="00F076BB"/>
    <w:rsid w:val="00F077C6"/>
    <w:rsid w:val="00F077DA"/>
    <w:rsid w:val="00F07AF1"/>
    <w:rsid w:val="00F07AFF"/>
    <w:rsid w:val="00F07B23"/>
    <w:rsid w:val="00F07B86"/>
    <w:rsid w:val="00F07B9F"/>
    <w:rsid w:val="00F07FA9"/>
    <w:rsid w:val="00F100A3"/>
    <w:rsid w:val="00F10284"/>
    <w:rsid w:val="00F1039B"/>
    <w:rsid w:val="00F104F7"/>
    <w:rsid w:val="00F10936"/>
    <w:rsid w:val="00F10F76"/>
    <w:rsid w:val="00F112C2"/>
    <w:rsid w:val="00F113A4"/>
    <w:rsid w:val="00F1160D"/>
    <w:rsid w:val="00F11C21"/>
    <w:rsid w:val="00F127D5"/>
    <w:rsid w:val="00F12DF0"/>
    <w:rsid w:val="00F131AE"/>
    <w:rsid w:val="00F13414"/>
    <w:rsid w:val="00F13A5B"/>
    <w:rsid w:val="00F13AF4"/>
    <w:rsid w:val="00F13CCC"/>
    <w:rsid w:val="00F13E35"/>
    <w:rsid w:val="00F14082"/>
    <w:rsid w:val="00F142D0"/>
    <w:rsid w:val="00F14F15"/>
    <w:rsid w:val="00F15B3A"/>
    <w:rsid w:val="00F15C94"/>
    <w:rsid w:val="00F15D88"/>
    <w:rsid w:val="00F162A1"/>
    <w:rsid w:val="00F165ED"/>
    <w:rsid w:val="00F16C3F"/>
    <w:rsid w:val="00F16D64"/>
    <w:rsid w:val="00F171FD"/>
    <w:rsid w:val="00F1733C"/>
    <w:rsid w:val="00F17B5C"/>
    <w:rsid w:val="00F17CE1"/>
    <w:rsid w:val="00F17F5A"/>
    <w:rsid w:val="00F20B66"/>
    <w:rsid w:val="00F20F22"/>
    <w:rsid w:val="00F21096"/>
    <w:rsid w:val="00F21123"/>
    <w:rsid w:val="00F2118C"/>
    <w:rsid w:val="00F21217"/>
    <w:rsid w:val="00F212A8"/>
    <w:rsid w:val="00F213E0"/>
    <w:rsid w:val="00F2191C"/>
    <w:rsid w:val="00F219F6"/>
    <w:rsid w:val="00F21F46"/>
    <w:rsid w:val="00F22719"/>
    <w:rsid w:val="00F22954"/>
    <w:rsid w:val="00F238AA"/>
    <w:rsid w:val="00F238F9"/>
    <w:rsid w:val="00F23984"/>
    <w:rsid w:val="00F23A79"/>
    <w:rsid w:val="00F23B41"/>
    <w:rsid w:val="00F23BD7"/>
    <w:rsid w:val="00F23CE1"/>
    <w:rsid w:val="00F23E9B"/>
    <w:rsid w:val="00F23F22"/>
    <w:rsid w:val="00F24029"/>
    <w:rsid w:val="00F240A5"/>
    <w:rsid w:val="00F251F7"/>
    <w:rsid w:val="00F25453"/>
    <w:rsid w:val="00F2550F"/>
    <w:rsid w:val="00F25E72"/>
    <w:rsid w:val="00F25EA1"/>
    <w:rsid w:val="00F26731"/>
    <w:rsid w:val="00F27099"/>
    <w:rsid w:val="00F2745A"/>
    <w:rsid w:val="00F274C2"/>
    <w:rsid w:val="00F278E5"/>
    <w:rsid w:val="00F27AE9"/>
    <w:rsid w:val="00F27D35"/>
    <w:rsid w:val="00F27D3E"/>
    <w:rsid w:val="00F27E57"/>
    <w:rsid w:val="00F30239"/>
    <w:rsid w:val="00F302B8"/>
    <w:rsid w:val="00F30631"/>
    <w:rsid w:val="00F308EB"/>
    <w:rsid w:val="00F30CDC"/>
    <w:rsid w:val="00F30D70"/>
    <w:rsid w:val="00F30D95"/>
    <w:rsid w:val="00F31135"/>
    <w:rsid w:val="00F31576"/>
    <w:rsid w:val="00F318E9"/>
    <w:rsid w:val="00F31985"/>
    <w:rsid w:val="00F31B67"/>
    <w:rsid w:val="00F31BFF"/>
    <w:rsid w:val="00F31D1D"/>
    <w:rsid w:val="00F320AD"/>
    <w:rsid w:val="00F322EF"/>
    <w:rsid w:val="00F32857"/>
    <w:rsid w:val="00F3298B"/>
    <w:rsid w:val="00F32A6C"/>
    <w:rsid w:val="00F32D1B"/>
    <w:rsid w:val="00F32DDA"/>
    <w:rsid w:val="00F332FD"/>
    <w:rsid w:val="00F33376"/>
    <w:rsid w:val="00F33408"/>
    <w:rsid w:val="00F33A2D"/>
    <w:rsid w:val="00F33D9A"/>
    <w:rsid w:val="00F340DC"/>
    <w:rsid w:val="00F346B7"/>
    <w:rsid w:val="00F34BAD"/>
    <w:rsid w:val="00F34C0A"/>
    <w:rsid w:val="00F34C17"/>
    <w:rsid w:val="00F34CCC"/>
    <w:rsid w:val="00F34D02"/>
    <w:rsid w:val="00F34DB0"/>
    <w:rsid w:val="00F35091"/>
    <w:rsid w:val="00F354E0"/>
    <w:rsid w:val="00F358DB"/>
    <w:rsid w:val="00F359EB"/>
    <w:rsid w:val="00F35B22"/>
    <w:rsid w:val="00F35BEC"/>
    <w:rsid w:val="00F36259"/>
    <w:rsid w:val="00F3635B"/>
    <w:rsid w:val="00F363E2"/>
    <w:rsid w:val="00F36839"/>
    <w:rsid w:val="00F369BD"/>
    <w:rsid w:val="00F369E1"/>
    <w:rsid w:val="00F36D90"/>
    <w:rsid w:val="00F37646"/>
    <w:rsid w:val="00F3765F"/>
    <w:rsid w:val="00F378AA"/>
    <w:rsid w:val="00F37D4D"/>
    <w:rsid w:val="00F37D6D"/>
    <w:rsid w:val="00F37DC7"/>
    <w:rsid w:val="00F37DE1"/>
    <w:rsid w:val="00F37DEC"/>
    <w:rsid w:val="00F401CB"/>
    <w:rsid w:val="00F403A3"/>
    <w:rsid w:val="00F40EDE"/>
    <w:rsid w:val="00F410BB"/>
    <w:rsid w:val="00F416DC"/>
    <w:rsid w:val="00F4259C"/>
    <w:rsid w:val="00F427C6"/>
    <w:rsid w:val="00F42809"/>
    <w:rsid w:val="00F4285A"/>
    <w:rsid w:val="00F42A7D"/>
    <w:rsid w:val="00F42D60"/>
    <w:rsid w:val="00F43BD9"/>
    <w:rsid w:val="00F43BE6"/>
    <w:rsid w:val="00F43E0D"/>
    <w:rsid w:val="00F441AA"/>
    <w:rsid w:val="00F442D6"/>
    <w:rsid w:val="00F4432B"/>
    <w:rsid w:val="00F44797"/>
    <w:rsid w:val="00F44AE8"/>
    <w:rsid w:val="00F44C39"/>
    <w:rsid w:val="00F44D01"/>
    <w:rsid w:val="00F44FBF"/>
    <w:rsid w:val="00F452F9"/>
    <w:rsid w:val="00F453CB"/>
    <w:rsid w:val="00F459AA"/>
    <w:rsid w:val="00F45E6F"/>
    <w:rsid w:val="00F46CCE"/>
    <w:rsid w:val="00F471AE"/>
    <w:rsid w:val="00F477CB"/>
    <w:rsid w:val="00F47814"/>
    <w:rsid w:val="00F478EB"/>
    <w:rsid w:val="00F47F70"/>
    <w:rsid w:val="00F503C5"/>
    <w:rsid w:val="00F507DB"/>
    <w:rsid w:val="00F50A8A"/>
    <w:rsid w:val="00F50C14"/>
    <w:rsid w:val="00F50CB6"/>
    <w:rsid w:val="00F50EB6"/>
    <w:rsid w:val="00F5100B"/>
    <w:rsid w:val="00F51A89"/>
    <w:rsid w:val="00F51C62"/>
    <w:rsid w:val="00F51D14"/>
    <w:rsid w:val="00F51E9F"/>
    <w:rsid w:val="00F52319"/>
    <w:rsid w:val="00F52351"/>
    <w:rsid w:val="00F52806"/>
    <w:rsid w:val="00F52D4D"/>
    <w:rsid w:val="00F52D87"/>
    <w:rsid w:val="00F52DEF"/>
    <w:rsid w:val="00F53263"/>
    <w:rsid w:val="00F533CD"/>
    <w:rsid w:val="00F537F7"/>
    <w:rsid w:val="00F53945"/>
    <w:rsid w:val="00F53A4B"/>
    <w:rsid w:val="00F54D21"/>
    <w:rsid w:val="00F55332"/>
    <w:rsid w:val="00F55335"/>
    <w:rsid w:val="00F553CA"/>
    <w:rsid w:val="00F5543F"/>
    <w:rsid w:val="00F5564C"/>
    <w:rsid w:val="00F55935"/>
    <w:rsid w:val="00F55BCF"/>
    <w:rsid w:val="00F55BE0"/>
    <w:rsid w:val="00F55C21"/>
    <w:rsid w:val="00F55CAC"/>
    <w:rsid w:val="00F55FD4"/>
    <w:rsid w:val="00F56396"/>
    <w:rsid w:val="00F565C2"/>
    <w:rsid w:val="00F5672B"/>
    <w:rsid w:val="00F567B5"/>
    <w:rsid w:val="00F56993"/>
    <w:rsid w:val="00F56A45"/>
    <w:rsid w:val="00F56A81"/>
    <w:rsid w:val="00F56B7F"/>
    <w:rsid w:val="00F56D2C"/>
    <w:rsid w:val="00F57125"/>
    <w:rsid w:val="00F571C7"/>
    <w:rsid w:val="00F57758"/>
    <w:rsid w:val="00F57B0D"/>
    <w:rsid w:val="00F605FF"/>
    <w:rsid w:val="00F60DA0"/>
    <w:rsid w:val="00F610D7"/>
    <w:rsid w:val="00F614E4"/>
    <w:rsid w:val="00F6150C"/>
    <w:rsid w:val="00F61919"/>
    <w:rsid w:val="00F61983"/>
    <w:rsid w:val="00F61E55"/>
    <w:rsid w:val="00F6242D"/>
    <w:rsid w:val="00F624B7"/>
    <w:rsid w:val="00F6256F"/>
    <w:rsid w:val="00F62737"/>
    <w:rsid w:val="00F62775"/>
    <w:rsid w:val="00F6281C"/>
    <w:rsid w:val="00F62BAD"/>
    <w:rsid w:val="00F62F14"/>
    <w:rsid w:val="00F63592"/>
    <w:rsid w:val="00F63729"/>
    <w:rsid w:val="00F6373D"/>
    <w:rsid w:val="00F637A1"/>
    <w:rsid w:val="00F63A4B"/>
    <w:rsid w:val="00F63D99"/>
    <w:rsid w:val="00F64249"/>
    <w:rsid w:val="00F64968"/>
    <w:rsid w:val="00F64C90"/>
    <w:rsid w:val="00F64CBB"/>
    <w:rsid w:val="00F64D24"/>
    <w:rsid w:val="00F650A5"/>
    <w:rsid w:val="00F650AE"/>
    <w:rsid w:val="00F650F5"/>
    <w:rsid w:val="00F6519F"/>
    <w:rsid w:val="00F65308"/>
    <w:rsid w:val="00F65436"/>
    <w:rsid w:val="00F65646"/>
    <w:rsid w:val="00F659D7"/>
    <w:rsid w:val="00F65A93"/>
    <w:rsid w:val="00F65FBD"/>
    <w:rsid w:val="00F661BD"/>
    <w:rsid w:val="00F6652D"/>
    <w:rsid w:val="00F66753"/>
    <w:rsid w:val="00F66BE4"/>
    <w:rsid w:val="00F66E27"/>
    <w:rsid w:val="00F66FF1"/>
    <w:rsid w:val="00F6715B"/>
    <w:rsid w:val="00F67242"/>
    <w:rsid w:val="00F6742C"/>
    <w:rsid w:val="00F67621"/>
    <w:rsid w:val="00F676C9"/>
    <w:rsid w:val="00F677B3"/>
    <w:rsid w:val="00F678D5"/>
    <w:rsid w:val="00F70272"/>
    <w:rsid w:val="00F70519"/>
    <w:rsid w:val="00F705E8"/>
    <w:rsid w:val="00F706E9"/>
    <w:rsid w:val="00F70764"/>
    <w:rsid w:val="00F70896"/>
    <w:rsid w:val="00F70CF8"/>
    <w:rsid w:val="00F70EDA"/>
    <w:rsid w:val="00F70F9E"/>
    <w:rsid w:val="00F710E0"/>
    <w:rsid w:val="00F712C9"/>
    <w:rsid w:val="00F71797"/>
    <w:rsid w:val="00F718DD"/>
    <w:rsid w:val="00F71BC5"/>
    <w:rsid w:val="00F71DD6"/>
    <w:rsid w:val="00F71FAF"/>
    <w:rsid w:val="00F71FF3"/>
    <w:rsid w:val="00F727D7"/>
    <w:rsid w:val="00F72844"/>
    <w:rsid w:val="00F72E82"/>
    <w:rsid w:val="00F72E89"/>
    <w:rsid w:val="00F72FA1"/>
    <w:rsid w:val="00F73366"/>
    <w:rsid w:val="00F7377E"/>
    <w:rsid w:val="00F739D5"/>
    <w:rsid w:val="00F73D8A"/>
    <w:rsid w:val="00F7412B"/>
    <w:rsid w:val="00F74394"/>
    <w:rsid w:val="00F74549"/>
    <w:rsid w:val="00F74727"/>
    <w:rsid w:val="00F748AC"/>
    <w:rsid w:val="00F74A73"/>
    <w:rsid w:val="00F74BCD"/>
    <w:rsid w:val="00F74BF1"/>
    <w:rsid w:val="00F75126"/>
    <w:rsid w:val="00F755DA"/>
    <w:rsid w:val="00F75951"/>
    <w:rsid w:val="00F760FF"/>
    <w:rsid w:val="00F76205"/>
    <w:rsid w:val="00F7689D"/>
    <w:rsid w:val="00F76AE2"/>
    <w:rsid w:val="00F76F29"/>
    <w:rsid w:val="00F770F8"/>
    <w:rsid w:val="00F7754A"/>
    <w:rsid w:val="00F77E7B"/>
    <w:rsid w:val="00F77FD7"/>
    <w:rsid w:val="00F80DCB"/>
    <w:rsid w:val="00F81130"/>
    <w:rsid w:val="00F81248"/>
    <w:rsid w:val="00F81662"/>
    <w:rsid w:val="00F8169D"/>
    <w:rsid w:val="00F81741"/>
    <w:rsid w:val="00F81A1E"/>
    <w:rsid w:val="00F81B67"/>
    <w:rsid w:val="00F81E04"/>
    <w:rsid w:val="00F81E92"/>
    <w:rsid w:val="00F8215A"/>
    <w:rsid w:val="00F82377"/>
    <w:rsid w:val="00F824CD"/>
    <w:rsid w:val="00F82808"/>
    <w:rsid w:val="00F82BBC"/>
    <w:rsid w:val="00F82E79"/>
    <w:rsid w:val="00F82EE8"/>
    <w:rsid w:val="00F82FE9"/>
    <w:rsid w:val="00F831FE"/>
    <w:rsid w:val="00F8351E"/>
    <w:rsid w:val="00F83574"/>
    <w:rsid w:val="00F836EB"/>
    <w:rsid w:val="00F83859"/>
    <w:rsid w:val="00F83E6B"/>
    <w:rsid w:val="00F83F48"/>
    <w:rsid w:val="00F8490C"/>
    <w:rsid w:val="00F84A47"/>
    <w:rsid w:val="00F84B3C"/>
    <w:rsid w:val="00F85193"/>
    <w:rsid w:val="00F85741"/>
    <w:rsid w:val="00F85B17"/>
    <w:rsid w:val="00F85E25"/>
    <w:rsid w:val="00F8639F"/>
    <w:rsid w:val="00F864F0"/>
    <w:rsid w:val="00F86E16"/>
    <w:rsid w:val="00F872A3"/>
    <w:rsid w:val="00F87484"/>
    <w:rsid w:val="00F87870"/>
    <w:rsid w:val="00F87A3B"/>
    <w:rsid w:val="00F9020A"/>
    <w:rsid w:val="00F907A2"/>
    <w:rsid w:val="00F90869"/>
    <w:rsid w:val="00F90C28"/>
    <w:rsid w:val="00F90F26"/>
    <w:rsid w:val="00F91081"/>
    <w:rsid w:val="00F9156D"/>
    <w:rsid w:val="00F915F9"/>
    <w:rsid w:val="00F9191F"/>
    <w:rsid w:val="00F92002"/>
    <w:rsid w:val="00F92105"/>
    <w:rsid w:val="00F92360"/>
    <w:rsid w:val="00F92685"/>
    <w:rsid w:val="00F92B14"/>
    <w:rsid w:val="00F93045"/>
    <w:rsid w:val="00F93064"/>
    <w:rsid w:val="00F930D0"/>
    <w:rsid w:val="00F93115"/>
    <w:rsid w:val="00F931F4"/>
    <w:rsid w:val="00F93268"/>
    <w:rsid w:val="00F93489"/>
    <w:rsid w:val="00F93528"/>
    <w:rsid w:val="00F935D7"/>
    <w:rsid w:val="00F935DB"/>
    <w:rsid w:val="00F93AD0"/>
    <w:rsid w:val="00F93BE9"/>
    <w:rsid w:val="00F94291"/>
    <w:rsid w:val="00F94AE6"/>
    <w:rsid w:val="00F94DD1"/>
    <w:rsid w:val="00F95439"/>
    <w:rsid w:val="00F954B4"/>
    <w:rsid w:val="00F95A0C"/>
    <w:rsid w:val="00F95BF4"/>
    <w:rsid w:val="00F95C09"/>
    <w:rsid w:val="00F95C2F"/>
    <w:rsid w:val="00F9609F"/>
    <w:rsid w:val="00F96136"/>
    <w:rsid w:val="00F961E3"/>
    <w:rsid w:val="00F961EE"/>
    <w:rsid w:val="00F96356"/>
    <w:rsid w:val="00F9658A"/>
    <w:rsid w:val="00F965C2"/>
    <w:rsid w:val="00F965CC"/>
    <w:rsid w:val="00F965F1"/>
    <w:rsid w:val="00F966D6"/>
    <w:rsid w:val="00F96B12"/>
    <w:rsid w:val="00F96BDB"/>
    <w:rsid w:val="00F96CEC"/>
    <w:rsid w:val="00F96DD7"/>
    <w:rsid w:val="00F970F8"/>
    <w:rsid w:val="00F9749D"/>
    <w:rsid w:val="00F975A7"/>
    <w:rsid w:val="00F9788B"/>
    <w:rsid w:val="00F97926"/>
    <w:rsid w:val="00F97B6D"/>
    <w:rsid w:val="00FA018C"/>
    <w:rsid w:val="00FA06B8"/>
    <w:rsid w:val="00FA0969"/>
    <w:rsid w:val="00FA09E2"/>
    <w:rsid w:val="00FA0AF6"/>
    <w:rsid w:val="00FA0BB9"/>
    <w:rsid w:val="00FA0BC0"/>
    <w:rsid w:val="00FA0DF2"/>
    <w:rsid w:val="00FA11F1"/>
    <w:rsid w:val="00FA1317"/>
    <w:rsid w:val="00FA16BA"/>
    <w:rsid w:val="00FA1988"/>
    <w:rsid w:val="00FA1FB6"/>
    <w:rsid w:val="00FA22A1"/>
    <w:rsid w:val="00FA2441"/>
    <w:rsid w:val="00FA297E"/>
    <w:rsid w:val="00FA2CA1"/>
    <w:rsid w:val="00FA2D17"/>
    <w:rsid w:val="00FA326D"/>
    <w:rsid w:val="00FA378C"/>
    <w:rsid w:val="00FA38BD"/>
    <w:rsid w:val="00FA441E"/>
    <w:rsid w:val="00FA4801"/>
    <w:rsid w:val="00FA4AED"/>
    <w:rsid w:val="00FA4B00"/>
    <w:rsid w:val="00FA4B18"/>
    <w:rsid w:val="00FA4EA6"/>
    <w:rsid w:val="00FA4EC3"/>
    <w:rsid w:val="00FA50EA"/>
    <w:rsid w:val="00FA5195"/>
    <w:rsid w:val="00FA542A"/>
    <w:rsid w:val="00FA5BF3"/>
    <w:rsid w:val="00FA5C55"/>
    <w:rsid w:val="00FA5E64"/>
    <w:rsid w:val="00FA5EE5"/>
    <w:rsid w:val="00FA622F"/>
    <w:rsid w:val="00FA6407"/>
    <w:rsid w:val="00FA6474"/>
    <w:rsid w:val="00FA653D"/>
    <w:rsid w:val="00FA6B6A"/>
    <w:rsid w:val="00FA6C56"/>
    <w:rsid w:val="00FA6CF6"/>
    <w:rsid w:val="00FA71E7"/>
    <w:rsid w:val="00FA78C0"/>
    <w:rsid w:val="00FA7BBC"/>
    <w:rsid w:val="00FB02FC"/>
    <w:rsid w:val="00FB0A02"/>
    <w:rsid w:val="00FB0B54"/>
    <w:rsid w:val="00FB0C73"/>
    <w:rsid w:val="00FB0F69"/>
    <w:rsid w:val="00FB100F"/>
    <w:rsid w:val="00FB105F"/>
    <w:rsid w:val="00FB10FB"/>
    <w:rsid w:val="00FB135C"/>
    <w:rsid w:val="00FB1904"/>
    <w:rsid w:val="00FB1C2B"/>
    <w:rsid w:val="00FB1FED"/>
    <w:rsid w:val="00FB23E7"/>
    <w:rsid w:val="00FB27FA"/>
    <w:rsid w:val="00FB2C4B"/>
    <w:rsid w:val="00FB2E15"/>
    <w:rsid w:val="00FB2E81"/>
    <w:rsid w:val="00FB3284"/>
    <w:rsid w:val="00FB339E"/>
    <w:rsid w:val="00FB346C"/>
    <w:rsid w:val="00FB361C"/>
    <w:rsid w:val="00FB3645"/>
    <w:rsid w:val="00FB3D5E"/>
    <w:rsid w:val="00FB4713"/>
    <w:rsid w:val="00FB474D"/>
    <w:rsid w:val="00FB4B0B"/>
    <w:rsid w:val="00FB4F0E"/>
    <w:rsid w:val="00FB5097"/>
    <w:rsid w:val="00FB5388"/>
    <w:rsid w:val="00FB53FA"/>
    <w:rsid w:val="00FB55AF"/>
    <w:rsid w:val="00FB56ED"/>
    <w:rsid w:val="00FB5A37"/>
    <w:rsid w:val="00FB5ADF"/>
    <w:rsid w:val="00FB5B09"/>
    <w:rsid w:val="00FB5C6B"/>
    <w:rsid w:val="00FB5F47"/>
    <w:rsid w:val="00FB617F"/>
    <w:rsid w:val="00FB63DE"/>
    <w:rsid w:val="00FB66CA"/>
    <w:rsid w:val="00FB6D5F"/>
    <w:rsid w:val="00FB6FD4"/>
    <w:rsid w:val="00FB721C"/>
    <w:rsid w:val="00FB73A9"/>
    <w:rsid w:val="00FB7C3A"/>
    <w:rsid w:val="00FB7E0C"/>
    <w:rsid w:val="00FC00B9"/>
    <w:rsid w:val="00FC033C"/>
    <w:rsid w:val="00FC08F3"/>
    <w:rsid w:val="00FC0EBF"/>
    <w:rsid w:val="00FC14B4"/>
    <w:rsid w:val="00FC14C6"/>
    <w:rsid w:val="00FC1661"/>
    <w:rsid w:val="00FC16A9"/>
    <w:rsid w:val="00FC1BA1"/>
    <w:rsid w:val="00FC1E21"/>
    <w:rsid w:val="00FC2811"/>
    <w:rsid w:val="00FC2860"/>
    <w:rsid w:val="00FC296E"/>
    <w:rsid w:val="00FC2C2E"/>
    <w:rsid w:val="00FC2C4F"/>
    <w:rsid w:val="00FC2E26"/>
    <w:rsid w:val="00FC2FF9"/>
    <w:rsid w:val="00FC313B"/>
    <w:rsid w:val="00FC3260"/>
    <w:rsid w:val="00FC33FA"/>
    <w:rsid w:val="00FC38EF"/>
    <w:rsid w:val="00FC38F7"/>
    <w:rsid w:val="00FC39E0"/>
    <w:rsid w:val="00FC3EBE"/>
    <w:rsid w:val="00FC4480"/>
    <w:rsid w:val="00FC4722"/>
    <w:rsid w:val="00FC56CE"/>
    <w:rsid w:val="00FC5AAD"/>
    <w:rsid w:val="00FC5B6D"/>
    <w:rsid w:val="00FC5FF1"/>
    <w:rsid w:val="00FC6369"/>
    <w:rsid w:val="00FC6AF6"/>
    <w:rsid w:val="00FC70E3"/>
    <w:rsid w:val="00FC767D"/>
    <w:rsid w:val="00FC77CA"/>
    <w:rsid w:val="00FC7831"/>
    <w:rsid w:val="00FC7B16"/>
    <w:rsid w:val="00FD003B"/>
    <w:rsid w:val="00FD009A"/>
    <w:rsid w:val="00FD0226"/>
    <w:rsid w:val="00FD07B7"/>
    <w:rsid w:val="00FD08A4"/>
    <w:rsid w:val="00FD09DD"/>
    <w:rsid w:val="00FD0CB8"/>
    <w:rsid w:val="00FD11D5"/>
    <w:rsid w:val="00FD2089"/>
    <w:rsid w:val="00FD22D9"/>
    <w:rsid w:val="00FD2361"/>
    <w:rsid w:val="00FD29DE"/>
    <w:rsid w:val="00FD2A40"/>
    <w:rsid w:val="00FD2CF9"/>
    <w:rsid w:val="00FD2F32"/>
    <w:rsid w:val="00FD309D"/>
    <w:rsid w:val="00FD30A8"/>
    <w:rsid w:val="00FD3118"/>
    <w:rsid w:val="00FD31C1"/>
    <w:rsid w:val="00FD3240"/>
    <w:rsid w:val="00FD34C3"/>
    <w:rsid w:val="00FD3F58"/>
    <w:rsid w:val="00FD4183"/>
    <w:rsid w:val="00FD4587"/>
    <w:rsid w:val="00FD45CF"/>
    <w:rsid w:val="00FD47A2"/>
    <w:rsid w:val="00FD4A04"/>
    <w:rsid w:val="00FD5149"/>
    <w:rsid w:val="00FD5660"/>
    <w:rsid w:val="00FD57DD"/>
    <w:rsid w:val="00FD5E13"/>
    <w:rsid w:val="00FD5E7A"/>
    <w:rsid w:val="00FD69C5"/>
    <w:rsid w:val="00FD7603"/>
    <w:rsid w:val="00FD785E"/>
    <w:rsid w:val="00FD79CF"/>
    <w:rsid w:val="00FD7AB2"/>
    <w:rsid w:val="00FD7C42"/>
    <w:rsid w:val="00FD7F89"/>
    <w:rsid w:val="00FE07AC"/>
    <w:rsid w:val="00FE0C2F"/>
    <w:rsid w:val="00FE0D03"/>
    <w:rsid w:val="00FE0D84"/>
    <w:rsid w:val="00FE1008"/>
    <w:rsid w:val="00FE11AA"/>
    <w:rsid w:val="00FE1403"/>
    <w:rsid w:val="00FE15EE"/>
    <w:rsid w:val="00FE1991"/>
    <w:rsid w:val="00FE1EE8"/>
    <w:rsid w:val="00FE21BF"/>
    <w:rsid w:val="00FE27FE"/>
    <w:rsid w:val="00FE28E1"/>
    <w:rsid w:val="00FE2AB3"/>
    <w:rsid w:val="00FE2B7F"/>
    <w:rsid w:val="00FE2BD5"/>
    <w:rsid w:val="00FE2BE6"/>
    <w:rsid w:val="00FE2E26"/>
    <w:rsid w:val="00FE358A"/>
    <w:rsid w:val="00FE3630"/>
    <w:rsid w:val="00FE363E"/>
    <w:rsid w:val="00FE3A3B"/>
    <w:rsid w:val="00FE3C03"/>
    <w:rsid w:val="00FE3DEB"/>
    <w:rsid w:val="00FE3EB0"/>
    <w:rsid w:val="00FE3EDF"/>
    <w:rsid w:val="00FE4425"/>
    <w:rsid w:val="00FE4489"/>
    <w:rsid w:val="00FE4709"/>
    <w:rsid w:val="00FE497D"/>
    <w:rsid w:val="00FE4C1E"/>
    <w:rsid w:val="00FE529D"/>
    <w:rsid w:val="00FE52FD"/>
    <w:rsid w:val="00FE54E6"/>
    <w:rsid w:val="00FE60E1"/>
    <w:rsid w:val="00FE60E9"/>
    <w:rsid w:val="00FE6168"/>
    <w:rsid w:val="00FE63EB"/>
    <w:rsid w:val="00FE64D1"/>
    <w:rsid w:val="00FE65D9"/>
    <w:rsid w:val="00FE6783"/>
    <w:rsid w:val="00FE6B13"/>
    <w:rsid w:val="00FE6BD4"/>
    <w:rsid w:val="00FE6E1B"/>
    <w:rsid w:val="00FE73BC"/>
    <w:rsid w:val="00FE792D"/>
    <w:rsid w:val="00FF0232"/>
    <w:rsid w:val="00FF09AE"/>
    <w:rsid w:val="00FF0AA3"/>
    <w:rsid w:val="00FF0AD8"/>
    <w:rsid w:val="00FF10C6"/>
    <w:rsid w:val="00FF10D8"/>
    <w:rsid w:val="00FF1292"/>
    <w:rsid w:val="00FF16F0"/>
    <w:rsid w:val="00FF1CFB"/>
    <w:rsid w:val="00FF1DAB"/>
    <w:rsid w:val="00FF1EA2"/>
    <w:rsid w:val="00FF208B"/>
    <w:rsid w:val="00FF24A8"/>
    <w:rsid w:val="00FF26CE"/>
    <w:rsid w:val="00FF2800"/>
    <w:rsid w:val="00FF28B3"/>
    <w:rsid w:val="00FF28BF"/>
    <w:rsid w:val="00FF2A5D"/>
    <w:rsid w:val="00FF2B05"/>
    <w:rsid w:val="00FF33EF"/>
    <w:rsid w:val="00FF3C8B"/>
    <w:rsid w:val="00FF3E0F"/>
    <w:rsid w:val="00FF3ED7"/>
    <w:rsid w:val="00FF4729"/>
    <w:rsid w:val="00FF4885"/>
    <w:rsid w:val="00FF53F9"/>
    <w:rsid w:val="00FF550F"/>
    <w:rsid w:val="00FF566F"/>
    <w:rsid w:val="00FF588F"/>
    <w:rsid w:val="00FF5BCA"/>
    <w:rsid w:val="00FF5BDA"/>
    <w:rsid w:val="00FF5C17"/>
    <w:rsid w:val="00FF5CD4"/>
    <w:rsid w:val="00FF6140"/>
    <w:rsid w:val="00FF6188"/>
    <w:rsid w:val="00FF61C3"/>
    <w:rsid w:val="00FF638E"/>
    <w:rsid w:val="00FF64F0"/>
    <w:rsid w:val="00FF6EAE"/>
    <w:rsid w:val="00FF6F0B"/>
    <w:rsid w:val="00FF757C"/>
    <w:rsid w:val="00FF774B"/>
    <w:rsid w:val="00FF7777"/>
    <w:rsid w:val="00FF7A9D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33A6CDB"/>
  <w15:docId w15:val="{7C8BCACC-EFD9-4D62-9C97-6D6726B3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2 Char,body text1 Char,Body Char,bt Char,body tex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2,body text1,Body,bt,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964E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0" w:line="240" w:lineRule="auto"/>
      <w:ind w:left="539" w:hanging="539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64E8B"/>
    <w:rPr>
      <w:rFonts w:ascii="Angsana New" w:hAnsi="Angsana New"/>
      <w:b/>
      <w:b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15 pt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39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0B396A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511A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38511A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1A7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2E49F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E49FE"/>
    <w:pPr>
      <w:ind w:left="720"/>
      <w:contextualSpacing/>
    </w:pPr>
    <w:rPr>
      <w:rFonts w:eastAsia="Times New Roman"/>
      <w:szCs w:val="22"/>
    </w:rPr>
  </w:style>
  <w:style w:type="character" w:customStyle="1" w:styleId="Heading5Char">
    <w:name w:val="Heading 5 Char"/>
    <w:link w:val="Heading5"/>
    <w:rsid w:val="003A740A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655D3D"/>
    <w:rPr>
      <w:rFonts w:ascii="Arial" w:hAnsi="Arial"/>
      <w:sz w:val="18"/>
      <w:szCs w:val="18"/>
    </w:rPr>
  </w:style>
  <w:style w:type="character" w:styleId="CommentReference">
    <w:name w:val="annotation reference"/>
    <w:rsid w:val="009552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266"/>
    <w:rPr>
      <w:sz w:val="20"/>
      <w:szCs w:val="25"/>
    </w:rPr>
  </w:style>
  <w:style w:type="character" w:customStyle="1" w:styleId="CommentTextChar">
    <w:name w:val="Comment Text Char"/>
    <w:link w:val="CommentText"/>
    <w:rsid w:val="0095526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266"/>
    <w:rPr>
      <w:b/>
      <w:bCs/>
    </w:rPr>
  </w:style>
  <w:style w:type="character" w:customStyle="1" w:styleId="CommentSubjectChar">
    <w:name w:val="Comment Subject Char"/>
    <w:link w:val="CommentSubject"/>
    <w:rsid w:val="00955266"/>
    <w:rPr>
      <w:rFonts w:ascii="Arial" w:hAnsi="Arial"/>
      <w:b/>
      <w:bCs/>
      <w:szCs w:val="25"/>
    </w:rPr>
  </w:style>
  <w:style w:type="character" w:customStyle="1" w:styleId="FootnoteTextChar">
    <w:name w:val="Footnote Text Char"/>
    <w:aliases w:val="ft Char"/>
    <w:link w:val="FootnoteText"/>
    <w:semiHidden/>
    <w:rsid w:val="00DD7609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DD7609"/>
    <w:rPr>
      <w:vertAlign w:val="superscript"/>
    </w:rPr>
  </w:style>
  <w:style w:type="character" w:customStyle="1" w:styleId="HeaderChar">
    <w:name w:val="Header Char"/>
    <w:link w:val="Header"/>
    <w:uiPriority w:val="99"/>
    <w:rsid w:val="00A42861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68374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740"/>
    <w:rPr>
      <w:rFonts w:ascii="Univers 45 Light" w:hAnsi="Univers 45 Light" w:cs="Univers 45 Light"/>
      <w:color w:val="000000"/>
      <w:lang w:val="en-GB" w:bidi="ar-SA"/>
    </w:rPr>
  </w:style>
  <w:style w:type="character" w:styleId="Hyperlink">
    <w:name w:val="Hyperlink"/>
    <w:basedOn w:val="DefaultParagraphFont"/>
    <w:rsid w:val="001D51C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1CC"/>
    <w:rPr>
      <w:color w:val="605E5C"/>
      <w:shd w:val="clear" w:color="auto" w:fill="E1DFDD"/>
    </w:rPr>
  </w:style>
  <w:style w:type="character" w:customStyle="1" w:styleId="BodyText3Char">
    <w:name w:val="Body Text 3 Char"/>
    <w:basedOn w:val="DefaultParagraphFont"/>
    <w:link w:val="BodyText3"/>
    <w:locked/>
    <w:rsid w:val="0068114E"/>
    <w:rPr>
      <w:rFonts w:cs="EucrosiaUPC"/>
      <w:sz w:val="30"/>
      <w:szCs w:val="30"/>
    </w:rPr>
  </w:style>
  <w:style w:type="paragraph" w:styleId="List">
    <w:name w:val="List"/>
    <w:basedOn w:val="Normal"/>
    <w:rsid w:val="00F51E9F"/>
    <w:pPr>
      <w:ind w:left="283" w:hanging="283"/>
      <w:contextualSpacing/>
    </w:pPr>
    <w:rPr>
      <w:szCs w:val="22"/>
    </w:rPr>
  </w:style>
  <w:style w:type="paragraph" w:styleId="EndnoteText">
    <w:name w:val="endnote text"/>
    <w:basedOn w:val="Normal"/>
    <w:link w:val="EndnoteTextChar"/>
    <w:rsid w:val="00D470C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D470C8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D470C8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DF1C51"/>
    <w:rPr>
      <w:rFonts w:ascii="Arial" w:eastAsia="Times New Roman" w:hAnsi="Arial"/>
      <w:sz w:val="18"/>
      <w:szCs w:val="22"/>
    </w:rPr>
  </w:style>
  <w:style w:type="numbering" w:customStyle="1" w:styleId="Style1">
    <w:name w:val="Style1"/>
    <w:uiPriority w:val="99"/>
    <w:rsid w:val="00983433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6783-332A-4FAC-89B5-703D8475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20285</Words>
  <Characters>115629</Characters>
  <Application>Microsoft Office Word</Application>
  <DocSecurity>0</DocSecurity>
  <Lines>963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YUWAPA PONGPAL</cp:lastModifiedBy>
  <cp:revision>2</cp:revision>
  <cp:lastPrinted>2022-02-28T11:15:00Z</cp:lastPrinted>
  <dcterms:created xsi:type="dcterms:W3CDTF">2022-02-28T16:41:00Z</dcterms:created>
  <dcterms:modified xsi:type="dcterms:W3CDTF">2022-02-28T16:41:00Z</dcterms:modified>
</cp:coreProperties>
</file>