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77DF4D55" w14:textId="0F4B2E9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3300113D" w14:textId="77777777" w:rsidR="00A44DAB" w:rsidRPr="00BF1313" w:rsidRDefault="00A44DAB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4A220BC" w14:textId="4252FAAA" w:rsidR="009E45D4" w:rsidRPr="00BF1313" w:rsidRDefault="00E74722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FE6E32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F1347A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ปีสิ้นสุด</w:t>
      </w:r>
      <w:r w:rsidR="00FE6E32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="00327A23" w:rsidRPr="00327A23">
        <w:rPr>
          <w:rFonts w:cs="Angsana New"/>
          <w:b w:val="0"/>
          <w:bCs w:val="0"/>
          <w:sz w:val="32"/>
          <w:szCs w:val="32"/>
        </w:rPr>
        <w:t>31</w:t>
      </w:r>
      <w:r w:rsidR="00FE6E32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FE6E32" w:rsidRPr="00327A2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27A23" w:rsidRPr="00327A23">
        <w:rPr>
          <w:rFonts w:cs="Angsana New"/>
          <w:b w:val="0"/>
          <w:bCs w:val="0"/>
          <w:sz w:val="32"/>
          <w:szCs w:val="32"/>
        </w:rPr>
        <w:t>256</w:t>
      </w:r>
      <w:r w:rsidR="008706E7">
        <w:rPr>
          <w:rFonts w:cs="Angsana New"/>
          <w:b w:val="0"/>
          <w:bCs w:val="0"/>
          <w:sz w:val="32"/>
          <w:szCs w:val="32"/>
        </w:rPr>
        <w:t>4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7777777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0E68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1312FD42" w:rsidR="004711CA" w:rsidRPr="00BF1313" w:rsidRDefault="00990B42" w:rsidP="00990B4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A02F714" w14:textId="77777777" w:rsidR="00B87A90" w:rsidRPr="00041F07" w:rsidRDefault="00B87A90" w:rsidP="00A21206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041F07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ECD953A" w14:textId="77777777" w:rsidR="00B87A90" w:rsidRPr="00041F07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5FE2BF8A" w14:textId="77777777" w:rsidR="00B87A90" w:rsidRPr="00041F07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041F07">
        <w:rPr>
          <w:rFonts w:hint="cs"/>
          <w:b/>
          <w:bCs/>
          <w:cs/>
        </w:rPr>
        <w:t xml:space="preserve">เสนอ ผู้ถือหุ้นบริษัท </w:t>
      </w:r>
      <w:r w:rsidR="00152EE6" w:rsidRPr="00041F07">
        <w:rPr>
          <w:rFonts w:hint="cs"/>
          <w:b/>
          <w:bCs/>
          <w:cs/>
        </w:rPr>
        <w:t>บีบีจีไอ จำกัด</w:t>
      </w:r>
      <w:r w:rsidR="00446E3D" w:rsidRPr="00041F07">
        <w:rPr>
          <w:rFonts w:hint="cs"/>
          <w:b/>
          <w:bCs/>
        </w:rPr>
        <w:t xml:space="preserve"> (</w:t>
      </w:r>
      <w:r w:rsidR="00446E3D" w:rsidRPr="00041F07">
        <w:rPr>
          <w:rFonts w:hint="cs"/>
          <w:b/>
          <w:bCs/>
          <w:cs/>
        </w:rPr>
        <w:t>มหาชน</w:t>
      </w:r>
      <w:r w:rsidR="00446E3D" w:rsidRPr="00041F07">
        <w:rPr>
          <w:rFonts w:hint="cs"/>
          <w:b/>
          <w:bCs/>
        </w:rPr>
        <w:t>)</w:t>
      </w:r>
    </w:p>
    <w:p w14:paraId="18DAF983" w14:textId="77777777" w:rsidR="00B87A90" w:rsidRPr="00041F07" w:rsidRDefault="00B87A90" w:rsidP="00FD72B9">
      <w:pPr>
        <w:autoSpaceDE w:val="0"/>
        <w:autoSpaceDN w:val="0"/>
        <w:adjustRightInd w:val="0"/>
        <w:spacing w:line="240" w:lineRule="auto"/>
        <w:jc w:val="thaiDistribute"/>
      </w:pPr>
    </w:p>
    <w:p w14:paraId="23A2CB0B" w14:textId="77777777" w:rsidR="00B87A90" w:rsidRPr="00041F07" w:rsidRDefault="00B87A90" w:rsidP="00FD72B9">
      <w:pPr>
        <w:autoSpaceDE w:val="0"/>
        <w:autoSpaceDN w:val="0"/>
        <w:adjustRightInd w:val="0"/>
        <w:spacing w:line="240" w:lineRule="auto"/>
        <w:jc w:val="both"/>
      </w:pPr>
      <w:r w:rsidRPr="00041F07">
        <w:rPr>
          <w:rFonts w:hint="cs"/>
          <w:i/>
          <w:iCs/>
          <w:cs/>
        </w:rPr>
        <w:t>ความเห็น</w:t>
      </w:r>
    </w:p>
    <w:p w14:paraId="37541E2B" w14:textId="77777777" w:rsidR="00B87A90" w:rsidRPr="00041F07" w:rsidRDefault="00B87A90" w:rsidP="00FD72B9">
      <w:pPr>
        <w:autoSpaceDE w:val="0"/>
        <w:autoSpaceDN w:val="0"/>
        <w:adjustRightInd w:val="0"/>
        <w:spacing w:line="240" w:lineRule="auto"/>
        <w:jc w:val="thaiDistribute"/>
      </w:pPr>
    </w:p>
    <w:p w14:paraId="59324B86" w14:textId="77777777" w:rsidR="003A2B81" w:rsidRPr="00041F07" w:rsidRDefault="003A2B81" w:rsidP="003A2B81">
      <w:pPr>
        <w:autoSpaceDE w:val="0"/>
        <w:autoSpaceDN w:val="0"/>
        <w:adjustRightInd w:val="0"/>
        <w:spacing w:line="240" w:lineRule="auto"/>
        <w:jc w:val="thaiDistribute"/>
      </w:pPr>
      <w:r w:rsidRPr="00041F07">
        <w:rPr>
          <w:rFonts w:hint="cs"/>
          <w:spacing w:val="2"/>
          <w:cs/>
        </w:rPr>
        <w:t xml:space="preserve">ข้าพเจ้าได้ตรวจสอบงบการเงินรวมและงบการเงินเฉพาะกิจการของบริษัท บีบีจีไอ จำกัด </w:t>
      </w:r>
      <w:r w:rsidRPr="00041F07">
        <w:rPr>
          <w:rFonts w:hint="cs"/>
          <w:spacing w:val="2"/>
        </w:rPr>
        <w:t>(</w:t>
      </w:r>
      <w:r w:rsidRPr="00041F07">
        <w:rPr>
          <w:rFonts w:hint="cs"/>
          <w:spacing w:val="2"/>
          <w:cs/>
        </w:rPr>
        <w:t>มหาชน</w:t>
      </w:r>
      <w:r w:rsidRPr="00041F07">
        <w:rPr>
          <w:rFonts w:hint="cs"/>
          <w:spacing w:val="2"/>
        </w:rPr>
        <w:t xml:space="preserve">) </w:t>
      </w:r>
      <w:r w:rsidRPr="00041F07">
        <w:rPr>
          <w:rFonts w:hint="cs"/>
          <w:spacing w:val="2"/>
          <w:cs/>
        </w:rPr>
        <w:t>และบริษัทย่อย</w:t>
      </w:r>
      <w:r w:rsidRPr="00041F07">
        <w:rPr>
          <w:rFonts w:hint="cs"/>
          <w:spacing w:val="2"/>
        </w:rPr>
        <w:t xml:space="preserve"> </w:t>
      </w:r>
      <w:r w:rsidRPr="00041F07">
        <w:rPr>
          <w:rFonts w:hint="cs"/>
          <w:spacing w:val="2"/>
          <w:cs/>
        </w:rPr>
        <w:t>(“กลุ่มบริษัท”) และของเฉพาะบริษัท บีบีจีไอ จำกัด</w:t>
      </w:r>
      <w:r w:rsidRPr="00041F07">
        <w:rPr>
          <w:rFonts w:hint="cs"/>
          <w:spacing w:val="2"/>
        </w:rPr>
        <w:t xml:space="preserve"> (</w:t>
      </w:r>
      <w:r w:rsidRPr="00041F07">
        <w:rPr>
          <w:rFonts w:hint="cs"/>
          <w:spacing w:val="2"/>
          <w:cs/>
        </w:rPr>
        <w:t>มหาชน</w:t>
      </w:r>
      <w:r w:rsidRPr="00041F07">
        <w:rPr>
          <w:rFonts w:hint="cs"/>
          <w:spacing w:val="2"/>
        </w:rPr>
        <w:t xml:space="preserve">) </w:t>
      </w:r>
      <w:r w:rsidRPr="00041F07">
        <w:rPr>
          <w:rFonts w:hint="cs"/>
          <w:spacing w:val="2"/>
          <w:cs/>
        </w:rPr>
        <w:t>(“บริษัท”) ตามลำดับ</w:t>
      </w:r>
      <w:r w:rsidRPr="00041F07">
        <w:rPr>
          <w:rFonts w:hint="cs"/>
          <w:spacing w:val="2"/>
        </w:rPr>
        <w:t xml:space="preserve"> </w:t>
      </w:r>
      <w:r w:rsidRPr="00041F07">
        <w:rPr>
          <w:rFonts w:hint="cs"/>
          <w:spacing w:val="2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041F07">
        <w:rPr>
          <w:rFonts w:hint="cs"/>
          <w:spacing w:val="2"/>
        </w:rPr>
        <w:t xml:space="preserve"> </w:t>
      </w:r>
      <w:r w:rsidRPr="00041F07">
        <w:rPr>
          <w:rFonts w:hint="cs"/>
          <w:spacing w:val="2"/>
          <w:cs/>
        </w:rPr>
        <w:t>ณ</w:t>
      </w:r>
      <w:r w:rsidRPr="00041F07">
        <w:rPr>
          <w:rFonts w:hint="cs"/>
          <w:spacing w:val="2"/>
        </w:rPr>
        <w:t xml:space="preserve"> </w:t>
      </w:r>
      <w:r w:rsidRPr="00041F07">
        <w:rPr>
          <w:rFonts w:hint="cs"/>
          <w:spacing w:val="2"/>
          <w:cs/>
        </w:rPr>
        <w:t xml:space="preserve">วันที่ </w:t>
      </w:r>
      <w:r>
        <w:rPr>
          <w:rFonts w:hint="cs"/>
          <w:spacing w:val="2"/>
        </w:rPr>
        <w:t>31</w:t>
      </w:r>
      <w:r w:rsidRPr="00041F07">
        <w:rPr>
          <w:rFonts w:hint="cs"/>
          <w:spacing w:val="2"/>
        </w:rPr>
        <w:t xml:space="preserve"> </w:t>
      </w:r>
      <w:r w:rsidRPr="00041F07">
        <w:rPr>
          <w:rFonts w:hint="cs"/>
          <w:spacing w:val="2"/>
          <w:cs/>
        </w:rPr>
        <w:t xml:space="preserve">ธันวาคม </w:t>
      </w:r>
      <w:r>
        <w:rPr>
          <w:rFonts w:hint="cs"/>
          <w:spacing w:val="2"/>
        </w:rPr>
        <w:t>256</w:t>
      </w:r>
      <w:r>
        <w:rPr>
          <w:spacing w:val="2"/>
        </w:rPr>
        <w:t>4</w:t>
      </w:r>
      <w:r w:rsidRPr="00041F07">
        <w:rPr>
          <w:rFonts w:hint="cs"/>
          <w:spacing w:val="2"/>
          <w:cs/>
        </w:rPr>
        <w:t xml:space="preserve"> </w:t>
      </w:r>
      <w:r w:rsidRPr="00041F07">
        <w:rPr>
          <w:rFonts w:hint="cs"/>
          <w:cs/>
        </w:rPr>
        <w:t>งบกำไรขาดทุนรวมและงบกำไรขาดทุนเฉพาะกิจการ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งบกำไรขาดทุนเบ็ดเสร็จรวมและงบกำไรขาดทุนเบ็ดเสร็จเฉพาะกิจการ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งบแสดงการเปลี่ยนแปลงส่วนของ</w:t>
      </w:r>
      <w:r w:rsidRPr="00041F07">
        <w:rPr>
          <w:rFonts w:hint="cs"/>
        </w:rPr>
        <w:t xml:space="preserve">   </w:t>
      </w:r>
      <w:r w:rsidRPr="00041F07">
        <w:rPr>
          <w:rFonts w:hint="cs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และงบกระแสเงินสดรวมและงบกระแสเงินสดเฉพาะกิจการ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7A1C8F8E" w14:textId="77777777" w:rsidR="00CA71F2" w:rsidRPr="00041F07" w:rsidRDefault="00CA71F2" w:rsidP="00FD72B9">
      <w:pPr>
        <w:autoSpaceDE w:val="0"/>
        <w:autoSpaceDN w:val="0"/>
        <w:adjustRightInd w:val="0"/>
        <w:spacing w:line="240" w:lineRule="auto"/>
        <w:jc w:val="thaiDistribute"/>
      </w:pPr>
    </w:p>
    <w:p w14:paraId="7195F7AD" w14:textId="77777777" w:rsidR="003A2B81" w:rsidRPr="00041F07" w:rsidRDefault="003A2B81" w:rsidP="003A2B81">
      <w:pPr>
        <w:autoSpaceDE w:val="0"/>
        <w:autoSpaceDN w:val="0"/>
        <w:adjustRightInd w:val="0"/>
        <w:spacing w:line="240" w:lineRule="auto"/>
        <w:jc w:val="thaiDistribute"/>
      </w:pPr>
      <w:r w:rsidRPr="00041F07">
        <w:rPr>
          <w:rFonts w:hint="cs"/>
          <w:cs/>
        </w:rPr>
        <w:t>ข้าพเจ้าเห็นว่า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วันที่</w:t>
      </w:r>
      <w:r w:rsidRPr="00041F07">
        <w:rPr>
          <w:rFonts w:hint="cs"/>
        </w:rPr>
        <w:t xml:space="preserve"> </w:t>
      </w:r>
      <w:r>
        <w:rPr>
          <w:rFonts w:hint="cs"/>
        </w:rPr>
        <w:t>31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>
        <w:t>4</w:t>
      </w:r>
      <w:r w:rsidRPr="00041F07">
        <w:rPr>
          <w:rFonts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D34E887" w14:textId="77777777" w:rsidR="00B87A90" w:rsidRPr="00041F07" w:rsidRDefault="00B87A90" w:rsidP="00250803">
      <w:pPr>
        <w:autoSpaceDE w:val="0"/>
        <w:autoSpaceDN w:val="0"/>
        <w:adjustRightInd w:val="0"/>
        <w:spacing w:line="240" w:lineRule="auto"/>
        <w:jc w:val="thaiDistribute"/>
      </w:pPr>
    </w:p>
    <w:p w14:paraId="31C955FD" w14:textId="77777777" w:rsidR="00B87A90" w:rsidRPr="00041F07" w:rsidRDefault="00B87A90" w:rsidP="00FD72B9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41F07">
        <w:rPr>
          <w:rFonts w:hint="cs"/>
          <w:i/>
          <w:iCs/>
          <w:color w:val="000000"/>
          <w:cs/>
        </w:rPr>
        <w:t>เกณฑ์ในการแสดงความเห็น</w:t>
      </w:r>
    </w:p>
    <w:p w14:paraId="13F4A7AD" w14:textId="77777777" w:rsidR="00BC1E5E" w:rsidRPr="00041F07" w:rsidRDefault="00BC1E5E" w:rsidP="00250803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3A5442F9" w14:textId="77777777" w:rsidR="003A2B81" w:rsidRPr="00041F07" w:rsidRDefault="003A2B81" w:rsidP="003A2B81">
      <w:pPr>
        <w:autoSpaceDE w:val="0"/>
        <w:autoSpaceDN w:val="0"/>
        <w:adjustRightInd w:val="0"/>
        <w:spacing w:line="240" w:lineRule="auto"/>
        <w:jc w:val="thaiDistribute"/>
        <w:rPr>
          <w:i/>
          <w:iCs/>
          <w:color w:val="000000"/>
        </w:rPr>
      </w:pPr>
      <w:r w:rsidRPr="00041F07">
        <w:rPr>
          <w:rFonts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41F07">
        <w:rPr>
          <w:rFonts w:hint="cs"/>
        </w:rPr>
        <w:br/>
      </w:r>
      <w:r w:rsidRPr="00041F07">
        <w:rPr>
          <w:rFonts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41F07">
        <w:rPr>
          <w:rFonts w:hint="cs"/>
          <w:cs/>
        </w:rPr>
        <w:t>ในรายงานของข้าพเจ้า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และข้าพเจ้าได้ปฏิบัติตามความรับผิดชอบด้านจรรยาบรรณอื่นๆ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ซึ่งเป็นไปตามข้อกำหนดเหล่านี้</w:t>
      </w:r>
      <w:r w:rsidRPr="00041F07">
        <w:rPr>
          <w:rFonts w:hint="cs"/>
        </w:rPr>
        <w:t xml:space="preserve"> </w:t>
      </w:r>
      <w:r w:rsidRPr="00041F07">
        <w:rPr>
          <w:rFonts w:hint="cs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E9AC1B" w14:textId="77777777" w:rsidR="004E0F1F" w:rsidRPr="00041F07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3C7C6505" w14:textId="77777777" w:rsidR="00CC42CF" w:rsidRPr="00041F07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  <w:sectPr w:rsidR="00CC42CF" w:rsidRPr="00041F07" w:rsidSect="000E683A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EEA9C49" w14:textId="77777777" w:rsidR="003E5BDA" w:rsidRDefault="003E5BDA" w:rsidP="00A21206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22CF634B" w14:textId="090D510A" w:rsidR="00B87A90" w:rsidRPr="00041F07" w:rsidRDefault="00B87A90" w:rsidP="00A21206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041F07">
        <w:rPr>
          <w:rFonts w:hint="cs"/>
          <w:i/>
          <w:iCs/>
          <w:color w:val="000000"/>
          <w:cs/>
        </w:rPr>
        <w:t>เรื่องสำคัญในการตรวจสอบ</w:t>
      </w:r>
    </w:p>
    <w:p w14:paraId="0920ECF8" w14:textId="77777777" w:rsidR="00B87A90" w:rsidRPr="00102B9C" w:rsidRDefault="00B87A90" w:rsidP="0082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18"/>
          <w:szCs w:val="18"/>
        </w:rPr>
      </w:pPr>
    </w:p>
    <w:p w14:paraId="7E50394E" w14:textId="77777777" w:rsidR="003A2B81" w:rsidRPr="00041F07" w:rsidRDefault="003A2B81" w:rsidP="003A2B81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เรื่องสำคัญในการตรวจสอบคือเรื่องต่างๆ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73060679" w14:textId="77777777" w:rsidR="00B87A90" w:rsidRPr="00102B9C" w:rsidRDefault="00B87A90" w:rsidP="00FD72B9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8"/>
          <w:szCs w:val="28"/>
        </w:rPr>
      </w:pPr>
    </w:p>
    <w:tbl>
      <w:tblPr>
        <w:tblW w:w="942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728"/>
      </w:tblGrid>
      <w:tr w:rsidR="00A6598D" w:rsidRPr="00041F07" w14:paraId="56960027" w14:textId="77777777" w:rsidTr="00692B17">
        <w:trPr>
          <w:trHeight w:val="207"/>
        </w:trPr>
        <w:tc>
          <w:tcPr>
            <w:tcW w:w="9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6F1B" w14:textId="77777777" w:rsidR="00A6598D" w:rsidRPr="00041F07" w:rsidRDefault="00A6598D" w:rsidP="00490445">
            <w:pPr>
              <w:autoSpaceDE w:val="0"/>
              <w:autoSpaceDN w:val="0"/>
              <w:adjustRightInd w:val="0"/>
              <w:spacing w:line="240" w:lineRule="auto"/>
              <w:rPr>
                <w:cs/>
              </w:rPr>
            </w:pPr>
            <w:r w:rsidRPr="00041F07">
              <w:rPr>
                <w:rFonts w:hint="cs"/>
                <w:cs/>
              </w:rPr>
              <w:t>การประเมินการด้อยค่าของหน่วยสินทรัพย์ที่ก่อให้เกิดเงินสดที่มีค่าความนิยม</w:t>
            </w:r>
          </w:p>
        </w:tc>
      </w:tr>
      <w:tr w:rsidR="00A6598D" w:rsidRPr="00041F07" w14:paraId="700FCAA6" w14:textId="77777777" w:rsidTr="00692B17">
        <w:trPr>
          <w:trHeight w:val="207"/>
        </w:trPr>
        <w:tc>
          <w:tcPr>
            <w:tcW w:w="9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AB7D" w14:textId="0FB62206" w:rsidR="00A6598D" w:rsidRPr="00041F07" w:rsidRDefault="00A6598D" w:rsidP="00490445">
            <w:pPr>
              <w:autoSpaceDE w:val="0"/>
              <w:autoSpaceDN w:val="0"/>
              <w:adjustRightInd w:val="0"/>
              <w:spacing w:line="240" w:lineRule="auto"/>
              <w:rPr>
                <w:cs/>
              </w:rPr>
            </w:pPr>
            <w:r w:rsidRPr="00041F07">
              <w:rPr>
                <w:rFonts w:hint="cs"/>
                <w:cs/>
              </w:rPr>
              <w:t>อ้างถึงหมายเหตุประกอบงบการเงิน</w:t>
            </w:r>
            <w:r w:rsidRPr="00327A23">
              <w:rPr>
                <w:rFonts w:hint="cs"/>
                <w:cs/>
              </w:rPr>
              <w:t xml:space="preserve">ข้อ </w:t>
            </w:r>
            <w:r w:rsidR="001D2ED9">
              <w:t>3</w:t>
            </w:r>
            <w:r w:rsidRPr="00327A23">
              <w:rPr>
                <w:rFonts w:hint="cs"/>
                <w:cs/>
              </w:rPr>
              <w:t>(</w:t>
            </w:r>
            <w:r w:rsidR="003B3F7C">
              <w:rPr>
                <w:rFonts w:hint="cs"/>
                <w:cs/>
              </w:rPr>
              <w:t>ฒ</w:t>
            </w:r>
            <w:r w:rsidRPr="00327A23">
              <w:rPr>
                <w:rFonts w:hint="cs"/>
                <w:cs/>
              </w:rPr>
              <w:t xml:space="preserve">) และ </w:t>
            </w:r>
            <w:r w:rsidR="00327A23">
              <w:rPr>
                <w:rFonts w:hint="cs"/>
              </w:rPr>
              <w:t>1</w:t>
            </w:r>
            <w:r w:rsidR="001D2ED9">
              <w:t>4</w:t>
            </w:r>
          </w:p>
        </w:tc>
      </w:tr>
      <w:tr w:rsidR="00A6598D" w:rsidRPr="00041F07" w14:paraId="36324D59" w14:textId="77777777" w:rsidTr="00692B17">
        <w:trPr>
          <w:trHeight w:val="202"/>
        </w:trPr>
        <w:tc>
          <w:tcPr>
            <w:tcW w:w="4694" w:type="dxa"/>
            <w:shd w:val="clear" w:color="auto" w:fill="auto"/>
          </w:tcPr>
          <w:p w14:paraId="28DE4641" w14:textId="77777777" w:rsidR="00A6598D" w:rsidRPr="00041F07" w:rsidRDefault="00A6598D" w:rsidP="00490445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41F07">
              <w:rPr>
                <w:rFonts w:hint="cs"/>
                <w:b/>
                <w:bCs/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4728" w:type="dxa"/>
            <w:shd w:val="clear" w:color="auto" w:fill="auto"/>
          </w:tcPr>
          <w:p w14:paraId="723A0081" w14:textId="77777777" w:rsidR="00A6598D" w:rsidRPr="00041F07" w:rsidRDefault="00A6598D" w:rsidP="00490445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41F07">
              <w:rPr>
                <w:rFonts w:hint="cs"/>
                <w:b/>
                <w:bCs/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3A2B81" w:rsidRPr="00041F07" w14:paraId="02BE2B12" w14:textId="77777777" w:rsidTr="00692B17">
        <w:trPr>
          <w:trHeight w:val="608"/>
        </w:trPr>
        <w:tc>
          <w:tcPr>
            <w:tcW w:w="4694" w:type="dxa"/>
            <w:shd w:val="clear" w:color="auto" w:fill="auto"/>
          </w:tcPr>
          <w:p w14:paraId="15F1D37F" w14:textId="77777777" w:rsidR="003A2B81" w:rsidRPr="00041F07" w:rsidRDefault="003A2B81" w:rsidP="003A2B8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41F07">
              <w:rPr>
                <w:rFonts w:hint="cs"/>
                <w:color w:val="000000"/>
                <w:cs/>
              </w:rPr>
              <w:t xml:space="preserve">กลุ่มบริษัทมีค่าความนิยมที่เกิดจากการซื้อธุรกิจเป็นจำนวนเงินที่มีนัยสำคัญซึ่งแสดงอยู่ในงบแสดงฐานะการเงินรวม มูลค่าตามบัญชีของค่าความนิยมดังกล่าวเป็นจำนวนเงิน </w:t>
            </w:r>
            <w:r>
              <w:rPr>
                <w:rFonts w:hint="cs"/>
                <w:color w:val="000000"/>
              </w:rPr>
              <w:t>1</w:t>
            </w:r>
            <w:r w:rsidRPr="00041F07">
              <w:rPr>
                <w:rFonts w:hint="cs"/>
                <w:color w:val="000000"/>
              </w:rPr>
              <w:t>,</w:t>
            </w:r>
            <w:r>
              <w:rPr>
                <w:rFonts w:hint="cs"/>
                <w:color w:val="000000"/>
              </w:rPr>
              <w:t>602</w:t>
            </w:r>
            <w:r w:rsidRPr="00041F07">
              <w:rPr>
                <w:rFonts w:hint="cs"/>
                <w:color w:val="000000"/>
              </w:rPr>
              <w:t>.</w:t>
            </w:r>
            <w:r>
              <w:rPr>
                <w:rFonts w:hint="cs"/>
                <w:color w:val="000000"/>
              </w:rPr>
              <w:t>32</w:t>
            </w:r>
            <w:r w:rsidRPr="00041F07">
              <w:rPr>
                <w:rFonts w:hint="cs"/>
                <w:color w:val="000000"/>
                <w:cs/>
              </w:rPr>
              <w:t xml:space="preserve"> ล้านบาท </w:t>
            </w:r>
            <w:r w:rsidRPr="00327A23">
              <w:rPr>
                <w:rFonts w:hint="cs"/>
                <w:color w:val="000000"/>
                <w:cs/>
              </w:rPr>
              <w:t xml:space="preserve">คิดเป็นร้อยละ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327A23">
              <w:rPr>
                <w:rFonts w:hint="cs"/>
                <w:color w:val="000000"/>
                <w:cs/>
              </w:rPr>
              <w:t xml:space="preserve"> ของสินทรัพย์รวม ซึ่งมีความเสี่ยงเกี่ย</w:t>
            </w:r>
            <w:r w:rsidRPr="00041F07">
              <w:rPr>
                <w:rFonts w:hint="cs"/>
                <w:color w:val="000000"/>
                <w:cs/>
              </w:rPr>
              <w:t>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794B7857" w14:textId="77777777" w:rsidR="003A2B81" w:rsidRPr="00102B9C" w:rsidRDefault="003A2B81" w:rsidP="003A2B81">
            <w:pPr>
              <w:autoSpaceDE w:val="0"/>
              <w:autoSpaceDN w:val="0"/>
              <w:jc w:val="thaiDistribute"/>
              <w:rPr>
                <w:color w:val="000000"/>
                <w:sz w:val="14"/>
                <w:szCs w:val="14"/>
                <w:cs/>
              </w:rPr>
            </w:pPr>
          </w:p>
          <w:p w14:paraId="23183E35" w14:textId="5F548D33" w:rsidR="003A2B81" w:rsidRPr="00041F07" w:rsidRDefault="003A2B81" w:rsidP="003A2B8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  <w:sz w:val="26"/>
                <w:szCs w:val="26"/>
              </w:rPr>
            </w:pPr>
            <w:r w:rsidRPr="00041F07">
              <w:rPr>
                <w:rFonts w:hint="cs"/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ของผู้บริหารในการประมาณ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728" w:type="dxa"/>
            <w:shd w:val="clear" w:color="auto" w:fill="auto"/>
          </w:tcPr>
          <w:p w14:paraId="30E94A34" w14:textId="77777777" w:rsidR="003A2B81" w:rsidRPr="00041F07" w:rsidRDefault="003A2B81" w:rsidP="003A2B81">
            <w:pPr>
              <w:jc w:val="thaiDistribute"/>
              <w:rPr>
                <w:sz w:val="28"/>
              </w:rPr>
            </w:pPr>
            <w:r w:rsidRPr="00041F07">
              <w:rPr>
                <w:rFonts w:hint="cs"/>
                <w:sz w:val="28"/>
                <w:cs/>
              </w:rPr>
              <w:t>วิธีการตรวจสอบของข้าพเจ้ารวมถึง</w:t>
            </w:r>
          </w:p>
          <w:p w14:paraId="00D068B0" w14:textId="77777777" w:rsidR="003A2B81" w:rsidRPr="00041F07" w:rsidRDefault="003A2B81" w:rsidP="003A2B81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041F07">
              <w:rPr>
                <w:rFonts w:hint="cs"/>
                <w:sz w:val="28"/>
              </w:rPr>
              <w:t xml:space="preserve">-  </w:t>
            </w:r>
            <w:r w:rsidRPr="00041F07">
              <w:rPr>
                <w:rFonts w:hint="cs"/>
                <w:sz w:val="28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64CD977" w14:textId="77777777" w:rsidR="003A2B81" w:rsidRPr="00041F07" w:rsidRDefault="003A2B81" w:rsidP="003A2B81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041F07">
              <w:rPr>
                <w:rFonts w:hint="cs"/>
                <w:sz w:val="28"/>
              </w:rPr>
              <w:t xml:space="preserve">-  </w:t>
            </w:r>
            <w:r w:rsidRPr="00041F07">
              <w:rPr>
                <w:rFonts w:hint="cs"/>
                <w:sz w:val="28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</w:t>
            </w:r>
            <w:r w:rsidRPr="00041F07">
              <w:rPr>
                <w:rFonts w:hint="cs"/>
                <w:sz w:val="28"/>
                <w:cs/>
              </w:rPr>
              <w:br/>
              <w:t>สภาพแวดล้อมการดำเนินงาน ความรู้เกี่ยวกับอุตสาหกรรม และข้อมูลอื่นที่ได้รับ</w:t>
            </w:r>
          </w:p>
          <w:p w14:paraId="5D3F868B" w14:textId="77777777" w:rsidR="003A2B81" w:rsidRPr="00041F07" w:rsidRDefault="003A2B81" w:rsidP="003A2B81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041F07">
              <w:rPr>
                <w:rFonts w:hint="cs"/>
                <w:sz w:val="28"/>
              </w:rPr>
              <w:t xml:space="preserve">-  </w:t>
            </w:r>
            <w:r w:rsidRPr="00041F07">
              <w:rPr>
                <w:rFonts w:hint="cs"/>
                <w:sz w:val="28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AA76442" w14:textId="69195F68" w:rsidR="003A2B81" w:rsidRPr="00041F07" w:rsidRDefault="003A2B81" w:rsidP="003A2B81">
            <w:pPr>
              <w:tabs>
                <w:tab w:val="clear" w:pos="680"/>
              </w:tabs>
              <w:ind w:left="143" w:hanging="143"/>
              <w:jc w:val="thaiDistribute"/>
            </w:pPr>
            <w:r w:rsidRPr="00041F07">
              <w:rPr>
                <w:rFonts w:hint="cs"/>
                <w:sz w:val="28"/>
              </w:rPr>
              <w:t xml:space="preserve">-  </w:t>
            </w:r>
            <w:r w:rsidRPr="00041F07">
              <w:rPr>
                <w:rFonts w:hint="cs"/>
                <w:sz w:val="28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14:paraId="7E83E803" w14:textId="77777777" w:rsidR="00F32EA7" w:rsidRDefault="00F32EA7" w:rsidP="00395222">
      <w:pPr>
        <w:autoSpaceDE w:val="0"/>
        <w:autoSpaceDN w:val="0"/>
        <w:adjustRightInd w:val="0"/>
        <w:spacing w:line="240" w:lineRule="auto"/>
        <w:jc w:val="thaiDistribute"/>
      </w:pPr>
    </w:p>
    <w:p w14:paraId="0070BFC7" w14:textId="77777777" w:rsidR="00A96A52" w:rsidRPr="00041F07" w:rsidRDefault="00A96A52" w:rsidP="0082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eastAsia="Calibri"/>
          <w:i/>
          <w:iCs/>
        </w:rPr>
      </w:pPr>
      <w:r w:rsidRPr="00041F07">
        <w:rPr>
          <w:rFonts w:eastAsia="Calibri" w:hint="cs"/>
          <w:i/>
          <w:iCs/>
          <w:cs/>
        </w:rPr>
        <w:t xml:space="preserve">ข้อมูลอื่น </w:t>
      </w:r>
    </w:p>
    <w:p w14:paraId="0079E6C0" w14:textId="77777777" w:rsidR="00A96A52" w:rsidRPr="00041F07" w:rsidRDefault="00A96A52" w:rsidP="00041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eastAsia="Calibri"/>
          <w:color w:val="000000"/>
        </w:rPr>
      </w:pPr>
    </w:p>
    <w:p w14:paraId="3287C777" w14:textId="77777777" w:rsidR="003A2B81" w:rsidRPr="000B7EF8" w:rsidRDefault="003A2B81" w:rsidP="003A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eastAsia="Calibri"/>
          <w:color w:val="000000"/>
        </w:rPr>
      </w:pPr>
      <w:r w:rsidRPr="00041F07">
        <w:rPr>
          <w:rFonts w:eastAsia="Calibri" w:hint="cs"/>
          <w:color w:val="000000"/>
          <w:cs/>
        </w:rPr>
        <w:t>ผู้บริหารเป็นผู้รับผิดชอบต่อข้อมูลอื่น</w:t>
      </w:r>
      <w:r w:rsidRPr="00041F07">
        <w:rPr>
          <w:rFonts w:eastAsia="Calibri" w:hint="cs"/>
          <w:color w:val="000000"/>
        </w:rPr>
        <w:t xml:space="preserve"> </w:t>
      </w:r>
      <w:r w:rsidRPr="00041F07">
        <w:rPr>
          <w:rFonts w:eastAsia="Calibri" w:hint="cs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041F07">
        <w:rPr>
          <w:rFonts w:eastAsia="Calibri" w:hint="cs"/>
          <w:color w:val="000000"/>
        </w:rPr>
        <w:t xml:space="preserve"> </w:t>
      </w:r>
      <w:r w:rsidRPr="00041F07">
        <w:rPr>
          <w:rFonts w:eastAsia="Calibri" w:hint="cs"/>
          <w:color w:val="000000"/>
          <w:cs/>
        </w:rPr>
        <w:t>แต่ไม่รวมถึง</w:t>
      </w:r>
      <w:r w:rsidRPr="00041F07">
        <w:rPr>
          <w:rFonts w:eastAsia="Calibri" w:hint="cs"/>
          <w:color w:val="000000"/>
          <w:cs/>
        </w:rPr>
        <w:br/>
        <w:t>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00000"/>
          <w:cs/>
        </w:rPr>
        <w:t>และรายงานของผู้สอบบัญชีที่อยู่ในรายงานนั้น</w:t>
      </w:r>
      <w:r w:rsidRPr="00041F07">
        <w:rPr>
          <w:rFonts w:eastAsia="Calibri" w:hint="cs"/>
          <w:color w:val="000000"/>
        </w:rPr>
        <w:t xml:space="preserve"> </w:t>
      </w:r>
    </w:p>
    <w:p w14:paraId="56477DE2" w14:textId="77777777" w:rsidR="00395222" w:rsidRPr="00041F07" w:rsidRDefault="00395222" w:rsidP="00A96A52">
      <w:pPr>
        <w:autoSpaceDE w:val="0"/>
        <w:autoSpaceDN w:val="0"/>
        <w:adjustRightInd w:val="0"/>
        <w:jc w:val="thaiDistribute"/>
        <w:rPr>
          <w:rFonts w:eastAsia="Calibri"/>
          <w:color w:val="000000"/>
        </w:rPr>
      </w:pPr>
    </w:p>
    <w:p w14:paraId="36F4FD5D" w14:textId="77777777" w:rsidR="003A2B81" w:rsidRDefault="003A2B81" w:rsidP="003A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eastAsia="Calibri"/>
          <w:color w:val="0D0D0D"/>
        </w:rPr>
      </w:pPr>
      <w:r w:rsidRPr="00041F07">
        <w:rPr>
          <w:rFonts w:eastAsia="Calibri" w:hint="cs"/>
          <w:color w:val="0D0D0D"/>
          <w:cs/>
        </w:rPr>
        <w:lastRenderedPageBreak/>
        <w:t>ความเห็นของข้าพเจ้าต่องบการเงิน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D0D0D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41F07">
        <w:rPr>
          <w:rFonts w:eastAsia="Calibri" w:hint="cs"/>
          <w:color w:val="0D0D0D"/>
        </w:rPr>
        <w:t xml:space="preserve"> </w:t>
      </w:r>
    </w:p>
    <w:p w14:paraId="582956E4" w14:textId="77777777" w:rsidR="00102B9C" w:rsidRPr="00841CD7" w:rsidRDefault="00102B9C" w:rsidP="00041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eastAsia="Calibri"/>
          <w:color w:val="0D0D0D"/>
          <w:sz w:val="24"/>
          <w:szCs w:val="24"/>
        </w:rPr>
      </w:pPr>
    </w:p>
    <w:p w14:paraId="457454C8" w14:textId="77777777" w:rsidR="003A2B81" w:rsidRPr="008626AF" w:rsidRDefault="003A2B81" w:rsidP="003A2B81">
      <w:pPr>
        <w:spacing w:line="240" w:lineRule="auto"/>
        <w:ind w:right="29"/>
        <w:jc w:val="thaiDistribute"/>
      </w:pPr>
      <w:r w:rsidRPr="00041F07">
        <w:rPr>
          <w:rFonts w:eastAsia="Calibri" w:hint="cs"/>
          <w:color w:val="0D0D0D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41F07">
        <w:rPr>
          <w:rFonts w:hint="cs"/>
          <w:color w:val="0D0D0D"/>
          <w:cs/>
        </w:rPr>
        <w:t xml:space="preserve">รวมและงบการเงินเฉพาะกิจการ </w:t>
      </w:r>
      <w:r w:rsidRPr="00041F07">
        <w:rPr>
          <w:rFonts w:eastAsia="Calibri" w:hint="cs"/>
          <w:color w:val="0D0D0D"/>
          <w:cs/>
        </w:rPr>
        <w:t>คือ</w:t>
      </w:r>
      <w:r w:rsidRPr="00041F07">
        <w:rPr>
          <w:rFonts w:eastAsia="Calibri" w:hint="cs"/>
          <w:color w:val="0D0D0D"/>
        </w:rPr>
        <w:t xml:space="preserve"> </w:t>
      </w:r>
      <w:r w:rsidRPr="00041F07">
        <w:rPr>
          <w:rFonts w:eastAsia="Calibri" w:hint="cs"/>
          <w:color w:val="0D0D0D"/>
          <w:cs/>
        </w:rPr>
        <w:t>การอ่านข้อมูลอื่น และพิจารณาว่าข้อมูลอื่นมีความขัดแย้งที่มีสาระสำคัญกับงบการเงิน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D0D0D"/>
          <w:cs/>
        </w:rPr>
        <w:t>หรือกับความรู้ที่ได้รับจากการตรวจสอบของข้าพเจ้า</w:t>
      </w:r>
      <w:r w:rsidRPr="00041F07">
        <w:rPr>
          <w:rFonts w:eastAsia="Calibri" w:hint="cs"/>
          <w:color w:val="0D0D0D"/>
        </w:rPr>
        <w:t xml:space="preserve"> </w:t>
      </w:r>
      <w:r w:rsidRPr="00041F07">
        <w:rPr>
          <w:rFonts w:eastAsia="Calibri" w:hint="cs"/>
          <w:color w:val="0D0D0D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41F07">
        <w:rPr>
          <w:rFonts w:eastAsia="Calibri" w:hint="cs"/>
          <w:color w:val="000000"/>
        </w:rPr>
        <w:t xml:space="preserve"> </w:t>
      </w:r>
      <w:r w:rsidRPr="008626AF">
        <w:rPr>
          <w:rFonts w:eastAsia="Calibri"/>
          <w:cs/>
        </w:rPr>
        <w:t>หากในการปฏิบัติงานดังกล่าว ข้าพเจ้าสรุปได้ว่าข้อมูลอื่น</w:t>
      </w:r>
      <w:r w:rsidRPr="00C223CA">
        <w:rPr>
          <w:rFonts w:eastAsia="Calibri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</w:t>
      </w:r>
      <w:r w:rsidRPr="00D6379F">
        <w:rPr>
          <w:rFonts w:eastAsia="Calibri"/>
          <w:cs/>
        </w:rPr>
        <w:t>ดังกล่าวที่ต้องรายงาน</w:t>
      </w:r>
    </w:p>
    <w:p w14:paraId="6B4F40CF" w14:textId="77777777" w:rsidR="00A96A52" w:rsidRPr="00841CD7" w:rsidRDefault="00A96A52" w:rsidP="00A96A52">
      <w:pPr>
        <w:pStyle w:val="Default"/>
        <w:jc w:val="thaiDistribute"/>
        <w:rPr>
          <w:rFonts w:ascii="Angsana New" w:hAnsi="Angsana New" w:cs="Angsana New"/>
          <w:color w:val="0D0D0D"/>
        </w:rPr>
      </w:pPr>
    </w:p>
    <w:p w14:paraId="5A764421" w14:textId="77777777" w:rsidR="00A96A52" w:rsidRPr="00041F07" w:rsidRDefault="00A96A52" w:rsidP="00041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eastAsia="Calibri"/>
          <w:i/>
          <w:iCs/>
          <w:color w:val="0D0D0D"/>
        </w:rPr>
      </w:pPr>
      <w:r w:rsidRPr="00041F07">
        <w:rPr>
          <w:rFonts w:eastAsia="Calibri" w:hint="cs"/>
          <w:i/>
          <w:iCs/>
          <w:color w:val="0D0D0D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41F07">
        <w:rPr>
          <w:rFonts w:hint="cs"/>
          <w:i/>
          <w:iCs/>
          <w:color w:val="0D0D0D"/>
          <w:cs/>
        </w:rPr>
        <w:t>รวมและงบการเงินเฉพาะกิจการ</w:t>
      </w:r>
    </w:p>
    <w:p w14:paraId="06207FD5" w14:textId="77777777" w:rsidR="00A96A52" w:rsidRPr="00841CD7" w:rsidRDefault="00A96A52" w:rsidP="00A96A52">
      <w:pPr>
        <w:jc w:val="thaiDistribute"/>
        <w:rPr>
          <w:rFonts w:eastAsia="Calibri"/>
          <w:color w:val="0D0D0D"/>
          <w:sz w:val="24"/>
          <w:szCs w:val="24"/>
        </w:rPr>
      </w:pPr>
    </w:p>
    <w:p w14:paraId="3B8E8D45" w14:textId="77777777" w:rsidR="003A2B81" w:rsidRPr="00041F07" w:rsidRDefault="003A2B81" w:rsidP="003A2B81">
      <w:pPr>
        <w:jc w:val="thaiDistribute"/>
        <w:rPr>
          <w:rFonts w:eastAsia="Calibri"/>
          <w:color w:val="0D0D0D"/>
        </w:rPr>
      </w:pPr>
      <w:r w:rsidRPr="00041F07">
        <w:rPr>
          <w:rFonts w:eastAsia="Calibri" w:hint="cs"/>
          <w:color w:val="0D0D0D"/>
          <w:cs/>
        </w:rPr>
        <w:t>ผู้บริหารมีหน้าที่รับผิดชอบในการจัดทำและนำเสนองบการเงิน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D0D0D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D0D0D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E46E54" w14:textId="77777777" w:rsidR="00A96A52" w:rsidRPr="00841CD7" w:rsidRDefault="00A96A52" w:rsidP="00A96A52">
      <w:pPr>
        <w:jc w:val="thaiDistribute"/>
        <w:rPr>
          <w:rFonts w:eastAsia="Calibri"/>
          <w:color w:val="0D0D0D"/>
          <w:sz w:val="24"/>
          <w:szCs w:val="24"/>
        </w:rPr>
      </w:pPr>
    </w:p>
    <w:p w14:paraId="3BE5D46E" w14:textId="77777777" w:rsidR="003A2B81" w:rsidRPr="00041F07" w:rsidRDefault="003A2B81" w:rsidP="003A2B81">
      <w:pPr>
        <w:jc w:val="thaiDistribute"/>
        <w:rPr>
          <w:rFonts w:eastAsia="Calibri"/>
          <w:color w:val="0D0D0D"/>
        </w:rPr>
      </w:pPr>
      <w:r w:rsidRPr="00041F07">
        <w:rPr>
          <w:rFonts w:eastAsia="Calibri" w:hint="cs"/>
          <w:color w:val="0D0D0D"/>
          <w:cs/>
        </w:rPr>
        <w:t>ในการจัดทำงบการเงิน</w:t>
      </w:r>
      <w:r w:rsidRPr="00041F07">
        <w:rPr>
          <w:rFonts w:hint="cs"/>
          <w:color w:val="0D0D0D"/>
          <w:cs/>
        </w:rPr>
        <w:t>รวมและงบการเงินเฉพาะกิจการ</w:t>
      </w:r>
      <w:r w:rsidRPr="00041F07">
        <w:rPr>
          <w:rFonts w:eastAsia="Calibri" w:hint="cs"/>
          <w:color w:val="0D0D0D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8CAF6C6" w14:textId="77777777" w:rsidR="00A96A52" w:rsidRPr="00841CD7" w:rsidRDefault="00A96A52" w:rsidP="006C0A87">
      <w:pPr>
        <w:rPr>
          <w:rFonts w:eastAsia="Calibri"/>
          <w:color w:val="0D0D0D"/>
          <w:sz w:val="24"/>
          <w:szCs w:val="24"/>
        </w:rPr>
      </w:pPr>
    </w:p>
    <w:p w14:paraId="0BD10EC6" w14:textId="77777777" w:rsidR="003A2B81" w:rsidRPr="00041F07" w:rsidRDefault="003A2B81" w:rsidP="003A2B81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D0D0D"/>
        </w:rPr>
      </w:pPr>
      <w:r w:rsidRPr="00041F07">
        <w:rPr>
          <w:rFonts w:eastAsia="Calibri" w:hint="cs"/>
          <w:color w:val="0D0D0D"/>
          <w:cs/>
        </w:rPr>
        <w:t>ผู้มีหน้าที่ในการกำกับดูแลมีหน้าที่ในการ</w:t>
      </w:r>
      <w:r>
        <w:rPr>
          <w:rFonts w:eastAsia="Calibri" w:hint="cs"/>
          <w:color w:val="0D0D0D"/>
          <w:cs/>
        </w:rPr>
        <w:t>กำกับ</w:t>
      </w:r>
      <w:r w:rsidRPr="00041F07">
        <w:rPr>
          <w:rFonts w:eastAsia="Calibri" w:hint="cs"/>
          <w:color w:val="0D0D0D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0B68D96" w14:textId="77777777" w:rsidR="00102B9C" w:rsidRPr="00841CD7" w:rsidRDefault="00102B9C" w:rsidP="00A21206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4"/>
          <w:szCs w:val="24"/>
          <w:highlight w:val="yellow"/>
        </w:rPr>
      </w:pPr>
    </w:p>
    <w:p w14:paraId="38E9D57F" w14:textId="049F30FB" w:rsidR="00BC1E5E" w:rsidRPr="00041F07" w:rsidRDefault="00BC1E5E" w:rsidP="0011387C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041F07">
        <w:rPr>
          <w:rFonts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DB044D8" w14:textId="77777777" w:rsidR="00BC1E5E" w:rsidRPr="00841CD7" w:rsidRDefault="00BC1E5E" w:rsidP="00FD72B9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4"/>
          <w:szCs w:val="24"/>
        </w:rPr>
      </w:pPr>
    </w:p>
    <w:p w14:paraId="69C6E56A" w14:textId="4A7E7E7A" w:rsidR="003A2B81" w:rsidRDefault="003A2B81" w:rsidP="003A2B81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ไม่ว่าจะเกิดจากการทุจริตหรือข้อผิดพลาด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041F07">
        <w:rPr>
          <w:rFonts w:hint="cs"/>
          <w:color w:val="000000"/>
        </w:rPr>
        <w:t xml:space="preserve"> </w:t>
      </w:r>
    </w:p>
    <w:p w14:paraId="71C6D978" w14:textId="7491D7E9" w:rsidR="003A2B81" w:rsidRDefault="003A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</w:rPr>
      </w:pPr>
      <w:r>
        <w:rPr>
          <w:color w:val="000000"/>
        </w:rPr>
        <w:lastRenderedPageBreak/>
        <w:br w:type="page"/>
      </w:r>
    </w:p>
    <w:p w14:paraId="3B4A9E18" w14:textId="77777777" w:rsidR="00BC1E5E" w:rsidRPr="00041F07" w:rsidRDefault="00BC1E5E" w:rsidP="00A21206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lastRenderedPageBreak/>
        <w:t>ในการตรวจสอบของข้าพเจ้าตามมาตรฐานการสอบบัญชี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การปฏิบัติงานของข้าพเจ้ารวมถึง</w:t>
      </w:r>
      <w:r w:rsidRPr="00041F07">
        <w:rPr>
          <w:rFonts w:hint="cs"/>
          <w:color w:val="000000"/>
        </w:rPr>
        <w:t xml:space="preserve"> </w:t>
      </w:r>
    </w:p>
    <w:p w14:paraId="393120EF" w14:textId="77777777" w:rsidR="003A2B81" w:rsidRPr="00041F07" w:rsidRDefault="003A2B81" w:rsidP="003A2B8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การปลอมแปลงเอกสารหลักฐาน</w:t>
      </w:r>
      <w:r w:rsidRPr="00041F07">
        <w:rPr>
          <w:rFonts w:hint="cs"/>
          <w:color w:val="000000"/>
        </w:rPr>
        <w:t xml:space="preserve"> 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การตั้งใจละเว้นการแสดงข้อมูล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41F07">
        <w:rPr>
          <w:rFonts w:hint="cs"/>
          <w:color w:val="000000"/>
        </w:rPr>
        <w:t xml:space="preserve"> </w:t>
      </w:r>
    </w:p>
    <w:p w14:paraId="2CC9360F" w14:textId="77777777" w:rsidR="003A2B81" w:rsidRPr="00041F07" w:rsidRDefault="003A2B81" w:rsidP="003A2B8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เพื่อออกแบบวิธีการตรวจสอบที่เหมาะสมกับสถานการณ์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041F07">
        <w:rPr>
          <w:rFonts w:hint="cs"/>
          <w:color w:val="000000"/>
        </w:rPr>
        <w:t xml:space="preserve"> </w:t>
      </w:r>
    </w:p>
    <w:p w14:paraId="3E2BB0FF" w14:textId="77777777" w:rsidR="003A2B81" w:rsidRPr="00041F07" w:rsidRDefault="003A2B81" w:rsidP="003A2B81">
      <w:pPr>
        <w:pStyle w:val="Default"/>
        <w:numPr>
          <w:ilvl w:val="0"/>
          <w:numId w:val="6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hAnsi="Angsana New" w:cs="Angsana New"/>
          <w:sz w:val="30"/>
          <w:szCs w:val="30"/>
        </w:rPr>
        <w:br/>
      </w:r>
      <w:r w:rsidRPr="00041F07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2D31EE6B" w14:textId="77777777" w:rsidR="003A2B81" w:rsidRPr="00841CD7" w:rsidRDefault="003A2B81" w:rsidP="003A2B81">
      <w:pPr>
        <w:pStyle w:val="Default"/>
        <w:numPr>
          <w:ilvl w:val="0"/>
          <w:numId w:val="6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F945928" w14:textId="77777777" w:rsidR="003A2B81" w:rsidRDefault="003A2B81" w:rsidP="003A2B81">
      <w:pPr>
        <w:pStyle w:val="Default"/>
        <w:numPr>
          <w:ilvl w:val="0"/>
          <w:numId w:val="6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D2A9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D4F04" w14:textId="77777777" w:rsidR="003A2B81" w:rsidRPr="00041F07" w:rsidRDefault="003A2B81" w:rsidP="003A2B81">
      <w:pPr>
        <w:pStyle w:val="Default"/>
        <w:numPr>
          <w:ilvl w:val="0"/>
          <w:numId w:val="6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7551A6C9" w14:textId="77777777" w:rsidR="004E0F1F" w:rsidRPr="00041F07" w:rsidRDefault="004E0F1F" w:rsidP="00A2120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F14EEF" w14:textId="77777777" w:rsidR="003A2B81" w:rsidRPr="00041F07" w:rsidRDefault="003A2B81" w:rsidP="003A2B8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12B4E3AD" w14:textId="2F129F68" w:rsidR="00AC39F1" w:rsidRDefault="00AC39F1" w:rsidP="0025080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87A1C37" w14:textId="7F995619" w:rsidR="00841CD7" w:rsidRDefault="00841CD7" w:rsidP="0025080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89017B" w14:textId="77777777" w:rsidR="00841CD7" w:rsidRPr="00041F07" w:rsidRDefault="00841CD7" w:rsidP="0025080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3B28065" w14:textId="77777777" w:rsidR="003A2B81" w:rsidRPr="00041F07" w:rsidRDefault="003A2B81" w:rsidP="003A2B8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4F62084E" w14:textId="77777777" w:rsidR="00BC1E5E" w:rsidRPr="00041F07" w:rsidRDefault="00BC1E5E" w:rsidP="0011387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F61EC7A" w14:textId="77777777" w:rsidR="003A2B81" w:rsidRPr="00041F07" w:rsidRDefault="003A2B81" w:rsidP="003A2B8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ข้าพเจ้าได้พิจารณาเรื่องต่าง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ๆ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041F07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6FE908DF" w14:textId="77777777" w:rsidR="00FC2C6A" w:rsidRPr="00102B9C" w:rsidRDefault="00FC2C6A" w:rsidP="00A2120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78766A" w14:textId="66628AEE" w:rsidR="00AC39F1" w:rsidRPr="00102B9C" w:rsidRDefault="00AC39F1" w:rsidP="00A2120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D78CBB0" w14:textId="77777777" w:rsidR="00102B9C" w:rsidRPr="00102B9C" w:rsidRDefault="00102B9C" w:rsidP="00A2120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E75E8A" w14:textId="77777777" w:rsidR="00471382" w:rsidRPr="00041F07" w:rsidRDefault="00471382" w:rsidP="00471382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(ดุษณีย์ ยิ้มสุวรรณ)</w:t>
      </w:r>
    </w:p>
    <w:p w14:paraId="7822C01A" w14:textId="5DCC2F5B" w:rsidR="00471382" w:rsidRPr="00041F07" w:rsidRDefault="00471382" w:rsidP="00471382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041F0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ผู้สอบบัญชีรับอนุญาต </w:t>
      </w:r>
      <w:r w:rsidRPr="00041F07">
        <w:rPr>
          <w:rFonts w:ascii="Angsana New" w:hAnsi="Angsana New" w:cs="Angsana New" w:hint="cs"/>
          <w:sz w:val="30"/>
          <w:szCs w:val="30"/>
          <w:cs/>
          <w:lang w:val="th-TH"/>
        </w:rPr>
        <w:br/>
        <w:t xml:space="preserve">เลขทะเบียน </w:t>
      </w:r>
      <w:r w:rsidR="00327A23">
        <w:rPr>
          <w:rFonts w:ascii="Angsana New" w:hAnsi="Angsana New" w:cs="Angsana New" w:hint="cs"/>
          <w:sz w:val="30"/>
          <w:szCs w:val="30"/>
        </w:rPr>
        <w:t>10235</w:t>
      </w:r>
    </w:p>
    <w:p w14:paraId="7523FA88" w14:textId="5712C1AE" w:rsidR="00B87A90" w:rsidRPr="00041F07" w:rsidRDefault="00471382" w:rsidP="00A21206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US"/>
        </w:rPr>
      </w:pPr>
      <w:r w:rsidRPr="00041F07" w:rsidDel="00471382">
        <w:rPr>
          <w:rFonts w:ascii="Angsana New" w:hAnsi="Angsana New" w:cs="Angsana New" w:hint="cs"/>
          <w:cs/>
        </w:rPr>
        <w:t xml:space="preserve"> </w:t>
      </w:r>
    </w:p>
    <w:p w14:paraId="004F1D49" w14:textId="77777777" w:rsidR="00B87A90" w:rsidRPr="00041F07" w:rsidRDefault="00B87A90" w:rsidP="00A21206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US"/>
        </w:rPr>
      </w:pPr>
      <w:r w:rsidRPr="00041F07">
        <w:rPr>
          <w:rFonts w:ascii="Angsana New" w:hAnsi="Angsana New" w:cs="Angsana New" w:hint="cs"/>
          <w:cs/>
        </w:rPr>
        <w:t xml:space="preserve">บริษัท เคพีเอ็มจี ภูมิไชย สอบบัญชี จำกัด </w:t>
      </w:r>
      <w:r w:rsidRPr="00041F07">
        <w:rPr>
          <w:rFonts w:ascii="Angsana New" w:hAnsi="Angsana New" w:cs="Angsana New" w:hint="cs"/>
          <w:cs/>
        </w:rPr>
        <w:br/>
        <w:t xml:space="preserve">กรุงเทพมหานคร </w:t>
      </w:r>
    </w:p>
    <w:p w14:paraId="1E78E897" w14:textId="33D5BE25" w:rsidR="00CA012A" w:rsidRPr="00AB581C" w:rsidRDefault="00FA5931" w:rsidP="004E124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uto"/>
        <w:rPr>
          <w:rFonts w:asciiTheme="majorBidi" w:hAnsiTheme="majorBidi" w:cstheme="majorBidi"/>
        </w:rPr>
      </w:pPr>
      <w:r w:rsidRPr="00FA5931">
        <w:rPr>
          <w:rFonts w:cs="Angsana New"/>
          <w:b w:val="0"/>
          <w:bCs w:val="0"/>
          <w:sz w:val="30"/>
          <w:szCs w:val="30"/>
        </w:rPr>
        <w:t xml:space="preserve">14 </w:t>
      </w:r>
      <w:r w:rsidR="00CD7CB0" w:rsidRPr="00FA5931">
        <w:rPr>
          <w:rFonts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327A23" w:rsidRPr="00FA5931">
        <w:rPr>
          <w:rFonts w:cs="Angsana New" w:hint="cs"/>
          <w:b w:val="0"/>
          <w:bCs w:val="0"/>
          <w:sz w:val="30"/>
          <w:szCs w:val="30"/>
        </w:rPr>
        <w:t>256</w:t>
      </w:r>
      <w:bookmarkStart w:id="0" w:name="_GoBack"/>
      <w:bookmarkEnd w:id="0"/>
    </w:p>
    <w:sectPr w:rsidR="00CA012A" w:rsidRPr="00AB581C" w:rsidSect="000E683A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5AFF0" w14:textId="77777777" w:rsidR="005E085B" w:rsidRDefault="005E085B">
      <w:r>
        <w:separator/>
      </w:r>
    </w:p>
    <w:p w14:paraId="01FB88D2" w14:textId="77777777" w:rsidR="005E085B" w:rsidRDefault="005E085B"/>
  </w:endnote>
  <w:endnote w:type="continuationSeparator" w:id="0">
    <w:p w14:paraId="425B196E" w14:textId="77777777" w:rsidR="005E085B" w:rsidRDefault="005E085B">
      <w:r>
        <w:continuationSeparator/>
      </w:r>
    </w:p>
    <w:p w14:paraId="3BEB6614" w14:textId="77777777" w:rsidR="005E085B" w:rsidRDefault="005E0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D6605" w14:textId="2EC98A1A" w:rsidR="003D01BA" w:rsidRDefault="003D01BA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>
      <w:rPr>
        <w:rStyle w:val="PageNumber"/>
        <w:cs/>
      </w:rPr>
      <w:fldChar w:fldCharType="end"/>
    </w:r>
  </w:p>
  <w:p w14:paraId="0F2FB0E0" w14:textId="77777777" w:rsidR="003D01BA" w:rsidRDefault="003D01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31855" w14:textId="77777777" w:rsidR="003D01BA" w:rsidRPr="00FE67F5" w:rsidRDefault="003D01BA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3D01BA" w:rsidRPr="00FE67F5" w:rsidRDefault="003D01BA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BB108" w14:textId="2C1DC38C" w:rsidR="003D01BA" w:rsidRPr="00822BC2" w:rsidRDefault="003D01BA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392B" w14:textId="77777777" w:rsidR="003D01BA" w:rsidRPr="00FE67F5" w:rsidRDefault="003D01BA" w:rsidP="00D578D2">
    <w:pPr>
      <w:pStyle w:val="Footer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B0532" w14:textId="77777777" w:rsidR="005E085B" w:rsidRDefault="005E085B">
      <w:r>
        <w:separator/>
      </w:r>
    </w:p>
    <w:p w14:paraId="583320FC" w14:textId="77777777" w:rsidR="005E085B" w:rsidRDefault="005E085B"/>
  </w:footnote>
  <w:footnote w:type="continuationSeparator" w:id="0">
    <w:p w14:paraId="6096395B" w14:textId="77777777" w:rsidR="005E085B" w:rsidRDefault="005E085B">
      <w:r>
        <w:continuationSeparator/>
      </w:r>
    </w:p>
    <w:p w14:paraId="7E234AEC" w14:textId="77777777" w:rsidR="005E085B" w:rsidRDefault="005E08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38FF5" w14:textId="1CB1F48C" w:rsidR="003D01BA" w:rsidRDefault="003D01BA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3D01BA" w:rsidRDefault="005E085B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044EF" w14:textId="77777777" w:rsidR="003D01BA" w:rsidRDefault="003D01BA" w:rsidP="0073135B">
    <w:pPr>
      <w:pStyle w:val="Header"/>
      <w:ind w:right="360"/>
    </w:pPr>
  </w:p>
  <w:p w14:paraId="55715BAA" w14:textId="77777777" w:rsidR="003D01BA" w:rsidRDefault="003D01BA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3D01BA" w:rsidRDefault="003D01BA">
    <w:pPr>
      <w:pStyle w:val="Header"/>
    </w:pPr>
  </w:p>
  <w:p w14:paraId="5690D6B9" w14:textId="77777777" w:rsidR="003D01BA" w:rsidRDefault="003D01BA">
    <w:pPr>
      <w:pStyle w:val="Header"/>
    </w:pPr>
  </w:p>
  <w:p w14:paraId="0D8A5CE3" w14:textId="77777777" w:rsidR="003D01BA" w:rsidRDefault="003D0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55515" w14:textId="77777777" w:rsidR="009E12E2" w:rsidRDefault="009E12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319E5" w14:textId="77777777" w:rsidR="003D01BA" w:rsidRDefault="003D01BA">
    <w:pPr>
      <w:pStyle w:val="Header"/>
    </w:pPr>
  </w:p>
  <w:p w14:paraId="5C756232" w14:textId="77777777" w:rsidR="003D01BA" w:rsidRPr="00D578D2" w:rsidRDefault="003D01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00E04" w14:textId="61C5050E" w:rsidR="003D01BA" w:rsidRDefault="003D01BA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3D01BA" w:rsidRPr="00F47951" w:rsidRDefault="003D01BA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9BAC92A" w14:textId="717BC8F6" w:rsidR="003D01BA" w:rsidRPr="00B41AA1" w:rsidRDefault="003D01BA" w:rsidP="0026752C">
    <w:pPr>
      <w:pStyle w:val="Header"/>
      <w:rPr>
        <w:sz w:val="32"/>
        <w:szCs w:val="32"/>
      </w:rPr>
    </w:pPr>
    <w:r w:rsidRPr="00B41AA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>31</w:t>
    </w:r>
    <w:r w:rsidRPr="00B41AA1"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2564</w:t>
    </w:r>
  </w:p>
  <w:p w14:paraId="5DC3FFB0" w14:textId="77777777" w:rsidR="003D01BA" w:rsidRDefault="003D01BA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1D4C2510"/>
    <w:multiLevelType w:val="multilevel"/>
    <w:tmpl w:val="7EE22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i/>
        <w:iCs/>
        <w:sz w:val="24"/>
        <w:lang w:val="en-US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85E05AB0"/>
    <w:lvl w:ilvl="0" w:tplc="72B86064">
      <w:start w:val="3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CF439D"/>
    <w:multiLevelType w:val="multilevel"/>
    <w:tmpl w:val="B15CA64A"/>
    <w:lvl w:ilvl="0">
      <w:start w:val="2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hint="default"/>
        <w:b/>
        <w:bCs/>
        <w:i/>
        <w:iCs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4A53C9C"/>
    <w:multiLevelType w:val="hybridMultilevel"/>
    <w:tmpl w:val="E3FE07A8"/>
    <w:lvl w:ilvl="0" w:tplc="2EF2587C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cs="Arial" w:hint="default"/>
          <w:b/>
          <w:bCs/>
          <w:sz w:val="30"/>
          <w:szCs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680"/>
          </w:tabs>
          <w:ind w:left="680" w:hanging="340"/>
        </w:pPr>
        <w:rPr>
          <w:rFonts w:hint="default"/>
          <w:b/>
          <w:bCs/>
          <w:i/>
          <w:iCs/>
          <w:sz w:val="24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020"/>
          </w:tabs>
          <w:ind w:left="1008" w:hanging="504"/>
        </w:pPr>
        <w:rPr>
          <w:rFonts w:ascii="AngsanaUPC" w:hAnsi="AngsanaUPC" w:cs="Angsana New" w:hint="default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—"/>
        <w:lvlJc w:val="left"/>
        <w:pPr>
          <w:tabs>
            <w:tab w:val="num" w:pos="1361"/>
          </w:tabs>
          <w:ind w:left="1361" w:hanging="341"/>
        </w:pPr>
        <w:rPr>
          <w:rFonts w:ascii="Arial" w:hAnsi="Arial" w:cs="Arial" w:hint="default"/>
        </w:rPr>
      </w:lvl>
    </w:lvlOverride>
    <w:lvlOverride w:ilvl="4">
      <w:lvl w:ilvl="4">
        <w:start w:val="1"/>
        <w:numFmt w:val="lowerLetter"/>
        <w:lvlText w:val="-"/>
        <w:lvlJc w:val="left"/>
        <w:pPr>
          <w:tabs>
            <w:tab w:val="num" w:pos="1701"/>
          </w:tabs>
          <w:ind w:left="1701" w:hanging="340"/>
        </w:pPr>
        <w:rPr>
          <w:rFonts w:ascii="9999999" w:hAnsi="9999999" w:hint="default"/>
        </w:rPr>
      </w:lvl>
    </w:lvlOverride>
    <w:lvlOverride w:ilvl="5">
      <w:lvl w:ilvl="5">
        <w:start w:val="1"/>
        <w:numFmt w:val="lowerRoman"/>
        <w:lvlText w:val="—"/>
        <w:lvlJc w:val="left"/>
        <w:pPr>
          <w:tabs>
            <w:tab w:val="num" w:pos="2041"/>
          </w:tabs>
          <w:ind w:left="2041" w:hanging="340"/>
        </w:pPr>
        <w:rPr>
          <w:rFonts w:ascii="Arial" w:hAnsi="Arial" w:cs="Arial" w:hint="default"/>
        </w:rPr>
      </w:lvl>
    </w:lvlOverride>
    <w:lvlOverride w:ilvl="6">
      <w:lvl w:ilvl="6">
        <w:start w:val="1"/>
        <w:numFmt w:val="decimal"/>
        <w:lvlText w:val="-"/>
        <w:lvlJc w:val="left"/>
        <w:pPr>
          <w:tabs>
            <w:tab w:val="num" w:pos="2381"/>
          </w:tabs>
          <w:ind w:left="2381" w:hanging="340"/>
        </w:pPr>
        <w:rPr>
          <w:rFonts w:ascii="9999999" w:hAnsi="9999999" w:hint="default"/>
        </w:rPr>
      </w:lvl>
    </w:lvlOverride>
    <w:lvlOverride w:ilvl="7">
      <w:lvl w:ilvl="7">
        <w:start w:val="1"/>
        <w:numFmt w:val="lowerLetter"/>
        <w:lvlText w:val="—"/>
        <w:lvlJc w:val="left"/>
        <w:pPr>
          <w:tabs>
            <w:tab w:val="num" w:pos="2721"/>
          </w:tabs>
          <w:ind w:left="2721" w:hanging="340"/>
        </w:pPr>
        <w:rPr>
          <w:rFonts w:ascii="Arial" w:hAnsi="Arial" w:cs="Arial" w:hint="default"/>
        </w:rPr>
      </w:lvl>
    </w:lvlOverride>
    <w:lvlOverride w:ilvl="8">
      <w:lvl w:ilvl="8">
        <w:start w:val="1"/>
        <w:numFmt w:val="lowerRoman"/>
        <w:lvlText w:val="-"/>
        <w:lvlJc w:val="left"/>
        <w:pPr>
          <w:tabs>
            <w:tab w:val="num" w:pos="3061"/>
          </w:tabs>
          <w:ind w:left="3061" w:hanging="340"/>
        </w:pPr>
        <w:rPr>
          <w:rFonts w:ascii="9999999" w:hAnsi="9999999" w:hint="default"/>
        </w:rPr>
      </w:lvl>
    </w:lvlOverride>
  </w:num>
  <w:num w:numId="11">
    <w:abstractNumId w:val="1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BCA"/>
    <w:rsid w:val="00001E5E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18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348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24"/>
    <w:rsid w:val="00014263"/>
    <w:rsid w:val="000144DD"/>
    <w:rsid w:val="00014696"/>
    <w:rsid w:val="000154D2"/>
    <w:rsid w:val="00015608"/>
    <w:rsid w:val="00015C52"/>
    <w:rsid w:val="00015CE4"/>
    <w:rsid w:val="00015D9B"/>
    <w:rsid w:val="00015EB3"/>
    <w:rsid w:val="00015F69"/>
    <w:rsid w:val="000164E6"/>
    <w:rsid w:val="0001685A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72B"/>
    <w:rsid w:val="00021848"/>
    <w:rsid w:val="000219C5"/>
    <w:rsid w:val="0002286D"/>
    <w:rsid w:val="00022E7E"/>
    <w:rsid w:val="00023310"/>
    <w:rsid w:val="0002378F"/>
    <w:rsid w:val="0002395A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5EDF"/>
    <w:rsid w:val="000260F9"/>
    <w:rsid w:val="0002616A"/>
    <w:rsid w:val="0002655C"/>
    <w:rsid w:val="0002666D"/>
    <w:rsid w:val="0002669B"/>
    <w:rsid w:val="0002678A"/>
    <w:rsid w:val="00026AF3"/>
    <w:rsid w:val="00026E4E"/>
    <w:rsid w:val="000279A2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82B"/>
    <w:rsid w:val="00031E59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6C4"/>
    <w:rsid w:val="00035738"/>
    <w:rsid w:val="000357B4"/>
    <w:rsid w:val="00035A15"/>
    <w:rsid w:val="00035DF7"/>
    <w:rsid w:val="00035F20"/>
    <w:rsid w:val="00035FFA"/>
    <w:rsid w:val="00036185"/>
    <w:rsid w:val="000363FC"/>
    <w:rsid w:val="00036500"/>
    <w:rsid w:val="00036557"/>
    <w:rsid w:val="00036764"/>
    <w:rsid w:val="000369F7"/>
    <w:rsid w:val="00036B3C"/>
    <w:rsid w:val="00036C36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1F07"/>
    <w:rsid w:val="0004215D"/>
    <w:rsid w:val="00042225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895"/>
    <w:rsid w:val="00044A31"/>
    <w:rsid w:val="00044A7F"/>
    <w:rsid w:val="00044D8E"/>
    <w:rsid w:val="00044E36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AD3"/>
    <w:rsid w:val="00046C02"/>
    <w:rsid w:val="00046E6D"/>
    <w:rsid w:val="0004708B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7A1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6DE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2C1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53F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67"/>
    <w:rsid w:val="00064083"/>
    <w:rsid w:val="00064160"/>
    <w:rsid w:val="000649E1"/>
    <w:rsid w:val="00064A97"/>
    <w:rsid w:val="00064B99"/>
    <w:rsid w:val="00064C76"/>
    <w:rsid w:val="00064D0D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48A"/>
    <w:rsid w:val="000675C1"/>
    <w:rsid w:val="000676AE"/>
    <w:rsid w:val="00067824"/>
    <w:rsid w:val="00067877"/>
    <w:rsid w:val="000679B9"/>
    <w:rsid w:val="000679C5"/>
    <w:rsid w:val="00067C6A"/>
    <w:rsid w:val="00067DB9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0A6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192"/>
    <w:rsid w:val="00077244"/>
    <w:rsid w:val="000772CD"/>
    <w:rsid w:val="00077796"/>
    <w:rsid w:val="000777BB"/>
    <w:rsid w:val="00077EEA"/>
    <w:rsid w:val="00077F0E"/>
    <w:rsid w:val="00080027"/>
    <w:rsid w:val="0008009A"/>
    <w:rsid w:val="0008040C"/>
    <w:rsid w:val="0008041D"/>
    <w:rsid w:val="000806B9"/>
    <w:rsid w:val="00080891"/>
    <w:rsid w:val="000809F1"/>
    <w:rsid w:val="00080AA7"/>
    <w:rsid w:val="00080CC3"/>
    <w:rsid w:val="00080D17"/>
    <w:rsid w:val="0008102C"/>
    <w:rsid w:val="00081383"/>
    <w:rsid w:val="00081BDB"/>
    <w:rsid w:val="00081DF7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6A5"/>
    <w:rsid w:val="00084725"/>
    <w:rsid w:val="000847D1"/>
    <w:rsid w:val="00084C0B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487"/>
    <w:rsid w:val="0008680D"/>
    <w:rsid w:val="0008684E"/>
    <w:rsid w:val="000869F1"/>
    <w:rsid w:val="00086A41"/>
    <w:rsid w:val="00086C1E"/>
    <w:rsid w:val="000870CA"/>
    <w:rsid w:val="00087223"/>
    <w:rsid w:val="00087605"/>
    <w:rsid w:val="00087697"/>
    <w:rsid w:val="0008773F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796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5B19"/>
    <w:rsid w:val="000964E2"/>
    <w:rsid w:val="0009696E"/>
    <w:rsid w:val="00096A74"/>
    <w:rsid w:val="00096B29"/>
    <w:rsid w:val="00096B7D"/>
    <w:rsid w:val="00096BEA"/>
    <w:rsid w:val="00096F7F"/>
    <w:rsid w:val="00097106"/>
    <w:rsid w:val="00097241"/>
    <w:rsid w:val="0009739A"/>
    <w:rsid w:val="00097434"/>
    <w:rsid w:val="00097AF5"/>
    <w:rsid w:val="00097C9B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41B"/>
    <w:rsid w:val="000A163E"/>
    <w:rsid w:val="000A171A"/>
    <w:rsid w:val="000A19C7"/>
    <w:rsid w:val="000A1B30"/>
    <w:rsid w:val="000A2229"/>
    <w:rsid w:val="000A25A7"/>
    <w:rsid w:val="000A28C1"/>
    <w:rsid w:val="000A29B9"/>
    <w:rsid w:val="000A2ADE"/>
    <w:rsid w:val="000A2B47"/>
    <w:rsid w:val="000A2F48"/>
    <w:rsid w:val="000A31FB"/>
    <w:rsid w:val="000A33C3"/>
    <w:rsid w:val="000A33DF"/>
    <w:rsid w:val="000A3540"/>
    <w:rsid w:val="000A36DE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A7EE0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B31"/>
    <w:rsid w:val="000B2B99"/>
    <w:rsid w:val="000B2C29"/>
    <w:rsid w:val="000B2F23"/>
    <w:rsid w:val="000B300F"/>
    <w:rsid w:val="000B31C3"/>
    <w:rsid w:val="000B33FE"/>
    <w:rsid w:val="000B37FD"/>
    <w:rsid w:val="000B390B"/>
    <w:rsid w:val="000B431C"/>
    <w:rsid w:val="000B4358"/>
    <w:rsid w:val="000B4693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6DBC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20"/>
    <w:rsid w:val="000C0996"/>
    <w:rsid w:val="000C0B67"/>
    <w:rsid w:val="000C0C07"/>
    <w:rsid w:val="000C1064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2F2D"/>
    <w:rsid w:val="000C300B"/>
    <w:rsid w:val="000C3150"/>
    <w:rsid w:val="000C35C6"/>
    <w:rsid w:val="000C368E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62F"/>
    <w:rsid w:val="000C575D"/>
    <w:rsid w:val="000C583D"/>
    <w:rsid w:val="000C58AF"/>
    <w:rsid w:val="000C6026"/>
    <w:rsid w:val="000C628B"/>
    <w:rsid w:val="000C63E2"/>
    <w:rsid w:val="000C6622"/>
    <w:rsid w:val="000C690B"/>
    <w:rsid w:val="000C6B3B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8A"/>
    <w:rsid w:val="000D02B8"/>
    <w:rsid w:val="000D04C6"/>
    <w:rsid w:val="000D09E9"/>
    <w:rsid w:val="000D0A01"/>
    <w:rsid w:val="000D0ACE"/>
    <w:rsid w:val="000D0C62"/>
    <w:rsid w:val="000D0DD6"/>
    <w:rsid w:val="000D0E0B"/>
    <w:rsid w:val="000D0FEF"/>
    <w:rsid w:val="000D1047"/>
    <w:rsid w:val="000D156A"/>
    <w:rsid w:val="000D15BD"/>
    <w:rsid w:val="000D1647"/>
    <w:rsid w:val="000D17D9"/>
    <w:rsid w:val="000D1947"/>
    <w:rsid w:val="000D1DC4"/>
    <w:rsid w:val="000D1E47"/>
    <w:rsid w:val="000D1F85"/>
    <w:rsid w:val="000D2689"/>
    <w:rsid w:val="000D29DF"/>
    <w:rsid w:val="000D2A99"/>
    <w:rsid w:val="000D2C5B"/>
    <w:rsid w:val="000D3059"/>
    <w:rsid w:val="000D321B"/>
    <w:rsid w:val="000D32D6"/>
    <w:rsid w:val="000D3629"/>
    <w:rsid w:val="000D378A"/>
    <w:rsid w:val="000D381A"/>
    <w:rsid w:val="000D39FE"/>
    <w:rsid w:val="000D3A7E"/>
    <w:rsid w:val="000D3D14"/>
    <w:rsid w:val="000D3F3E"/>
    <w:rsid w:val="000D4463"/>
    <w:rsid w:val="000D47C2"/>
    <w:rsid w:val="000D4959"/>
    <w:rsid w:val="000D4AED"/>
    <w:rsid w:val="000D4E8D"/>
    <w:rsid w:val="000D5014"/>
    <w:rsid w:val="000D5114"/>
    <w:rsid w:val="000D52FA"/>
    <w:rsid w:val="000D53E6"/>
    <w:rsid w:val="000D5A54"/>
    <w:rsid w:val="000D5A61"/>
    <w:rsid w:val="000D5C19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379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1F"/>
    <w:rsid w:val="000E38B6"/>
    <w:rsid w:val="000E39A2"/>
    <w:rsid w:val="000E3B6E"/>
    <w:rsid w:val="000E4011"/>
    <w:rsid w:val="000E4066"/>
    <w:rsid w:val="000E40AA"/>
    <w:rsid w:val="000E4133"/>
    <w:rsid w:val="000E4210"/>
    <w:rsid w:val="000E4515"/>
    <w:rsid w:val="000E4A05"/>
    <w:rsid w:val="000E51C9"/>
    <w:rsid w:val="000E51CF"/>
    <w:rsid w:val="000E53C5"/>
    <w:rsid w:val="000E57FD"/>
    <w:rsid w:val="000E65A5"/>
    <w:rsid w:val="000E676C"/>
    <w:rsid w:val="000E6788"/>
    <w:rsid w:val="000E683A"/>
    <w:rsid w:val="000E696D"/>
    <w:rsid w:val="000E6B6F"/>
    <w:rsid w:val="000E6E6F"/>
    <w:rsid w:val="000E6E81"/>
    <w:rsid w:val="000E6FCA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BE7"/>
    <w:rsid w:val="000F2E2F"/>
    <w:rsid w:val="000F2F22"/>
    <w:rsid w:val="000F3043"/>
    <w:rsid w:val="000F31BE"/>
    <w:rsid w:val="000F3692"/>
    <w:rsid w:val="000F37E4"/>
    <w:rsid w:val="000F3A5F"/>
    <w:rsid w:val="000F3AEE"/>
    <w:rsid w:val="000F3BE9"/>
    <w:rsid w:val="000F3DCC"/>
    <w:rsid w:val="000F3F58"/>
    <w:rsid w:val="000F4463"/>
    <w:rsid w:val="000F44AB"/>
    <w:rsid w:val="000F44F6"/>
    <w:rsid w:val="000F45B4"/>
    <w:rsid w:val="000F4876"/>
    <w:rsid w:val="000F4A87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0C8"/>
    <w:rsid w:val="00101BA1"/>
    <w:rsid w:val="00101E1D"/>
    <w:rsid w:val="00102393"/>
    <w:rsid w:val="0010273D"/>
    <w:rsid w:val="001028B4"/>
    <w:rsid w:val="001029D8"/>
    <w:rsid w:val="00102B9C"/>
    <w:rsid w:val="00102B9E"/>
    <w:rsid w:val="00102C67"/>
    <w:rsid w:val="00102F27"/>
    <w:rsid w:val="00103288"/>
    <w:rsid w:val="00103335"/>
    <w:rsid w:val="001035A3"/>
    <w:rsid w:val="00103FEC"/>
    <w:rsid w:val="001041C1"/>
    <w:rsid w:val="00104306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B99"/>
    <w:rsid w:val="00107C4F"/>
    <w:rsid w:val="00107DAF"/>
    <w:rsid w:val="001102B1"/>
    <w:rsid w:val="00110329"/>
    <w:rsid w:val="0011038D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81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74E"/>
    <w:rsid w:val="0011490B"/>
    <w:rsid w:val="00114BB3"/>
    <w:rsid w:val="001155ED"/>
    <w:rsid w:val="001157A9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8E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6B"/>
    <w:rsid w:val="001231ED"/>
    <w:rsid w:val="001234AB"/>
    <w:rsid w:val="001235A5"/>
    <w:rsid w:val="00123779"/>
    <w:rsid w:val="00123E14"/>
    <w:rsid w:val="0012405C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385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D56"/>
    <w:rsid w:val="00131009"/>
    <w:rsid w:val="001311D3"/>
    <w:rsid w:val="0013126F"/>
    <w:rsid w:val="0013133A"/>
    <w:rsid w:val="0013153C"/>
    <w:rsid w:val="001315DF"/>
    <w:rsid w:val="00131892"/>
    <w:rsid w:val="00131B88"/>
    <w:rsid w:val="00131F90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0F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7B3"/>
    <w:rsid w:val="0013790B"/>
    <w:rsid w:val="001379EB"/>
    <w:rsid w:val="00137C0A"/>
    <w:rsid w:val="00137C13"/>
    <w:rsid w:val="00137DD8"/>
    <w:rsid w:val="00137F8F"/>
    <w:rsid w:val="00140212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C3"/>
    <w:rsid w:val="001441FF"/>
    <w:rsid w:val="00144779"/>
    <w:rsid w:val="00144D2B"/>
    <w:rsid w:val="0014501D"/>
    <w:rsid w:val="0014517B"/>
    <w:rsid w:val="001455CC"/>
    <w:rsid w:val="00145648"/>
    <w:rsid w:val="00145680"/>
    <w:rsid w:val="001456BC"/>
    <w:rsid w:val="00145B57"/>
    <w:rsid w:val="00145B87"/>
    <w:rsid w:val="00145CB1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518"/>
    <w:rsid w:val="00150A5D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D22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90F"/>
    <w:rsid w:val="00153E15"/>
    <w:rsid w:val="00153FA1"/>
    <w:rsid w:val="00154210"/>
    <w:rsid w:val="001542FF"/>
    <w:rsid w:val="00154358"/>
    <w:rsid w:val="0015451C"/>
    <w:rsid w:val="00154773"/>
    <w:rsid w:val="00154930"/>
    <w:rsid w:val="00154E71"/>
    <w:rsid w:val="00154F21"/>
    <w:rsid w:val="00154FD9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577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5F1"/>
    <w:rsid w:val="001618F0"/>
    <w:rsid w:val="00161AC9"/>
    <w:rsid w:val="00161EA3"/>
    <w:rsid w:val="00161F02"/>
    <w:rsid w:val="0016202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1"/>
    <w:rsid w:val="00164F86"/>
    <w:rsid w:val="0016530A"/>
    <w:rsid w:val="0016540E"/>
    <w:rsid w:val="0016547A"/>
    <w:rsid w:val="0016547F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273"/>
    <w:rsid w:val="00170309"/>
    <w:rsid w:val="00170933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4FB"/>
    <w:rsid w:val="001745D0"/>
    <w:rsid w:val="001746B7"/>
    <w:rsid w:val="00174E3D"/>
    <w:rsid w:val="00174FBE"/>
    <w:rsid w:val="001751A8"/>
    <w:rsid w:val="00175293"/>
    <w:rsid w:val="00175466"/>
    <w:rsid w:val="001756D2"/>
    <w:rsid w:val="001757D0"/>
    <w:rsid w:val="00175891"/>
    <w:rsid w:val="00175CBC"/>
    <w:rsid w:val="00175F20"/>
    <w:rsid w:val="00175F62"/>
    <w:rsid w:val="001762C9"/>
    <w:rsid w:val="00176F4C"/>
    <w:rsid w:val="001776DC"/>
    <w:rsid w:val="001778B5"/>
    <w:rsid w:val="001779EC"/>
    <w:rsid w:val="00177FB9"/>
    <w:rsid w:val="001800B3"/>
    <w:rsid w:val="0018014A"/>
    <w:rsid w:val="00180255"/>
    <w:rsid w:val="00180608"/>
    <w:rsid w:val="001807AE"/>
    <w:rsid w:val="00180C51"/>
    <w:rsid w:val="00180E18"/>
    <w:rsid w:val="00181380"/>
    <w:rsid w:val="00181E9C"/>
    <w:rsid w:val="00181F37"/>
    <w:rsid w:val="00181F78"/>
    <w:rsid w:val="0018201D"/>
    <w:rsid w:val="00182132"/>
    <w:rsid w:val="00182207"/>
    <w:rsid w:val="00182412"/>
    <w:rsid w:val="00182A42"/>
    <w:rsid w:val="00182C2E"/>
    <w:rsid w:val="00182DB1"/>
    <w:rsid w:val="00182F1E"/>
    <w:rsid w:val="00183399"/>
    <w:rsid w:val="001837D0"/>
    <w:rsid w:val="001839DB"/>
    <w:rsid w:val="00183AD0"/>
    <w:rsid w:val="00183D03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DC6"/>
    <w:rsid w:val="00186E89"/>
    <w:rsid w:val="00186F3E"/>
    <w:rsid w:val="001876DD"/>
    <w:rsid w:val="00187F70"/>
    <w:rsid w:val="00190334"/>
    <w:rsid w:val="00190403"/>
    <w:rsid w:val="00190624"/>
    <w:rsid w:val="001909BE"/>
    <w:rsid w:val="00190B78"/>
    <w:rsid w:val="00190E05"/>
    <w:rsid w:val="00190E2D"/>
    <w:rsid w:val="00190E4A"/>
    <w:rsid w:val="0019134A"/>
    <w:rsid w:val="00191B7A"/>
    <w:rsid w:val="00191C18"/>
    <w:rsid w:val="00191D5A"/>
    <w:rsid w:val="00192198"/>
    <w:rsid w:val="001923C4"/>
    <w:rsid w:val="00192AB6"/>
    <w:rsid w:val="00192D6A"/>
    <w:rsid w:val="00192E5D"/>
    <w:rsid w:val="00192EE8"/>
    <w:rsid w:val="001933AD"/>
    <w:rsid w:val="00193868"/>
    <w:rsid w:val="001938C9"/>
    <w:rsid w:val="00193BFA"/>
    <w:rsid w:val="00193ECB"/>
    <w:rsid w:val="00193F5F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62D5"/>
    <w:rsid w:val="00196A75"/>
    <w:rsid w:val="00196AEA"/>
    <w:rsid w:val="00196B3A"/>
    <w:rsid w:val="00196BE1"/>
    <w:rsid w:val="0019739F"/>
    <w:rsid w:val="00197640"/>
    <w:rsid w:val="00197660"/>
    <w:rsid w:val="00197787"/>
    <w:rsid w:val="00197A2B"/>
    <w:rsid w:val="00197D03"/>
    <w:rsid w:val="00197DA7"/>
    <w:rsid w:val="00197F79"/>
    <w:rsid w:val="00197FBC"/>
    <w:rsid w:val="001A0346"/>
    <w:rsid w:val="001A069F"/>
    <w:rsid w:val="001A0871"/>
    <w:rsid w:val="001A0B4C"/>
    <w:rsid w:val="001A0DE6"/>
    <w:rsid w:val="001A0ED9"/>
    <w:rsid w:val="001A1270"/>
    <w:rsid w:val="001A1290"/>
    <w:rsid w:val="001A1AFC"/>
    <w:rsid w:val="001A1B98"/>
    <w:rsid w:val="001A1CB7"/>
    <w:rsid w:val="001A1F5B"/>
    <w:rsid w:val="001A2141"/>
    <w:rsid w:val="001A233C"/>
    <w:rsid w:val="001A248B"/>
    <w:rsid w:val="001A25F3"/>
    <w:rsid w:val="001A2B38"/>
    <w:rsid w:val="001A2BA5"/>
    <w:rsid w:val="001A2D20"/>
    <w:rsid w:val="001A2DF8"/>
    <w:rsid w:val="001A2FF3"/>
    <w:rsid w:val="001A37C9"/>
    <w:rsid w:val="001A385C"/>
    <w:rsid w:val="001A3917"/>
    <w:rsid w:val="001A3A22"/>
    <w:rsid w:val="001A3C38"/>
    <w:rsid w:val="001A3C3D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80C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7C8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5EA"/>
    <w:rsid w:val="001B377E"/>
    <w:rsid w:val="001B3BEA"/>
    <w:rsid w:val="001B3CAE"/>
    <w:rsid w:val="001B3D0E"/>
    <w:rsid w:val="001B3DA4"/>
    <w:rsid w:val="001B4491"/>
    <w:rsid w:val="001B44E8"/>
    <w:rsid w:val="001B4611"/>
    <w:rsid w:val="001B4782"/>
    <w:rsid w:val="001B4887"/>
    <w:rsid w:val="001B4B0B"/>
    <w:rsid w:val="001B4B0E"/>
    <w:rsid w:val="001B4D45"/>
    <w:rsid w:val="001B50AF"/>
    <w:rsid w:val="001B55FE"/>
    <w:rsid w:val="001B56E8"/>
    <w:rsid w:val="001B5739"/>
    <w:rsid w:val="001B5B38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442"/>
    <w:rsid w:val="001B7900"/>
    <w:rsid w:val="001B7AB8"/>
    <w:rsid w:val="001B7E3A"/>
    <w:rsid w:val="001C0194"/>
    <w:rsid w:val="001C03C8"/>
    <w:rsid w:val="001C044B"/>
    <w:rsid w:val="001C0672"/>
    <w:rsid w:val="001C069E"/>
    <w:rsid w:val="001C08EF"/>
    <w:rsid w:val="001C0AE8"/>
    <w:rsid w:val="001C0B22"/>
    <w:rsid w:val="001C0F8C"/>
    <w:rsid w:val="001C122A"/>
    <w:rsid w:val="001C1397"/>
    <w:rsid w:val="001C13D9"/>
    <w:rsid w:val="001C1634"/>
    <w:rsid w:val="001C1699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AC2"/>
    <w:rsid w:val="001C2CCE"/>
    <w:rsid w:val="001C2D38"/>
    <w:rsid w:val="001C3126"/>
    <w:rsid w:val="001C31C3"/>
    <w:rsid w:val="001C326F"/>
    <w:rsid w:val="001C364B"/>
    <w:rsid w:val="001C369C"/>
    <w:rsid w:val="001C36AF"/>
    <w:rsid w:val="001C3B39"/>
    <w:rsid w:val="001C3DA7"/>
    <w:rsid w:val="001C3F54"/>
    <w:rsid w:val="001C3FEB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716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BFF"/>
    <w:rsid w:val="001C7D62"/>
    <w:rsid w:val="001C7DDB"/>
    <w:rsid w:val="001D02FF"/>
    <w:rsid w:val="001D0304"/>
    <w:rsid w:val="001D0CEB"/>
    <w:rsid w:val="001D0E3E"/>
    <w:rsid w:val="001D0E57"/>
    <w:rsid w:val="001D0EFA"/>
    <w:rsid w:val="001D0FAE"/>
    <w:rsid w:val="001D0FBB"/>
    <w:rsid w:val="001D14C5"/>
    <w:rsid w:val="001D1520"/>
    <w:rsid w:val="001D1521"/>
    <w:rsid w:val="001D163C"/>
    <w:rsid w:val="001D1889"/>
    <w:rsid w:val="001D1CAA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D9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83"/>
    <w:rsid w:val="001D3FE9"/>
    <w:rsid w:val="001D4048"/>
    <w:rsid w:val="001D40A1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19"/>
    <w:rsid w:val="001D53C8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524A"/>
    <w:rsid w:val="001E5298"/>
    <w:rsid w:val="001E532B"/>
    <w:rsid w:val="001E5596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B46"/>
    <w:rsid w:val="001E6D06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58"/>
    <w:rsid w:val="001F02D8"/>
    <w:rsid w:val="001F02E6"/>
    <w:rsid w:val="001F06B7"/>
    <w:rsid w:val="001F077C"/>
    <w:rsid w:val="001F1028"/>
    <w:rsid w:val="001F127B"/>
    <w:rsid w:val="001F134A"/>
    <w:rsid w:val="001F1396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4E"/>
    <w:rsid w:val="001F4290"/>
    <w:rsid w:val="001F47C0"/>
    <w:rsid w:val="001F4A6C"/>
    <w:rsid w:val="001F4ECF"/>
    <w:rsid w:val="001F511F"/>
    <w:rsid w:val="001F5382"/>
    <w:rsid w:val="001F568E"/>
    <w:rsid w:val="001F5763"/>
    <w:rsid w:val="001F5BAC"/>
    <w:rsid w:val="001F5C3D"/>
    <w:rsid w:val="001F5CA5"/>
    <w:rsid w:val="001F5E6E"/>
    <w:rsid w:val="001F61C7"/>
    <w:rsid w:val="001F6556"/>
    <w:rsid w:val="001F65F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1EBB"/>
    <w:rsid w:val="0020238A"/>
    <w:rsid w:val="00202BD5"/>
    <w:rsid w:val="00202D33"/>
    <w:rsid w:val="00202D63"/>
    <w:rsid w:val="00202D76"/>
    <w:rsid w:val="00203315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62F"/>
    <w:rsid w:val="002047AA"/>
    <w:rsid w:val="00204875"/>
    <w:rsid w:val="00204F14"/>
    <w:rsid w:val="0020504D"/>
    <w:rsid w:val="002050D4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10090"/>
    <w:rsid w:val="0021027C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15B"/>
    <w:rsid w:val="00216417"/>
    <w:rsid w:val="00216944"/>
    <w:rsid w:val="00216B00"/>
    <w:rsid w:val="00216B11"/>
    <w:rsid w:val="00216BEF"/>
    <w:rsid w:val="00216CCD"/>
    <w:rsid w:val="00216F6A"/>
    <w:rsid w:val="00217275"/>
    <w:rsid w:val="002172A2"/>
    <w:rsid w:val="002175E4"/>
    <w:rsid w:val="00217A5F"/>
    <w:rsid w:val="00217A80"/>
    <w:rsid w:val="00217F18"/>
    <w:rsid w:val="002203F7"/>
    <w:rsid w:val="00220665"/>
    <w:rsid w:val="00220815"/>
    <w:rsid w:val="00220C53"/>
    <w:rsid w:val="00220EF5"/>
    <w:rsid w:val="002216E6"/>
    <w:rsid w:val="00221731"/>
    <w:rsid w:val="00221D02"/>
    <w:rsid w:val="00221D70"/>
    <w:rsid w:val="00221DCE"/>
    <w:rsid w:val="00221E93"/>
    <w:rsid w:val="00221EB8"/>
    <w:rsid w:val="00222360"/>
    <w:rsid w:val="00222558"/>
    <w:rsid w:val="0022261D"/>
    <w:rsid w:val="00222643"/>
    <w:rsid w:val="0022313D"/>
    <w:rsid w:val="00223349"/>
    <w:rsid w:val="00223386"/>
    <w:rsid w:val="00223512"/>
    <w:rsid w:val="00223650"/>
    <w:rsid w:val="002237BD"/>
    <w:rsid w:val="00223AEC"/>
    <w:rsid w:val="00223C3A"/>
    <w:rsid w:val="00223F85"/>
    <w:rsid w:val="002245F8"/>
    <w:rsid w:val="00224753"/>
    <w:rsid w:val="00224855"/>
    <w:rsid w:val="00224BB2"/>
    <w:rsid w:val="00224EC3"/>
    <w:rsid w:val="002253FE"/>
    <w:rsid w:val="00225D1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791"/>
    <w:rsid w:val="00227988"/>
    <w:rsid w:val="002279DA"/>
    <w:rsid w:val="00227F4C"/>
    <w:rsid w:val="00230754"/>
    <w:rsid w:val="00230A4D"/>
    <w:rsid w:val="00230A85"/>
    <w:rsid w:val="00230B99"/>
    <w:rsid w:val="00230C7A"/>
    <w:rsid w:val="00230E56"/>
    <w:rsid w:val="00230EE3"/>
    <w:rsid w:val="002313F7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62C6"/>
    <w:rsid w:val="00236319"/>
    <w:rsid w:val="00236654"/>
    <w:rsid w:val="0023678E"/>
    <w:rsid w:val="00236B2A"/>
    <w:rsid w:val="00236E25"/>
    <w:rsid w:val="00236EFF"/>
    <w:rsid w:val="00237309"/>
    <w:rsid w:val="0023760E"/>
    <w:rsid w:val="0023769E"/>
    <w:rsid w:val="002377C8"/>
    <w:rsid w:val="00240379"/>
    <w:rsid w:val="00240409"/>
    <w:rsid w:val="002404A9"/>
    <w:rsid w:val="002404F6"/>
    <w:rsid w:val="002405F0"/>
    <w:rsid w:val="00240937"/>
    <w:rsid w:val="0024098A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BE1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52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38F"/>
    <w:rsid w:val="002465B1"/>
    <w:rsid w:val="00246E0D"/>
    <w:rsid w:val="00246E70"/>
    <w:rsid w:val="00246FFE"/>
    <w:rsid w:val="002472D4"/>
    <w:rsid w:val="002475BE"/>
    <w:rsid w:val="002477FB"/>
    <w:rsid w:val="00250096"/>
    <w:rsid w:val="00250423"/>
    <w:rsid w:val="0025048D"/>
    <w:rsid w:val="0025049E"/>
    <w:rsid w:val="002505DE"/>
    <w:rsid w:val="00250803"/>
    <w:rsid w:val="002508F1"/>
    <w:rsid w:val="00250A0E"/>
    <w:rsid w:val="00250DFD"/>
    <w:rsid w:val="0025105F"/>
    <w:rsid w:val="0025127C"/>
    <w:rsid w:val="00251444"/>
    <w:rsid w:val="002515F9"/>
    <w:rsid w:val="0025164D"/>
    <w:rsid w:val="0025167C"/>
    <w:rsid w:val="0025168F"/>
    <w:rsid w:val="0025183F"/>
    <w:rsid w:val="00251855"/>
    <w:rsid w:val="00251A0E"/>
    <w:rsid w:val="00251CE3"/>
    <w:rsid w:val="00251E7A"/>
    <w:rsid w:val="00251E8C"/>
    <w:rsid w:val="00251F7C"/>
    <w:rsid w:val="00252036"/>
    <w:rsid w:val="0025229B"/>
    <w:rsid w:val="0025233D"/>
    <w:rsid w:val="0025238C"/>
    <w:rsid w:val="00252647"/>
    <w:rsid w:val="00252982"/>
    <w:rsid w:val="00252989"/>
    <w:rsid w:val="00252A5D"/>
    <w:rsid w:val="00252D07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12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67"/>
    <w:rsid w:val="002622EE"/>
    <w:rsid w:val="002624BE"/>
    <w:rsid w:val="002626D4"/>
    <w:rsid w:val="00262730"/>
    <w:rsid w:val="002628B5"/>
    <w:rsid w:val="00262C2E"/>
    <w:rsid w:val="00262E44"/>
    <w:rsid w:val="00262E7A"/>
    <w:rsid w:val="0026303D"/>
    <w:rsid w:val="0026306A"/>
    <w:rsid w:val="002631A7"/>
    <w:rsid w:val="00263417"/>
    <w:rsid w:val="002636EC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49"/>
    <w:rsid w:val="00267975"/>
    <w:rsid w:val="00270702"/>
    <w:rsid w:val="0027092E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343"/>
    <w:rsid w:val="002744EF"/>
    <w:rsid w:val="00274829"/>
    <w:rsid w:val="00274843"/>
    <w:rsid w:val="002749E9"/>
    <w:rsid w:val="00274A14"/>
    <w:rsid w:val="00274B68"/>
    <w:rsid w:val="00274BDF"/>
    <w:rsid w:val="00274C18"/>
    <w:rsid w:val="00275316"/>
    <w:rsid w:val="0027533E"/>
    <w:rsid w:val="002753F7"/>
    <w:rsid w:val="002754F4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3DF"/>
    <w:rsid w:val="00280768"/>
    <w:rsid w:val="00280BBD"/>
    <w:rsid w:val="0028109D"/>
    <w:rsid w:val="002811F0"/>
    <w:rsid w:val="002814E1"/>
    <w:rsid w:val="0028168A"/>
    <w:rsid w:val="00281690"/>
    <w:rsid w:val="00281802"/>
    <w:rsid w:val="00281AD4"/>
    <w:rsid w:val="00281DF2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C62"/>
    <w:rsid w:val="002842AB"/>
    <w:rsid w:val="0028447D"/>
    <w:rsid w:val="002844F8"/>
    <w:rsid w:val="002846A7"/>
    <w:rsid w:val="0028476D"/>
    <w:rsid w:val="00284991"/>
    <w:rsid w:val="00284A0D"/>
    <w:rsid w:val="00284D68"/>
    <w:rsid w:val="00284E12"/>
    <w:rsid w:val="00284E7F"/>
    <w:rsid w:val="00284FE0"/>
    <w:rsid w:val="0028500E"/>
    <w:rsid w:val="0028581D"/>
    <w:rsid w:val="00285AD6"/>
    <w:rsid w:val="00285ADB"/>
    <w:rsid w:val="00285AF5"/>
    <w:rsid w:val="00286303"/>
    <w:rsid w:val="00286617"/>
    <w:rsid w:val="00286644"/>
    <w:rsid w:val="00286671"/>
    <w:rsid w:val="00286950"/>
    <w:rsid w:val="002900E8"/>
    <w:rsid w:val="002906DC"/>
    <w:rsid w:val="00290792"/>
    <w:rsid w:val="00290862"/>
    <w:rsid w:val="00290A65"/>
    <w:rsid w:val="00290D0A"/>
    <w:rsid w:val="00290F3D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3041"/>
    <w:rsid w:val="002930A1"/>
    <w:rsid w:val="0029340F"/>
    <w:rsid w:val="00293475"/>
    <w:rsid w:val="002936DB"/>
    <w:rsid w:val="002938FD"/>
    <w:rsid w:val="00293AC0"/>
    <w:rsid w:val="00293DAA"/>
    <w:rsid w:val="002941BC"/>
    <w:rsid w:val="00294264"/>
    <w:rsid w:val="0029431E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B1"/>
    <w:rsid w:val="002966C7"/>
    <w:rsid w:val="002966CD"/>
    <w:rsid w:val="00296B0F"/>
    <w:rsid w:val="00296F98"/>
    <w:rsid w:val="002975B1"/>
    <w:rsid w:val="00297A7E"/>
    <w:rsid w:val="002A0071"/>
    <w:rsid w:val="002A007E"/>
    <w:rsid w:val="002A04B9"/>
    <w:rsid w:val="002A09D5"/>
    <w:rsid w:val="002A0A15"/>
    <w:rsid w:val="002A0D3D"/>
    <w:rsid w:val="002A0E5D"/>
    <w:rsid w:val="002A1331"/>
    <w:rsid w:val="002A1539"/>
    <w:rsid w:val="002A16A1"/>
    <w:rsid w:val="002A1E55"/>
    <w:rsid w:val="002A1E5F"/>
    <w:rsid w:val="002A25C7"/>
    <w:rsid w:val="002A268F"/>
    <w:rsid w:val="002A26E3"/>
    <w:rsid w:val="002A2816"/>
    <w:rsid w:val="002A29CC"/>
    <w:rsid w:val="002A2A8F"/>
    <w:rsid w:val="002A2CB4"/>
    <w:rsid w:val="002A2CFA"/>
    <w:rsid w:val="002A2D02"/>
    <w:rsid w:val="002A2F5C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875"/>
    <w:rsid w:val="002A49E9"/>
    <w:rsid w:val="002A4A18"/>
    <w:rsid w:val="002A525B"/>
    <w:rsid w:val="002A5D61"/>
    <w:rsid w:val="002A5E5E"/>
    <w:rsid w:val="002A62BD"/>
    <w:rsid w:val="002A6930"/>
    <w:rsid w:val="002A69F3"/>
    <w:rsid w:val="002A6A7C"/>
    <w:rsid w:val="002A6D18"/>
    <w:rsid w:val="002A6D94"/>
    <w:rsid w:val="002A6F92"/>
    <w:rsid w:val="002A7379"/>
    <w:rsid w:val="002A78F3"/>
    <w:rsid w:val="002A79E6"/>
    <w:rsid w:val="002A7BA5"/>
    <w:rsid w:val="002A7C69"/>
    <w:rsid w:val="002A7FF2"/>
    <w:rsid w:val="002B0449"/>
    <w:rsid w:val="002B05AB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76F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B8B"/>
    <w:rsid w:val="002B4CB8"/>
    <w:rsid w:val="002B4D0B"/>
    <w:rsid w:val="002B4D66"/>
    <w:rsid w:val="002B5252"/>
    <w:rsid w:val="002B55EC"/>
    <w:rsid w:val="002B5601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BDD"/>
    <w:rsid w:val="002B6CC2"/>
    <w:rsid w:val="002B7103"/>
    <w:rsid w:val="002B7279"/>
    <w:rsid w:val="002B798E"/>
    <w:rsid w:val="002C0288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9C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67D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0FC1"/>
    <w:rsid w:val="002E1339"/>
    <w:rsid w:val="002E1519"/>
    <w:rsid w:val="002E1566"/>
    <w:rsid w:val="002E16F4"/>
    <w:rsid w:val="002E1702"/>
    <w:rsid w:val="002E183B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7D0"/>
    <w:rsid w:val="002E3999"/>
    <w:rsid w:val="002E3C83"/>
    <w:rsid w:val="002E3CD6"/>
    <w:rsid w:val="002E3FC1"/>
    <w:rsid w:val="002E46A7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2D6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0E6"/>
    <w:rsid w:val="002E7195"/>
    <w:rsid w:val="002E7601"/>
    <w:rsid w:val="002E761A"/>
    <w:rsid w:val="002E76AA"/>
    <w:rsid w:val="002E782C"/>
    <w:rsid w:val="002E7856"/>
    <w:rsid w:val="002E7BB3"/>
    <w:rsid w:val="002E7D6C"/>
    <w:rsid w:val="002E7E5D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479"/>
    <w:rsid w:val="002F25CD"/>
    <w:rsid w:val="002F28EC"/>
    <w:rsid w:val="002F2A08"/>
    <w:rsid w:val="002F2C62"/>
    <w:rsid w:val="002F2CCC"/>
    <w:rsid w:val="002F2D2D"/>
    <w:rsid w:val="002F2F6A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23D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E04"/>
    <w:rsid w:val="0030047A"/>
    <w:rsid w:val="0030075E"/>
    <w:rsid w:val="00300944"/>
    <w:rsid w:val="00300CBB"/>
    <w:rsid w:val="0030118B"/>
    <w:rsid w:val="00301420"/>
    <w:rsid w:val="00301552"/>
    <w:rsid w:val="00301774"/>
    <w:rsid w:val="003017E7"/>
    <w:rsid w:val="00301BC5"/>
    <w:rsid w:val="00301C87"/>
    <w:rsid w:val="00301DD7"/>
    <w:rsid w:val="00301E59"/>
    <w:rsid w:val="00301EBC"/>
    <w:rsid w:val="0030213B"/>
    <w:rsid w:val="003021AC"/>
    <w:rsid w:val="00302330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05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202"/>
    <w:rsid w:val="00307345"/>
    <w:rsid w:val="00307485"/>
    <w:rsid w:val="003076F6"/>
    <w:rsid w:val="0030778B"/>
    <w:rsid w:val="00310366"/>
    <w:rsid w:val="00310392"/>
    <w:rsid w:val="003107E2"/>
    <w:rsid w:val="00310E57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50"/>
    <w:rsid w:val="00313EA8"/>
    <w:rsid w:val="00313F24"/>
    <w:rsid w:val="0031417E"/>
    <w:rsid w:val="003144B8"/>
    <w:rsid w:val="0031475B"/>
    <w:rsid w:val="0031489E"/>
    <w:rsid w:val="003149DC"/>
    <w:rsid w:val="00314F86"/>
    <w:rsid w:val="00314FCF"/>
    <w:rsid w:val="00315835"/>
    <w:rsid w:val="00315EAF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624"/>
    <w:rsid w:val="00321755"/>
    <w:rsid w:val="00321786"/>
    <w:rsid w:val="00321829"/>
    <w:rsid w:val="0032188A"/>
    <w:rsid w:val="00321924"/>
    <w:rsid w:val="00321AFB"/>
    <w:rsid w:val="00321DB4"/>
    <w:rsid w:val="00321E9E"/>
    <w:rsid w:val="00322028"/>
    <w:rsid w:val="00322109"/>
    <w:rsid w:val="00322201"/>
    <w:rsid w:val="0032277C"/>
    <w:rsid w:val="003229C8"/>
    <w:rsid w:val="00322A70"/>
    <w:rsid w:val="00322A9C"/>
    <w:rsid w:val="00323144"/>
    <w:rsid w:val="003235BB"/>
    <w:rsid w:val="0032386B"/>
    <w:rsid w:val="00323971"/>
    <w:rsid w:val="0032399E"/>
    <w:rsid w:val="00323A8A"/>
    <w:rsid w:val="00323E0D"/>
    <w:rsid w:val="00323F24"/>
    <w:rsid w:val="00324055"/>
    <w:rsid w:val="00324531"/>
    <w:rsid w:val="00324705"/>
    <w:rsid w:val="00324774"/>
    <w:rsid w:val="00324796"/>
    <w:rsid w:val="003248F3"/>
    <w:rsid w:val="0032505E"/>
    <w:rsid w:val="00325077"/>
    <w:rsid w:val="0032529C"/>
    <w:rsid w:val="003253D8"/>
    <w:rsid w:val="003258F0"/>
    <w:rsid w:val="00325B83"/>
    <w:rsid w:val="00325BFD"/>
    <w:rsid w:val="00325C0C"/>
    <w:rsid w:val="00325C3D"/>
    <w:rsid w:val="00325C89"/>
    <w:rsid w:val="0032635F"/>
    <w:rsid w:val="00326B51"/>
    <w:rsid w:val="00326BD3"/>
    <w:rsid w:val="00326DA7"/>
    <w:rsid w:val="0032708F"/>
    <w:rsid w:val="003273E0"/>
    <w:rsid w:val="00327563"/>
    <w:rsid w:val="003276AC"/>
    <w:rsid w:val="00327880"/>
    <w:rsid w:val="00327A23"/>
    <w:rsid w:val="00327CDF"/>
    <w:rsid w:val="00327DF5"/>
    <w:rsid w:val="00327FD2"/>
    <w:rsid w:val="00330069"/>
    <w:rsid w:val="00330286"/>
    <w:rsid w:val="003306A5"/>
    <w:rsid w:val="00330C36"/>
    <w:rsid w:val="00330D50"/>
    <w:rsid w:val="00330DAB"/>
    <w:rsid w:val="00330F21"/>
    <w:rsid w:val="00331012"/>
    <w:rsid w:val="0033128D"/>
    <w:rsid w:val="00331313"/>
    <w:rsid w:val="0033199A"/>
    <w:rsid w:val="00331F98"/>
    <w:rsid w:val="00332588"/>
    <w:rsid w:val="003326CA"/>
    <w:rsid w:val="00332850"/>
    <w:rsid w:val="00332C41"/>
    <w:rsid w:val="00332F2A"/>
    <w:rsid w:val="003331AD"/>
    <w:rsid w:val="003331CB"/>
    <w:rsid w:val="0033335B"/>
    <w:rsid w:val="0033392A"/>
    <w:rsid w:val="00333A3C"/>
    <w:rsid w:val="00333F48"/>
    <w:rsid w:val="00334229"/>
    <w:rsid w:val="0033430C"/>
    <w:rsid w:val="00334390"/>
    <w:rsid w:val="00334936"/>
    <w:rsid w:val="00334A3B"/>
    <w:rsid w:val="00334F26"/>
    <w:rsid w:val="00335111"/>
    <w:rsid w:val="003351CF"/>
    <w:rsid w:val="0033594C"/>
    <w:rsid w:val="00335B1E"/>
    <w:rsid w:val="00335C7E"/>
    <w:rsid w:val="00335FCD"/>
    <w:rsid w:val="0033606D"/>
    <w:rsid w:val="0033688E"/>
    <w:rsid w:val="00336E1B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80E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7E6"/>
    <w:rsid w:val="003439AA"/>
    <w:rsid w:val="00343B1E"/>
    <w:rsid w:val="00343C20"/>
    <w:rsid w:val="00343D42"/>
    <w:rsid w:val="00343E17"/>
    <w:rsid w:val="00343E56"/>
    <w:rsid w:val="00343FCB"/>
    <w:rsid w:val="003442A1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0"/>
    <w:rsid w:val="003462AF"/>
    <w:rsid w:val="003463C0"/>
    <w:rsid w:val="00346581"/>
    <w:rsid w:val="0034674D"/>
    <w:rsid w:val="00346971"/>
    <w:rsid w:val="00346AF6"/>
    <w:rsid w:val="00346B13"/>
    <w:rsid w:val="00346C4A"/>
    <w:rsid w:val="003471B7"/>
    <w:rsid w:val="003473AA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07F"/>
    <w:rsid w:val="00355258"/>
    <w:rsid w:val="003552F6"/>
    <w:rsid w:val="00355402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6EC8"/>
    <w:rsid w:val="0035720A"/>
    <w:rsid w:val="00357223"/>
    <w:rsid w:val="00357388"/>
    <w:rsid w:val="0035740D"/>
    <w:rsid w:val="003576B7"/>
    <w:rsid w:val="00357815"/>
    <w:rsid w:val="00357AA5"/>
    <w:rsid w:val="00360476"/>
    <w:rsid w:val="003604DC"/>
    <w:rsid w:val="003607A9"/>
    <w:rsid w:val="003607C7"/>
    <w:rsid w:val="00360AE2"/>
    <w:rsid w:val="00360C3F"/>
    <w:rsid w:val="00361505"/>
    <w:rsid w:val="003618DE"/>
    <w:rsid w:val="00361900"/>
    <w:rsid w:val="00361B11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3714"/>
    <w:rsid w:val="00364198"/>
    <w:rsid w:val="003641D7"/>
    <w:rsid w:val="003642E0"/>
    <w:rsid w:val="003644C1"/>
    <w:rsid w:val="00364607"/>
    <w:rsid w:val="003648DE"/>
    <w:rsid w:val="00364BE9"/>
    <w:rsid w:val="00364CA4"/>
    <w:rsid w:val="0036509A"/>
    <w:rsid w:val="003650FF"/>
    <w:rsid w:val="003652E2"/>
    <w:rsid w:val="0036548A"/>
    <w:rsid w:val="00365BBC"/>
    <w:rsid w:val="00366506"/>
    <w:rsid w:val="003667E1"/>
    <w:rsid w:val="00366DB5"/>
    <w:rsid w:val="00366EC9"/>
    <w:rsid w:val="00366FDD"/>
    <w:rsid w:val="003674CB"/>
    <w:rsid w:val="00367616"/>
    <w:rsid w:val="003679C8"/>
    <w:rsid w:val="003679D7"/>
    <w:rsid w:val="00367D94"/>
    <w:rsid w:val="00367DB0"/>
    <w:rsid w:val="00367F45"/>
    <w:rsid w:val="00370164"/>
    <w:rsid w:val="003701AF"/>
    <w:rsid w:val="0037052C"/>
    <w:rsid w:val="00370822"/>
    <w:rsid w:val="00370853"/>
    <w:rsid w:val="00371489"/>
    <w:rsid w:val="003715C0"/>
    <w:rsid w:val="003718C6"/>
    <w:rsid w:val="003719E5"/>
    <w:rsid w:val="00371AA5"/>
    <w:rsid w:val="00371AB1"/>
    <w:rsid w:val="00371C3D"/>
    <w:rsid w:val="00371CE1"/>
    <w:rsid w:val="00371F51"/>
    <w:rsid w:val="00371FD3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B4"/>
    <w:rsid w:val="0037444B"/>
    <w:rsid w:val="0037457A"/>
    <w:rsid w:val="0037472B"/>
    <w:rsid w:val="003747DF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F2D"/>
    <w:rsid w:val="00376302"/>
    <w:rsid w:val="0037634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0E98"/>
    <w:rsid w:val="003813DD"/>
    <w:rsid w:val="00381728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69A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1E"/>
    <w:rsid w:val="00385379"/>
    <w:rsid w:val="003855C5"/>
    <w:rsid w:val="0038574A"/>
    <w:rsid w:val="00385866"/>
    <w:rsid w:val="003858E6"/>
    <w:rsid w:val="00385926"/>
    <w:rsid w:val="00385B28"/>
    <w:rsid w:val="00385BE4"/>
    <w:rsid w:val="00385BE7"/>
    <w:rsid w:val="00385CFC"/>
    <w:rsid w:val="00385CFE"/>
    <w:rsid w:val="00385F08"/>
    <w:rsid w:val="00385FB8"/>
    <w:rsid w:val="00385FDD"/>
    <w:rsid w:val="0038619D"/>
    <w:rsid w:val="003861DB"/>
    <w:rsid w:val="003864CF"/>
    <w:rsid w:val="00386725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17F"/>
    <w:rsid w:val="0039498F"/>
    <w:rsid w:val="00394CA0"/>
    <w:rsid w:val="00394D88"/>
    <w:rsid w:val="00394F04"/>
    <w:rsid w:val="00394F1E"/>
    <w:rsid w:val="00395222"/>
    <w:rsid w:val="003952AD"/>
    <w:rsid w:val="003953E5"/>
    <w:rsid w:val="003956CC"/>
    <w:rsid w:val="00395B4B"/>
    <w:rsid w:val="00395D09"/>
    <w:rsid w:val="00395DA9"/>
    <w:rsid w:val="00395E1D"/>
    <w:rsid w:val="00395F90"/>
    <w:rsid w:val="00395FDE"/>
    <w:rsid w:val="003960A5"/>
    <w:rsid w:val="0039652E"/>
    <w:rsid w:val="0039653C"/>
    <w:rsid w:val="003966F2"/>
    <w:rsid w:val="00396930"/>
    <w:rsid w:val="00396B85"/>
    <w:rsid w:val="00396DDB"/>
    <w:rsid w:val="00396F13"/>
    <w:rsid w:val="003974EB"/>
    <w:rsid w:val="00397A73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606"/>
    <w:rsid w:val="003A270E"/>
    <w:rsid w:val="003A2785"/>
    <w:rsid w:val="003A2AE0"/>
    <w:rsid w:val="003A2B81"/>
    <w:rsid w:val="003A2C2C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ADB"/>
    <w:rsid w:val="003A4FBA"/>
    <w:rsid w:val="003A4FEB"/>
    <w:rsid w:val="003A50D8"/>
    <w:rsid w:val="003A52A8"/>
    <w:rsid w:val="003A52E8"/>
    <w:rsid w:val="003A5372"/>
    <w:rsid w:val="003A54B4"/>
    <w:rsid w:val="003A5640"/>
    <w:rsid w:val="003A5831"/>
    <w:rsid w:val="003A5AF9"/>
    <w:rsid w:val="003A5AFC"/>
    <w:rsid w:val="003A5C94"/>
    <w:rsid w:val="003A5DB6"/>
    <w:rsid w:val="003A5F14"/>
    <w:rsid w:val="003A5FA1"/>
    <w:rsid w:val="003A699A"/>
    <w:rsid w:val="003A6A91"/>
    <w:rsid w:val="003A6C0B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D0B"/>
    <w:rsid w:val="003B3F7C"/>
    <w:rsid w:val="003B404D"/>
    <w:rsid w:val="003B41A0"/>
    <w:rsid w:val="003B44C2"/>
    <w:rsid w:val="003B450D"/>
    <w:rsid w:val="003B4FBE"/>
    <w:rsid w:val="003B500A"/>
    <w:rsid w:val="003B50D2"/>
    <w:rsid w:val="003B51B1"/>
    <w:rsid w:val="003B5229"/>
    <w:rsid w:val="003B54C2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6F8E"/>
    <w:rsid w:val="003B7250"/>
    <w:rsid w:val="003B72EE"/>
    <w:rsid w:val="003B7311"/>
    <w:rsid w:val="003B78FE"/>
    <w:rsid w:val="003B795D"/>
    <w:rsid w:val="003B7969"/>
    <w:rsid w:val="003B7CF9"/>
    <w:rsid w:val="003B7D06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02"/>
    <w:rsid w:val="003C4547"/>
    <w:rsid w:val="003C464A"/>
    <w:rsid w:val="003C4964"/>
    <w:rsid w:val="003C499F"/>
    <w:rsid w:val="003C4A16"/>
    <w:rsid w:val="003C4A3B"/>
    <w:rsid w:val="003C51A1"/>
    <w:rsid w:val="003C51EC"/>
    <w:rsid w:val="003C595A"/>
    <w:rsid w:val="003C5D54"/>
    <w:rsid w:val="003C5D5A"/>
    <w:rsid w:val="003C5FDD"/>
    <w:rsid w:val="003C607F"/>
    <w:rsid w:val="003C60E3"/>
    <w:rsid w:val="003C60FE"/>
    <w:rsid w:val="003C6346"/>
    <w:rsid w:val="003C667E"/>
    <w:rsid w:val="003C6699"/>
    <w:rsid w:val="003C676A"/>
    <w:rsid w:val="003C695D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1BA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A9A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89C"/>
    <w:rsid w:val="003D4975"/>
    <w:rsid w:val="003D4A6C"/>
    <w:rsid w:val="003D514F"/>
    <w:rsid w:val="003D5256"/>
    <w:rsid w:val="003D54DB"/>
    <w:rsid w:val="003D566F"/>
    <w:rsid w:val="003D613D"/>
    <w:rsid w:val="003D6141"/>
    <w:rsid w:val="003D682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3"/>
    <w:rsid w:val="003D7DAB"/>
    <w:rsid w:val="003D7EDD"/>
    <w:rsid w:val="003D7F24"/>
    <w:rsid w:val="003E0010"/>
    <w:rsid w:val="003E03D0"/>
    <w:rsid w:val="003E08DE"/>
    <w:rsid w:val="003E0A01"/>
    <w:rsid w:val="003E0AD5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F60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4D07"/>
    <w:rsid w:val="003E535C"/>
    <w:rsid w:val="003E5707"/>
    <w:rsid w:val="003E5A71"/>
    <w:rsid w:val="003E5B84"/>
    <w:rsid w:val="003E5BDA"/>
    <w:rsid w:val="003E5D90"/>
    <w:rsid w:val="003E5DC2"/>
    <w:rsid w:val="003E6515"/>
    <w:rsid w:val="003E6718"/>
    <w:rsid w:val="003E6FCE"/>
    <w:rsid w:val="003E70F3"/>
    <w:rsid w:val="003E732D"/>
    <w:rsid w:val="003E757D"/>
    <w:rsid w:val="003E7740"/>
    <w:rsid w:val="003E78F0"/>
    <w:rsid w:val="003F00D7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3C0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411"/>
    <w:rsid w:val="003F3548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8E"/>
    <w:rsid w:val="003F5C7D"/>
    <w:rsid w:val="003F6010"/>
    <w:rsid w:val="003F63D6"/>
    <w:rsid w:val="003F6588"/>
    <w:rsid w:val="003F6A12"/>
    <w:rsid w:val="003F6E27"/>
    <w:rsid w:val="003F6E68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36"/>
    <w:rsid w:val="004004BB"/>
    <w:rsid w:val="00400E0C"/>
    <w:rsid w:val="00400E17"/>
    <w:rsid w:val="00400FF3"/>
    <w:rsid w:val="0040132B"/>
    <w:rsid w:val="00401335"/>
    <w:rsid w:val="00401371"/>
    <w:rsid w:val="00401641"/>
    <w:rsid w:val="00401A3B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150"/>
    <w:rsid w:val="00403A31"/>
    <w:rsid w:val="00403CBA"/>
    <w:rsid w:val="00403E72"/>
    <w:rsid w:val="00404911"/>
    <w:rsid w:val="00404C63"/>
    <w:rsid w:val="00404D17"/>
    <w:rsid w:val="00404E6D"/>
    <w:rsid w:val="00404F81"/>
    <w:rsid w:val="00405350"/>
    <w:rsid w:val="00405581"/>
    <w:rsid w:val="004055C7"/>
    <w:rsid w:val="004055DC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8B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3DC"/>
    <w:rsid w:val="00412570"/>
    <w:rsid w:val="004126C6"/>
    <w:rsid w:val="00412D31"/>
    <w:rsid w:val="00412E20"/>
    <w:rsid w:val="00413140"/>
    <w:rsid w:val="004132B6"/>
    <w:rsid w:val="004132DF"/>
    <w:rsid w:val="00413666"/>
    <w:rsid w:val="00413B39"/>
    <w:rsid w:val="00414685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703A"/>
    <w:rsid w:val="0041745D"/>
    <w:rsid w:val="00417546"/>
    <w:rsid w:val="00417754"/>
    <w:rsid w:val="004178BF"/>
    <w:rsid w:val="00417E5B"/>
    <w:rsid w:val="00420030"/>
    <w:rsid w:val="004200B8"/>
    <w:rsid w:val="004201BC"/>
    <w:rsid w:val="0042043D"/>
    <w:rsid w:val="0042084F"/>
    <w:rsid w:val="00420978"/>
    <w:rsid w:val="00420B5E"/>
    <w:rsid w:val="00420BC8"/>
    <w:rsid w:val="004210F2"/>
    <w:rsid w:val="00421255"/>
    <w:rsid w:val="00421440"/>
    <w:rsid w:val="00421741"/>
    <w:rsid w:val="00421C47"/>
    <w:rsid w:val="00422130"/>
    <w:rsid w:val="00422790"/>
    <w:rsid w:val="00422A09"/>
    <w:rsid w:val="00422AB7"/>
    <w:rsid w:val="00422CEC"/>
    <w:rsid w:val="00422F60"/>
    <w:rsid w:val="004230CE"/>
    <w:rsid w:val="00423548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3AD"/>
    <w:rsid w:val="004305AF"/>
    <w:rsid w:val="0043060B"/>
    <w:rsid w:val="004306F3"/>
    <w:rsid w:val="004308E8"/>
    <w:rsid w:val="00430C74"/>
    <w:rsid w:val="00430E07"/>
    <w:rsid w:val="00430E99"/>
    <w:rsid w:val="00430F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53"/>
    <w:rsid w:val="00433F36"/>
    <w:rsid w:val="00434186"/>
    <w:rsid w:val="0043422F"/>
    <w:rsid w:val="00434419"/>
    <w:rsid w:val="00434551"/>
    <w:rsid w:val="00434806"/>
    <w:rsid w:val="00434BFE"/>
    <w:rsid w:val="00434D18"/>
    <w:rsid w:val="00434D40"/>
    <w:rsid w:val="00434D50"/>
    <w:rsid w:val="004350B0"/>
    <w:rsid w:val="004353E7"/>
    <w:rsid w:val="004354FE"/>
    <w:rsid w:val="00435550"/>
    <w:rsid w:val="004356D6"/>
    <w:rsid w:val="0043579A"/>
    <w:rsid w:val="00435A26"/>
    <w:rsid w:val="00435E79"/>
    <w:rsid w:val="00435F14"/>
    <w:rsid w:val="004362B8"/>
    <w:rsid w:val="00436311"/>
    <w:rsid w:val="00436863"/>
    <w:rsid w:val="0043687A"/>
    <w:rsid w:val="00436968"/>
    <w:rsid w:val="00436B48"/>
    <w:rsid w:val="00436DB8"/>
    <w:rsid w:val="00436F74"/>
    <w:rsid w:val="00437048"/>
    <w:rsid w:val="0043728C"/>
    <w:rsid w:val="0043740F"/>
    <w:rsid w:val="00437741"/>
    <w:rsid w:val="00437845"/>
    <w:rsid w:val="004378B0"/>
    <w:rsid w:val="00437B2E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693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CDF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DC"/>
    <w:rsid w:val="004479F2"/>
    <w:rsid w:val="00447A6D"/>
    <w:rsid w:val="00447B81"/>
    <w:rsid w:val="00447E44"/>
    <w:rsid w:val="00447EC8"/>
    <w:rsid w:val="00450096"/>
    <w:rsid w:val="004501DA"/>
    <w:rsid w:val="004502FD"/>
    <w:rsid w:val="004504B6"/>
    <w:rsid w:val="00450552"/>
    <w:rsid w:val="00450630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259"/>
    <w:rsid w:val="004533C0"/>
    <w:rsid w:val="0045359D"/>
    <w:rsid w:val="00453791"/>
    <w:rsid w:val="00453B4B"/>
    <w:rsid w:val="00453DAA"/>
    <w:rsid w:val="00453EAF"/>
    <w:rsid w:val="0045400B"/>
    <w:rsid w:val="00454085"/>
    <w:rsid w:val="00454120"/>
    <w:rsid w:val="004543BA"/>
    <w:rsid w:val="004545D3"/>
    <w:rsid w:val="00454BD8"/>
    <w:rsid w:val="00454BF7"/>
    <w:rsid w:val="00454CB9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4BB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8C"/>
    <w:rsid w:val="004668A6"/>
    <w:rsid w:val="00466E9E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5F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794"/>
    <w:rsid w:val="00477925"/>
    <w:rsid w:val="00477CA3"/>
    <w:rsid w:val="00477EDB"/>
    <w:rsid w:val="00480144"/>
    <w:rsid w:val="004803BC"/>
    <w:rsid w:val="00480571"/>
    <w:rsid w:val="00480846"/>
    <w:rsid w:val="00480FB4"/>
    <w:rsid w:val="00481093"/>
    <w:rsid w:val="0048115C"/>
    <w:rsid w:val="00481448"/>
    <w:rsid w:val="00481579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457"/>
    <w:rsid w:val="00483581"/>
    <w:rsid w:val="0048361A"/>
    <w:rsid w:val="00483629"/>
    <w:rsid w:val="00483644"/>
    <w:rsid w:val="0048373C"/>
    <w:rsid w:val="00483A6E"/>
    <w:rsid w:val="00483B21"/>
    <w:rsid w:val="00483F32"/>
    <w:rsid w:val="004841B0"/>
    <w:rsid w:val="004843CB"/>
    <w:rsid w:val="00484522"/>
    <w:rsid w:val="00484606"/>
    <w:rsid w:val="0048496F"/>
    <w:rsid w:val="00484A1B"/>
    <w:rsid w:val="00484E64"/>
    <w:rsid w:val="00484FDB"/>
    <w:rsid w:val="004850EE"/>
    <w:rsid w:val="0048523F"/>
    <w:rsid w:val="004852E2"/>
    <w:rsid w:val="00485477"/>
    <w:rsid w:val="00485818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151"/>
    <w:rsid w:val="00490445"/>
    <w:rsid w:val="00490693"/>
    <w:rsid w:val="00490841"/>
    <w:rsid w:val="00490848"/>
    <w:rsid w:val="00490C0A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82D"/>
    <w:rsid w:val="00493A25"/>
    <w:rsid w:val="00493B92"/>
    <w:rsid w:val="00493C85"/>
    <w:rsid w:val="00493E80"/>
    <w:rsid w:val="00493EEC"/>
    <w:rsid w:val="00493FB1"/>
    <w:rsid w:val="00493FEC"/>
    <w:rsid w:val="00494048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691"/>
    <w:rsid w:val="004959E0"/>
    <w:rsid w:val="00495B0C"/>
    <w:rsid w:val="00495D5F"/>
    <w:rsid w:val="00495E97"/>
    <w:rsid w:val="004960AC"/>
    <w:rsid w:val="00496381"/>
    <w:rsid w:val="00496541"/>
    <w:rsid w:val="004969B4"/>
    <w:rsid w:val="00496DDF"/>
    <w:rsid w:val="00497384"/>
    <w:rsid w:val="004973AE"/>
    <w:rsid w:val="004973D7"/>
    <w:rsid w:val="0049786B"/>
    <w:rsid w:val="00497C99"/>
    <w:rsid w:val="004A004C"/>
    <w:rsid w:val="004A03B5"/>
    <w:rsid w:val="004A079E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2DD0"/>
    <w:rsid w:val="004A319A"/>
    <w:rsid w:val="004A3660"/>
    <w:rsid w:val="004A3A62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554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A8"/>
    <w:rsid w:val="004B09C1"/>
    <w:rsid w:val="004B0CCD"/>
    <w:rsid w:val="004B0DE6"/>
    <w:rsid w:val="004B0E2B"/>
    <w:rsid w:val="004B0E9C"/>
    <w:rsid w:val="004B0EE2"/>
    <w:rsid w:val="004B1406"/>
    <w:rsid w:val="004B1438"/>
    <w:rsid w:val="004B15A3"/>
    <w:rsid w:val="004B1836"/>
    <w:rsid w:val="004B1DAC"/>
    <w:rsid w:val="004B1DFE"/>
    <w:rsid w:val="004B1FF5"/>
    <w:rsid w:val="004B206D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6460"/>
    <w:rsid w:val="004B6BB8"/>
    <w:rsid w:val="004B6DD6"/>
    <w:rsid w:val="004B6E61"/>
    <w:rsid w:val="004B71F3"/>
    <w:rsid w:val="004B74B9"/>
    <w:rsid w:val="004B7532"/>
    <w:rsid w:val="004B75A0"/>
    <w:rsid w:val="004B7CB3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0B"/>
    <w:rsid w:val="004C112D"/>
    <w:rsid w:val="004C137A"/>
    <w:rsid w:val="004C1555"/>
    <w:rsid w:val="004C16D0"/>
    <w:rsid w:val="004C1903"/>
    <w:rsid w:val="004C1EEC"/>
    <w:rsid w:val="004C207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B48"/>
    <w:rsid w:val="004C7C57"/>
    <w:rsid w:val="004D01C2"/>
    <w:rsid w:val="004D0359"/>
    <w:rsid w:val="004D0C4C"/>
    <w:rsid w:val="004D0C65"/>
    <w:rsid w:val="004D0CAA"/>
    <w:rsid w:val="004D0DE6"/>
    <w:rsid w:val="004D13BA"/>
    <w:rsid w:val="004D15E8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07B"/>
    <w:rsid w:val="004D318A"/>
    <w:rsid w:val="004D34F1"/>
    <w:rsid w:val="004D3D14"/>
    <w:rsid w:val="004D3D24"/>
    <w:rsid w:val="004D3ED1"/>
    <w:rsid w:val="004D4081"/>
    <w:rsid w:val="004D4168"/>
    <w:rsid w:val="004D439A"/>
    <w:rsid w:val="004D46FA"/>
    <w:rsid w:val="004D4ABF"/>
    <w:rsid w:val="004D4B9D"/>
    <w:rsid w:val="004D4C59"/>
    <w:rsid w:val="004D4D6C"/>
    <w:rsid w:val="004D4DD0"/>
    <w:rsid w:val="004D4E15"/>
    <w:rsid w:val="004D4E34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76"/>
    <w:rsid w:val="004D698A"/>
    <w:rsid w:val="004D69E8"/>
    <w:rsid w:val="004D6A54"/>
    <w:rsid w:val="004D6DF1"/>
    <w:rsid w:val="004D6DF9"/>
    <w:rsid w:val="004D6E50"/>
    <w:rsid w:val="004D7198"/>
    <w:rsid w:val="004D725F"/>
    <w:rsid w:val="004D74E8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248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2BA9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8D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6E"/>
    <w:rsid w:val="004E7DF2"/>
    <w:rsid w:val="004E7EDB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2F43"/>
    <w:rsid w:val="004F3060"/>
    <w:rsid w:val="004F3357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658"/>
    <w:rsid w:val="004F5B6B"/>
    <w:rsid w:val="004F5EDE"/>
    <w:rsid w:val="004F6478"/>
    <w:rsid w:val="004F696D"/>
    <w:rsid w:val="004F6E0A"/>
    <w:rsid w:val="004F6E5F"/>
    <w:rsid w:val="004F710A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48"/>
    <w:rsid w:val="005038EE"/>
    <w:rsid w:val="00503BBD"/>
    <w:rsid w:val="00503C83"/>
    <w:rsid w:val="00503F11"/>
    <w:rsid w:val="005043EC"/>
    <w:rsid w:val="0050497B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850"/>
    <w:rsid w:val="00510BE9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07C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1DA"/>
    <w:rsid w:val="005152A6"/>
    <w:rsid w:val="005156E2"/>
    <w:rsid w:val="005157F3"/>
    <w:rsid w:val="00515B33"/>
    <w:rsid w:val="00515B7C"/>
    <w:rsid w:val="00515C0E"/>
    <w:rsid w:val="00516286"/>
    <w:rsid w:val="00516338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A66"/>
    <w:rsid w:val="00520C78"/>
    <w:rsid w:val="00520DC6"/>
    <w:rsid w:val="005211A6"/>
    <w:rsid w:val="0052182B"/>
    <w:rsid w:val="00521933"/>
    <w:rsid w:val="005219BB"/>
    <w:rsid w:val="00521DF5"/>
    <w:rsid w:val="00521E1E"/>
    <w:rsid w:val="005220FD"/>
    <w:rsid w:val="005223B2"/>
    <w:rsid w:val="005226F1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4FAF"/>
    <w:rsid w:val="00525134"/>
    <w:rsid w:val="00525174"/>
    <w:rsid w:val="0052517B"/>
    <w:rsid w:val="00525185"/>
    <w:rsid w:val="0052549D"/>
    <w:rsid w:val="0052561A"/>
    <w:rsid w:val="005256B5"/>
    <w:rsid w:val="005259A6"/>
    <w:rsid w:val="00525B7C"/>
    <w:rsid w:val="00526035"/>
    <w:rsid w:val="00526089"/>
    <w:rsid w:val="0052620F"/>
    <w:rsid w:val="00526D35"/>
    <w:rsid w:val="00526EE5"/>
    <w:rsid w:val="00527208"/>
    <w:rsid w:val="0052744F"/>
    <w:rsid w:val="0052764D"/>
    <w:rsid w:val="0052779A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561"/>
    <w:rsid w:val="00534C48"/>
    <w:rsid w:val="00535049"/>
    <w:rsid w:val="00535404"/>
    <w:rsid w:val="00535451"/>
    <w:rsid w:val="005356E4"/>
    <w:rsid w:val="0053583C"/>
    <w:rsid w:val="00535AEB"/>
    <w:rsid w:val="00535B02"/>
    <w:rsid w:val="00535DBD"/>
    <w:rsid w:val="005362CC"/>
    <w:rsid w:val="00536509"/>
    <w:rsid w:val="00536912"/>
    <w:rsid w:val="00536E26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289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6C2"/>
    <w:rsid w:val="00541ACF"/>
    <w:rsid w:val="00541B16"/>
    <w:rsid w:val="005421D4"/>
    <w:rsid w:val="0054222C"/>
    <w:rsid w:val="00542419"/>
    <w:rsid w:val="005424FC"/>
    <w:rsid w:val="0054269E"/>
    <w:rsid w:val="00542700"/>
    <w:rsid w:val="00542790"/>
    <w:rsid w:val="005430CD"/>
    <w:rsid w:val="005431B5"/>
    <w:rsid w:val="00543489"/>
    <w:rsid w:val="005434C7"/>
    <w:rsid w:val="005434D4"/>
    <w:rsid w:val="00543E2D"/>
    <w:rsid w:val="005443E5"/>
    <w:rsid w:val="00544400"/>
    <w:rsid w:val="00544504"/>
    <w:rsid w:val="005448D2"/>
    <w:rsid w:val="0054517F"/>
    <w:rsid w:val="005456C6"/>
    <w:rsid w:val="0054579D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B4D"/>
    <w:rsid w:val="00551DD8"/>
    <w:rsid w:val="00551F37"/>
    <w:rsid w:val="005521F2"/>
    <w:rsid w:val="0055222E"/>
    <w:rsid w:val="00552340"/>
    <w:rsid w:val="00552639"/>
    <w:rsid w:val="005528DF"/>
    <w:rsid w:val="00552AF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64B"/>
    <w:rsid w:val="00554BE6"/>
    <w:rsid w:val="00554E22"/>
    <w:rsid w:val="005550F3"/>
    <w:rsid w:val="005551E8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4D4"/>
    <w:rsid w:val="00560631"/>
    <w:rsid w:val="0056078D"/>
    <w:rsid w:val="00560943"/>
    <w:rsid w:val="00560D1F"/>
    <w:rsid w:val="00561165"/>
    <w:rsid w:val="005611F0"/>
    <w:rsid w:val="005616EB"/>
    <w:rsid w:val="00561BF6"/>
    <w:rsid w:val="00561C73"/>
    <w:rsid w:val="00562642"/>
    <w:rsid w:val="00562715"/>
    <w:rsid w:val="00562729"/>
    <w:rsid w:val="00562AE9"/>
    <w:rsid w:val="00562EC8"/>
    <w:rsid w:val="0056322E"/>
    <w:rsid w:val="005638F2"/>
    <w:rsid w:val="00563935"/>
    <w:rsid w:val="00563AE3"/>
    <w:rsid w:val="00563E3C"/>
    <w:rsid w:val="00564210"/>
    <w:rsid w:val="005643F6"/>
    <w:rsid w:val="00564410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B03"/>
    <w:rsid w:val="00565D63"/>
    <w:rsid w:val="00565DD1"/>
    <w:rsid w:val="005660DE"/>
    <w:rsid w:val="00566354"/>
    <w:rsid w:val="00566403"/>
    <w:rsid w:val="0056646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67C08"/>
    <w:rsid w:val="005700C4"/>
    <w:rsid w:val="0057012A"/>
    <w:rsid w:val="00570600"/>
    <w:rsid w:val="005707F6"/>
    <w:rsid w:val="0057083E"/>
    <w:rsid w:val="005709D8"/>
    <w:rsid w:val="00570C93"/>
    <w:rsid w:val="00570D4E"/>
    <w:rsid w:val="00570D6D"/>
    <w:rsid w:val="00570D78"/>
    <w:rsid w:val="0057161B"/>
    <w:rsid w:val="00571B31"/>
    <w:rsid w:val="00571B86"/>
    <w:rsid w:val="00572117"/>
    <w:rsid w:val="0057213F"/>
    <w:rsid w:val="0057279F"/>
    <w:rsid w:val="00572873"/>
    <w:rsid w:val="00572AFC"/>
    <w:rsid w:val="00572CE4"/>
    <w:rsid w:val="00572EAB"/>
    <w:rsid w:val="00572EC7"/>
    <w:rsid w:val="00573064"/>
    <w:rsid w:val="00573127"/>
    <w:rsid w:val="00573B5D"/>
    <w:rsid w:val="00573C9C"/>
    <w:rsid w:val="00573E23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B11"/>
    <w:rsid w:val="00576C1F"/>
    <w:rsid w:val="0057710A"/>
    <w:rsid w:val="00577136"/>
    <w:rsid w:val="0057730C"/>
    <w:rsid w:val="005773EB"/>
    <w:rsid w:val="0057741C"/>
    <w:rsid w:val="005774A9"/>
    <w:rsid w:val="00577565"/>
    <w:rsid w:val="005775AF"/>
    <w:rsid w:val="005779E1"/>
    <w:rsid w:val="00577AD7"/>
    <w:rsid w:val="00577AFB"/>
    <w:rsid w:val="00577B93"/>
    <w:rsid w:val="00577C76"/>
    <w:rsid w:val="00577D5D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524"/>
    <w:rsid w:val="0058262F"/>
    <w:rsid w:val="00582845"/>
    <w:rsid w:val="0058286D"/>
    <w:rsid w:val="00582AF2"/>
    <w:rsid w:val="0058316B"/>
    <w:rsid w:val="0058343F"/>
    <w:rsid w:val="005834F1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3CF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4A9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7A0"/>
    <w:rsid w:val="0059491B"/>
    <w:rsid w:val="00594DE4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519"/>
    <w:rsid w:val="005A0C67"/>
    <w:rsid w:val="005A0D28"/>
    <w:rsid w:val="005A0E12"/>
    <w:rsid w:val="005A1149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7F"/>
    <w:rsid w:val="005A28D8"/>
    <w:rsid w:val="005A298E"/>
    <w:rsid w:val="005A2C97"/>
    <w:rsid w:val="005A2E7C"/>
    <w:rsid w:val="005A30FA"/>
    <w:rsid w:val="005A3212"/>
    <w:rsid w:val="005A325F"/>
    <w:rsid w:val="005A3464"/>
    <w:rsid w:val="005A355D"/>
    <w:rsid w:val="005A356F"/>
    <w:rsid w:val="005A35A4"/>
    <w:rsid w:val="005A3A43"/>
    <w:rsid w:val="005A3B66"/>
    <w:rsid w:val="005A3E2F"/>
    <w:rsid w:val="005A3F43"/>
    <w:rsid w:val="005A3F44"/>
    <w:rsid w:val="005A40AE"/>
    <w:rsid w:val="005A46BB"/>
    <w:rsid w:val="005A46D6"/>
    <w:rsid w:val="005A4B77"/>
    <w:rsid w:val="005A4C68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120D"/>
    <w:rsid w:val="005B13BC"/>
    <w:rsid w:val="005B1458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15F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3C5"/>
    <w:rsid w:val="005B74E3"/>
    <w:rsid w:val="005B7587"/>
    <w:rsid w:val="005B77F7"/>
    <w:rsid w:val="005B7A69"/>
    <w:rsid w:val="005B7D97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DA0"/>
    <w:rsid w:val="005C0E42"/>
    <w:rsid w:val="005C123A"/>
    <w:rsid w:val="005C13DE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FC"/>
    <w:rsid w:val="005C2F7E"/>
    <w:rsid w:val="005C30E0"/>
    <w:rsid w:val="005C3258"/>
    <w:rsid w:val="005C3285"/>
    <w:rsid w:val="005C3298"/>
    <w:rsid w:val="005C3830"/>
    <w:rsid w:val="005C3B9D"/>
    <w:rsid w:val="005C3CAC"/>
    <w:rsid w:val="005C40B1"/>
    <w:rsid w:val="005C4256"/>
    <w:rsid w:val="005C435D"/>
    <w:rsid w:val="005C44A8"/>
    <w:rsid w:val="005C4A6D"/>
    <w:rsid w:val="005C4C82"/>
    <w:rsid w:val="005C4E8B"/>
    <w:rsid w:val="005C4EA9"/>
    <w:rsid w:val="005C5018"/>
    <w:rsid w:val="005C5A2B"/>
    <w:rsid w:val="005C6007"/>
    <w:rsid w:val="005C6026"/>
    <w:rsid w:val="005C6311"/>
    <w:rsid w:val="005C6347"/>
    <w:rsid w:val="005C6369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576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28"/>
    <w:rsid w:val="005D0A30"/>
    <w:rsid w:val="005D0A3A"/>
    <w:rsid w:val="005D1182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BE9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D2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85B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57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0EB"/>
    <w:rsid w:val="005E51A4"/>
    <w:rsid w:val="005E542C"/>
    <w:rsid w:val="005E5478"/>
    <w:rsid w:val="005E59CF"/>
    <w:rsid w:val="005E5B4F"/>
    <w:rsid w:val="005E5C0E"/>
    <w:rsid w:val="005E5E3D"/>
    <w:rsid w:val="005E5FFF"/>
    <w:rsid w:val="005E633E"/>
    <w:rsid w:val="005E634A"/>
    <w:rsid w:val="005E63A6"/>
    <w:rsid w:val="005E640E"/>
    <w:rsid w:val="005E64EF"/>
    <w:rsid w:val="005E66F7"/>
    <w:rsid w:val="005E6B69"/>
    <w:rsid w:val="005E7266"/>
    <w:rsid w:val="005E726C"/>
    <w:rsid w:val="005E7752"/>
    <w:rsid w:val="005E7DF7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B8A"/>
    <w:rsid w:val="005F2D1D"/>
    <w:rsid w:val="005F306D"/>
    <w:rsid w:val="005F349C"/>
    <w:rsid w:val="005F3603"/>
    <w:rsid w:val="005F368B"/>
    <w:rsid w:val="005F388C"/>
    <w:rsid w:val="005F3AF1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46"/>
    <w:rsid w:val="005F4B62"/>
    <w:rsid w:val="005F4DC1"/>
    <w:rsid w:val="005F51E3"/>
    <w:rsid w:val="005F51EC"/>
    <w:rsid w:val="005F5862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C4C"/>
    <w:rsid w:val="005F6E07"/>
    <w:rsid w:val="005F6E7A"/>
    <w:rsid w:val="005F6EA1"/>
    <w:rsid w:val="005F7563"/>
    <w:rsid w:val="005F783F"/>
    <w:rsid w:val="005F7894"/>
    <w:rsid w:val="005F7967"/>
    <w:rsid w:val="005F7997"/>
    <w:rsid w:val="005F7DC2"/>
    <w:rsid w:val="005F7EC5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4A5"/>
    <w:rsid w:val="00601620"/>
    <w:rsid w:val="006016CC"/>
    <w:rsid w:val="0060192A"/>
    <w:rsid w:val="00601A05"/>
    <w:rsid w:val="00601BBB"/>
    <w:rsid w:val="00601C8C"/>
    <w:rsid w:val="00601D48"/>
    <w:rsid w:val="00601D61"/>
    <w:rsid w:val="00601F4D"/>
    <w:rsid w:val="00601FD8"/>
    <w:rsid w:val="0060215E"/>
    <w:rsid w:val="006021B7"/>
    <w:rsid w:val="006021F6"/>
    <w:rsid w:val="006025C9"/>
    <w:rsid w:val="006027EC"/>
    <w:rsid w:val="0060293E"/>
    <w:rsid w:val="006029B7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3C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5E7C"/>
    <w:rsid w:val="00606008"/>
    <w:rsid w:val="00606255"/>
    <w:rsid w:val="0060670F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1F12"/>
    <w:rsid w:val="006124E3"/>
    <w:rsid w:val="00612814"/>
    <w:rsid w:val="00612D7C"/>
    <w:rsid w:val="00613016"/>
    <w:rsid w:val="006132AA"/>
    <w:rsid w:val="00613364"/>
    <w:rsid w:val="0061375C"/>
    <w:rsid w:val="006137D5"/>
    <w:rsid w:val="0061397C"/>
    <w:rsid w:val="00613A13"/>
    <w:rsid w:val="00613ECB"/>
    <w:rsid w:val="00613EF7"/>
    <w:rsid w:val="006141B5"/>
    <w:rsid w:val="0061445B"/>
    <w:rsid w:val="006144AA"/>
    <w:rsid w:val="0061458F"/>
    <w:rsid w:val="0061475A"/>
    <w:rsid w:val="006147F0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297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7D9"/>
    <w:rsid w:val="00622895"/>
    <w:rsid w:val="00622ACD"/>
    <w:rsid w:val="00622AF3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FF5"/>
    <w:rsid w:val="00624107"/>
    <w:rsid w:val="006241F5"/>
    <w:rsid w:val="006242E4"/>
    <w:rsid w:val="00624383"/>
    <w:rsid w:val="006245EC"/>
    <w:rsid w:val="00624B8B"/>
    <w:rsid w:val="00624D58"/>
    <w:rsid w:val="006253EE"/>
    <w:rsid w:val="006253F6"/>
    <w:rsid w:val="006255B2"/>
    <w:rsid w:val="006257CE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019"/>
    <w:rsid w:val="00630198"/>
    <w:rsid w:val="00630231"/>
    <w:rsid w:val="00630E0B"/>
    <w:rsid w:val="00631099"/>
    <w:rsid w:val="00631105"/>
    <w:rsid w:val="006311D4"/>
    <w:rsid w:val="006312B9"/>
    <w:rsid w:val="0063134C"/>
    <w:rsid w:val="00631A26"/>
    <w:rsid w:val="00631BFD"/>
    <w:rsid w:val="00631CCF"/>
    <w:rsid w:val="006321D0"/>
    <w:rsid w:val="00632C9F"/>
    <w:rsid w:val="0063328A"/>
    <w:rsid w:val="006333FB"/>
    <w:rsid w:val="006335FA"/>
    <w:rsid w:val="00633EBE"/>
    <w:rsid w:val="006343B8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5ECA"/>
    <w:rsid w:val="00636388"/>
    <w:rsid w:val="00636420"/>
    <w:rsid w:val="0063647F"/>
    <w:rsid w:val="00636596"/>
    <w:rsid w:val="006366A3"/>
    <w:rsid w:val="00636877"/>
    <w:rsid w:val="00636D92"/>
    <w:rsid w:val="00636DD8"/>
    <w:rsid w:val="00636F68"/>
    <w:rsid w:val="00636FFA"/>
    <w:rsid w:val="006370A1"/>
    <w:rsid w:val="006371E2"/>
    <w:rsid w:val="0063729C"/>
    <w:rsid w:val="006372E3"/>
    <w:rsid w:val="006375C8"/>
    <w:rsid w:val="006377FD"/>
    <w:rsid w:val="006378BB"/>
    <w:rsid w:val="006378D3"/>
    <w:rsid w:val="00637D24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2FAA"/>
    <w:rsid w:val="00643256"/>
    <w:rsid w:val="006432C1"/>
    <w:rsid w:val="006433BB"/>
    <w:rsid w:val="0064350E"/>
    <w:rsid w:val="006435EC"/>
    <w:rsid w:val="00643F65"/>
    <w:rsid w:val="006442C7"/>
    <w:rsid w:val="006447C4"/>
    <w:rsid w:val="00644D37"/>
    <w:rsid w:val="00644E62"/>
    <w:rsid w:val="00644F67"/>
    <w:rsid w:val="006450E7"/>
    <w:rsid w:val="00645295"/>
    <w:rsid w:val="006453D5"/>
    <w:rsid w:val="00645605"/>
    <w:rsid w:val="006456A0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7CD"/>
    <w:rsid w:val="006478A5"/>
    <w:rsid w:val="006478EC"/>
    <w:rsid w:val="0065003B"/>
    <w:rsid w:val="00650149"/>
    <w:rsid w:val="0065067C"/>
    <w:rsid w:val="00650725"/>
    <w:rsid w:val="00650726"/>
    <w:rsid w:val="00650D2C"/>
    <w:rsid w:val="00650E05"/>
    <w:rsid w:val="00651E4F"/>
    <w:rsid w:val="006520BA"/>
    <w:rsid w:val="0065253A"/>
    <w:rsid w:val="00652649"/>
    <w:rsid w:val="006526B1"/>
    <w:rsid w:val="00652856"/>
    <w:rsid w:val="0065293D"/>
    <w:rsid w:val="006529F8"/>
    <w:rsid w:val="00652D71"/>
    <w:rsid w:val="00653192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7"/>
    <w:rsid w:val="006547AF"/>
    <w:rsid w:val="0065482B"/>
    <w:rsid w:val="00654A8B"/>
    <w:rsid w:val="006553CD"/>
    <w:rsid w:val="00655719"/>
    <w:rsid w:val="00655A8C"/>
    <w:rsid w:val="00655FE7"/>
    <w:rsid w:val="00656400"/>
    <w:rsid w:val="0065641E"/>
    <w:rsid w:val="00656670"/>
    <w:rsid w:val="00656715"/>
    <w:rsid w:val="00656B20"/>
    <w:rsid w:val="00656B6F"/>
    <w:rsid w:val="00656D2E"/>
    <w:rsid w:val="00656D39"/>
    <w:rsid w:val="00656EF8"/>
    <w:rsid w:val="00657092"/>
    <w:rsid w:val="006570B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184"/>
    <w:rsid w:val="0066033C"/>
    <w:rsid w:val="006608CB"/>
    <w:rsid w:val="00660A9A"/>
    <w:rsid w:val="00660C46"/>
    <w:rsid w:val="0066108E"/>
    <w:rsid w:val="0066140F"/>
    <w:rsid w:val="00661C39"/>
    <w:rsid w:val="00662A77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8F6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2ED"/>
    <w:rsid w:val="006724A3"/>
    <w:rsid w:val="00672735"/>
    <w:rsid w:val="00672AEA"/>
    <w:rsid w:val="00672B35"/>
    <w:rsid w:val="00672B82"/>
    <w:rsid w:val="00672CE0"/>
    <w:rsid w:val="00672FEF"/>
    <w:rsid w:val="00673393"/>
    <w:rsid w:val="0067347C"/>
    <w:rsid w:val="00673700"/>
    <w:rsid w:val="0067372C"/>
    <w:rsid w:val="0067375F"/>
    <w:rsid w:val="006737C8"/>
    <w:rsid w:val="00673BB3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956"/>
    <w:rsid w:val="006759E2"/>
    <w:rsid w:val="00675C1A"/>
    <w:rsid w:val="00675CDF"/>
    <w:rsid w:val="00675CFA"/>
    <w:rsid w:val="00675D44"/>
    <w:rsid w:val="00675D9D"/>
    <w:rsid w:val="006760C3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B36"/>
    <w:rsid w:val="00677BD7"/>
    <w:rsid w:val="00677BFF"/>
    <w:rsid w:val="00677C0C"/>
    <w:rsid w:val="00677C9B"/>
    <w:rsid w:val="00677D77"/>
    <w:rsid w:val="00677EB1"/>
    <w:rsid w:val="00680396"/>
    <w:rsid w:val="00680F1D"/>
    <w:rsid w:val="00680F27"/>
    <w:rsid w:val="00680F83"/>
    <w:rsid w:val="00681225"/>
    <w:rsid w:val="00681233"/>
    <w:rsid w:val="0068137E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D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6D0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2B17"/>
    <w:rsid w:val="00692F20"/>
    <w:rsid w:val="006930F8"/>
    <w:rsid w:val="0069389C"/>
    <w:rsid w:val="00693A7A"/>
    <w:rsid w:val="0069417F"/>
    <w:rsid w:val="006941D8"/>
    <w:rsid w:val="0069445E"/>
    <w:rsid w:val="006944AF"/>
    <w:rsid w:val="00694995"/>
    <w:rsid w:val="00695024"/>
    <w:rsid w:val="006956C0"/>
    <w:rsid w:val="006957E5"/>
    <w:rsid w:val="00695B63"/>
    <w:rsid w:val="00695DD9"/>
    <w:rsid w:val="00696813"/>
    <w:rsid w:val="00696ADE"/>
    <w:rsid w:val="00696AFD"/>
    <w:rsid w:val="00696FAC"/>
    <w:rsid w:val="006970C1"/>
    <w:rsid w:val="0069780E"/>
    <w:rsid w:val="00697B76"/>
    <w:rsid w:val="00697D0A"/>
    <w:rsid w:val="006A004B"/>
    <w:rsid w:val="006A0094"/>
    <w:rsid w:val="006A0112"/>
    <w:rsid w:val="006A0181"/>
    <w:rsid w:val="006A039C"/>
    <w:rsid w:val="006A04D1"/>
    <w:rsid w:val="006A09A7"/>
    <w:rsid w:val="006A0AF5"/>
    <w:rsid w:val="006A0B39"/>
    <w:rsid w:val="006A0CD2"/>
    <w:rsid w:val="006A0EA2"/>
    <w:rsid w:val="006A10B8"/>
    <w:rsid w:val="006A1197"/>
    <w:rsid w:val="006A130C"/>
    <w:rsid w:val="006A1327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4B1"/>
    <w:rsid w:val="006A3B4C"/>
    <w:rsid w:val="006A3CDE"/>
    <w:rsid w:val="006A3FD6"/>
    <w:rsid w:val="006A4140"/>
    <w:rsid w:val="006A4461"/>
    <w:rsid w:val="006A468E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7D7"/>
    <w:rsid w:val="006A691B"/>
    <w:rsid w:val="006A6A28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0E4C"/>
    <w:rsid w:val="006B1249"/>
    <w:rsid w:val="006B143F"/>
    <w:rsid w:val="006B1588"/>
    <w:rsid w:val="006B1649"/>
    <w:rsid w:val="006B1996"/>
    <w:rsid w:val="006B1BD4"/>
    <w:rsid w:val="006B1FA1"/>
    <w:rsid w:val="006B2211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E7"/>
    <w:rsid w:val="006B5EF7"/>
    <w:rsid w:val="006B5FD0"/>
    <w:rsid w:val="006B6133"/>
    <w:rsid w:val="006B64F4"/>
    <w:rsid w:val="006B6664"/>
    <w:rsid w:val="006B6902"/>
    <w:rsid w:val="006B6ACA"/>
    <w:rsid w:val="006B6B2B"/>
    <w:rsid w:val="006B6CE4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A87"/>
    <w:rsid w:val="006C0D80"/>
    <w:rsid w:val="006C0EC5"/>
    <w:rsid w:val="006C0EDD"/>
    <w:rsid w:val="006C1462"/>
    <w:rsid w:val="006C1975"/>
    <w:rsid w:val="006C19BE"/>
    <w:rsid w:val="006C1A3A"/>
    <w:rsid w:val="006C1BA5"/>
    <w:rsid w:val="006C1BAB"/>
    <w:rsid w:val="006C1C83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D1E"/>
    <w:rsid w:val="006C41C1"/>
    <w:rsid w:val="006C448B"/>
    <w:rsid w:val="006C45D9"/>
    <w:rsid w:val="006C4715"/>
    <w:rsid w:val="006C4E6C"/>
    <w:rsid w:val="006C4F2D"/>
    <w:rsid w:val="006C4F56"/>
    <w:rsid w:val="006C520D"/>
    <w:rsid w:val="006C52FF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BCB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2C"/>
    <w:rsid w:val="006D3231"/>
    <w:rsid w:val="006D352C"/>
    <w:rsid w:val="006D3533"/>
    <w:rsid w:val="006D37C2"/>
    <w:rsid w:val="006D38CD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BD8"/>
    <w:rsid w:val="006D5E4E"/>
    <w:rsid w:val="006D6141"/>
    <w:rsid w:val="006D6709"/>
    <w:rsid w:val="006D6866"/>
    <w:rsid w:val="006D6E4B"/>
    <w:rsid w:val="006D71A6"/>
    <w:rsid w:val="006D7280"/>
    <w:rsid w:val="006D72F7"/>
    <w:rsid w:val="006D763A"/>
    <w:rsid w:val="006D764B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40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B71"/>
    <w:rsid w:val="006E7BE5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771"/>
    <w:rsid w:val="006F4B1F"/>
    <w:rsid w:val="006F4CC8"/>
    <w:rsid w:val="006F4E9B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F99"/>
    <w:rsid w:val="00702877"/>
    <w:rsid w:val="00702A9F"/>
    <w:rsid w:val="00702AC5"/>
    <w:rsid w:val="00702BB2"/>
    <w:rsid w:val="00702E66"/>
    <w:rsid w:val="00703164"/>
    <w:rsid w:val="007031F8"/>
    <w:rsid w:val="007032C6"/>
    <w:rsid w:val="00703805"/>
    <w:rsid w:val="0070380A"/>
    <w:rsid w:val="00703E9A"/>
    <w:rsid w:val="00704C79"/>
    <w:rsid w:val="007051F3"/>
    <w:rsid w:val="0070527A"/>
    <w:rsid w:val="007053FC"/>
    <w:rsid w:val="007059F0"/>
    <w:rsid w:val="00705BD2"/>
    <w:rsid w:val="00705E32"/>
    <w:rsid w:val="00705F2D"/>
    <w:rsid w:val="00705FFE"/>
    <w:rsid w:val="0070631F"/>
    <w:rsid w:val="007063E5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0E40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258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DA5"/>
    <w:rsid w:val="00713EB7"/>
    <w:rsid w:val="00713FBC"/>
    <w:rsid w:val="00714417"/>
    <w:rsid w:val="007144A7"/>
    <w:rsid w:val="007147AC"/>
    <w:rsid w:val="007148ED"/>
    <w:rsid w:val="00715247"/>
    <w:rsid w:val="00715475"/>
    <w:rsid w:val="00715544"/>
    <w:rsid w:val="007155D1"/>
    <w:rsid w:val="00715A8B"/>
    <w:rsid w:val="00715D40"/>
    <w:rsid w:val="00715D75"/>
    <w:rsid w:val="00715EBB"/>
    <w:rsid w:val="00715EC8"/>
    <w:rsid w:val="00715EEA"/>
    <w:rsid w:val="00716080"/>
    <w:rsid w:val="0071611D"/>
    <w:rsid w:val="007162BB"/>
    <w:rsid w:val="00716A80"/>
    <w:rsid w:val="00716AC0"/>
    <w:rsid w:val="00716BE7"/>
    <w:rsid w:val="00716CD6"/>
    <w:rsid w:val="00717012"/>
    <w:rsid w:val="007171E1"/>
    <w:rsid w:val="007172DC"/>
    <w:rsid w:val="007176C3"/>
    <w:rsid w:val="00717890"/>
    <w:rsid w:val="00717A8A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832"/>
    <w:rsid w:val="00723C09"/>
    <w:rsid w:val="00723EAC"/>
    <w:rsid w:val="00723F22"/>
    <w:rsid w:val="00724046"/>
    <w:rsid w:val="007242DC"/>
    <w:rsid w:val="007245EC"/>
    <w:rsid w:val="0072463A"/>
    <w:rsid w:val="007246CF"/>
    <w:rsid w:val="00724888"/>
    <w:rsid w:val="007248B0"/>
    <w:rsid w:val="00724B5A"/>
    <w:rsid w:val="00724E39"/>
    <w:rsid w:val="00724EFA"/>
    <w:rsid w:val="0072500E"/>
    <w:rsid w:val="00725324"/>
    <w:rsid w:val="007254D6"/>
    <w:rsid w:val="00725720"/>
    <w:rsid w:val="00725887"/>
    <w:rsid w:val="0072596A"/>
    <w:rsid w:val="00725D51"/>
    <w:rsid w:val="00725EF8"/>
    <w:rsid w:val="00725F97"/>
    <w:rsid w:val="00725FA4"/>
    <w:rsid w:val="007261F3"/>
    <w:rsid w:val="0072623A"/>
    <w:rsid w:val="007264F3"/>
    <w:rsid w:val="00726F4D"/>
    <w:rsid w:val="00727027"/>
    <w:rsid w:val="007270EA"/>
    <w:rsid w:val="007274D0"/>
    <w:rsid w:val="007274FF"/>
    <w:rsid w:val="00727653"/>
    <w:rsid w:val="007278BC"/>
    <w:rsid w:val="00727B4F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858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35B"/>
    <w:rsid w:val="00733465"/>
    <w:rsid w:val="0073350B"/>
    <w:rsid w:val="00733729"/>
    <w:rsid w:val="0073386D"/>
    <w:rsid w:val="0073397B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066"/>
    <w:rsid w:val="007351B6"/>
    <w:rsid w:val="00735443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86C"/>
    <w:rsid w:val="00741F5D"/>
    <w:rsid w:val="00741F61"/>
    <w:rsid w:val="00742393"/>
    <w:rsid w:val="007425B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2D5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DA6"/>
    <w:rsid w:val="00745DB9"/>
    <w:rsid w:val="00745EB8"/>
    <w:rsid w:val="0074607A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D6"/>
    <w:rsid w:val="007505FA"/>
    <w:rsid w:val="007508BE"/>
    <w:rsid w:val="00750975"/>
    <w:rsid w:val="00750B60"/>
    <w:rsid w:val="00750EC8"/>
    <w:rsid w:val="00750F23"/>
    <w:rsid w:val="00750F88"/>
    <w:rsid w:val="00750F8C"/>
    <w:rsid w:val="0075134F"/>
    <w:rsid w:val="00751415"/>
    <w:rsid w:val="0075157E"/>
    <w:rsid w:val="00751FE9"/>
    <w:rsid w:val="0075213C"/>
    <w:rsid w:val="007521FC"/>
    <w:rsid w:val="007525AC"/>
    <w:rsid w:val="00752600"/>
    <w:rsid w:val="00752892"/>
    <w:rsid w:val="007528D9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44E"/>
    <w:rsid w:val="00756564"/>
    <w:rsid w:val="00756A25"/>
    <w:rsid w:val="00756FCA"/>
    <w:rsid w:val="00756FFD"/>
    <w:rsid w:val="00757032"/>
    <w:rsid w:val="007572B5"/>
    <w:rsid w:val="0075764B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1FF0"/>
    <w:rsid w:val="00762088"/>
    <w:rsid w:val="007622A2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4D4"/>
    <w:rsid w:val="007646AA"/>
    <w:rsid w:val="007648C5"/>
    <w:rsid w:val="00764CB3"/>
    <w:rsid w:val="00764E99"/>
    <w:rsid w:val="00764FF0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B3D"/>
    <w:rsid w:val="00766DB8"/>
    <w:rsid w:val="00766F3D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B9F"/>
    <w:rsid w:val="00770C52"/>
    <w:rsid w:val="00770D51"/>
    <w:rsid w:val="00770DDB"/>
    <w:rsid w:val="00771018"/>
    <w:rsid w:val="0077119C"/>
    <w:rsid w:val="0077150F"/>
    <w:rsid w:val="007718AC"/>
    <w:rsid w:val="00771AC5"/>
    <w:rsid w:val="00771BB4"/>
    <w:rsid w:val="00771C04"/>
    <w:rsid w:val="00771C85"/>
    <w:rsid w:val="00771D5B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66C"/>
    <w:rsid w:val="00774DE9"/>
    <w:rsid w:val="00775044"/>
    <w:rsid w:val="007750F0"/>
    <w:rsid w:val="00775F89"/>
    <w:rsid w:val="00776002"/>
    <w:rsid w:val="0077647D"/>
    <w:rsid w:val="007768EB"/>
    <w:rsid w:val="00776AC6"/>
    <w:rsid w:val="00776B3B"/>
    <w:rsid w:val="00776CC3"/>
    <w:rsid w:val="00776F09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8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23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156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2BC2"/>
    <w:rsid w:val="007930DC"/>
    <w:rsid w:val="007932A6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4D0"/>
    <w:rsid w:val="00796808"/>
    <w:rsid w:val="00796984"/>
    <w:rsid w:val="00796B22"/>
    <w:rsid w:val="00796CDA"/>
    <w:rsid w:val="00796FB4"/>
    <w:rsid w:val="007975BA"/>
    <w:rsid w:val="007976BF"/>
    <w:rsid w:val="0079793D"/>
    <w:rsid w:val="007A00C1"/>
    <w:rsid w:val="007A0120"/>
    <w:rsid w:val="007A0212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1F5"/>
    <w:rsid w:val="007A24D6"/>
    <w:rsid w:val="007A2B8A"/>
    <w:rsid w:val="007A2BED"/>
    <w:rsid w:val="007A2FEB"/>
    <w:rsid w:val="007A3028"/>
    <w:rsid w:val="007A32DB"/>
    <w:rsid w:val="007A3666"/>
    <w:rsid w:val="007A396F"/>
    <w:rsid w:val="007A3BA2"/>
    <w:rsid w:val="007A3DD1"/>
    <w:rsid w:val="007A3E9E"/>
    <w:rsid w:val="007A4112"/>
    <w:rsid w:val="007A478C"/>
    <w:rsid w:val="007A4A3A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5EC7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989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542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463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113C"/>
    <w:rsid w:val="007C1438"/>
    <w:rsid w:val="007C2156"/>
    <w:rsid w:val="007C2344"/>
    <w:rsid w:val="007C26A7"/>
    <w:rsid w:val="007C27DC"/>
    <w:rsid w:val="007C2E33"/>
    <w:rsid w:val="007C3559"/>
    <w:rsid w:val="007C3640"/>
    <w:rsid w:val="007C3B91"/>
    <w:rsid w:val="007C3E23"/>
    <w:rsid w:val="007C3F38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688"/>
    <w:rsid w:val="007C790A"/>
    <w:rsid w:val="007C7991"/>
    <w:rsid w:val="007C7A8E"/>
    <w:rsid w:val="007C7B10"/>
    <w:rsid w:val="007C7B2B"/>
    <w:rsid w:val="007D0297"/>
    <w:rsid w:val="007D07F0"/>
    <w:rsid w:val="007D090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82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0BE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67D"/>
    <w:rsid w:val="007D492A"/>
    <w:rsid w:val="007D49F0"/>
    <w:rsid w:val="007D49FA"/>
    <w:rsid w:val="007D4B09"/>
    <w:rsid w:val="007D4BC3"/>
    <w:rsid w:val="007D4C06"/>
    <w:rsid w:val="007D50E3"/>
    <w:rsid w:val="007D51DE"/>
    <w:rsid w:val="007D5445"/>
    <w:rsid w:val="007D56A5"/>
    <w:rsid w:val="007D57EF"/>
    <w:rsid w:val="007D5A28"/>
    <w:rsid w:val="007D5C6D"/>
    <w:rsid w:val="007D5CC9"/>
    <w:rsid w:val="007D61CA"/>
    <w:rsid w:val="007D65C6"/>
    <w:rsid w:val="007D6620"/>
    <w:rsid w:val="007D68D8"/>
    <w:rsid w:val="007D6E3A"/>
    <w:rsid w:val="007D6F67"/>
    <w:rsid w:val="007D7545"/>
    <w:rsid w:val="007D781E"/>
    <w:rsid w:val="007D78E9"/>
    <w:rsid w:val="007E02FE"/>
    <w:rsid w:val="007E0450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0D5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4402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426"/>
    <w:rsid w:val="007E7497"/>
    <w:rsid w:val="007E7559"/>
    <w:rsid w:val="007E7A01"/>
    <w:rsid w:val="007E7E29"/>
    <w:rsid w:val="007E7E5B"/>
    <w:rsid w:val="007F0109"/>
    <w:rsid w:val="007F03E5"/>
    <w:rsid w:val="007F0573"/>
    <w:rsid w:val="007F0635"/>
    <w:rsid w:val="007F07FF"/>
    <w:rsid w:val="007F089C"/>
    <w:rsid w:val="007F09BF"/>
    <w:rsid w:val="007F0A1B"/>
    <w:rsid w:val="007F0B5C"/>
    <w:rsid w:val="007F0ED8"/>
    <w:rsid w:val="007F10D2"/>
    <w:rsid w:val="007F1164"/>
    <w:rsid w:val="007F121B"/>
    <w:rsid w:val="007F14F7"/>
    <w:rsid w:val="007F1778"/>
    <w:rsid w:val="007F1914"/>
    <w:rsid w:val="007F1968"/>
    <w:rsid w:val="007F1EDB"/>
    <w:rsid w:val="007F2319"/>
    <w:rsid w:val="007F23CE"/>
    <w:rsid w:val="007F24D5"/>
    <w:rsid w:val="007F26E3"/>
    <w:rsid w:val="007F26FD"/>
    <w:rsid w:val="007F2818"/>
    <w:rsid w:val="007F28E9"/>
    <w:rsid w:val="007F2B4E"/>
    <w:rsid w:val="007F2BD7"/>
    <w:rsid w:val="007F3E08"/>
    <w:rsid w:val="007F40F6"/>
    <w:rsid w:val="007F4294"/>
    <w:rsid w:val="007F45EA"/>
    <w:rsid w:val="007F4624"/>
    <w:rsid w:val="007F479D"/>
    <w:rsid w:val="007F4866"/>
    <w:rsid w:val="007F4ACF"/>
    <w:rsid w:val="007F4B4C"/>
    <w:rsid w:val="007F4B6B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120"/>
    <w:rsid w:val="00805299"/>
    <w:rsid w:val="00805315"/>
    <w:rsid w:val="0080541F"/>
    <w:rsid w:val="0080549D"/>
    <w:rsid w:val="008054E7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07DD1"/>
    <w:rsid w:val="00807FED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12"/>
    <w:rsid w:val="00810943"/>
    <w:rsid w:val="00810FF8"/>
    <w:rsid w:val="0081145F"/>
    <w:rsid w:val="0081152E"/>
    <w:rsid w:val="0081177E"/>
    <w:rsid w:val="00811817"/>
    <w:rsid w:val="00811ABE"/>
    <w:rsid w:val="00811C85"/>
    <w:rsid w:val="00811DBD"/>
    <w:rsid w:val="00811E64"/>
    <w:rsid w:val="00811F2D"/>
    <w:rsid w:val="008123EE"/>
    <w:rsid w:val="00812613"/>
    <w:rsid w:val="00812B1B"/>
    <w:rsid w:val="00812C3D"/>
    <w:rsid w:val="00812E96"/>
    <w:rsid w:val="0081309F"/>
    <w:rsid w:val="008134E4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D5"/>
    <w:rsid w:val="00815BE1"/>
    <w:rsid w:val="00815C86"/>
    <w:rsid w:val="00816692"/>
    <w:rsid w:val="00816782"/>
    <w:rsid w:val="00816857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22A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309"/>
    <w:rsid w:val="00823473"/>
    <w:rsid w:val="0082349F"/>
    <w:rsid w:val="0082357C"/>
    <w:rsid w:val="00823692"/>
    <w:rsid w:val="008238B9"/>
    <w:rsid w:val="00823928"/>
    <w:rsid w:val="00823CCA"/>
    <w:rsid w:val="00823DB1"/>
    <w:rsid w:val="00823EF9"/>
    <w:rsid w:val="008240AC"/>
    <w:rsid w:val="00824220"/>
    <w:rsid w:val="008244B7"/>
    <w:rsid w:val="00824693"/>
    <w:rsid w:val="00824763"/>
    <w:rsid w:val="0082484F"/>
    <w:rsid w:val="00824BB9"/>
    <w:rsid w:val="00824DC9"/>
    <w:rsid w:val="008256A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8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BD"/>
    <w:rsid w:val="0083172A"/>
    <w:rsid w:val="00831801"/>
    <w:rsid w:val="00831B80"/>
    <w:rsid w:val="00831C7B"/>
    <w:rsid w:val="00832085"/>
    <w:rsid w:val="008322F7"/>
    <w:rsid w:val="008324D3"/>
    <w:rsid w:val="00832883"/>
    <w:rsid w:val="00832DCF"/>
    <w:rsid w:val="00832EE3"/>
    <w:rsid w:val="00832F29"/>
    <w:rsid w:val="008330E3"/>
    <w:rsid w:val="00833103"/>
    <w:rsid w:val="0083331D"/>
    <w:rsid w:val="008333B0"/>
    <w:rsid w:val="008333F4"/>
    <w:rsid w:val="00833E3F"/>
    <w:rsid w:val="00833F8C"/>
    <w:rsid w:val="00833FE7"/>
    <w:rsid w:val="008347AA"/>
    <w:rsid w:val="0083491F"/>
    <w:rsid w:val="00834B93"/>
    <w:rsid w:val="00834BAE"/>
    <w:rsid w:val="00834DED"/>
    <w:rsid w:val="0083534C"/>
    <w:rsid w:val="008354E5"/>
    <w:rsid w:val="008355C0"/>
    <w:rsid w:val="008356C0"/>
    <w:rsid w:val="008356F0"/>
    <w:rsid w:val="00835E62"/>
    <w:rsid w:val="0083625E"/>
    <w:rsid w:val="00836416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CD7"/>
    <w:rsid w:val="00841D12"/>
    <w:rsid w:val="00841EB9"/>
    <w:rsid w:val="0084225B"/>
    <w:rsid w:val="00842549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06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53B"/>
    <w:rsid w:val="00846900"/>
    <w:rsid w:val="00846BFD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3A2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4C9D"/>
    <w:rsid w:val="00855175"/>
    <w:rsid w:val="00855393"/>
    <w:rsid w:val="00855742"/>
    <w:rsid w:val="0085583C"/>
    <w:rsid w:val="00855918"/>
    <w:rsid w:val="00856040"/>
    <w:rsid w:val="008560F8"/>
    <w:rsid w:val="0085633A"/>
    <w:rsid w:val="0085638F"/>
    <w:rsid w:val="00856436"/>
    <w:rsid w:val="0085643B"/>
    <w:rsid w:val="0085663D"/>
    <w:rsid w:val="00856B44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CE9"/>
    <w:rsid w:val="00862EE4"/>
    <w:rsid w:val="008630E0"/>
    <w:rsid w:val="00863BD0"/>
    <w:rsid w:val="0086412A"/>
    <w:rsid w:val="008641B4"/>
    <w:rsid w:val="0086428F"/>
    <w:rsid w:val="0086430A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2EE"/>
    <w:rsid w:val="0086753A"/>
    <w:rsid w:val="008675D4"/>
    <w:rsid w:val="00867954"/>
    <w:rsid w:val="008679B5"/>
    <w:rsid w:val="00867E32"/>
    <w:rsid w:val="00870318"/>
    <w:rsid w:val="008703DB"/>
    <w:rsid w:val="0087057E"/>
    <w:rsid w:val="00870580"/>
    <w:rsid w:val="008706E7"/>
    <w:rsid w:val="00870CCC"/>
    <w:rsid w:val="00870E4E"/>
    <w:rsid w:val="00870EB0"/>
    <w:rsid w:val="00870F48"/>
    <w:rsid w:val="00870FCB"/>
    <w:rsid w:val="008712AA"/>
    <w:rsid w:val="0087137D"/>
    <w:rsid w:val="008713E9"/>
    <w:rsid w:val="008714D3"/>
    <w:rsid w:val="00871711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3B52"/>
    <w:rsid w:val="00874263"/>
    <w:rsid w:val="00874324"/>
    <w:rsid w:val="008744A9"/>
    <w:rsid w:val="00874503"/>
    <w:rsid w:val="00874536"/>
    <w:rsid w:val="0087454C"/>
    <w:rsid w:val="0087463C"/>
    <w:rsid w:val="00874B54"/>
    <w:rsid w:val="00874B77"/>
    <w:rsid w:val="00874CB4"/>
    <w:rsid w:val="00874E1C"/>
    <w:rsid w:val="008751BA"/>
    <w:rsid w:val="0087587B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462"/>
    <w:rsid w:val="0087758E"/>
    <w:rsid w:val="008775E8"/>
    <w:rsid w:val="00877642"/>
    <w:rsid w:val="00877876"/>
    <w:rsid w:val="0087793C"/>
    <w:rsid w:val="00877BCA"/>
    <w:rsid w:val="00877DFA"/>
    <w:rsid w:val="00877F05"/>
    <w:rsid w:val="00877FAD"/>
    <w:rsid w:val="0088069F"/>
    <w:rsid w:val="00880ABF"/>
    <w:rsid w:val="00880B7B"/>
    <w:rsid w:val="00880CBA"/>
    <w:rsid w:val="00881313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7A2"/>
    <w:rsid w:val="00882975"/>
    <w:rsid w:val="00882BF0"/>
    <w:rsid w:val="00882BFE"/>
    <w:rsid w:val="00882C93"/>
    <w:rsid w:val="00882DB2"/>
    <w:rsid w:val="00882DD5"/>
    <w:rsid w:val="008832E2"/>
    <w:rsid w:val="0088352B"/>
    <w:rsid w:val="008835F0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61BB"/>
    <w:rsid w:val="00886656"/>
    <w:rsid w:val="008866A8"/>
    <w:rsid w:val="0088671A"/>
    <w:rsid w:val="00886AC2"/>
    <w:rsid w:val="00886CBA"/>
    <w:rsid w:val="00887048"/>
    <w:rsid w:val="00887476"/>
    <w:rsid w:val="00887527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498"/>
    <w:rsid w:val="0089260B"/>
    <w:rsid w:val="008926A4"/>
    <w:rsid w:val="008927AD"/>
    <w:rsid w:val="00892B06"/>
    <w:rsid w:val="00892CFE"/>
    <w:rsid w:val="00892F3C"/>
    <w:rsid w:val="008930F4"/>
    <w:rsid w:val="00893139"/>
    <w:rsid w:val="008932A0"/>
    <w:rsid w:val="00893568"/>
    <w:rsid w:val="00893842"/>
    <w:rsid w:val="00893D2F"/>
    <w:rsid w:val="00893D9D"/>
    <w:rsid w:val="00894097"/>
    <w:rsid w:val="008945A7"/>
    <w:rsid w:val="008945E6"/>
    <w:rsid w:val="0089480B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3BB"/>
    <w:rsid w:val="008963D1"/>
    <w:rsid w:val="00896444"/>
    <w:rsid w:val="00896465"/>
    <w:rsid w:val="008965CB"/>
    <w:rsid w:val="00896646"/>
    <w:rsid w:val="008968EF"/>
    <w:rsid w:val="00896AF4"/>
    <w:rsid w:val="00896B98"/>
    <w:rsid w:val="00897277"/>
    <w:rsid w:val="008973FD"/>
    <w:rsid w:val="00897795"/>
    <w:rsid w:val="00897B88"/>
    <w:rsid w:val="00897C33"/>
    <w:rsid w:val="00897EF0"/>
    <w:rsid w:val="008A02CC"/>
    <w:rsid w:val="008A058E"/>
    <w:rsid w:val="008A0A0A"/>
    <w:rsid w:val="008A0B30"/>
    <w:rsid w:val="008A0E81"/>
    <w:rsid w:val="008A10C1"/>
    <w:rsid w:val="008A1181"/>
    <w:rsid w:val="008A1189"/>
    <w:rsid w:val="008A13EE"/>
    <w:rsid w:val="008A1410"/>
    <w:rsid w:val="008A1951"/>
    <w:rsid w:val="008A197D"/>
    <w:rsid w:val="008A19E1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E9F"/>
    <w:rsid w:val="008A3F84"/>
    <w:rsid w:val="008A40CB"/>
    <w:rsid w:val="008A4397"/>
    <w:rsid w:val="008A4604"/>
    <w:rsid w:val="008A47F0"/>
    <w:rsid w:val="008A4806"/>
    <w:rsid w:val="008A483D"/>
    <w:rsid w:val="008A4960"/>
    <w:rsid w:val="008A4ABA"/>
    <w:rsid w:val="008A4ACB"/>
    <w:rsid w:val="008A4B9D"/>
    <w:rsid w:val="008A4D50"/>
    <w:rsid w:val="008A4DA2"/>
    <w:rsid w:val="008A542C"/>
    <w:rsid w:val="008A569A"/>
    <w:rsid w:val="008A582F"/>
    <w:rsid w:val="008A5C47"/>
    <w:rsid w:val="008A5C7C"/>
    <w:rsid w:val="008A5E4D"/>
    <w:rsid w:val="008A5EBC"/>
    <w:rsid w:val="008A663B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EE4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D52"/>
    <w:rsid w:val="008B3FA1"/>
    <w:rsid w:val="008B40B6"/>
    <w:rsid w:val="008B4316"/>
    <w:rsid w:val="008B48E1"/>
    <w:rsid w:val="008B490D"/>
    <w:rsid w:val="008B4975"/>
    <w:rsid w:val="008B4AA0"/>
    <w:rsid w:val="008B548F"/>
    <w:rsid w:val="008B5D39"/>
    <w:rsid w:val="008B60E0"/>
    <w:rsid w:val="008B62BC"/>
    <w:rsid w:val="008B69EB"/>
    <w:rsid w:val="008B719D"/>
    <w:rsid w:val="008B7301"/>
    <w:rsid w:val="008B73EC"/>
    <w:rsid w:val="008B747C"/>
    <w:rsid w:val="008B7551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B11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3E42"/>
    <w:rsid w:val="008C3F05"/>
    <w:rsid w:val="008C40F8"/>
    <w:rsid w:val="008C4144"/>
    <w:rsid w:val="008C44F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80F"/>
    <w:rsid w:val="008C6ABC"/>
    <w:rsid w:val="008C6B39"/>
    <w:rsid w:val="008C6B48"/>
    <w:rsid w:val="008C6B54"/>
    <w:rsid w:val="008C6D40"/>
    <w:rsid w:val="008C720B"/>
    <w:rsid w:val="008C73BD"/>
    <w:rsid w:val="008C7420"/>
    <w:rsid w:val="008C787B"/>
    <w:rsid w:val="008C7B8B"/>
    <w:rsid w:val="008C7BE7"/>
    <w:rsid w:val="008C7C97"/>
    <w:rsid w:val="008C7CC6"/>
    <w:rsid w:val="008C7CF2"/>
    <w:rsid w:val="008C7DB9"/>
    <w:rsid w:val="008C7E52"/>
    <w:rsid w:val="008C7F47"/>
    <w:rsid w:val="008C7FFA"/>
    <w:rsid w:val="008D0078"/>
    <w:rsid w:val="008D018F"/>
    <w:rsid w:val="008D09C5"/>
    <w:rsid w:val="008D0A5A"/>
    <w:rsid w:val="008D1039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D22"/>
    <w:rsid w:val="008D1F64"/>
    <w:rsid w:val="008D1F81"/>
    <w:rsid w:val="008D23CE"/>
    <w:rsid w:val="008D23E0"/>
    <w:rsid w:val="008D2856"/>
    <w:rsid w:val="008D290F"/>
    <w:rsid w:val="008D2EBE"/>
    <w:rsid w:val="008D2EFC"/>
    <w:rsid w:val="008D2FC4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647"/>
    <w:rsid w:val="008D4747"/>
    <w:rsid w:val="008D47E8"/>
    <w:rsid w:val="008D48D3"/>
    <w:rsid w:val="008D48DA"/>
    <w:rsid w:val="008D4EAE"/>
    <w:rsid w:val="008D4FA9"/>
    <w:rsid w:val="008D513D"/>
    <w:rsid w:val="008D517B"/>
    <w:rsid w:val="008D519D"/>
    <w:rsid w:val="008D52D5"/>
    <w:rsid w:val="008D5551"/>
    <w:rsid w:val="008D5FB0"/>
    <w:rsid w:val="008D5FF8"/>
    <w:rsid w:val="008D6387"/>
    <w:rsid w:val="008D654A"/>
    <w:rsid w:val="008D6842"/>
    <w:rsid w:val="008D6890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C74"/>
    <w:rsid w:val="008E0D4B"/>
    <w:rsid w:val="008E0F51"/>
    <w:rsid w:val="008E1324"/>
    <w:rsid w:val="008E139D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7A"/>
    <w:rsid w:val="008E26F6"/>
    <w:rsid w:val="008E2806"/>
    <w:rsid w:val="008E2979"/>
    <w:rsid w:val="008E29E9"/>
    <w:rsid w:val="008E2B13"/>
    <w:rsid w:val="008E2CED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A9B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BC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0A3"/>
    <w:rsid w:val="008F3347"/>
    <w:rsid w:val="008F37A2"/>
    <w:rsid w:val="008F391E"/>
    <w:rsid w:val="008F39B8"/>
    <w:rsid w:val="008F3B07"/>
    <w:rsid w:val="008F3B0B"/>
    <w:rsid w:val="008F3DEC"/>
    <w:rsid w:val="008F3F48"/>
    <w:rsid w:val="008F40DA"/>
    <w:rsid w:val="008F417D"/>
    <w:rsid w:val="008F49BA"/>
    <w:rsid w:val="008F4C0D"/>
    <w:rsid w:val="008F4DF2"/>
    <w:rsid w:val="008F4FB2"/>
    <w:rsid w:val="008F5072"/>
    <w:rsid w:val="008F5249"/>
    <w:rsid w:val="008F546D"/>
    <w:rsid w:val="008F546F"/>
    <w:rsid w:val="008F5685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49C"/>
    <w:rsid w:val="008F779C"/>
    <w:rsid w:val="008F7C0F"/>
    <w:rsid w:val="009000D0"/>
    <w:rsid w:val="009005B7"/>
    <w:rsid w:val="00900774"/>
    <w:rsid w:val="0090085C"/>
    <w:rsid w:val="009009EF"/>
    <w:rsid w:val="00900A20"/>
    <w:rsid w:val="00901086"/>
    <w:rsid w:val="009016D2"/>
    <w:rsid w:val="00901F07"/>
    <w:rsid w:val="00901FCF"/>
    <w:rsid w:val="00902039"/>
    <w:rsid w:val="009020CC"/>
    <w:rsid w:val="009020ED"/>
    <w:rsid w:val="009025FD"/>
    <w:rsid w:val="009027D9"/>
    <w:rsid w:val="0090289E"/>
    <w:rsid w:val="00902C02"/>
    <w:rsid w:val="00903001"/>
    <w:rsid w:val="009031BA"/>
    <w:rsid w:val="00903293"/>
    <w:rsid w:val="0090336F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6F5"/>
    <w:rsid w:val="00904759"/>
    <w:rsid w:val="00904900"/>
    <w:rsid w:val="00904C94"/>
    <w:rsid w:val="00904F2D"/>
    <w:rsid w:val="00905206"/>
    <w:rsid w:val="00905998"/>
    <w:rsid w:val="00905F9B"/>
    <w:rsid w:val="0090605D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537"/>
    <w:rsid w:val="0090756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AA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0E"/>
    <w:rsid w:val="009132A6"/>
    <w:rsid w:val="00913447"/>
    <w:rsid w:val="009136E7"/>
    <w:rsid w:val="00913827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147"/>
    <w:rsid w:val="009172BB"/>
    <w:rsid w:val="00917361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9EA"/>
    <w:rsid w:val="00920AFB"/>
    <w:rsid w:val="009210EE"/>
    <w:rsid w:val="00921175"/>
    <w:rsid w:val="009211ED"/>
    <w:rsid w:val="009215D8"/>
    <w:rsid w:val="0092176A"/>
    <w:rsid w:val="009217E5"/>
    <w:rsid w:val="00921829"/>
    <w:rsid w:val="00921C4D"/>
    <w:rsid w:val="00921FBF"/>
    <w:rsid w:val="0092203A"/>
    <w:rsid w:val="00922094"/>
    <w:rsid w:val="00922243"/>
    <w:rsid w:val="00922569"/>
    <w:rsid w:val="0092269E"/>
    <w:rsid w:val="00922FE2"/>
    <w:rsid w:val="00923167"/>
    <w:rsid w:val="00923802"/>
    <w:rsid w:val="00923DA6"/>
    <w:rsid w:val="009240C4"/>
    <w:rsid w:val="00924365"/>
    <w:rsid w:val="009245A8"/>
    <w:rsid w:val="009248A9"/>
    <w:rsid w:val="00924913"/>
    <w:rsid w:val="00924A5A"/>
    <w:rsid w:val="00924BAF"/>
    <w:rsid w:val="00924C29"/>
    <w:rsid w:val="00924D33"/>
    <w:rsid w:val="00924DCF"/>
    <w:rsid w:val="009251AD"/>
    <w:rsid w:val="00925510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1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0DE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D71"/>
    <w:rsid w:val="00933E0D"/>
    <w:rsid w:val="00933E61"/>
    <w:rsid w:val="00933F13"/>
    <w:rsid w:val="0093418F"/>
    <w:rsid w:val="00934866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9BE"/>
    <w:rsid w:val="00940C42"/>
    <w:rsid w:val="00940F51"/>
    <w:rsid w:val="009415A2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B86"/>
    <w:rsid w:val="00942D81"/>
    <w:rsid w:val="0094331A"/>
    <w:rsid w:val="0094336C"/>
    <w:rsid w:val="0094363A"/>
    <w:rsid w:val="009436F2"/>
    <w:rsid w:val="00943875"/>
    <w:rsid w:val="00943905"/>
    <w:rsid w:val="00943C3C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5E2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05F"/>
    <w:rsid w:val="00951236"/>
    <w:rsid w:val="00951370"/>
    <w:rsid w:val="00951545"/>
    <w:rsid w:val="00951658"/>
    <w:rsid w:val="009519C6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BE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097"/>
    <w:rsid w:val="009553B2"/>
    <w:rsid w:val="009553D8"/>
    <w:rsid w:val="00955CB9"/>
    <w:rsid w:val="00955D63"/>
    <w:rsid w:val="00955E1C"/>
    <w:rsid w:val="00955FA4"/>
    <w:rsid w:val="0095603C"/>
    <w:rsid w:val="0095651E"/>
    <w:rsid w:val="0095675D"/>
    <w:rsid w:val="009567EE"/>
    <w:rsid w:val="00956B0B"/>
    <w:rsid w:val="00956B88"/>
    <w:rsid w:val="00957228"/>
    <w:rsid w:val="00957403"/>
    <w:rsid w:val="0095741B"/>
    <w:rsid w:val="00957775"/>
    <w:rsid w:val="009577E5"/>
    <w:rsid w:val="009577F0"/>
    <w:rsid w:val="00957A07"/>
    <w:rsid w:val="00957AF4"/>
    <w:rsid w:val="00957DB5"/>
    <w:rsid w:val="00957DFF"/>
    <w:rsid w:val="00960095"/>
    <w:rsid w:val="00960108"/>
    <w:rsid w:val="009607FF"/>
    <w:rsid w:val="0096085E"/>
    <w:rsid w:val="00960C55"/>
    <w:rsid w:val="00960F40"/>
    <w:rsid w:val="00961781"/>
    <w:rsid w:val="00961BA5"/>
    <w:rsid w:val="00961C44"/>
    <w:rsid w:val="00962027"/>
    <w:rsid w:val="00962A67"/>
    <w:rsid w:val="00962D28"/>
    <w:rsid w:val="00962D99"/>
    <w:rsid w:val="00962F87"/>
    <w:rsid w:val="00963693"/>
    <w:rsid w:val="00963A49"/>
    <w:rsid w:val="00963D0F"/>
    <w:rsid w:val="00963DE5"/>
    <w:rsid w:val="0096411B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5FDC"/>
    <w:rsid w:val="009660B1"/>
    <w:rsid w:val="00966485"/>
    <w:rsid w:val="009664C6"/>
    <w:rsid w:val="00966B43"/>
    <w:rsid w:val="00966E92"/>
    <w:rsid w:val="0096701E"/>
    <w:rsid w:val="00967099"/>
    <w:rsid w:val="009671B6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1C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B0C"/>
    <w:rsid w:val="00972B5A"/>
    <w:rsid w:val="00972B6F"/>
    <w:rsid w:val="00972C6F"/>
    <w:rsid w:val="00973136"/>
    <w:rsid w:val="009734E4"/>
    <w:rsid w:val="0097386E"/>
    <w:rsid w:val="00973904"/>
    <w:rsid w:val="00973926"/>
    <w:rsid w:val="009739D8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A91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385"/>
    <w:rsid w:val="009829E5"/>
    <w:rsid w:val="00982BF6"/>
    <w:rsid w:val="00982C20"/>
    <w:rsid w:val="00982CE3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25"/>
    <w:rsid w:val="0098767D"/>
    <w:rsid w:val="0098773F"/>
    <w:rsid w:val="00987969"/>
    <w:rsid w:val="009879A2"/>
    <w:rsid w:val="00987EDC"/>
    <w:rsid w:val="00990199"/>
    <w:rsid w:val="00990318"/>
    <w:rsid w:val="009904EB"/>
    <w:rsid w:val="00990571"/>
    <w:rsid w:val="00990811"/>
    <w:rsid w:val="00990A5D"/>
    <w:rsid w:val="00990A60"/>
    <w:rsid w:val="00990B42"/>
    <w:rsid w:val="00990BEA"/>
    <w:rsid w:val="00990D60"/>
    <w:rsid w:val="0099101E"/>
    <w:rsid w:val="00991141"/>
    <w:rsid w:val="00991342"/>
    <w:rsid w:val="0099147D"/>
    <w:rsid w:val="0099168A"/>
    <w:rsid w:val="009918C8"/>
    <w:rsid w:val="009918E3"/>
    <w:rsid w:val="00991CE6"/>
    <w:rsid w:val="00991DA0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4067"/>
    <w:rsid w:val="0099496E"/>
    <w:rsid w:val="009949AA"/>
    <w:rsid w:val="00994C11"/>
    <w:rsid w:val="00994DBB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6E70"/>
    <w:rsid w:val="0099709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7C0"/>
    <w:rsid w:val="009A181F"/>
    <w:rsid w:val="009A19FB"/>
    <w:rsid w:val="009A1AEA"/>
    <w:rsid w:val="009A1C3F"/>
    <w:rsid w:val="009A1E50"/>
    <w:rsid w:val="009A21DA"/>
    <w:rsid w:val="009A2259"/>
    <w:rsid w:val="009A2310"/>
    <w:rsid w:val="009A23D4"/>
    <w:rsid w:val="009A267F"/>
    <w:rsid w:val="009A26B3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7AE"/>
    <w:rsid w:val="009A57B7"/>
    <w:rsid w:val="009A5844"/>
    <w:rsid w:val="009A59EF"/>
    <w:rsid w:val="009A5B8A"/>
    <w:rsid w:val="009A5D97"/>
    <w:rsid w:val="009A5F04"/>
    <w:rsid w:val="009A616F"/>
    <w:rsid w:val="009A6189"/>
    <w:rsid w:val="009A66C8"/>
    <w:rsid w:val="009A6914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41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E67"/>
    <w:rsid w:val="009B7195"/>
    <w:rsid w:val="009B75D4"/>
    <w:rsid w:val="009B781C"/>
    <w:rsid w:val="009B786D"/>
    <w:rsid w:val="009B7A49"/>
    <w:rsid w:val="009B7AD7"/>
    <w:rsid w:val="009B7B82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69"/>
    <w:rsid w:val="009C1BBE"/>
    <w:rsid w:val="009C1C22"/>
    <w:rsid w:val="009C2148"/>
    <w:rsid w:val="009C22C3"/>
    <w:rsid w:val="009C23BF"/>
    <w:rsid w:val="009C2647"/>
    <w:rsid w:val="009C2979"/>
    <w:rsid w:val="009C2AE1"/>
    <w:rsid w:val="009C2EE4"/>
    <w:rsid w:val="009C2F0A"/>
    <w:rsid w:val="009C2F19"/>
    <w:rsid w:val="009C32E4"/>
    <w:rsid w:val="009C3317"/>
    <w:rsid w:val="009C3560"/>
    <w:rsid w:val="009C3691"/>
    <w:rsid w:val="009C37C4"/>
    <w:rsid w:val="009C3859"/>
    <w:rsid w:val="009C38C9"/>
    <w:rsid w:val="009C3B5E"/>
    <w:rsid w:val="009C41ED"/>
    <w:rsid w:val="009C467F"/>
    <w:rsid w:val="009C46CE"/>
    <w:rsid w:val="009C4ABD"/>
    <w:rsid w:val="009C4CD9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C9A"/>
    <w:rsid w:val="009C6CED"/>
    <w:rsid w:val="009C736B"/>
    <w:rsid w:val="009C7756"/>
    <w:rsid w:val="009C77C7"/>
    <w:rsid w:val="009C7849"/>
    <w:rsid w:val="009C7D6E"/>
    <w:rsid w:val="009C7DC1"/>
    <w:rsid w:val="009D0124"/>
    <w:rsid w:val="009D02F5"/>
    <w:rsid w:val="009D04C3"/>
    <w:rsid w:val="009D0528"/>
    <w:rsid w:val="009D06C2"/>
    <w:rsid w:val="009D06F0"/>
    <w:rsid w:val="009D072D"/>
    <w:rsid w:val="009D07F9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CB1"/>
    <w:rsid w:val="009D2D80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114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0C38"/>
    <w:rsid w:val="009E1185"/>
    <w:rsid w:val="009E12E2"/>
    <w:rsid w:val="009E13EE"/>
    <w:rsid w:val="009E14B8"/>
    <w:rsid w:val="009E1521"/>
    <w:rsid w:val="009E18DA"/>
    <w:rsid w:val="009E19A2"/>
    <w:rsid w:val="009E1A12"/>
    <w:rsid w:val="009E1E09"/>
    <w:rsid w:val="009E1E56"/>
    <w:rsid w:val="009E1FEF"/>
    <w:rsid w:val="009E2216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3188"/>
    <w:rsid w:val="009F3638"/>
    <w:rsid w:val="009F40B9"/>
    <w:rsid w:val="009F419F"/>
    <w:rsid w:val="009F41C0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69"/>
    <w:rsid w:val="009F6483"/>
    <w:rsid w:val="009F673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6D0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174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C9D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7FF"/>
    <w:rsid w:val="00A13930"/>
    <w:rsid w:val="00A13B8B"/>
    <w:rsid w:val="00A1415E"/>
    <w:rsid w:val="00A14339"/>
    <w:rsid w:val="00A143B6"/>
    <w:rsid w:val="00A14627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35F"/>
    <w:rsid w:val="00A165A9"/>
    <w:rsid w:val="00A1668B"/>
    <w:rsid w:val="00A16798"/>
    <w:rsid w:val="00A16DDE"/>
    <w:rsid w:val="00A16E87"/>
    <w:rsid w:val="00A16F53"/>
    <w:rsid w:val="00A17007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C46"/>
    <w:rsid w:val="00A20DDD"/>
    <w:rsid w:val="00A21027"/>
    <w:rsid w:val="00A21206"/>
    <w:rsid w:val="00A2140B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19"/>
    <w:rsid w:val="00A22F07"/>
    <w:rsid w:val="00A2349B"/>
    <w:rsid w:val="00A234A7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7B0"/>
    <w:rsid w:val="00A25936"/>
    <w:rsid w:val="00A25C8D"/>
    <w:rsid w:val="00A25CD8"/>
    <w:rsid w:val="00A25F2F"/>
    <w:rsid w:val="00A25F85"/>
    <w:rsid w:val="00A26006"/>
    <w:rsid w:val="00A2600E"/>
    <w:rsid w:val="00A261C7"/>
    <w:rsid w:val="00A262E5"/>
    <w:rsid w:val="00A264BA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CA"/>
    <w:rsid w:val="00A317AC"/>
    <w:rsid w:val="00A317C2"/>
    <w:rsid w:val="00A317C5"/>
    <w:rsid w:val="00A31842"/>
    <w:rsid w:val="00A31E64"/>
    <w:rsid w:val="00A31F3C"/>
    <w:rsid w:val="00A321B2"/>
    <w:rsid w:val="00A32243"/>
    <w:rsid w:val="00A3243F"/>
    <w:rsid w:val="00A324F0"/>
    <w:rsid w:val="00A328E3"/>
    <w:rsid w:val="00A329FE"/>
    <w:rsid w:val="00A32A84"/>
    <w:rsid w:val="00A32D16"/>
    <w:rsid w:val="00A32DF8"/>
    <w:rsid w:val="00A32EAE"/>
    <w:rsid w:val="00A3320D"/>
    <w:rsid w:val="00A33442"/>
    <w:rsid w:val="00A3367E"/>
    <w:rsid w:val="00A337EE"/>
    <w:rsid w:val="00A338E7"/>
    <w:rsid w:val="00A3393A"/>
    <w:rsid w:val="00A33B43"/>
    <w:rsid w:val="00A33B66"/>
    <w:rsid w:val="00A33C1A"/>
    <w:rsid w:val="00A342CD"/>
    <w:rsid w:val="00A34333"/>
    <w:rsid w:val="00A344BF"/>
    <w:rsid w:val="00A34AC5"/>
    <w:rsid w:val="00A34CD1"/>
    <w:rsid w:val="00A3514A"/>
    <w:rsid w:val="00A355A3"/>
    <w:rsid w:val="00A359C4"/>
    <w:rsid w:val="00A35C47"/>
    <w:rsid w:val="00A35E33"/>
    <w:rsid w:val="00A3619F"/>
    <w:rsid w:val="00A363B6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4EB"/>
    <w:rsid w:val="00A405B1"/>
    <w:rsid w:val="00A408D6"/>
    <w:rsid w:val="00A40AF5"/>
    <w:rsid w:val="00A40C44"/>
    <w:rsid w:val="00A40D15"/>
    <w:rsid w:val="00A410EC"/>
    <w:rsid w:val="00A41174"/>
    <w:rsid w:val="00A411E1"/>
    <w:rsid w:val="00A41233"/>
    <w:rsid w:val="00A41678"/>
    <w:rsid w:val="00A416C2"/>
    <w:rsid w:val="00A418FF"/>
    <w:rsid w:val="00A41CBE"/>
    <w:rsid w:val="00A4284C"/>
    <w:rsid w:val="00A429D1"/>
    <w:rsid w:val="00A429F7"/>
    <w:rsid w:val="00A42E0C"/>
    <w:rsid w:val="00A43327"/>
    <w:rsid w:val="00A4337D"/>
    <w:rsid w:val="00A4345D"/>
    <w:rsid w:val="00A43AD3"/>
    <w:rsid w:val="00A43ADA"/>
    <w:rsid w:val="00A43B13"/>
    <w:rsid w:val="00A44536"/>
    <w:rsid w:val="00A4464A"/>
    <w:rsid w:val="00A44727"/>
    <w:rsid w:val="00A44870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B0"/>
    <w:rsid w:val="00A478FF"/>
    <w:rsid w:val="00A4793F"/>
    <w:rsid w:val="00A47991"/>
    <w:rsid w:val="00A4799C"/>
    <w:rsid w:val="00A47A42"/>
    <w:rsid w:val="00A47CF1"/>
    <w:rsid w:val="00A5026A"/>
    <w:rsid w:val="00A50766"/>
    <w:rsid w:val="00A50810"/>
    <w:rsid w:val="00A5097D"/>
    <w:rsid w:val="00A50B5B"/>
    <w:rsid w:val="00A50C6D"/>
    <w:rsid w:val="00A50D8E"/>
    <w:rsid w:val="00A513EA"/>
    <w:rsid w:val="00A513EF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57E07"/>
    <w:rsid w:val="00A57FD1"/>
    <w:rsid w:val="00A60069"/>
    <w:rsid w:val="00A600E9"/>
    <w:rsid w:val="00A601BA"/>
    <w:rsid w:val="00A603DE"/>
    <w:rsid w:val="00A604CB"/>
    <w:rsid w:val="00A60A27"/>
    <w:rsid w:val="00A60B75"/>
    <w:rsid w:val="00A61009"/>
    <w:rsid w:val="00A612DB"/>
    <w:rsid w:val="00A6145B"/>
    <w:rsid w:val="00A614F2"/>
    <w:rsid w:val="00A61F2D"/>
    <w:rsid w:val="00A61F90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64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72C"/>
    <w:rsid w:val="00A73BFF"/>
    <w:rsid w:val="00A73C6E"/>
    <w:rsid w:val="00A74461"/>
    <w:rsid w:val="00A747CF"/>
    <w:rsid w:val="00A74C42"/>
    <w:rsid w:val="00A74F12"/>
    <w:rsid w:val="00A74F6C"/>
    <w:rsid w:val="00A7522F"/>
    <w:rsid w:val="00A754F8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28C"/>
    <w:rsid w:val="00A80ABD"/>
    <w:rsid w:val="00A81142"/>
    <w:rsid w:val="00A8138B"/>
    <w:rsid w:val="00A81686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2ED"/>
    <w:rsid w:val="00A834AA"/>
    <w:rsid w:val="00A834F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393"/>
    <w:rsid w:val="00A855D1"/>
    <w:rsid w:val="00A8588E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940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3DD"/>
    <w:rsid w:val="00A9453D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6F9"/>
    <w:rsid w:val="00A9674A"/>
    <w:rsid w:val="00A96A14"/>
    <w:rsid w:val="00A96A52"/>
    <w:rsid w:val="00A96BBE"/>
    <w:rsid w:val="00A96CDD"/>
    <w:rsid w:val="00A96DB3"/>
    <w:rsid w:val="00A96EAE"/>
    <w:rsid w:val="00A96F04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A73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01C"/>
    <w:rsid w:val="00AA62DD"/>
    <w:rsid w:val="00AA632E"/>
    <w:rsid w:val="00AA661D"/>
    <w:rsid w:val="00AA74FA"/>
    <w:rsid w:val="00AA760C"/>
    <w:rsid w:val="00AA788E"/>
    <w:rsid w:val="00AA7988"/>
    <w:rsid w:val="00AA79B6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DA8"/>
    <w:rsid w:val="00AB0F6C"/>
    <w:rsid w:val="00AB0F76"/>
    <w:rsid w:val="00AB11E3"/>
    <w:rsid w:val="00AB11FD"/>
    <w:rsid w:val="00AB1278"/>
    <w:rsid w:val="00AB151F"/>
    <w:rsid w:val="00AB1628"/>
    <w:rsid w:val="00AB1B3F"/>
    <w:rsid w:val="00AB27EF"/>
    <w:rsid w:val="00AB28FF"/>
    <w:rsid w:val="00AB2AC7"/>
    <w:rsid w:val="00AB2F86"/>
    <w:rsid w:val="00AB32B7"/>
    <w:rsid w:val="00AB3450"/>
    <w:rsid w:val="00AB39B8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0EF7"/>
    <w:rsid w:val="00AC14F3"/>
    <w:rsid w:val="00AC1A93"/>
    <w:rsid w:val="00AC21EF"/>
    <w:rsid w:val="00AC2252"/>
    <w:rsid w:val="00AC238E"/>
    <w:rsid w:val="00AC2CEE"/>
    <w:rsid w:val="00AC2ED0"/>
    <w:rsid w:val="00AC3123"/>
    <w:rsid w:val="00AC318B"/>
    <w:rsid w:val="00AC3265"/>
    <w:rsid w:val="00AC357C"/>
    <w:rsid w:val="00AC3592"/>
    <w:rsid w:val="00AC3860"/>
    <w:rsid w:val="00AC39F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56"/>
    <w:rsid w:val="00AC5FAC"/>
    <w:rsid w:val="00AC62C2"/>
    <w:rsid w:val="00AC64C3"/>
    <w:rsid w:val="00AC6533"/>
    <w:rsid w:val="00AC681B"/>
    <w:rsid w:val="00AC6826"/>
    <w:rsid w:val="00AC698D"/>
    <w:rsid w:val="00AC6AE7"/>
    <w:rsid w:val="00AC6D94"/>
    <w:rsid w:val="00AC721A"/>
    <w:rsid w:val="00AC7417"/>
    <w:rsid w:val="00AC7503"/>
    <w:rsid w:val="00AC7E84"/>
    <w:rsid w:val="00AD0007"/>
    <w:rsid w:val="00AD003B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1E3E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3DE"/>
    <w:rsid w:val="00AD4BDA"/>
    <w:rsid w:val="00AD4F8F"/>
    <w:rsid w:val="00AD5039"/>
    <w:rsid w:val="00AD508A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C1B"/>
    <w:rsid w:val="00AE5E42"/>
    <w:rsid w:val="00AE5EEB"/>
    <w:rsid w:val="00AE61B2"/>
    <w:rsid w:val="00AE62BF"/>
    <w:rsid w:val="00AE6590"/>
    <w:rsid w:val="00AE6617"/>
    <w:rsid w:val="00AE6D05"/>
    <w:rsid w:val="00AE6DEB"/>
    <w:rsid w:val="00AE7347"/>
    <w:rsid w:val="00AE794B"/>
    <w:rsid w:val="00AE7A80"/>
    <w:rsid w:val="00AE7C61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5E0"/>
    <w:rsid w:val="00AF367B"/>
    <w:rsid w:val="00AF41BA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C4D"/>
    <w:rsid w:val="00B02C6D"/>
    <w:rsid w:val="00B0301A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4D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E2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DD9"/>
    <w:rsid w:val="00B12F32"/>
    <w:rsid w:val="00B130FF"/>
    <w:rsid w:val="00B1312C"/>
    <w:rsid w:val="00B13381"/>
    <w:rsid w:val="00B13922"/>
    <w:rsid w:val="00B139FB"/>
    <w:rsid w:val="00B13A80"/>
    <w:rsid w:val="00B13AF4"/>
    <w:rsid w:val="00B13D58"/>
    <w:rsid w:val="00B13EE0"/>
    <w:rsid w:val="00B14354"/>
    <w:rsid w:val="00B143AB"/>
    <w:rsid w:val="00B144F8"/>
    <w:rsid w:val="00B14674"/>
    <w:rsid w:val="00B14DB9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397"/>
    <w:rsid w:val="00B1660E"/>
    <w:rsid w:val="00B1674A"/>
    <w:rsid w:val="00B167AB"/>
    <w:rsid w:val="00B167F3"/>
    <w:rsid w:val="00B16898"/>
    <w:rsid w:val="00B16C82"/>
    <w:rsid w:val="00B16EB2"/>
    <w:rsid w:val="00B172E7"/>
    <w:rsid w:val="00B17463"/>
    <w:rsid w:val="00B174FE"/>
    <w:rsid w:val="00B17594"/>
    <w:rsid w:val="00B1767A"/>
    <w:rsid w:val="00B17722"/>
    <w:rsid w:val="00B179F9"/>
    <w:rsid w:val="00B17B31"/>
    <w:rsid w:val="00B17B77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1DF"/>
    <w:rsid w:val="00B234ED"/>
    <w:rsid w:val="00B23A90"/>
    <w:rsid w:val="00B2403D"/>
    <w:rsid w:val="00B2437E"/>
    <w:rsid w:val="00B2444C"/>
    <w:rsid w:val="00B246C2"/>
    <w:rsid w:val="00B24DE2"/>
    <w:rsid w:val="00B24F05"/>
    <w:rsid w:val="00B24FF4"/>
    <w:rsid w:val="00B253C6"/>
    <w:rsid w:val="00B259BF"/>
    <w:rsid w:val="00B259C2"/>
    <w:rsid w:val="00B25FDC"/>
    <w:rsid w:val="00B2629D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1F28"/>
    <w:rsid w:val="00B3225E"/>
    <w:rsid w:val="00B323C1"/>
    <w:rsid w:val="00B323DF"/>
    <w:rsid w:val="00B32733"/>
    <w:rsid w:val="00B32F63"/>
    <w:rsid w:val="00B33016"/>
    <w:rsid w:val="00B335AA"/>
    <w:rsid w:val="00B33802"/>
    <w:rsid w:val="00B3380B"/>
    <w:rsid w:val="00B33936"/>
    <w:rsid w:val="00B33AFC"/>
    <w:rsid w:val="00B33B2E"/>
    <w:rsid w:val="00B33D2F"/>
    <w:rsid w:val="00B34947"/>
    <w:rsid w:val="00B34A03"/>
    <w:rsid w:val="00B34E39"/>
    <w:rsid w:val="00B34EC1"/>
    <w:rsid w:val="00B3529A"/>
    <w:rsid w:val="00B352C2"/>
    <w:rsid w:val="00B35373"/>
    <w:rsid w:val="00B35389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F54"/>
    <w:rsid w:val="00B37197"/>
    <w:rsid w:val="00B3746C"/>
    <w:rsid w:val="00B3776C"/>
    <w:rsid w:val="00B377AF"/>
    <w:rsid w:val="00B37CC6"/>
    <w:rsid w:val="00B37E9F"/>
    <w:rsid w:val="00B400E8"/>
    <w:rsid w:val="00B40348"/>
    <w:rsid w:val="00B404E7"/>
    <w:rsid w:val="00B406BC"/>
    <w:rsid w:val="00B40787"/>
    <w:rsid w:val="00B40AED"/>
    <w:rsid w:val="00B40B1D"/>
    <w:rsid w:val="00B413C0"/>
    <w:rsid w:val="00B41A0F"/>
    <w:rsid w:val="00B41AA1"/>
    <w:rsid w:val="00B41ADC"/>
    <w:rsid w:val="00B41CF8"/>
    <w:rsid w:val="00B422B5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A3B"/>
    <w:rsid w:val="00B4611E"/>
    <w:rsid w:val="00B46457"/>
    <w:rsid w:val="00B46B00"/>
    <w:rsid w:val="00B46E94"/>
    <w:rsid w:val="00B473DA"/>
    <w:rsid w:val="00B47A3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1C5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3EE6"/>
    <w:rsid w:val="00B541CD"/>
    <w:rsid w:val="00B54561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1"/>
    <w:rsid w:val="00B564E1"/>
    <w:rsid w:val="00B565FA"/>
    <w:rsid w:val="00B56F54"/>
    <w:rsid w:val="00B57085"/>
    <w:rsid w:val="00B57360"/>
    <w:rsid w:val="00B57399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0E8F"/>
    <w:rsid w:val="00B6127C"/>
    <w:rsid w:val="00B61375"/>
    <w:rsid w:val="00B61428"/>
    <w:rsid w:val="00B6166D"/>
    <w:rsid w:val="00B61E85"/>
    <w:rsid w:val="00B62102"/>
    <w:rsid w:val="00B62317"/>
    <w:rsid w:val="00B62B00"/>
    <w:rsid w:val="00B63234"/>
    <w:rsid w:val="00B63590"/>
    <w:rsid w:val="00B635DF"/>
    <w:rsid w:val="00B643E2"/>
    <w:rsid w:val="00B646C6"/>
    <w:rsid w:val="00B6489C"/>
    <w:rsid w:val="00B64918"/>
    <w:rsid w:val="00B649A2"/>
    <w:rsid w:val="00B64BCA"/>
    <w:rsid w:val="00B64CAE"/>
    <w:rsid w:val="00B64CFF"/>
    <w:rsid w:val="00B64E11"/>
    <w:rsid w:val="00B6524B"/>
    <w:rsid w:val="00B6533A"/>
    <w:rsid w:val="00B653AA"/>
    <w:rsid w:val="00B65496"/>
    <w:rsid w:val="00B65651"/>
    <w:rsid w:val="00B65E04"/>
    <w:rsid w:val="00B661E1"/>
    <w:rsid w:val="00B66302"/>
    <w:rsid w:val="00B664B2"/>
    <w:rsid w:val="00B66698"/>
    <w:rsid w:val="00B667A4"/>
    <w:rsid w:val="00B66BEE"/>
    <w:rsid w:val="00B67322"/>
    <w:rsid w:val="00B674EC"/>
    <w:rsid w:val="00B676B6"/>
    <w:rsid w:val="00B67710"/>
    <w:rsid w:val="00B67B27"/>
    <w:rsid w:val="00B67F3D"/>
    <w:rsid w:val="00B705CF"/>
    <w:rsid w:val="00B70BD4"/>
    <w:rsid w:val="00B70D1F"/>
    <w:rsid w:val="00B710AA"/>
    <w:rsid w:val="00B71526"/>
    <w:rsid w:val="00B71663"/>
    <w:rsid w:val="00B718FC"/>
    <w:rsid w:val="00B71AAD"/>
    <w:rsid w:val="00B71C44"/>
    <w:rsid w:val="00B720F8"/>
    <w:rsid w:val="00B724E9"/>
    <w:rsid w:val="00B72781"/>
    <w:rsid w:val="00B727FF"/>
    <w:rsid w:val="00B728E4"/>
    <w:rsid w:val="00B728FA"/>
    <w:rsid w:val="00B72A49"/>
    <w:rsid w:val="00B72B7F"/>
    <w:rsid w:val="00B72D17"/>
    <w:rsid w:val="00B73051"/>
    <w:rsid w:val="00B730C4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BAE"/>
    <w:rsid w:val="00B75C02"/>
    <w:rsid w:val="00B76702"/>
    <w:rsid w:val="00B767DF"/>
    <w:rsid w:val="00B76978"/>
    <w:rsid w:val="00B76A16"/>
    <w:rsid w:val="00B7714B"/>
    <w:rsid w:val="00B7722B"/>
    <w:rsid w:val="00B7729F"/>
    <w:rsid w:val="00B772F6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D9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31"/>
    <w:rsid w:val="00B833B4"/>
    <w:rsid w:val="00B836AD"/>
    <w:rsid w:val="00B83A7B"/>
    <w:rsid w:val="00B83B6F"/>
    <w:rsid w:val="00B83D02"/>
    <w:rsid w:val="00B842E5"/>
    <w:rsid w:val="00B84952"/>
    <w:rsid w:val="00B84A3E"/>
    <w:rsid w:val="00B84D01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87F05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BD9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4E"/>
    <w:rsid w:val="00B93BCE"/>
    <w:rsid w:val="00B93D9A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EAA"/>
    <w:rsid w:val="00B95F69"/>
    <w:rsid w:val="00B9613D"/>
    <w:rsid w:val="00B96417"/>
    <w:rsid w:val="00B96662"/>
    <w:rsid w:val="00B966C9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C0B"/>
    <w:rsid w:val="00BA2D6B"/>
    <w:rsid w:val="00BA305A"/>
    <w:rsid w:val="00BA31CD"/>
    <w:rsid w:val="00BA3448"/>
    <w:rsid w:val="00BA42AB"/>
    <w:rsid w:val="00BA4609"/>
    <w:rsid w:val="00BA4664"/>
    <w:rsid w:val="00BA4820"/>
    <w:rsid w:val="00BA4AD9"/>
    <w:rsid w:val="00BA4B64"/>
    <w:rsid w:val="00BA4D5F"/>
    <w:rsid w:val="00BA4F0A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B039B"/>
    <w:rsid w:val="00BB0487"/>
    <w:rsid w:val="00BB0E0C"/>
    <w:rsid w:val="00BB1003"/>
    <w:rsid w:val="00BB15E6"/>
    <w:rsid w:val="00BB2058"/>
    <w:rsid w:val="00BB20EF"/>
    <w:rsid w:val="00BB24D9"/>
    <w:rsid w:val="00BB26C8"/>
    <w:rsid w:val="00BB2BBC"/>
    <w:rsid w:val="00BB2C3B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41E"/>
    <w:rsid w:val="00BB686D"/>
    <w:rsid w:val="00BB6CAE"/>
    <w:rsid w:val="00BB6D8F"/>
    <w:rsid w:val="00BB6FC5"/>
    <w:rsid w:val="00BB724C"/>
    <w:rsid w:val="00BB7345"/>
    <w:rsid w:val="00BB734A"/>
    <w:rsid w:val="00BB739C"/>
    <w:rsid w:val="00BB739D"/>
    <w:rsid w:val="00BB7639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68"/>
    <w:rsid w:val="00BC14B3"/>
    <w:rsid w:val="00BC159A"/>
    <w:rsid w:val="00BC1A58"/>
    <w:rsid w:val="00BC1D90"/>
    <w:rsid w:val="00BC1E5E"/>
    <w:rsid w:val="00BC2272"/>
    <w:rsid w:val="00BC24B0"/>
    <w:rsid w:val="00BC24C3"/>
    <w:rsid w:val="00BC2665"/>
    <w:rsid w:val="00BC26D0"/>
    <w:rsid w:val="00BC271F"/>
    <w:rsid w:val="00BC2AF8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51BD"/>
    <w:rsid w:val="00BC53AE"/>
    <w:rsid w:val="00BC5486"/>
    <w:rsid w:val="00BC5911"/>
    <w:rsid w:val="00BC59AA"/>
    <w:rsid w:val="00BC5A27"/>
    <w:rsid w:val="00BC5CCC"/>
    <w:rsid w:val="00BC5FDB"/>
    <w:rsid w:val="00BC600F"/>
    <w:rsid w:val="00BC603D"/>
    <w:rsid w:val="00BC6180"/>
    <w:rsid w:val="00BC66CC"/>
    <w:rsid w:val="00BC68E2"/>
    <w:rsid w:val="00BC6931"/>
    <w:rsid w:val="00BC6B04"/>
    <w:rsid w:val="00BC6CF1"/>
    <w:rsid w:val="00BC6E05"/>
    <w:rsid w:val="00BC6EF5"/>
    <w:rsid w:val="00BC7C3D"/>
    <w:rsid w:val="00BD00EA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B54"/>
    <w:rsid w:val="00BD2DCD"/>
    <w:rsid w:val="00BD2EE1"/>
    <w:rsid w:val="00BD2FD3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3F89"/>
    <w:rsid w:val="00BD4053"/>
    <w:rsid w:val="00BD417D"/>
    <w:rsid w:val="00BD448D"/>
    <w:rsid w:val="00BD4507"/>
    <w:rsid w:val="00BD460B"/>
    <w:rsid w:val="00BD4708"/>
    <w:rsid w:val="00BD4790"/>
    <w:rsid w:val="00BD496A"/>
    <w:rsid w:val="00BD4C84"/>
    <w:rsid w:val="00BD4CD9"/>
    <w:rsid w:val="00BD4E6D"/>
    <w:rsid w:val="00BD4FA7"/>
    <w:rsid w:val="00BD5071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9A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9D9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DDC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5AC"/>
    <w:rsid w:val="00BE6802"/>
    <w:rsid w:val="00BE6878"/>
    <w:rsid w:val="00BE6C47"/>
    <w:rsid w:val="00BE6C4B"/>
    <w:rsid w:val="00BE6E9C"/>
    <w:rsid w:val="00BE6F5E"/>
    <w:rsid w:val="00BE7422"/>
    <w:rsid w:val="00BE779C"/>
    <w:rsid w:val="00BE7B6D"/>
    <w:rsid w:val="00BE7C5A"/>
    <w:rsid w:val="00BE7D6D"/>
    <w:rsid w:val="00BF01C8"/>
    <w:rsid w:val="00BF06D6"/>
    <w:rsid w:val="00BF0871"/>
    <w:rsid w:val="00BF0C02"/>
    <w:rsid w:val="00BF0DB6"/>
    <w:rsid w:val="00BF125E"/>
    <w:rsid w:val="00BF1313"/>
    <w:rsid w:val="00BF1738"/>
    <w:rsid w:val="00BF1C7E"/>
    <w:rsid w:val="00BF1FCF"/>
    <w:rsid w:val="00BF23EA"/>
    <w:rsid w:val="00BF248A"/>
    <w:rsid w:val="00BF24AB"/>
    <w:rsid w:val="00BF2D4D"/>
    <w:rsid w:val="00BF2E2C"/>
    <w:rsid w:val="00BF3545"/>
    <w:rsid w:val="00BF35E7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6C5"/>
    <w:rsid w:val="00BF570F"/>
    <w:rsid w:val="00BF5B7E"/>
    <w:rsid w:val="00BF5BDE"/>
    <w:rsid w:val="00BF5E8B"/>
    <w:rsid w:val="00BF5F4A"/>
    <w:rsid w:val="00BF6085"/>
    <w:rsid w:val="00BF62C2"/>
    <w:rsid w:val="00BF62F9"/>
    <w:rsid w:val="00BF630A"/>
    <w:rsid w:val="00BF6527"/>
    <w:rsid w:val="00BF68CF"/>
    <w:rsid w:val="00BF6954"/>
    <w:rsid w:val="00BF6B3E"/>
    <w:rsid w:val="00BF6D56"/>
    <w:rsid w:val="00BF75B3"/>
    <w:rsid w:val="00BF7F70"/>
    <w:rsid w:val="00C000D3"/>
    <w:rsid w:val="00C006D5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21A"/>
    <w:rsid w:val="00C024CA"/>
    <w:rsid w:val="00C024D4"/>
    <w:rsid w:val="00C02848"/>
    <w:rsid w:val="00C0285E"/>
    <w:rsid w:val="00C02881"/>
    <w:rsid w:val="00C02A9D"/>
    <w:rsid w:val="00C02AF6"/>
    <w:rsid w:val="00C02CF6"/>
    <w:rsid w:val="00C02F66"/>
    <w:rsid w:val="00C030EB"/>
    <w:rsid w:val="00C03952"/>
    <w:rsid w:val="00C03AB1"/>
    <w:rsid w:val="00C03AD8"/>
    <w:rsid w:val="00C03D34"/>
    <w:rsid w:val="00C03FF8"/>
    <w:rsid w:val="00C04269"/>
    <w:rsid w:val="00C04949"/>
    <w:rsid w:val="00C04993"/>
    <w:rsid w:val="00C04B01"/>
    <w:rsid w:val="00C04DE0"/>
    <w:rsid w:val="00C04E34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6C5"/>
    <w:rsid w:val="00C117F0"/>
    <w:rsid w:val="00C1184C"/>
    <w:rsid w:val="00C1212A"/>
    <w:rsid w:val="00C1219E"/>
    <w:rsid w:val="00C12694"/>
    <w:rsid w:val="00C12720"/>
    <w:rsid w:val="00C12778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5F"/>
    <w:rsid w:val="00C14B7A"/>
    <w:rsid w:val="00C14FCF"/>
    <w:rsid w:val="00C154FE"/>
    <w:rsid w:val="00C15752"/>
    <w:rsid w:val="00C15952"/>
    <w:rsid w:val="00C15A25"/>
    <w:rsid w:val="00C15E6B"/>
    <w:rsid w:val="00C16034"/>
    <w:rsid w:val="00C16100"/>
    <w:rsid w:val="00C161A6"/>
    <w:rsid w:val="00C161B7"/>
    <w:rsid w:val="00C166DE"/>
    <w:rsid w:val="00C16EF0"/>
    <w:rsid w:val="00C172A7"/>
    <w:rsid w:val="00C17887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DEF"/>
    <w:rsid w:val="00C22000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92"/>
    <w:rsid w:val="00C25681"/>
    <w:rsid w:val="00C258E6"/>
    <w:rsid w:val="00C25A35"/>
    <w:rsid w:val="00C25DEC"/>
    <w:rsid w:val="00C261A0"/>
    <w:rsid w:val="00C2626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979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B4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59E"/>
    <w:rsid w:val="00C36AEC"/>
    <w:rsid w:val="00C36CB1"/>
    <w:rsid w:val="00C37376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2F91"/>
    <w:rsid w:val="00C43262"/>
    <w:rsid w:val="00C432E7"/>
    <w:rsid w:val="00C43560"/>
    <w:rsid w:val="00C43DF2"/>
    <w:rsid w:val="00C44003"/>
    <w:rsid w:val="00C44542"/>
    <w:rsid w:val="00C44622"/>
    <w:rsid w:val="00C44AB3"/>
    <w:rsid w:val="00C44CC7"/>
    <w:rsid w:val="00C44D1D"/>
    <w:rsid w:val="00C44E67"/>
    <w:rsid w:val="00C44EAF"/>
    <w:rsid w:val="00C4506B"/>
    <w:rsid w:val="00C4532E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B64"/>
    <w:rsid w:val="00C46E15"/>
    <w:rsid w:val="00C46E85"/>
    <w:rsid w:val="00C46FAC"/>
    <w:rsid w:val="00C47192"/>
    <w:rsid w:val="00C474F9"/>
    <w:rsid w:val="00C4780B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2B2"/>
    <w:rsid w:val="00C515FD"/>
    <w:rsid w:val="00C51B91"/>
    <w:rsid w:val="00C51C11"/>
    <w:rsid w:val="00C51D1E"/>
    <w:rsid w:val="00C51F5A"/>
    <w:rsid w:val="00C52683"/>
    <w:rsid w:val="00C52CCA"/>
    <w:rsid w:val="00C52FC5"/>
    <w:rsid w:val="00C5300B"/>
    <w:rsid w:val="00C530B1"/>
    <w:rsid w:val="00C5312B"/>
    <w:rsid w:val="00C5325E"/>
    <w:rsid w:val="00C53541"/>
    <w:rsid w:val="00C53EB6"/>
    <w:rsid w:val="00C53F2B"/>
    <w:rsid w:val="00C54350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C9"/>
    <w:rsid w:val="00C57574"/>
    <w:rsid w:val="00C575BD"/>
    <w:rsid w:val="00C576CF"/>
    <w:rsid w:val="00C57785"/>
    <w:rsid w:val="00C57AD0"/>
    <w:rsid w:val="00C57B5E"/>
    <w:rsid w:val="00C57D41"/>
    <w:rsid w:val="00C6032C"/>
    <w:rsid w:val="00C603F7"/>
    <w:rsid w:val="00C60A8B"/>
    <w:rsid w:val="00C60B7C"/>
    <w:rsid w:val="00C60B97"/>
    <w:rsid w:val="00C60CBC"/>
    <w:rsid w:val="00C60ECC"/>
    <w:rsid w:val="00C60EEB"/>
    <w:rsid w:val="00C6129C"/>
    <w:rsid w:val="00C61975"/>
    <w:rsid w:val="00C619B7"/>
    <w:rsid w:val="00C61BCD"/>
    <w:rsid w:val="00C61D1D"/>
    <w:rsid w:val="00C625A4"/>
    <w:rsid w:val="00C62778"/>
    <w:rsid w:val="00C62875"/>
    <w:rsid w:val="00C62AF0"/>
    <w:rsid w:val="00C62B80"/>
    <w:rsid w:val="00C62D54"/>
    <w:rsid w:val="00C6321C"/>
    <w:rsid w:val="00C632B4"/>
    <w:rsid w:val="00C638E3"/>
    <w:rsid w:val="00C639E0"/>
    <w:rsid w:val="00C63B5F"/>
    <w:rsid w:val="00C63DDC"/>
    <w:rsid w:val="00C63EDF"/>
    <w:rsid w:val="00C63F5F"/>
    <w:rsid w:val="00C640CE"/>
    <w:rsid w:val="00C6410A"/>
    <w:rsid w:val="00C6420B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6CE7"/>
    <w:rsid w:val="00C67598"/>
    <w:rsid w:val="00C67D57"/>
    <w:rsid w:val="00C67ECF"/>
    <w:rsid w:val="00C67FE9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8C5"/>
    <w:rsid w:val="00C74A14"/>
    <w:rsid w:val="00C74D41"/>
    <w:rsid w:val="00C74F40"/>
    <w:rsid w:val="00C7582E"/>
    <w:rsid w:val="00C75BCF"/>
    <w:rsid w:val="00C75BF8"/>
    <w:rsid w:val="00C760DC"/>
    <w:rsid w:val="00C76B20"/>
    <w:rsid w:val="00C76B66"/>
    <w:rsid w:val="00C76F4C"/>
    <w:rsid w:val="00C7717B"/>
    <w:rsid w:val="00C7767C"/>
    <w:rsid w:val="00C778B0"/>
    <w:rsid w:val="00C77931"/>
    <w:rsid w:val="00C77965"/>
    <w:rsid w:val="00C77A08"/>
    <w:rsid w:val="00C77B39"/>
    <w:rsid w:val="00C77C1C"/>
    <w:rsid w:val="00C77CB3"/>
    <w:rsid w:val="00C77D6C"/>
    <w:rsid w:val="00C800C8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EF8"/>
    <w:rsid w:val="00C830E4"/>
    <w:rsid w:val="00C83363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742"/>
    <w:rsid w:val="00C8590B"/>
    <w:rsid w:val="00C85AD3"/>
    <w:rsid w:val="00C86034"/>
    <w:rsid w:val="00C860AD"/>
    <w:rsid w:val="00C8626E"/>
    <w:rsid w:val="00C866D0"/>
    <w:rsid w:val="00C86C8F"/>
    <w:rsid w:val="00C86C9A"/>
    <w:rsid w:val="00C86CC8"/>
    <w:rsid w:val="00C86CFC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656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DE"/>
    <w:rsid w:val="00C973ED"/>
    <w:rsid w:val="00C9767A"/>
    <w:rsid w:val="00C9788E"/>
    <w:rsid w:val="00C97C14"/>
    <w:rsid w:val="00C97C5B"/>
    <w:rsid w:val="00CA012A"/>
    <w:rsid w:val="00CA026E"/>
    <w:rsid w:val="00CA02AB"/>
    <w:rsid w:val="00CA035B"/>
    <w:rsid w:val="00CA06ED"/>
    <w:rsid w:val="00CA0873"/>
    <w:rsid w:val="00CA09F5"/>
    <w:rsid w:val="00CA0A08"/>
    <w:rsid w:val="00CA0F30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1C"/>
    <w:rsid w:val="00CA2469"/>
    <w:rsid w:val="00CA25C4"/>
    <w:rsid w:val="00CA2756"/>
    <w:rsid w:val="00CA280F"/>
    <w:rsid w:val="00CA2B74"/>
    <w:rsid w:val="00CA2D15"/>
    <w:rsid w:val="00CA2D93"/>
    <w:rsid w:val="00CA2F06"/>
    <w:rsid w:val="00CA3469"/>
    <w:rsid w:val="00CA361D"/>
    <w:rsid w:val="00CA384A"/>
    <w:rsid w:val="00CA3950"/>
    <w:rsid w:val="00CA3959"/>
    <w:rsid w:val="00CA3AF0"/>
    <w:rsid w:val="00CA4144"/>
    <w:rsid w:val="00CA4203"/>
    <w:rsid w:val="00CA4756"/>
    <w:rsid w:val="00CA4768"/>
    <w:rsid w:val="00CA47CB"/>
    <w:rsid w:val="00CA4974"/>
    <w:rsid w:val="00CA4E09"/>
    <w:rsid w:val="00CA54FB"/>
    <w:rsid w:val="00CA5554"/>
    <w:rsid w:val="00CA55AE"/>
    <w:rsid w:val="00CA5730"/>
    <w:rsid w:val="00CA5974"/>
    <w:rsid w:val="00CA59F3"/>
    <w:rsid w:val="00CA5A79"/>
    <w:rsid w:val="00CA5AFC"/>
    <w:rsid w:val="00CA609B"/>
    <w:rsid w:val="00CA60FF"/>
    <w:rsid w:val="00CA61BA"/>
    <w:rsid w:val="00CA6CA2"/>
    <w:rsid w:val="00CA6D16"/>
    <w:rsid w:val="00CA70A8"/>
    <w:rsid w:val="00CA71F2"/>
    <w:rsid w:val="00CA73AE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34D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75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2D7"/>
    <w:rsid w:val="00CB799E"/>
    <w:rsid w:val="00CB79B9"/>
    <w:rsid w:val="00CB7BA1"/>
    <w:rsid w:val="00CB7CA1"/>
    <w:rsid w:val="00CB7CED"/>
    <w:rsid w:val="00CB7E11"/>
    <w:rsid w:val="00CC0201"/>
    <w:rsid w:val="00CC0598"/>
    <w:rsid w:val="00CC0C2D"/>
    <w:rsid w:val="00CC0D46"/>
    <w:rsid w:val="00CC0DB0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7A1"/>
    <w:rsid w:val="00CC28E3"/>
    <w:rsid w:val="00CC2B76"/>
    <w:rsid w:val="00CC2CF6"/>
    <w:rsid w:val="00CC32E5"/>
    <w:rsid w:val="00CC3314"/>
    <w:rsid w:val="00CC365D"/>
    <w:rsid w:val="00CC37FC"/>
    <w:rsid w:val="00CC3815"/>
    <w:rsid w:val="00CC42CF"/>
    <w:rsid w:val="00CC44CB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7F3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3CD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845"/>
    <w:rsid w:val="00CD0B30"/>
    <w:rsid w:val="00CD0F82"/>
    <w:rsid w:val="00CD1135"/>
    <w:rsid w:val="00CD17D9"/>
    <w:rsid w:val="00CD187C"/>
    <w:rsid w:val="00CD1886"/>
    <w:rsid w:val="00CD1B58"/>
    <w:rsid w:val="00CD1CCB"/>
    <w:rsid w:val="00CD1E43"/>
    <w:rsid w:val="00CD1F6C"/>
    <w:rsid w:val="00CD2630"/>
    <w:rsid w:val="00CD2C79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B95"/>
    <w:rsid w:val="00CD5BF6"/>
    <w:rsid w:val="00CD5F53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0E8F"/>
    <w:rsid w:val="00CE10D3"/>
    <w:rsid w:val="00CE120F"/>
    <w:rsid w:val="00CE178B"/>
    <w:rsid w:val="00CE1943"/>
    <w:rsid w:val="00CE1DBB"/>
    <w:rsid w:val="00CE1E22"/>
    <w:rsid w:val="00CE1F56"/>
    <w:rsid w:val="00CE2347"/>
    <w:rsid w:val="00CE26F4"/>
    <w:rsid w:val="00CE2751"/>
    <w:rsid w:val="00CE27ED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6EF"/>
    <w:rsid w:val="00CE477F"/>
    <w:rsid w:val="00CE4CAE"/>
    <w:rsid w:val="00CE4DBA"/>
    <w:rsid w:val="00CE4F01"/>
    <w:rsid w:val="00CE51BC"/>
    <w:rsid w:val="00CE5308"/>
    <w:rsid w:val="00CE5547"/>
    <w:rsid w:val="00CE57E8"/>
    <w:rsid w:val="00CE5973"/>
    <w:rsid w:val="00CE5CBE"/>
    <w:rsid w:val="00CE5CE1"/>
    <w:rsid w:val="00CE5E5C"/>
    <w:rsid w:val="00CE6078"/>
    <w:rsid w:val="00CE6103"/>
    <w:rsid w:val="00CE629F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D6"/>
    <w:rsid w:val="00CF31E1"/>
    <w:rsid w:val="00CF34C0"/>
    <w:rsid w:val="00CF37E6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0C0"/>
    <w:rsid w:val="00D0716C"/>
    <w:rsid w:val="00D07460"/>
    <w:rsid w:val="00D0786D"/>
    <w:rsid w:val="00D07877"/>
    <w:rsid w:val="00D0798B"/>
    <w:rsid w:val="00D07D15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BF2"/>
    <w:rsid w:val="00D10D49"/>
    <w:rsid w:val="00D10ED9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3D9"/>
    <w:rsid w:val="00D149E6"/>
    <w:rsid w:val="00D14CE4"/>
    <w:rsid w:val="00D14F11"/>
    <w:rsid w:val="00D151FD"/>
    <w:rsid w:val="00D1532A"/>
    <w:rsid w:val="00D15368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5CF"/>
    <w:rsid w:val="00D226A5"/>
    <w:rsid w:val="00D2280A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C75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2CD3"/>
    <w:rsid w:val="00D331CA"/>
    <w:rsid w:val="00D33741"/>
    <w:rsid w:val="00D33761"/>
    <w:rsid w:val="00D338ED"/>
    <w:rsid w:val="00D33904"/>
    <w:rsid w:val="00D33D0A"/>
    <w:rsid w:val="00D34039"/>
    <w:rsid w:val="00D34156"/>
    <w:rsid w:val="00D341E3"/>
    <w:rsid w:val="00D3435E"/>
    <w:rsid w:val="00D34486"/>
    <w:rsid w:val="00D3456C"/>
    <w:rsid w:val="00D3524D"/>
    <w:rsid w:val="00D3572C"/>
    <w:rsid w:val="00D35915"/>
    <w:rsid w:val="00D35A8E"/>
    <w:rsid w:val="00D35C2E"/>
    <w:rsid w:val="00D36217"/>
    <w:rsid w:val="00D36499"/>
    <w:rsid w:val="00D36847"/>
    <w:rsid w:val="00D368B2"/>
    <w:rsid w:val="00D36FC2"/>
    <w:rsid w:val="00D370AD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B23"/>
    <w:rsid w:val="00D41EE0"/>
    <w:rsid w:val="00D41F02"/>
    <w:rsid w:val="00D420ED"/>
    <w:rsid w:val="00D42300"/>
    <w:rsid w:val="00D423E1"/>
    <w:rsid w:val="00D42543"/>
    <w:rsid w:val="00D42597"/>
    <w:rsid w:val="00D42750"/>
    <w:rsid w:val="00D42ADB"/>
    <w:rsid w:val="00D42C1D"/>
    <w:rsid w:val="00D42CA7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8C3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3F4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CC9"/>
    <w:rsid w:val="00D55E8B"/>
    <w:rsid w:val="00D55F5A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57E15"/>
    <w:rsid w:val="00D600B5"/>
    <w:rsid w:val="00D60257"/>
    <w:rsid w:val="00D6091F"/>
    <w:rsid w:val="00D6093E"/>
    <w:rsid w:val="00D60A1D"/>
    <w:rsid w:val="00D60D86"/>
    <w:rsid w:val="00D6108D"/>
    <w:rsid w:val="00D612F9"/>
    <w:rsid w:val="00D61650"/>
    <w:rsid w:val="00D616A8"/>
    <w:rsid w:val="00D6198E"/>
    <w:rsid w:val="00D61DA5"/>
    <w:rsid w:val="00D625B5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4A6"/>
    <w:rsid w:val="00D645A2"/>
    <w:rsid w:val="00D645C2"/>
    <w:rsid w:val="00D647F7"/>
    <w:rsid w:val="00D648B3"/>
    <w:rsid w:val="00D648F9"/>
    <w:rsid w:val="00D64C9B"/>
    <w:rsid w:val="00D64E78"/>
    <w:rsid w:val="00D64FD6"/>
    <w:rsid w:val="00D650A6"/>
    <w:rsid w:val="00D651FB"/>
    <w:rsid w:val="00D65500"/>
    <w:rsid w:val="00D65774"/>
    <w:rsid w:val="00D65A94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7AF"/>
    <w:rsid w:val="00D71ABA"/>
    <w:rsid w:val="00D71FC2"/>
    <w:rsid w:val="00D71FE0"/>
    <w:rsid w:val="00D728E6"/>
    <w:rsid w:val="00D7348A"/>
    <w:rsid w:val="00D735A6"/>
    <w:rsid w:val="00D736B1"/>
    <w:rsid w:val="00D739D8"/>
    <w:rsid w:val="00D73AD5"/>
    <w:rsid w:val="00D73AF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1B31"/>
    <w:rsid w:val="00D820F2"/>
    <w:rsid w:val="00D82546"/>
    <w:rsid w:val="00D82FD9"/>
    <w:rsid w:val="00D82FDE"/>
    <w:rsid w:val="00D837BF"/>
    <w:rsid w:val="00D8394C"/>
    <w:rsid w:val="00D839C8"/>
    <w:rsid w:val="00D83A87"/>
    <w:rsid w:val="00D83B01"/>
    <w:rsid w:val="00D83F6D"/>
    <w:rsid w:val="00D84287"/>
    <w:rsid w:val="00D842DF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189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2DE"/>
    <w:rsid w:val="00D90649"/>
    <w:rsid w:val="00D906A7"/>
    <w:rsid w:val="00D90768"/>
    <w:rsid w:val="00D90D61"/>
    <w:rsid w:val="00D90E48"/>
    <w:rsid w:val="00D90FA3"/>
    <w:rsid w:val="00D91243"/>
    <w:rsid w:val="00D912A1"/>
    <w:rsid w:val="00D912FF"/>
    <w:rsid w:val="00D920DD"/>
    <w:rsid w:val="00D921AA"/>
    <w:rsid w:val="00D92277"/>
    <w:rsid w:val="00D923ED"/>
    <w:rsid w:val="00D924B6"/>
    <w:rsid w:val="00D927ED"/>
    <w:rsid w:val="00D92867"/>
    <w:rsid w:val="00D92A28"/>
    <w:rsid w:val="00D92F01"/>
    <w:rsid w:val="00D92FEB"/>
    <w:rsid w:val="00D9300C"/>
    <w:rsid w:val="00D9302B"/>
    <w:rsid w:val="00D93251"/>
    <w:rsid w:val="00D9437B"/>
    <w:rsid w:val="00D9437E"/>
    <w:rsid w:val="00D94395"/>
    <w:rsid w:val="00D945C5"/>
    <w:rsid w:val="00D946AF"/>
    <w:rsid w:val="00D94B46"/>
    <w:rsid w:val="00D94D98"/>
    <w:rsid w:val="00D9503A"/>
    <w:rsid w:val="00D9515A"/>
    <w:rsid w:val="00D95261"/>
    <w:rsid w:val="00D954DB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548"/>
    <w:rsid w:val="00D9763D"/>
    <w:rsid w:val="00D97B4F"/>
    <w:rsid w:val="00D97E7D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1EFC"/>
    <w:rsid w:val="00DA2005"/>
    <w:rsid w:val="00DA22B5"/>
    <w:rsid w:val="00DA24CF"/>
    <w:rsid w:val="00DA2655"/>
    <w:rsid w:val="00DA2673"/>
    <w:rsid w:val="00DA2748"/>
    <w:rsid w:val="00DA2D64"/>
    <w:rsid w:val="00DA2FBE"/>
    <w:rsid w:val="00DA3235"/>
    <w:rsid w:val="00DA337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A9F"/>
    <w:rsid w:val="00DA6D29"/>
    <w:rsid w:val="00DA6D9E"/>
    <w:rsid w:val="00DA6E21"/>
    <w:rsid w:val="00DA6E87"/>
    <w:rsid w:val="00DA6FC0"/>
    <w:rsid w:val="00DA708B"/>
    <w:rsid w:val="00DA749C"/>
    <w:rsid w:val="00DA79D8"/>
    <w:rsid w:val="00DA79D9"/>
    <w:rsid w:val="00DA7A5D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48C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50D6"/>
    <w:rsid w:val="00DB52F5"/>
    <w:rsid w:val="00DB57B1"/>
    <w:rsid w:val="00DB591A"/>
    <w:rsid w:val="00DB5AF4"/>
    <w:rsid w:val="00DB6319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C95"/>
    <w:rsid w:val="00DB7ED0"/>
    <w:rsid w:val="00DC03DD"/>
    <w:rsid w:val="00DC0544"/>
    <w:rsid w:val="00DC05A7"/>
    <w:rsid w:val="00DC0706"/>
    <w:rsid w:val="00DC08AE"/>
    <w:rsid w:val="00DC0A65"/>
    <w:rsid w:val="00DC0C09"/>
    <w:rsid w:val="00DC0DD7"/>
    <w:rsid w:val="00DC0F4C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35"/>
    <w:rsid w:val="00DD1171"/>
    <w:rsid w:val="00DD12A3"/>
    <w:rsid w:val="00DD1602"/>
    <w:rsid w:val="00DD16B2"/>
    <w:rsid w:val="00DD1952"/>
    <w:rsid w:val="00DD1A7E"/>
    <w:rsid w:val="00DD1C1E"/>
    <w:rsid w:val="00DD1CE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749"/>
    <w:rsid w:val="00DD391D"/>
    <w:rsid w:val="00DD3941"/>
    <w:rsid w:val="00DD3C3D"/>
    <w:rsid w:val="00DD449A"/>
    <w:rsid w:val="00DD4878"/>
    <w:rsid w:val="00DD4A97"/>
    <w:rsid w:val="00DD4EF7"/>
    <w:rsid w:val="00DD50E2"/>
    <w:rsid w:val="00DD53A4"/>
    <w:rsid w:val="00DD5426"/>
    <w:rsid w:val="00DD5F3B"/>
    <w:rsid w:val="00DD5F53"/>
    <w:rsid w:val="00DD5F84"/>
    <w:rsid w:val="00DD5FB1"/>
    <w:rsid w:val="00DD6224"/>
    <w:rsid w:val="00DD63DE"/>
    <w:rsid w:val="00DD64B6"/>
    <w:rsid w:val="00DD71CC"/>
    <w:rsid w:val="00DD7208"/>
    <w:rsid w:val="00DD73C0"/>
    <w:rsid w:val="00DD73D1"/>
    <w:rsid w:val="00DD7656"/>
    <w:rsid w:val="00DD7670"/>
    <w:rsid w:val="00DD7A77"/>
    <w:rsid w:val="00DD7AA6"/>
    <w:rsid w:val="00DD7C3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3B"/>
    <w:rsid w:val="00DE23B5"/>
    <w:rsid w:val="00DE2B64"/>
    <w:rsid w:val="00DE2DA0"/>
    <w:rsid w:val="00DE365C"/>
    <w:rsid w:val="00DE3856"/>
    <w:rsid w:val="00DE3880"/>
    <w:rsid w:val="00DE42A7"/>
    <w:rsid w:val="00DE4961"/>
    <w:rsid w:val="00DE4B1C"/>
    <w:rsid w:val="00DE4D55"/>
    <w:rsid w:val="00DE4F06"/>
    <w:rsid w:val="00DE4F4B"/>
    <w:rsid w:val="00DE4FD4"/>
    <w:rsid w:val="00DE528A"/>
    <w:rsid w:val="00DE554C"/>
    <w:rsid w:val="00DE55EB"/>
    <w:rsid w:val="00DE5A84"/>
    <w:rsid w:val="00DE5CE9"/>
    <w:rsid w:val="00DE5E28"/>
    <w:rsid w:val="00DE61EC"/>
    <w:rsid w:val="00DE663F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981"/>
    <w:rsid w:val="00DF0B25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12"/>
    <w:rsid w:val="00DF2130"/>
    <w:rsid w:val="00DF214E"/>
    <w:rsid w:val="00DF21EF"/>
    <w:rsid w:val="00DF2494"/>
    <w:rsid w:val="00DF266B"/>
    <w:rsid w:val="00DF26FF"/>
    <w:rsid w:val="00DF275D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B63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854"/>
    <w:rsid w:val="00DF6AD5"/>
    <w:rsid w:val="00DF6AE9"/>
    <w:rsid w:val="00DF6D3F"/>
    <w:rsid w:val="00DF6EB7"/>
    <w:rsid w:val="00DF7071"/>
    <w:rsid w:val="00DF70E6"/>
    <w:rsid w:val="00DF7463"/>
    <w:rsid w:val="00DF7886"/>
    <w:rsid w:val="00DF79F3"/>
    <w:rsid w:val="00DF7CB1"/>
    <w:rsid w:val="00DF7D24"/>
    <w:rsid w:val="00DF7D90"/>
    <w:rsid w:val="00E00149"/>
    <w:rsid w:val="00E0040E"/>
    <w:rsid w:val="00E005EB"/>
    <w:rsid w:val="00E00BEC"/>
    <w:rsid w:val="00E00D3A"/>
    <w:rsid w:val="00E01012"/>
    <w:rsid w:val="00E012B1"/>
    <w:rsid w:val="00E013D1"/>
    <w:rsid w:val="00E01438"/>
    <w:rsid w:val="00E017EB"/>
    <w:rsid w:val="00E01936"/>
    <w:rsid w:val="00E01B09"/>
    <w:rsid w:val="00E01DAE"/>
    <w:rsid w:val="00E01E4A"/>
    <w:rsid w:val="00E0200D"/>
    <w:rsid w:val="00E02049"/>
    <w:rsid w:val="00E02158"/>
    <w:rsid w:val="00E02192"/>
    <w:rsid w:val="00E02385"/>
    <w:rsid w:val="00E02432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5CA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F5C"/>
    <w:rsid w:val="00E072CA"/>
    <w:rsid w:val="00E072F3"/>
    <w:rsid w:val="00E07637"/>
    <w:rsid w:val="00E07A34"/>
    <w:rsid w:val="00E07F39"/>
    <w:rsid w:val="00E101F2"/>
    <w:rsid w:val="00E10370"/>
    <w:rsid w:val="00E105BC"/>
    <w:rsid w:val="00E1075B"/>
    <w:rsid w:val="00E1079E"/>
    <w:rsid w:val="00E1158D"/>
    <w:rsid w:val="00E1183D"/>
    <w:rsid w:val="00E11878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0AC3"/>
    <w:rsid w:val="00E21292"/>
    <w:rsid w:val="00E21421"/>
    <w:rsid w:val="00E2148F"/>
    <w:rsid w:val="00E2152F"/>
    <w:rsid w:val="00E217E2"/>
    <w:rsid w:val="00E21883"/>
    <w:rsid w:val="00E21C4B"/>
    <w:rsid w:val="00E21CAB"/>
    <w:rsid w:val="00E21E6D"/>
    <w:rsid w:val="00E21FD4"/>
    <w:rsid w:val="00E221C5"/>
    <w:rsid w:val="00E229C9"/>
    <w:rsid w:val="00E22BDE"/>
    <w:rsid w:val="00E22D4E"/>
    <w:rsid w:val="00E23203"/>
    <w:rsid w:val="00E234B9"/>
    <w:rsid w:val="00E23594"/>
    <w:rsid w:val="00E23970"/>
    <w:rsid w:val="00E239E0"/>
    <w:rsid w:val="00E239F9"/>
    <w:rsid w:val="00E23A5E"/>
    <w:rsid w:val="00E23E2B"/>
    <w:rsid w:val="00E24228"/>
    <w:rsid w:val="00E242D9"/>
    <w:rsid w:val="00E244F1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CC1"/>
    <w:rsid w:val="00E30002"/>
    <w:rsid w:val="00E30016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EE6"/>
    <w:rsid w:val="00E31FA6"/>
    <w:rsid w:val="00E3216B"/>
    <w:rsid w:val="00E32251"/>
    <w:rsid w:val="00E32461"/>
    <w:rsid w:val="00E3261B"/>
    <w:rsid w:val="00E3266F"/>
    <w:rsid w:val="00E326D3"/>
    <w:rsid w:val="00E32820"/>
    <w:rsid w:val="00E328F4"/>
    <w:rsid w:val="00E32FD4"/>
    <w:rsid w:val="00E33460"/>
    <w:rsid w:val="00E3390C"/>
    <w:rsid w:val="00E33C5B"/>
    <w:rsid w:val="00E341B2"/>
    <w:rsid w:val="00E344C5"/>
    <w:rsid w:val="00E34726"/>
    <w:rsid w:val="00E34773"/>
    <w:rsid w:val="00E34B8C"/>
    <w:rsid w:val="00E34E1A"/>
    <w:rsid w:val="00E34F29"/>
    <w:rsid w:val="00E34FD5"/>
    <w:rsid w:val="00E35236"/>
    <w:rsid w:val="00E352CA"/>
    <w:rsid w:val="00E35DEE"/>
    <w:rsid w:val="00E35EA7"/>
    <w:rsid w:val="00E36118"/>
    <w:rsid w:val="00E3615C"/>
    <w:rsid w:val="00E361BE"/>
    <w:rsid w:val="00E362F8"/>
    <w:rsid w:val="00E36454"/>
    <w:rsid w:val="00E365C8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3AE"/>
    <w:rsid w:val="00E43B9E"/>
    <w:rsid w:val="00E43F30"/>
    <w:rsid w:val="00E440BB"/>
    <w:rsid w:val="00E44139"/>
    <w:rsid w:val="00E4435C"/>
    <w:rsid w:val="00E4452D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46"/>
    <w:rsid w:val="00E4615E"/>
    <w:rsid w:val="00E46A5A"/>
    <w:rsid w:val="00E472F7"/>
    <w:rsid w:val="00E4775C"/>
    <w:rsid w:val="00E4798F"/>
    <w:rsid w:val="00E47A76"/>
    <w:rsid w:val="00E47C93"/>
    <w:rsid w:val="00E47CE1"/>
    <w:rsid w:val="00E47ED1"/>
    <w:rsid w:val="00E5036C"/>
    <w:rsid w:val="00E503B3"/>
    <w:rsid w:val="00E50769"/>
    <w:rsid w:val="00E50C15"/>
    <w:rsid w:val="00E50DE7"/>
    <w:rsid w:val="00E51AB3"/>
    <w:rsid w:val="00E51D8E"/>
    <w:rsid w:val="00E51E2A"/>
    <w:rsid w:val="00E523F9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6A"/>
    <w:rsid w:val="00E538D7"/>
    <w:rsid w:val="00E53C7C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78A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BDF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47CE"/>
    <w:rsid w:val="00E64826"/>
    <w:rsid w:val="00E64939"/>
    <w:rsid w:val="00E64E25"/>
    <w:rsid w:val="00E64EF6"/>
    <w:rsid w:val="00E64FFF"/>
    <w:rsid w:val="00E659C7"/>
    <w:rsid w:val="00E65ADA"/>
    <w:rsid w:val="00E65AFF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275"/>
    <w:rsid w:val="00E71401"/>
    <w:rsid w:val="00E714BA"/>
    <w:rsid w:val="00E7169B"/>
    <w:rsid w:val="00E716B7"/>
    <w:rsid w:val="00E7173C"/>
    <w:rsid w:val="00E7175D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650"/>
    <w:rsid w:val="00E74722"/>
    <w:rsid w:val="00E74800"/>
    <w:rsid w:val="00E74875"/>
    <w:rsid w:val="00E7495E"/>
    <w:rsid w:val="00E74B1A"/>
    <w:rsid w:val="00E74BCA"/>
    <w:rsid w:val="00E74BF4"/>
    <w:rsid w:val="00E7569F"/>
    <w:rsid w:val="00E7588D"/>
    <w:rsid w:val="00E75B46"/>
    <w:rsid w:val="00E75E4C"/>
    <w:rsid w:val="00E75E60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676"/>
    <w:rsid w:val="00E77704"/>
    <w:rsid w:val="00E77894"/>
    <w:rsid w:val="00E77C07"/>
    <w:rsid w:val="00E77E10"/>
    <w:rsid w:val="00E77F2E"/>
    <w:rsid w:val="00E77FDA"/>
    <w:rsid w:val="00E80115"/>
    <w:rsid w:val="00E80367"/>
    <w:rsid w:val="00E806C5"/>
    <w:rsid w:val="00E8099F"/>
    <w:rsid w:val="00E80C3B"/>
    <w:rsid w:val="00E80F11"/>
    <w:rsid w:val="00E80FDD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3F32"/>
    <w:rsid w:val="00E84131"/>
    <w:rsid w:val="00E844AD"/>
    <w:rsid w:val="00E84731"/>
    <w:rsid w:val="00E84A45"/>
    <w:rsid w:val="00E84B87"/>
    <w:rsid w:val="00E84F78"/>
    <w:rsid w:val="00E85098"/>
    <w:rsid w:val="00E85529"/>
    <w:rsid w:val="00E85640"/>
    <w:rsid w:val="00E859CD"/>
    <w:rsid w:val="00E85A1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430"/>
    <w:rsid w:val="00E92633"/>
    <w:rsid w:val="00E92A59"/>
    <w:rsid w:val="00E92C7F"/>
    <w:rsid w:val="00E93107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4F56"/>
    <w:rsid w:val="00E950B3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397"/>
    <w:rsid w:val="00E964C4"/>
    <w:rsid w:val="00E966AC"/>
    <w:rsid w:val="00E966F9"/>
    <w:rsid w:val="00E96865"/>
    <w:rsid w:val="00E96AE1"/>
    <w:rsid w:val="00E96C01"/>
    <w:rsid w:val="00E96E96"/>
    <w:rsid w:val="00E96F04"/>
    <w:rsid w:val="00E96F3B"/>
    <w:rsid w:val="00E9717B"/>
    <w:rsid w:val="00E97275"/>
    <w:rsid w:val="00E972CC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C4C"/>
    <w:rsid w:val="00EA0C6B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CE1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93C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805"/>
    <w:rsid w:val="00EB4A43"/>
    <w:rsid w:val="00EB4AE5"/>
    <w:rsid w:val="00EB4B4F"/>
    <w:rsid w:val="00EB4C75"/>
    <w:rsid w:val="00EB50A8"/>
    <w:rsid w:val="00EB5160"/>
    <w:rsid w:val="00EB563B"/>
    <w:rsid w:val="00EB5860"/>
    <w:rsid w:val="00EB60A7"/>
    <w:rsid w:val="00EB669F"/>
    <w:rsid w:val="00EB6700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110"/>
    <w:rsid w:val="00EC0498"/>
    <w:rsid w:val="00EC0983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3AC"/>
    <w:rsid w:val="00EC262D"/>
    <w:rsid w:val="00EC2D8F"/>
    <w:rsid w:val="00EC2F6D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131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2F"/>
    <w:rsid w:val="00EC7A4D"/>
    <w:rsid w:val="00EC7CFD"/>
    <w:rsid w:val="00EC7D4B"/>
    <w:rsid w:val="00ED006D"/>
    <w:rsid w:val="00ED008F"/>
    <w:rsid w:val="00ED017B"/>
    <w:rsid w:val="00ED029B"/>
    <w:rsid w:val="00ED08BC"/>
    <w:rsid w:val="00ED0B00"/>
    <w:rsid w:val="00ED0BD5"/>
    <w:rsid w:val="00ED0D50"/>
    <w:rsid w:val="00ED10FB"/>
    <w:rsid w:val="00ED182F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7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7F3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60"/>
    <w:rsid w:val="00EE07BF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533"/>
    <w:rsid w:val="00EE27DA"/>
    <w:rsid w:val="00EE29BA"/>
    <w:rsid w:val="00EE2A19"/>
    <w:rsid w:val="00EE2B72"/>
    <w:rsid w:val="00EE2FCE"/>
    <w:rsid w:val="00EE306B"/>
    <w:rsid w:val="00EE30F3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58B"/>
    <w:rsid w:val="00EE4ADD"/>
    <w:rsid w:val="00EE4B35"/>
    <w:rsid w:val="00EE4E89"/>
    <w:rsid w:val="00EE5048"/>
    <w:rsid w:val="00EE5252"/>
    <w:rsid w:val="00EE5658"/>
    <w:rsid w:val="00EE5C43"/>
    <w:rsid w:val="00EE5DB6"/>
    <w:rsid w:val="00EE641F"/>
    <w:rsid w:val="00EE6683"/>
    <w:rsid w:val="00EE66C0"/>
    <w:rsid w:val="00EE6E46"/>
    <w:rsid w:val="00EE6ED9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4097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AE7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1D7"/>
    <w:rsid w:val="00F05401"/>
    <w:rsid w:val="00F0542B"/>
    <w:rsid w:val="00F05522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71"/>
    <w:rsid w:val="00F077B0"/>
    <w:rsid w:val="00F07AD4"/>
    <w:rsid w:val="00F07BD5"/>
    <w:rsid w:val="00F10D3F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27A"/>
    <w:rsid w:val="00F14578"/>
    <w:rsid w:val="00F14626"/>
    <w:rsid w:val="00F14906"/>
    <w:rsid w:val="00F14999"/>
    <w:rsid w:val="00F14E75"/>
    <w:rsid w:val="00F1511C"/>
    <w:rsid w:val="00F15451"/>
    <w:rsid w:val="00F15AA1"/>
    <w:rsid w:val="00F15DCF"/>
    <w:rsid w:val="00F16395"/>
    <w:rsid w:val="00F16969"/>
    <w:rsid w:val="00F16A95"/>
    <w:rsid w:val="00F16D12"/>
    <w:rsid w:val="00F17069"/>
    <w:rsid w:val="00F17082"/>
    <w:rsid w:val="00F17114"/>
    <w:rsid w:val="00F172CB"/>
    <w:rsid w:val="00F17873"/>
    <w:rsid w:val="00F179C0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C18"/>
    <w:rsid w:val="00F20E92"/>
    <w:rsid w:val="00F2116A"/>
    <w:rsid w:val="00F2148D"/>
    <w:rsid w:val="00F21807"/>
    <w:rsid w:val="00F218B6"/>
    <w:rsid w:val="00F21BB6"/>
    <w:rsid w:val="00F21CAF"/>
    <w:rsid w:val="00F21E44"/>
    <w:rsid w:val="00F21EA5"/>
    <w:rsid w:val="00F21F86"/>
    <w:rsid w:val="00F2208A"/>
    <w:rsid w:val="00F225BE"/>
    <w:rsid w:val="00F22696"/>
    <w:rsid w:val="00F22932"/>
    <w:rsid w:val="00F22A16"/>
    <w:rsid w:val="00F22A56"/>
    <w:rsid w:val="00F2302A"/>
    <w:rsid w:val="00F2322C"/>
    <w:rsid w:val="00F2327A"/>
    <w:rsid w:val="00F23578"/>
    <w:rsid w:val="00F23655"/>
    <w:rsid w:val="00F23756"/>
    <w:rsid w:val="00F239B5"/>
    <w:rsid w:val="00F239C4"/>
    <w:rsid w:val="00F239CD"/>
    <w:rsid w:val="00F23CBC"/>
    <w:rsid w:val="00F23CE0"/>
    <w:rsid w:val="00F240C5"/>
    <w:rsid w:val="00F2469E"/>
    <w:rsid w:val="00F24867"/>
    <w:rsid w:val="00F24C7E"/>
    <w:rsid w:val="00F24DD8"/>
    <w:rsid w:val="00F24F47"/>
    <w:rsid w:val="00F25105"/>
    <w:rsid w:val="00F25393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391"/>
    <w:rsid w:val="00F277BD"/>
    <w:rsid w:val="00F27970"/>
    <w:rsid w:val="00F300FA"/>
    <w:rsid w:val="00F30416"/>
    <w:rsid w:val="00F305C3"/>
    <w:rsid w:val="00F30964"/>
    <w:rsid w:val="00F30D76"/>
    <w:rsid w:val="00F30DF3"/>
    <w:rsid w:val="00F30E4C"/>
    <w:rsid w:val="00F30F61"/>
    <w:rsid w:val="00F310A6"/>
    <w:rsid w:val="00F31308"/>
    <w:rsid w:val="00F31342"/>
    <w:rsid w:val="00F313DD"/>
    <w:rsid w:val="00F31447"/>
    <w:rsid w:val="00F31542"/>
    <w:rsid w:val="00F315DC"/>
    <w:rsid w:val="00F316E7"/>
    <w:rsid w:val="00F319D4"/>
    <w:rsid w:val="00F31D37"/>
    <w:rsid w:val="00F32038"/>
    <w:rsid w:val="00F32176"/>
    <w:rsid w:val="00F321BB"/>
    <w:rsid w:val="00F321FE"/>
    <w:rsid w:val="00F3243F"/>
    <w:rsid w:val="00F326D9"/>
    <w:rsid w:val="00F3289E"/>
    <w:rsid w:val="00F32D42"/>
    <w:rsid w:val="00F32EA7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926"/>
    <w:rsid w:val="00F3704D"/>
    <w:rsid w:val="00F37492"/>
    <w:rsid w:val="00F37493"/>
    <w:rsid w:val="00F37B14"/>
    <w:rsid w:val="00F37B3E"/>
    <w:rsid w:val="00F407C4"/>
    <w:rsid w:val="00F40D78"/>
    <w:rsid w:val="00F40E63"/>
    <w:rsid w:val="00F40F16"/>
    <w:rsid w:val="00F4115F"/>
    <w:rsid w:val="00F411D1"/>
    <w:rsid w:val="00F412DC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475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721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F48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92"/>
    <w:rsid w:val="00F519E7"/>
    <w:rsid w:val="00F520CA"/>
    <w:rsid w:val="00F5234D"/>
    <w:rsid w:val="00F5237E"/>
    <w:rsid w:val="00F52495"/>
    <w:rsid w:val="00F52546"/>
    <w:rsid w:val="00F5277D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535"/>
    <w:rsid w:val="00F56696"/>
    <w:rsid w:val="00F566C6"/>
    <w:rsid w:val="00F5678F"/>
    <w:rsid w:val="00F567F3"/>
    <w:rsid w:val="00F5692B"/>
    <w:rsid w:val="00F569DF"/>
    <w:rsid w:val="00F56C04"/>
    <w:rsid w:val="00F56FF1"/>
    <w:rsid w:val="00F57D7F"/>
    <w:rsid w:val="00F57E1D"/>
    <w:rsid w:val="00F57ED5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88B"/>
    <w:rsid w:val="00F64ACE"/>
    <w:rsid w:val="00F64C17"/>
    <w:rsid w:val="00F64CE4"/>
    <w:rsid w:val="00F65108"/>
    <w:rsid w:val="00F6525F"/>
    <w:rsid w:val="00F65637"/>
    <w:rsid w:val="00F65656"/>
    <w:rsid w:val="00F65ADF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40A"/>
    <w:rsid w:val="00F71508"/>
    <w:rsid w:val="00F71D48"/>
    <w:rsid w:val="00F724E6"/>
    <w:rsid w:val="00F72B23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75F"/>
    <w:rsid w:val="00F748BA"/>
    <w:rsid w:val="00F74DA6"/>
    <w:rsid w:val="00F74F26"/>
    <w:rsid w:val="00F7520A"/>
    <w:rsid w:val="00F7546B"/>
    <w:rsid w:val="00F75B41"/>
    <w:rsid w:val="00F75C86"/>
    <w:rsid w:val="00F75CA3"/>
    <w:rsid w:val="00F75D6A"/>
    <w:rsid w:val="00F75E0A"/>
    <w:rsid w:val="00F75EA2"/>
    <w:rsid w:val="00F763AC"/>
    <w:rsid w:val="00F76485"/>
    <w:rsid w:val="00F76543"/>
    <w:rsid w:val="00F7680B"/>
    <w:rsid w:val="00F76CC1"/>
    <w:rsid w:val="00F76CCD"/>
    <w:rsid w:val="00F76FFB"/>
    <w:rsid w:val="00F77139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48A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AB5"/>
    <w:rsid w:val="00F84E37"/>
    <w:rsid w:val="00F8528B"/>
    <w:rsid w:val="00F852AC"/>
    <w:rsid w:val="00F8535B"/>
    <w:rsid w:val="00F85442"/>
    <w:rsid w:val="00F8548B"/>
    <w:rsid w:val="00F854A1"/>
    <w:rsid w:val="00F85A92"/>
    <w:rsid w:val="00F85AA2"/>
    <w:rsid w:val="00F85E16"/>
    <w:rsid w:val="00F85FD6"/>
    <w:rsid w:val="00F860E7"/>
    <w:rsid w:val="00F860F0"/>
    <w:rsid w:val="00F86316"/>
    <w:rsid w:val="00F86395"/>
    <w:rsid w:val="00F863FC"/>
    <w:rsid w:val="00F8651C"/>
    <w:rsid w:val="00F86546"/>
    <w:rsid w:val="00F86D99"/>
    <w:rsid w:val="00F86F94"/>
    <w:rsid w:val="00F8709B"/>
    <w:rsid w:val="00F87367"/>
    <w:rsid w:val="00F874A8"/>
    <w:rsid w:val="00F87639"/>
    <w:rsid w:val="00F87667"/>
    <w:rsid w:val="00F87D1C"/>
    <w:rsid w:val="00F87E18"/>
    <w:rsid w:val="00F9011A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5F80"/>
    <w:rsid w:val="00F963D2"/>
    <w:rsid w:val="00F96AB4"/>
    <w:rsid w:val="00F96D47"/>
    <w:rsid w:val="00F96DBE"/>
    <w:rsid w:val="00F96E32"/>
    <w:rsid w:val="00F970AD"/>
    <w:rsid w:val="00F970B5"/>
    <w:rsid w:val="00F973CB"/>
    <w:rsid w:val="00F97606"/>
    <w:rsid w:val="00F9775D"/>
    <w:rsid w:val="00F97A5E"/>
    <w:rsid w:val="00F97BED"/>
    <w:rsid w:val="00F97C31"/>
    <w:rsid w:val="00F97CF5"/>
    <w:rsid w:val="00F97DC2"/>
    <w:rsid w:val="00F97DD8"/>
    <w:rsid w:val="00F97E0B"/>
    <w:rsid w:val="00FA0201"/>
    <w:rsid w:val="00FA031B"/>
    <w:rsid w:val="00FA0A54"/>
    <w:rsid w:val="00FA1094"/>
    <w:rsid w:val="00FA16EC"/>
    <w:rsid w:val="00FA18E1"/>
    <w:rsid w:val="00FA1AF0"/>
    <w:rsid w:val="00FA1AFF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35B"/>
    <w:rsid w:val="00FA2A3C"/>
    <w:rsid w:val="00FA2D13"/>
    <w:rsid w:val="00FA2DBB"/>
    <w:rsid w:val="00FA2DC9"/>
    <w:rsid w:val="00FA311C"/>
    <w:rsid w:val="00FA31F7"/>
    <w:rsid w:val="00FA32DB"/>
    <w:rsid w:val="00FA34D1"/>
    <w:rsid w:val="00FA36DA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13"/>
    <w:rsid w:val="00FA5423"/>
    <w:rsid w:val="00FA54C4"/>
    <w:rsid w:val="00FA5665"/>
    <w:rsid w:val="00FA56E1"/>
    <w:rsid w:val="00FA5931"/>
    <w:rsid w:val="00FA5D75"/>
    <w:rsid w:val="00FA5E35"/>
    <w:rsid w:val="00FA5E3B"/>
    <w:rsid w:val="00FA601C"/>
    <w:rsid w:val="00FA6133"/>
    <w:rsid w:val="00FA63C2"/>
    <w:rsid w:val="00FA664D"/>
    <w:rsid w:val="00FA6785"/>
    <w:rsid w:val="00FA6A26"/>
    <w:rsid w:val="00FA6CDC"/>
    <w:rsid w:val="00FA6DC8"/>
    <w:rsid w:val="00FA6EFC"/>
    <w:rsid w:val="00FA6F7F"/>
    <w:rsid w:val="00FA7070"/>
    <w:rsid w:val="00FA7237"/>
    <w:rsid w:val="00FA7274"/>
    <w:rsid w:val="00FA729A"/>
    <w:rsid w:val="00FA7504"/>
    <w:rsid w:val="00FA76BD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0D9"/>
    <w:rsid w:val="00FB0361"/>
    <w:rsid w:val="00FB083C"/>
    <w:rsid w:val="00FB0B22"/>
    <w:rsid w:val="00FB108F"/>
    <w:rsid w:val="00FB10C1"/>
    <w:rsid w:val="00FB1136"/>
    <w:rsid w:val="00FB115C"/>
    <w:rsid w:val="00FB1C26"/>
    <w:rsid w:val="00FB1EA2"/>
    <w:rsid w:val="00FB1EF4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7304"/>
    <w:rsid w:val="00FB7BB7"/>
    <w:rsid w:val="00FB7C23"/>
    <w:rsid w:val="00FC0078"/>
    <w:rsid w:val="00FC0215"/>
    <w:rsid w:val="00FC0522"/>
    <w:rsid w:val="00FC06DB"/>
    <w:rsid w:val="00FC0CF5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37"/>
    <w:rsid w:val="00FC626E"/>
    <w:rsid w:val="00FC636B"/>
    <w:rsid w:val="00FC6656"/>
    <w:rsid w:val="00FC66EE"/>
    <w:rsid w:val="00FC689E"/>
    <w:rsid w:val="00FC6B3D"/>
    <w:rsid w:val="00FC6B98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D3E"/>
    <w:rsid w:val="00FC7F1E"/>
    <w:rsid w:val="00FD001A"/>
    <w:rsid w:val="00FD004D"/>
    <w:rsid w:val="00FD04C1"/>
    <w:rsid w:val="00FD058C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1F81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93B"/>
    <w:rsid w:val="00FD5A38"/>
    <w:rsid w:val="00FD5D6C"/>
    <w:rsid w:val="00FD5DD4"/>
    <w:rsid w:val="00FD6039"/>
    <w:rsid w:val="00FD63C4"/>
    <w:rsid w:val="00FD654E"/>
    <w:rsid w:val="00FD664B"/>
    <w:rsid w:val="00FD6676"/>
    <w:rsid w:val="00FD67BD"/>
    <w:rsid w:val="00FD690A"/>
    <w:rsid w:val="00FD690F"/>
    <w:rsid w:val="00FD6919"/>
    <w:rsid w:val="00FD6964"/>
    <w:rsid w:val="00FD6A04"/>
    <w:rsid w:val="00FD6D43"/>
    <w:rsid w:val="00FD6E2D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A12"/>
    <w:rsid w:val="00FE2CF2"/>
    <w:rsid w:val="00FE2F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3E1"/>
    <w:rsid w:val="00FE55EA"/>
    <w:rsid w:val="00FE5942"/>
    <w:rsid w:val="00FE5B06"/>
    <w:rsid w:val="00FE5B23"/>
    <w:rsid w:val="00FE5B53"/>
    <w:rsid w:val="00FE60B7"/>
    <w:rsid w:val="00FE628D"/>
    <w:rsid w:val="00FE65BA"/>
    <w:rsid w:val="00FE65CD"/>
    <w:rsid w:val="00FE67F5"/>
    <w:rsid w:val="00FE6870"/>
    <w:rsid w:val="00FE68FD"/>
    <w:rsid w:val="00FE6D0E"/>
    <w:rsid w:val="00FE6E32"/>
    <w:rsid w:val="00FE7137"/>
    <w:rsid w:val="00FE7B7F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3C7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69"/>
    <w:rsid w:val="00FF4DED"/>
    <w:rsid w:val="00FF52E1"/>
    <w:rsid w:val="00FF5616"/>
    <w:rsid w:val="00FF59E1"/>
    <w:rsid w:val="00FF5AC5"/>
    <w:rsid w:val="00FF5AF8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51C1F4-1B89-47EA-B289-5DAE87BE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216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DA1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87667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B11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E7F10-8432-4032-B6DF-6743F984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Korpluk Rattanaphianthumma</cp:lastModifiedBy>
  <cp:revision>2</cp:revision>
  <cp:lastPrinted>2022-02-13T09:55:00Z</cp:lastPrinted>
  <dcterms:created xsi:type="dcterms:W3CDTF">2022-03-15T03:55:00Z</dcterms:created>
  <dcterms:modified xsi:type="dcterms:W3CDTF">2022-03-15T03:55:00Z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