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3ACAE" w14:textId="77777777" w:rsidR="009E45D4" w:rsidRPr="00036C36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bookmarkStart w:id="0" w:name="OLE_LINK1"/>
      <w:r w:rsidRPr="00036C36">
        <w:rPr>
          <w:rFonts w:ascii="Angsana New" w:hAnsi="Angsana New" w:hint="cs"/>
          <w:bCs/>
          <w:sz w:val="30"/>
          <w:szCs w:val="30"/>
          <w:cs/>
          <w:lang w:bidi="th-TH"/>
        </w:rPr>
        <w:t>หมายเหตุ</w:t>
      </w:r>
      <w:r w:rsidRPr="00036C36">
        <w:rPr>
          <w:rFonts w:ascii="Angsana New" w:hAnsi="Angsana New" w:hint="cs"/>
          <w:b w:val="0"/>
          <w:sz w:val="30"/>
          <w:szCs w:val="30"/>
          <w:cs/>
          <w:lang w:bidi="th-TH"/>
        </w:rPr>
        <w:tab/>
        <w:t xml:space="preserve">     </w:t>
      </w:r>
      <w:r w:rsidRPr="00036C36">
        <w:rPr>
          <w:rFonts w:ascii="Angsana New" w:hAnsi="Angsana New" w:hint="cs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991342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12"/>
          <w:szCs w:val="12"/>
          <w:lang w:val="en-US" w:bidi="th-TH"/>
        </w:rPr>
      </w:pPr>
    </w:p>
    <w:p w14:paraId="2ED66911" w14:textId="2091DFB8" w:rsidR="009E45D4" w:rsidRPr="00036C36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ข้อมูลทั่วไป</w:t>
      </w:r>
    </w:p>
    <w:p w14:paraId="72897E80" w14:textId="59292F45" w:rsidR="009E45D4" w:rsidRPr="00036C36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</w:t>
      </w:r>
    </w:p>
    <w:p w14:paraId="1FC6DFBA" w14:textId="77777777" w:rsidR="009E45D4" w:rsidRPr="00036C36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jc w:val="both"/>
        <w:outlineLvl w:val="0"/>
        <w:rPr>
          <w:rFonts w:ascii="Angsana New" w:hAnsi="Angsana New"/>
          <w:sz w:val="30"/>
          <w:szCs w:val="30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24FEA0B0" w14:textId="77777777" w:rsidR="009E45D4" w:rsidRPr="00036C36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767543B" w14:textId="77777777" w:rsidR="009E45D4" w:rsidRPr="00036C36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1605936" w14:textId="77777777" w:rsidR="009E45D4" w:rsidRPr="00327A2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327A23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284B457C" w14:textId="6166C122" w:rsidR="009E45D4" w:rsidRPr="00327A2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327A23">
        <w:rPr>
          <w:rFonts w:ascii="Angsana New" w:hAnsi="Angsana New" w:hint="cs"/>
          <w:sz w:val="30"/>
          <w:szCs w:val="30"/>
          <w:cs/>
          <w:lang w:bidi="th-TH"/>
        </w:rPr>
        <w:t>ลูกหนี้</w:t>
      </w:r>
      <w:r w:rsidR="00E5578A" w:rsidRPr="00327A23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Pr="00327A23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6AB569DB" w14:textId="14F7F3EC" w:rsidR="009E45D4" w:rsidRPr="00327A2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327A23">
        <w:rPr>
          <w:rFonts w:ascii="Angsana New" w:hAnsi="Angsana New" w:hint="cs"/>
          <w:sz w:val="30"/>
          <w:szCs w:val="30"/>
          <w:cs/>
          <w:lang w:bidi="th-TH"/>
        </w:rPr>
        <w:t xml:space="preserve">สินค้าคงเหลือ </w:t>
      </w:r>
    </w:p>
    <w:p w14:paraId="07556D45" w14:textId="18C9DFEA" w:rsidR="00E5578A" w:rsidRPr="00036C36" w:rsidRDefault="00E5578A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</w:t>
      </w:r>
      <w:r w:rsidR="00725FA4" w:rsidRPr="00036C36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4CAADF28" w14:textId="71892FA6" w:rsidR="009E45D4" w:rsidRPr="00036C36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  <w:bookmarkStart w:id="1" w:name="_GoBack"/>
      <w:bookmarkEnd w:id="1"/>
    </w:p>
    <w:p w14:paraId="7A16F76B" w14:textId="2C2D069F" w:rsidR="009E45D4" w:rsidRPr="00036C36" w:rsidRDefault="001655AC" w:rsidP="00E5578A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5E1EB589" w14:textId="1D54267E" w:rsidR="00E533B4" w:rsidRPr="00036C36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405572C2" w14:textId="4C20ECFB" w:rsidR="00E5578A" w:rsidRPr="00036C36" w:rsidRDefault="00307202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สัญญาเช่า</w:t>
      </w:r>
    </w:p>
    <w:p w14:paraId="5B2737BD" w14:textId="77777777" w:rsidR="00B667A4" w:rsidRPr="00036C36" w:rsidRDefault="00B667A4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ค่าความนิยม</w:t>
      </w:r>
    </w:p>
    <w:p w14:paraId="24108A87" w14:textId="77777777" w:rsidR="009E45D4" w:rsidRPr="00327A2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327A23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58E1921D" w14:textId="0B699472" w:rsidR="002C756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327A23">
        <w:rPr>
          <w:rFonts w:ascii="Angsana New" w:hAnsi="Angsana New" w:hint="cs"/>
          <w:sz w:val="30"/>
          <w:szCs w:val="30"/>
          <w:cs/>
          <w:lang w:bidi="th-TH"/>
        </w:rPr>
        <w:t>เจ้าหนี้</w:t>
      </w:r>
      <w:r w:rsidR="0046688C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Pr="00327A23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3EABD50A" w14:textId="77777777" w:rsidR="009E45D4" w:rsidRPr="00327A2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327A23">
        <w:rPr>
          <w:rFonts w:ascii="Angsana New" w:hAnsi="Angsana New" w:hint="cs"/>
          <w:sz w:val="30"/>
          <w:szCs w:val="30"/>
          <w:cs/>
          <w:lang w:bidi="th-TH"/>
        </w:rPr>
        <w:t>ส่วนเกินทุนและสำรอง</w:t>
      </w:r>
    </w:p>
    <w:p w14:paraId="6118A484" w14:textId="1761FA94" w:rsidR="00C45349" w:rsidRPr="00327A23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327A23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</w:p>
    <w:p w14:paraId="0464DF71" w14:textId="77777777" w:rsidR="009E45D4" w:rsidRPr="00327A2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327A23"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2CDCA0CF" w14:textId="77777777" w:rsidR="009E45D4" w:rsidRPr="00327A23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327A23">
        <w:rPr>
          <w:rFonts w:ascii="Angsana New" w:hAnsi="Angsana New" w:hint="cs"/>
          <w:sz w:val="30"/>
          <w:szCs w:val="30"/>
          <w:cs/>
          <w:lang w:bidi="th-TH"/>
        </w:rPr>
        <w:t>ต้นทุนทางการเงิน</w:t>
      </w:r>
    </w:p>
    <w:p w14:paraId="2711E5DD" w14:textId="77777777" w:rsidR="009E45D4" w:rsidRPr="00036C36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</w:p>
    <w:p w14:paraId="74AC1FC1" w14:textId="60695C14" w:rsidR="009E45D4" w:rsidRPr="00FC6237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rtl/>
        </w:rPr>
      </w:pPr>
      <w:r w:rsidRPr="00036C36">
        <w:rPr>
          <w:rFonts w:ascii="Angsana New" w:hAnsi="Angsana New" w:hint="cs"/>
          <w:sz w:val="30"/>
          <w:szCs w:val="30"/>
          <w:cs/>
          <w:lang w:val="en-US" w:bidi="th-TH"/>
        </w:rPr>
        <w:t>สิทธิประโยชน์จากการส่งเสริมการลงทุน</w:t>
      </w:r>
      <w:r w:rsidRPr="00036C36">
        <w:rPr>
          <w:rFonts w:ascii="Angsana New" w:hAnsi="Angsana New" w:hint="cs"/>
          <w:sz w:val="30"/>
          <w:szCs w:val="30"/>
          <w:rtl/>
          <w:lang w:val="en-US"/>
        </w:rPr>
        <w:t xml:space="preserve">  </w:t>
      </w:r>
    </w:p>
    <w:p w14:paraId="44FE452E" w14:textId="251CDA4D" w:rsidR="00FC6237" w:rsidRPr="004502FD" w:rsidRDefault="00FC6237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  <w:rtl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กำไรต่อหุ้นขั้นพื้นฐาน</w:t>
      </w:r>
    </w:p>
    <w:p w14:paraId="5784275B" w14:textId="718979E8" w:rsidR="004502FD" w:rsidRPr="00036C36" w:rsidRDefault="004502F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เงินปันผล</w:t>
      </w:r>
    </w:p>
    <w:p w14:paraId="01DBC2BF" w14:textId="3085AD22" w:rsidR="009E45D4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260AE7FF" w:rsidR="009E45D4" w:rsidRPr="00036C36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  <w:r w:rsidR="00C30979" w:rsidRPr="00C30979">
        <w:rPr>
          <w:rFonts w:ascii="Angsana New" w:hAnsi="Angsana New"/>
          <w:sz w:val="30"/>
          <w:szCs w:val="30"/>
          <w:cs/>
          <w:lang w:bidi="th-TH"/>
        </w:rPr>
        <w:t>กับบุคคลหรือ</w:t>
      </w:r>
      <w:r w:rsidRPr="00036C36">
        <w:rPr>
          <w:rFonts w:ascii="Angsana New" w:hAnsi="Angsana New" w:hint="cs"/>
          <w:sz w:val="30"/>
          <w:szCs w:val="30"/>
          <w:cs/>
          <w:lang w:bidi="th-TH"/>
        </w:rPr>
        <w:t xml:space="preserve">กิจการที่ไม่เกี่ยวข้องกัน  </w:t>
      </w:r>
    </w:p>
    <w:p w14:paraId="0B2B0298" w14:textId="7C5AA37A" w:rsidR="00E67ED1" w:rsidRDefault="00C277F7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036C36">
        <w:rPr>
          <w:rFonts w:ascii="Angsana New" w:hAnsi="Angsana New" w:hint="cs"/>
          <w:sz w:val="30"/>
          <w:szCs w:val="30"/>
          <w:cs/>
          <w:lang w:bidi="th-TH"/>
        </w:rPr>
        <w:t>คดีความ</w:t>
      </w:r>
    </w:p>
    <w:p w14:paraId="3C3E7F73" w14:textId="24831B58" w:rsidR="00AC0EF7" w:rsidRDefault="00AC0EF7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4BCCA45" w14:textId="4EC5C755" w:rsidR="00274343" w:rsidRPr="00036C36" w:rsidRDefault="00274343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30"/>
          <w:szCs w:val="30"/>
        </w:rPr>
      </w:pPr>
      <w:r w:rsidRPr="00274343">
        <w:rPr>
          <w:rFonts w:ascii="Angsana New" w:hAnsi="Angsana New"/>
          <w:sz w:val="30"/>
          <w:szCs w:val="30"/>
          <w:cs/>
          <w:lang w:bidi="th-TH"/>
        </w:rPr>
        <w:t>การจัดประเภทรายการใหม่</w:t>
      </w:r>
    </w:p>
    <w:bookmarkEnd w:id="0"/>
    <w:p w14:paraId="1CF03CFC" w14:textId="77777777" w:rsidR="009E45D4" w:rsidRPr="00B13922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BF1313">
        <w:rPr>
          <w:rFonts w:asciiTheme="majorBidi" w:hAnsiTheme="majorBidi" w:cstheme="majorBidi"/>
          <w:cs/>
        </w:rPr>
        <w:br w:type="page"/>
      </w:r>
      <w:r w:rsidRPr="00B13922">
        <w:rPr>
          <w:rFonts w:hint="cs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7605B39" w14:textId="77777777" w:rsidR="009E45D4" w:rsidRPr="00B13922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56988514" w14:textId="257E36E1" w:rsidR="009E45D4" w:rsidRPr="00B13922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B13922">
        <w:rPr>
          <w:rFonts w:hint="cs"/>
          <w:cs/>
        </w:rPr>
        <w:t>งบการเงินนี้ได้รับอนุมัติให้ออกงบการเงินจากคณะกรรมการบริษัทเมื่อ</w:t>
      </w:r>
      <w:r w:rsidRPr="0041088B">
        <w:rPr>
          <w:rFonts w:hint="cs"/>
          <w:cs/>
        </w:rPr>
        <w:t>วันที่</w:t>
      </w:r>
      <w:r w:rsidR="008D290F" w:rsidRPr="0041088B">
        <w:rPr>
          <w:rFonts w:hint="cs"/>
        </w:rPr>
        <w:t xml:space="preserve"> </w:t>
      </w:r>
      <w:r w:rsidR="00FA5931" w:rsidRPr="00FA5931">
        <w:t>14</w:t>
      </w:r>
      <w:r w:rsidR="008D290F" w:rsidRPr="00FA5931">
        <w:rPr>
          <w:rFonts w:hint="cs"/>
        </w:rPr>
        <w:t xml:space="preserve"> </w:t>
      </w:r>
      <w:r w:rsidR="00C91AF4" w:rsidRPr="00FA5931">
        <w:rPr>
          <w:rFonts w:hint="cs"/>
          <w:cs/>
        </w:rPr>
        <w:t>กุมภาพันธ์</w:t>
      </w:r>
      <w:r w:rsidR="008D290F" w:rsidRPr="00FA5931">
        <w:rPr>
          <w:rFonts w:hint="cs"/>
          <w:cs/>
        </w:rPr>
        <w:t xml:space="preserve"> </w:t>
      </w:r>
      <w:r w:rsidR="00327A23" w:rsidRPr="00FA5931">
        <w:rPr>
          <w:rFonts w:hint="cs"/>
        </w:rPr>
        <w:t>256</w:t>
      </w:r>
      <w:r w:rsidR="00FA5931" w:rsidRPr="00FA5931">
        <w:t>5</w:t>
      </w:r>
    </w:p>
    <w:p w14:paraId="34363545" w14:textId="77777777" w:rsidR="009E45D4" w:rsidRPr="00B13922" w:rsidRDefault="009E45D4" w:rsidP="00250803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="Angsana New" w:hAnsi="Angsana New"/>
          <w:sz w:val="24"/>
          <w:szCs w:val="24"/>
          <w:lang w:val="en-US" w:bidi="th-TH"/>
        </w:rPr>
      </w:pPr>
    </w:p>
    <w:p w14:paraId="1EA66C37" w14:textId="4037FEA4" w:rsidR="009E45D4" w:rsidRPr="00B13922" w:rsidRDefault="004762B0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13922">
        <w:rPr>
          <w:rFonts w:ascii="Angsana New" w:hAnsi="Angsana New" w:hint="cs"/>
          <w:b/>
          <w:bCs/>
          <w:sz w:val="30"/>
          <w:szCs w:val="30"/>
          <w:cs/>
          <w:lang w:bidi="th-TH"/>
        </w:rPr>
        <w:t>ข้อมูลทั่วไป</w:t>
      </w:r>
    </w:p>
    <w:p w14:paraId="71922CC7" w14:textId="77777777" w:rsidR="00CA16DA" w:rsidRPr="00B13922" w:rsidRDefault="00CA16DA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7" w:right="-14"/>
        <w:jc w:val="thaiDistribute"/>
        <w:rPr>
          <w:rStyle w:val="PageNumber"/>
          <w:sz w:val="24"/>
          <w:szCs w:val="24"/>
        </w:rPr>
      </w:pPr>
    </w:p>
    <w:p w14:paraId="5F2EB363" w14:textId="261BAA13" w:rsidR="00906D56" w:rsidRPr="00B13922" w:rsidRDefault="00906D56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B13922">
        <w:rPr>
          <w:rFonts w:hint="cs"/>
          <w:cs/>
        </w:rPr>
        <w:t>บริษัท บีบีจีไอ จำกัด</w:t>
      </w:r>
      <w:r w:rsidRPr="00B13922">
        <w:rPr>
          <w:rFonts w:hint="cs"/>
        </w:rPr>
        <w:t xml:space="preserve"> (</w:t>
      </w:r>
      <w:r w:rsidRPr="00B13922">
        <w:rPr>
          <w:rFonts w:hint="cs"/>
          <w:cs/>
        </w:rPr>
        <w:t>มหาชน</w:t>
      </w:r>
      <w:r w:rsidRPr="00B13922">
        <w:rPr>
          <w:rFonts w:hint="cs"/>
        </w:rPr>
        <w:t>)</w:t>
      </w:r>
      <w:r w:rsidRPr="00B13922">
        <w:rPr>
          <w:rFonts w:hint="cs"/>
          <w:cs/>
        </w:rPr>
        <w:t xml:space="preserve"> </w:t>
      </w:r>
      <w:r w:rsidRPr="00B13922">
        <w:rPr>
          <w:rFonts w:hint="cs"/>
        </w:rPr>
        <w:t>“</w:t>
      </w:r>
      <w:r w:rsidRPr="00B13922">
        <w:rPr>
          <w:rFonts w:hint="cs"/>
          <w:cs/>
        </w:rPr>
        <w:t>บริษัท</w:t>
      </w:r>
      <w:r w:rsidRPr="00B13922">
        <w:rPr>
          <w:rFonts w:hint="cs"/>
        </w:rPr>
        <w:t xml:space="preserve">” </w:t>
      </w:r>
      <w:r w:rsidRPr="00B13922">
        <w:rPr>
          <w:rFonts w:hint="cs"/>
          <w:cs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="00327A23">
        <w:rPr>
          <w:rFonts w:hint="cs"/>
        </w:rPr>
        <w:t>2098</w:t>
      </w:r>
      <w:r w:rsidRPr="00B13922">
        <w:rPr>
          <w:rFonts w:hint="cs"/>
        </w:rPr>
        <w:t xml:space="preserve"> </w:t>
      </w:r>
      <w:r w:rsidRPr="00B13922">
        <w:rPr>
          <w:rFonts w:hint="cs"/>
          <w:cs/>
        </w:rPr>
        <w:t xml:space="preserve">อาคารเอ็ม ทาวเวอร์ ชั้น </w:t>
      </w:r>
      <w:r w:rsidR="00327A23">
        <w:rPr>
          <w:rFonts w:hint="cs"/>
        </w:rPr>
        <w:t>5</w:t>
      </w:r>
      <w:r w:rsidRPr="00B13922">
        <w:rPr>
          <w:rFonts w:hint="cs"/>
        </w:rPr>
        <w:t xml:space="preserve"> </w:t>
      </w:r>
      <w:r w:rsidRPr="00B13922">
        <w:rPr>
          <w:rFonts w:hint="cs"/>
          <w:cs/>
        </w:rPr>
        <w:t>ถนนสุขุมวิท แขวงพระโขนงใต้ เขตพระโขนง กรุงเทพมหานคร</w:t>
      </w:r>
    </w:p>
    <w:p w14:paraId="3FFAE5CC" w14:textId="22422914" w:rsidR="00B667A4" w:rsidRPr="00B13922" w:rsidRDefault="00B667A4" w:rsidP="00B6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28567BA7" w14:textId="5785B506" w:rsidR="00035DF7" w:rsidRPr="00B13922" w:rsidRDefault="00035DF7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035DF7">
        <w:rPr>
          <w:cs/>
        </w:rPr>
        <w:t>บริษัทใหญ่ในระหว่างปี</w:t>
      </w:r>
      <w:r>
        <w:rPr>
          <w:rFonts w:hint="cs"/>
          <w:cs/>
        </w:rPr>
        <w:t xml:space="preserve">คือ </w:t>
      </w:r>
      <w:r w:rsidRPr="00035DF7">
        <w:rPr>
          <w:cs/>
        </w:rPr>
        <w:t>บริษัท บางจาก คอร์ปอเรชั่น จำกัด (มหาชน) ซึ่งเป็นนิติบุคคลที่จัดตั้งขึ้นในประเทศไทย</w:t>
      </w:r>
    </w:p>
    <w:p w14:paraId="0E1113C6" w14:textId="77777777" w:rsidR="00B667A4" w:rsidRPr="00B13922" w:rsidRDefault="00B667A4" w:rsidP="00B6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40304C66" w14:textId="77C4433F" w:rsidR="00B667A4" w:rsidRDefault="00B667A4" w:rsidP="00B6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327A23">
        <w:rPr>
          <w:rFonts w:hint="cs"/>
          <w:cs/>
        </w:rPr>
        <w:t>บริษัทดำเนินธุรกิจหลักเกี่ยวกับการลงทุนในบริษัทซึ่งดำเนินธุรกิจเกี่ยวกับการผลิตและจำหน่ายผลิตภัณฑ์</w:t>
      </w:r>
      <w:r w:rsidRPr="00327A23">
        <w:rPr>
          <w:rFonts w:hint="cs"/>
        </w:rPr>
        <w:t xml:space="preserve">             </w:t>
      </w:r>
      <w:r w:rsidRPr="00327A23">
        <w:rPr>
          <w:rFonts w:hint="cs"/>
          <w:cs/>
        </w:rPr>
        <w:t>ไบโอฟูเอลและผลิตภัณฑ์เกี่ยวเนื่อง</w:t>
      </w:r>
      <w:r w:rsidR="002E46A7">
        <w:t xml:space="preserve"> </w:t>
      </w:r>
      <w:r w:rsidR="000A141B" w:rsidRPr="000A141B">
        <w:rPr>
          <w:cs/>
        </w:rPr>
        <w:t xml:space="preserve">โดยรายละเอียดของบริษัทย่อย ณ วันที่ </w:t>
      </w:r>
      <w:r w:rsidR="000A141B">
        <w:t>31</w:t>
      </w:r>
      <w:r w:rsidR="000A141B" w:rsidRPr="000A141B">
        <w:rPr>
          <w:cs/>
        </w:rPr>
        <w:t xml:space="preserve"> ธันวาคม </w:t>
      </w:r>
      <w:r w:rsidR="000A141B">
        <w:t>2564</w:t>
      </w:r>
      <w:r w:rsidR="000A141B" w:rsidRPr="000A141B">
        <w:rPr>
          <w:cs/>
        </w:rPr>
        <w:t xml:space="preserve"> และ </w:t>
      </w:r>
      <w:r w:rsidR="000A141B">
        <w:t>2563</w:t>
      </w:r>
      <w:r w:rsidR="000A141B" w:rsidRPr="000A141B">
        <w:rPr>
          <w:cs/>
        </w:rPr>
        <w:t xml:space="preserve"> ได้เปิดเผยไว้ในหมายเหตุข้อ</w:t>
      </w:r>
      <w:r w:rsidR="00274343">
        <w:t xml:space="preserve"> 10</w:t>
      </w:r>
    </w:p>
    <w:p w14:paraId="21BCCC55" w14:textId="62F78DB4" w:rsidR="000A141B" w:rsidRDefault="000A141B" w:rsidP="00B6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BC7F39D" w14:textId="77777777" w:rsidR="00AB0686" w:rsidRPr="00B13922" w:rsidRDefault="00AB0686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13922">
        <w:rPr>
          <w:rFonts w:ascii="Angsana New" w:hAnsi="Angsana New" w:hint="cs"/>
          <w:b/>
          <w:bCs/>
          <w:sz w:val="30"/>
          <w:szCs w:val="30"/>
          <w:cs/>
          <w:lang w:bidi="th-TH"/>
        </w:rPr>
        <w:t>เกณฑ์การจัดทำงบการเงิน</w:t>
      </w:r>
    </w:p>
    <w:p w14:paraId="70D9B44F" w14:textId="77777777" w:rsidR="0036548A" w:rsidRPr="000A141B" w:rsidRDefault="0036548A" w:rsidP="0011387C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AE738A7" w14:textId="77777777" w:rsidR="009E45D4" w:rsidRPr="00B13922" w:rsidRDefault="004762B0" w:rsidP="00EC5131">
      <w:pPr>
        <w:pStyle w:val="ListParagraph"/>
        <w:numPr>
          <w:ilvl w:val="0"/>
          <w:numId w:val="4"/>
        </w:numPr>
        <w:tabs>
          <w:tab w:val="left" w:pos="540"/>
        </w:tabs>
        <w:ind w:hanging="1442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139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04F9CE79" w14:textId="77777777" w:rsidR="00D4157E" w:rsidRPr="000A141B" w:rsidRDefault="00D4157E" w:rsidP="006C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</w:pPr>
    </w:p>
    <w:p w14:paraId="7E72BDC9" w14:textId="5DCE8F08" w:rsidR="004479F2" w:rsidRPr="000A141B" w:rsidRDefault="00D4157E" w:rsidP="00447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0A141B">
        <w:rPr>
          <w:rFonts w:hint="cs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1615B" w:rsidRPr="000A141B">
        <w:rPr>
          <w:rFonts w:hint="cs"/>
        </w:rPr>
        <w:br/>
      </w:r>
      <w:r w:rsidRPr="000A141B">
        <w:rPr>
          <w:rFonts w:hint="cs"/>
          <w:cs/>
        </w:rPr>
        <w:t>สภาวิชาชีพบัญชี</w:t>
      </w:r>
      <w:r w:rsidR="00652D71" w:rsidRPr="000A141B">
        <w:rPr>
          <w:rFonts w:hint="cs"/>
          <w:cs/>
        </w:rPr>
        <w:t>ฯ</w:t>
      </w:r>
      <w:r w:rsidRPr="000A141B">
        <w:rPr>
          <w:rFonts w:hint="cs"/>
          <w:cs/>
        </w:rPr>
        <w:t xml:space="preserve"> </w:t>
      </w:r>
      <w:r w:rsidR="004479F2" w:rsidRPr="000A141B">
        <w:rPr>
          <w:rFonts w:hint="cs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  <w:r w:rsidR="00035DF7">
        <w:rPr>
          <w:cs/>
        </w:rPr>
        <w:br/>
      </w:r>
      <w:r w:rsidR="00035DF7" w:rsidRPr="00035DF7">
        <w:rPr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62A27150" w14:textId="5E3EB704" w:rsidR="00D4157E" w:rsidRDefault="00D4157E" w:rsidP="00D4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</w:pPr>
    </w:p>
    <w:p w14:paraId="27000586" w14:textId="4D0F492E" w:rsidR="00035DF7" w:rsidRDefault="00035DF7" w:rsidP="00035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035DF7">
        <w:rPr>
          <w:cs/>
        </w:rPr>
        <w:t xml:space="preserve"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</w:t>
      </w:r>
      <w:r w:rsidR="00994C11" w:rsidRPr="00B13922">
        <w:rPr>
          <w:rFonts w:hint="cs"/>
          <w:cs/>
        </w:rPr>
        <w:t>ประมาณการและข้อสมมติที่ใช้ในการจัดทำงบการเงินจะได้รับการทบทวน</w:t>
      </w:r>
      <w:r w:rsidR="00994C11" w:rsidRPr="00B13922">
        <w:rPr>
          <w:rFonts w:hint="cs"/>
          <w:cs/>
        </w:rPr>
        <w:br/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44C9C386" w14:textId="3B564436" w:rsidR="00636F68" w:rsidRDefault="00636F68" w:rsidP="00035DF7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7839C9D" w14:textId="0F1C1A71" w:rsidR="00035DF7" w:rsidRDefault="00035DF7" w:rsidP="00035DF7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442F07A4" w14:textId="5B44E6F5" w:rsidR="00035DF7" w:rsidRDefault="00035DF7" w:rsidP="00035DF7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D5D30AC" w14:textId="585219F8" w:rsidR="00035DF7" w:rsidRDefault="00035DF7" w:rsidP="00035DF7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60BB26CB" w14:textId="77777777" w:rsidR="00994C11" w:rsidRDefault="00994C11" w:rsidP="00035DF7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7D0D9F12" w14:textId="39ACA945" w:rsidR="0021615B" w:rsidRPr="00B13922" w:rsidRDefault="0021615B" w:rsidP="00EC5131">
      <w:pPr>
        <w:pStyle w:val="index"/>
        <w:numPr>
          <w:ilvl w:val="0"/>
          <w:numId w:val="3"/>
        </w:numPr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B13922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นโยบายการบัญชีที่สำคัญ</w:t>
      </w:r>
    </w:p>
    <w:p w14:paraId="56580300" w14:textId="06CC2293" w:rsidR="00837DD1" w:rsidRDefault="00837DD1" w:rsidP="006C0A8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7B77616" w14:textId="3FFAB6FB" w:rsidR="00994C11" w:rsidRDefault="00994C11" w:rsidP="006C0A8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13922">
        <w:rPr>
          <w:rFonts w:ascii="Angsana New" w:hAnsi="Angsana New" w:hint="cs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04A813F" w14:textId="77777777" w:rsidR="00994C11" w:rsidRPr="00315EAF" w:rsidRDefault="00994C11" w:rsidP="006C0A87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4F27D85" w14:textId="77777777" w:rsidR="00015D9B" w:rsidRPr="00315EAF" w:rsidRDefault="004762B0" w:rsidP="00EC5131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15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55C63354" w14:textId="77777777" w:rsidR="00015D9B" w:rsidRPr="00315EAF" w:rsidRDefault="00015D9B" w:rsidP="0011387C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FABF974" w14:textId="303B6084" w:rsidR="00015D9B" w:rsidRPr="00315EAF" w:rsidRDefault="004762B0" w:rsidP="003C298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315EAF">
        <w:rPr>
          <w:rFonts w:ascii="Angsana New" w:hAnsi="Angsana New" w:hint="cs"/>
          <w:sz w:val="30"/>
          <w:szCs w:val="30"/>
          <w:cs/>
        </w:rPr>
        <w:t>งบการเงินรวมประกอบด้วยงบการเงินของบริษัท</w:t>
      </w:r>
      <w:r w:rsidR="00DF6D3F" w:rsidRPr="00315EAF">
        <w:rPr>
          <w:rFonts w:ascii="Angsana New" w:hAnsi="Angsana New" w:hint="cs"/>
          <w:sz w:val="30"/>
          <w:szCs w:val="30"/>
          <w:cs/>
        </w:rPr>
        <w:t xml:space="preserve"> </w:t>
      </w:r>
      <w:r w:rsidRPr="00315EAF">
        <w:rPr>
          <w:rFonts w:ascii="Angsana New" w:hAnsi="Angsana New" w:hint="cs"/>
          <w:sz w:val="30"/>
          <w:szCs w:val="30"/>
          <w:cs/>
        </w:rPr>
        <w:t xml:space="preserve">และบริษัทย่อย (รวมกันเรียกว่า </w:t>
      </w:r>
      <w:r w:rsidRPr="00315EAF">
        <w:rPr>
          <w:rFonts w:ascii="Angsana New" w:hAnsi="Angsana New" w:hint="cs"/>
          <w:sz w:val="30"/>
          <w:szCs w:val="30"/>
        </w:rPr>
        <w:t>“</w:t>
      </w:r>
      <w:r w:rsidRPr="00315EA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15EAF">
        <w:rPr>
          <w:rFonts w:ascii="Angsana New" w:hAnsi="Angsana New" w:hint="cs"/>
          <w:sz w:val="30"/>
          <w:szCs w:val="30"/>
        </w:rPr>
        <w:t>”</w:t>
      </w:r>
      <w:r w:rsidRPr="00315EAF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และส่วนได้เสียของกลุ่มบริษัทในบริษัทร่วม</w:t>
      </w:r>
      <w:r w:rsidR="00140212" w:rsidRPr="00315EAF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738DAC1B" w14:textId="184D809D" w:rsidR="00DF6D3F" w:rsidRPr="00315EAF" w:rsidRDefault="00DF6D3F" w:rsidP="00A21206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4BD2C9" w14:textId="6F7D15E1" w:rsidR="00815AD5" w:rsidRPr="00315EAF" w:rsidRDefault="00815AD5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B536350" w14:textId="7915D9A9" w:rsidR="00815AD5" w:rsidRPr="00315EAF" w:rsidRDefault="00815AD5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64C3449" w14:textId="6AB607F0" w:rsidR="00815AD5" w:rsidRPr="00315EAF" w:rsidRDefault="00815AD5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</w:t>
      </w:r>
      <w:r w:rsidRPr="00315EAF">
        <w:rPr>
          <w:rFonts w:ascii="Angsana New" w:hAnsi="Angsana New"/>
          <w:sz w:val="30"/>
          <w:szCs w:val="30"/>
        </w:rPr>
        <w:t xml:space="preserve"> </w:t>
      </w:r>
      <w:r w:rsidRPr="00315EAF">
        <w:rPr>
          <w:rFonts w:ascii="Angsana New" w:hAnsi="Angsana New"/>
          <w:sz w:val="30"/>
          <w:szCs w:val="30"/>
          <w:cs/>
        </w:rPr>
        <w:t>จากการได้มาหรือจำหน่ายไป</w:t>
      </w:r>
      <w:r w:rsidRPr="00315EAF">
        <w:rPr>
          <w:rFonts w:ascii="Angsana New" w:hAnsi="Angsana New"/>
          <w:sz w:val="30"/>
          <w:szCs w:val="30"/>
        </w:rPr>
        <w:t xml:space="preserve"> </w:t>
      </w:r>
      <w:r w:rsidRPr="00315EAF">
        <w:rPr>
          <w:rFonts w:ascii="Angsana New" w:hAnsi="Angsana New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645B761A" w14:textId="23CE9D36" w:rsidR="00815AD5" w:rsidRPr="00315EAF" w:rsidRDefault="00815AD5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871EB52" w14:textId="389ED02E" w:rsidR="00815AD5" w:rsidRPr="00315EAF" w:rsidRDefault="00815AD5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46934E9" w14:textId="77777777" w:rsidR="00815AD5" w:rsidRPr="00315EAF" w:rsidRDefault="00815AD5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7D539A1" w14:textId="26122627" w:rsidR="00815AD5" w:rsidRDefault="00815AD5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214E7EBC" w14:textId="5B60C098" w:rsidR="00035DF7" w:rsidRDefault="00035DF7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77D510F" w14:textId="77777777" w:rsidR="00035DF7" w:rsidRPr="00315EAF" w:rsidRDefault="00035DF7" w:rsidP="003E5B84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9EFC00C" w14:textId="419E03C6" w:rsidR="00815AD5" w:rsidRPr="00315EAF" w:rsidRDefault="00815AD5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กลุ่มบริษัทรับรู้เงินลงทุนในบริษัทร่วมและการร่วมค้าในงบการเงินด้วยวิธีส่วนได้เสีย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ตามวิธีส่วนได้เสียจนถึงวันที่ความมีอิทธิพลอย่างมีนัยสำคัญหรือการควบคุมร่วมสิ้นสุดลง </w:t>
      </w:r>
    </w:p>
    <w:p w14:paraId="3DA756FD" w14:textId="77777777" w:rsidR="00815AD5" w:rsidRPr="00315EAF" w:rsidRDefault="00815AD5" w:rsidP="00815AD5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1C1DD4E6" w14:textId="5FC949B0" w:rsidR="00815AD5" w:rsidRPr="00315EAF" w:rsidRDefault="00815AD5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1D7B975" w14:textId="77777777" w:rsidR="00815AD5" w:rsidRPr="00315EAF" w:rsidRDefault="00815AD5" w:rsidP="00A21206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850EF0" w14:textId="08AF856B" w:rsidR="00582524" w:rsidRPr="00315EAF" w:rsidRDefault="004762B0" w:rsidP="00582524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15EAF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</w:p>
    <w:p w14:paraId="509E0DDF" w14:textId="77777777" w:rsidR="00815AD5" w:rsidRPr="00315EAF" w:rsidRDefault="00815AD5" w:rsidP="00582524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926D07A" w14:textId="11075C27" w:rsidR="00815AD5" w:rsidRPr="00315EAF" w:rsidRDefault="00815AD5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</w:t>
      </w:r>
      <w:r w:rsidRPr="00315EAF">
        <w:rPr>
          <w:rFonts w:ascii="Angsana New" w:hAnsi="Angsana New"/>
          <w:sz w:val="30"/>
          <w:szCs w:val="30"/>
        </w:rPr>
        <w:t xml:space="preserve"> </w:t>
      </w:r>
      <w:r w:rsidRPr="00315EAF">
        <w:rPr>
          <w:rFonts w:ascii="Angsana New" w:hAnsi="Angsana New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A6BBCBD" w14:textId="52346EAF" w:rsidR="00815AD5" w:rsidRPr="00315EAF" w:rsidRDefault="00815AD5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087091D" w14:textId="0D9B7D73" w:rsidR="00815AD5" w:rsidRDefault="00815AD5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Pr="00315EAF">
        <w:rPr>
          <w:rFonts w:ascii="Angsana New" w:hAnsi="Angsana New"/>
          <w:sz w:val="30"/>
          <w:szCs w:val="30"/>
        </w:rPr>
        <w:t xml:space="preserve"> </w:t>
      </w:r>
      <w:r w:rsidRPr="00315EAF">
        <w:rPr>
          <w:rFonts w:ascii="Angsana New" w:hAnsi="Angsana New"/>
          <w:sz w:val="30"/>
          <w:szCs w:val="30"/>
          <w:cs/>
        </w:rPr>
        <w:t>ซึ่งรวมถึงการรับรู้จำนวน        ส่วนได้เสียที่ไม่มีอำนาจควบคุมในผู้ถูกซื้อ หักด้วยมูลค่ายุติธรรมสุทธิของสินทรัพย์ที่ระบุได้ที่ได้มาและหนี้สินที่รับมา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5BE9528C" w14:textId="77777777" w:rsidR="00035DF7" w:rsidRPr="00315EAF" w:rsidRDefault="00035DF7" w:rsidP="00815AD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23606B5" w14:textId="594EE7AF" w:rsidR="00815AD5" w:rsidRPr="00315EAF" w:rsidRDefault="00815AD5" w:rsidP="00815A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315EAF">
        <w:rPr>
          <w:rFonts w:ascii="Angsana New" w:hAnsi="Angsana New"/>
          <w:sz w:val="30"/>
          <w:szCs w:val="30"/>
        </w:rPr>
        <w:t xml:space="preserve"> </w:t>
      </w:r>
      <w:r w:rsidRPr="00315EAF">
        <w:rPr>
          <w:rFonts w:ascii="Angsana New" w:hAnsi="Angsana New"/>
          <w:sz w:val="30"/>
          <w:szCs w:val="30"/>
          <w:cs/>
        </w:rPr>
        <w:t>และส่วนได้เสียในส่วนของเจ้าของที่ออกโดยกลุ่มบริษัท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5DAC1D1A" w14:textId="0B02C547" w:rsidR="00815AD5" w:rsidRDefault="00815AD5" w:rsidP="00815A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E04E52F" w14:textId="022845F0" w:rsidR="00815AD5" w:rsidRPr="00315EAF" w:rsidRDefault="00815AD5" w:rsidP="00815A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3CD90222" w14:textId="77777777" w:rsidR="00815AD5" w:rsidRPr="00315EAF" w:rsidRDefault="00815AD5" w:rsidP="00815A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C33A5D2" w14:textId="77777777" w:rsidR="00815AD5" w:rsidRPr="00315EAF" w:rsidRDefault="00815AD5" w:rsidP="00815A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46D5078" w14:textId="77777777" w:rsidR="00815AD5" w:rsidRPr="00315EAF" w:rsidRDefault="00815AD5" w:rsidP="00815A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0B4C3B7" w14:textId="2DCEA151" w:rsidR="00815AD5" w:rsidRPr="00315EAF" w:rsidRDefault="00815AD5" w:rsidP="00815A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1C51F31" w14:textId="77777777" w:rsidR="00815AD5" w:rsidRPr="00315EAF" w:rsidRDefault="00815AD5" w:rsidP="00815A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24A813B" w14:textId="7C2724FD" w:rsidR="00815AD5" w:rsidRPr="00315EAF" w:rsidRDefault="00815AD5" w:rsidP="00815A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6F4C7398" w14:textId="77777777" w:rsidR="00815AD5" w:rsidRPr="00315EAF" w:rsidRDefault="00815AD5" w:rsidP="00815A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EA62C37" w14:textId="455C8A26" w:rsidR="00481093" w:rsidRPr="00315EAF" w:rsidRDefault="00815AD5" w:rsidP="00815AD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6D119B80" w14:textId="57877DC7" w:rsidR="00D15368" w:rsidRPr="00315EAF" w:rsidRDefault="00D15368" w:rsidP="00815AD5">
      <w:pPr>
        <w:pStyle w:val="BodyText2"/>
        <w:tabs>
          <w:tab w:val="left" w:pos="540"/>
        </w:tabs>
        <w:ind w:left="0" w:right="47" w:firstLine="0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59B6D422" w14:textId="77777777" w:rsidR="00D15368" w:rsidRPr="00315EAF" w:rsidRDefault="00D15368" w:rsidP="00EC5131">
      <w:pPr>
        <w:pStyle w:val="BodyText2"/>
        <w:numPr>
          <w:ilvl w:val="1"/>
          <w:numId w:val="7"/>
        </w:numPr>
        <w:tabs>
          <w:tab w:val="left" w:pos="540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15E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</w:t>
      </w:r>
      <w:r w:rsidRPr="00315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ลงทุนในบริษัทย่อย บริษัทร่วมและการร่วมค้า</w:t>
      </w:r>
    </w:p>
    <w:p w14:paraId="55F4FF55" w14:textId="77777777" w:rsidR="00D15368" w:rsidRPr="00315EAF" w:rsidRDefault="00D15368" w:rsidP="00D15368">
      <w:pPr>
        <w:pStyle w:val="BodyText2"/>
        <w:tabs>
          <w:tab w:val="left" w:pos="540"/>
        </w:tabs>
        <w:ind w:left="540" w:firstLine="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2F437B2" w14:textId="19FE0F77" w:rsidR="00D15368" w:rsidRPr="00315EAF" w:rsidRDefault="00D15368" w:rsidP="00D15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0"/>
        <w:jc w:val="thaiDistribute"/>
      </w:pPr>
      <w:r w:rsidRPr="00315EAF">
        <w:rPr>
          <w:rFonts w:hint="cs"/>
          <w:cs/>
          <w:lang w:val="th-TH"/>
        </w:rPr>
        <w:t>เงินลงทุน</w:t>
      </w:r>
      <w:r w:rsidRPr="00315EAF">
        <w:rPr>
          <w:rFonts w:hint="cs"/>
          <w:cs/>
        </w:rPr>
        <w:t>ในบริษัทย่อย บริษัทร่วมและการร่วมค้า ในงบการเงินเฉพาะกิจการของบริษัท บันทึกบัญชีโดยใช้</w:t>
      </w:r>
      <w:r w:rsidR="00CA4203" w:rsidRPr="00315EAF">
        <w:br/>
      </w:r>
      <w:r w:rsidRPr="00315EAF">
        <w:rPr>
          <w:rFonts w:hint="cs"/>
          <w:cs/>
        </w:rPr>
        <w:t>วิธีส่วนได้เสีย</w:t>
      </w:r>
      <w:r w:rsidRPr="00315EAF">
        <w:t xml:space="preserve"> </w:t>
      </w:r>
      <w:r w:rsidRPr="00315EAF">
        <w:rPr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03F113F0" w14:textId="12068763" w:rsidR="003E5B84" w:rsidRDefault="003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FF"/>
          <w:cs/>
        </w:rPr>
      </w:pPr>
      <w:r>
        <w:rPr>
          <w:color w:val="0000FF"/>
          <w:cs/>
        </w:rPr>
        <w:br w:type="page"/>
      </w:r>
    </w:p>
    <w:p w14:paraId="7FA97FD4" w14:textId="77777777" w:rsidR="00015D9B" w:rsidRPr="00315EAF" w:rsidRDefault="004762B0" w:rsidP="00EC5131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15EA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2499DB08" w14:textId="77777777" w:rsidR="00015D9B" w:rsidRPr="003E5B84" w:rsidRDefault="00015D9B" w:rsidP="0011387C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trike/>
          <w:sz w:val="24"/>
          <w:szCs w:val="24"/>
        </w:rPr>
      </w:pPr>
    </w:p>
    <w:p w14:paraId="5D6EC026" w14:textId="1CEEF01D" w:rsidR="00745B12" w:rsidRPr="00315EAF" w:rsidRDefault="00092796" w:rsidP="00A2120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95D9A0E" w14:textId="77777777" w:rsidR="00092796" w:rsidRPr="003E5B84" w:rsidRDefault="00092796" w:rsidP="00A21206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4090A92" w14:textId="44CCD7D4" w:rsidR="00092796" w:rsidRPr="00315EAF" w:rsidRDefault="00092796" w:rsidP="00092796">
      <w:pPr>
        <w:spacing w:line="240" w:lineRule="auto"/>
        <w:ind w:left="562"/>
        <w:jc w:val="thaiDistribute"/>
      </w:pPr>
      <w:r w:rsidRPr="00315EAF">
        <w:rPr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ยกเว้นผลต่างของอัตราแลกเปลี่ยนที่เกิดขึ้นจากการแปลงค่าของรายการเงินลงทุนในตราสารทุนที่กำหนด</w:t>
      </w:r>
      <w:r w:rsidRPr="00315EAF">
        <w:rPr>
          <w:rFonts w:hint="cs"/>
          <w:cs/>
        </w:rPr>
        <w:t xml:space="preserve"> </w:t>
      </w:r>
      <w:r w:rsidRPr="00315EAF">
        <w:rPr>
          <w:cs/>
        </w:rPr>
        <w:t>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4A5D725D" w14:textId="7DF931E6" w:rsidR="0016547F" w:rsidRPr="003E5B84" w:rsidRDefault="0016547F" w:rsidP="00974498">
      <w:pPr>
        <w:spacing w:line="240" w:lineRule="auto"/>
        <w:ind w:left="562"/>
        <w:jc w:val="thaiDistribute"/>
        <w:rPr>
          <w:sz w:val="24"/>
          <w:szCs w:val="24"/>
          <w:cs/>
        </w:rPr>
      </w:pPr>
    </w:p>
    <w:p w14:paraId="33E66770" w14:textId="1D67DA2B" w:rsidR="00092796" w:rsidRPr="00315EAF" w:rsidRDefault="0016547F" w:rsidP="00EC5131">
      <w:pPr>
        <w:pStyle w:val="BodyText2"/>
        <w:numPr>
          <w:ilvl w:val="1"/>
          <w:numId w:val="7"/>
        </w:numPr>
        <w:tabs>
          <w:tab w:val="left" w:pos="540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15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42974FF" w14:textId="77777777" w:rsidR="00092796" w:rsidRPr="003E5B84" w:rsidRDefault="00092796" w:rsidP="00092796">
      <w:pPr>
        <w:pStyle w:val="BodyText2"/>
        <w:tabs>
          <w:tab w:val="left" w:pos="540"/>
        </w:tabs>
        <w:ind w:left="540" w:firstLine="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FB15425" w14:textId="1D75E2E2" w:rsidR="001F02E6" w:rsidRPr="00315EAF" w:rsidRDefault="001C13D9" w:rsidP="00EC5131">
      <w:pPr>
        <w:pStyle w:val="ListParagraph"/>
        <w:numPr>
          <w:ilvl w:val="2"/>
          <w:numId w:val="10"/>
        </w:numPr>
        <w:rPr>
          <w:rFonts w:ascii="Angsana New" w:eastAsia="EucrosiaUPCBold" w:hAnsi="Angsana New"/>
          <w:i/>
          <w:iCs/>
          <w:sz w:val="30"/>
          <w:szCs w:val="30"/>
        </w:rPr>
      </w:pPr>
      <w:r w:rsidRPr="00315EAF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50F60CCC" w14:textId="77777777" w:rsidR="001F02E6" w:rsidRPr="003E5B84" w:rsidRDefault="001F02E6" w:rsidP="001F02E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000ECF97" w14:textId="1D32FBC9" w:rsidR="001F02E6" w:rsidRPr="00315EAF" w:rsidRDefault="001C13D9" w:rsidP="001C13D9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Pr="00315EAF">
        <w:rPr>
          <w:rFonts w:asciiTheme="majorBidi" w:hAnsiTheme="majorBidi"/>
          <w:color w:val="000000"/>
          <w:sz w:val="30"/>
          <w:szCs w:val="30"/>
        </w:rPr>
        <w:t>3</w:t>
      </w:r>
      <w:r w:rsidRPr="00315EAF">
        <w:rPr>
          <w:rFonts w:asciiTheme="majorBidi" w:hAnsiTheme="majorBidi"/>
          <w:color w:val="000000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="005C13DE" w:rsidRPr="00315EAF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315EAF">
        <w:rPr>
          <w:rFonts w:asciiTheme="majorBidi" w:hAnsiTheme="majorBidi"/>
          <w:color w:val="000000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3AFFFA98" w14:textId="77777777" w:rsidR="00315EAF" w:rsidRPr="003E5B84" w:rsidRDefault="00315EAF" w:rsidP="001F02E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332E0D00" w14:textId="6D9C3692" w:rsidR="005C13DE" w:rsidRPr="00315EAF" w:rsidRDefault="005C13DE" w:rsidP="005C13DE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CE67D85" w14:textId="771C3251" w:rsidR="005C13DE" w:rsidRPr="003E5B84" w:rsidRDefault="005C13DE" w:rsidP="005C13DE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24"/>
          <w:szCs w:val="24"/>
        </w:rPr>
      </w:pPr>
    </w:p>
    <w:p w14:paraId="6FADB711" w14:textId="6393A82F" w:rsidR="005C13DE" w:rsidRPr="00315EAF" w:rsidRDefault="005C13DE" w:rsidP="005C13DE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315EAF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315EAF">
        <w:rPr>
          <w:rFonts w:asciiTheme="majorBidi" w:hAnsiTheme="majorBidi"/>
          <w:color w:val="000000"/>
          <w:sz w:val="30"/>
          <w:szCs w:val="30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6284DFDA" w14:textId="3AFB26FD" w:rsidR="005C13DE" w:rsidRPr="00315EAF" w:rsidRDefault="005C13DE" w:rsidP="005C13DE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0138875" w14:textId="1866D476" w:rsidR="009D2CB1" w:rsidRPr="00315EAF" w:rsidRDefault="009D2CB1" w:rsidP="005C13DE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3BF1722F" w14:textId="6153801D" w:rsidR="009D2CB1" w:rsidRPr="00315EAF" w:rsidRDefault="009D2CB1" w:rsidP="005C13DE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  <w:cs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63431C8" w14:textId="77777777" w:rsidR="005C13DE" w:rsidRPr="00315EAF" w:rsidRDefault="005C13DE" w:rsidP="001F02E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5261A3" w14:textId="570E6168" w:rsidR="009D2CB1" w:rsidRPr="00315EAF" w:rsidRDefault="009D2CB1" w:rsidP="00EC5131">
      <w:pPr>
        <w:pStyle w:val="ListParagraph"/>
        <w:numPr>
          <w:ilvl w:val="2"/>
          <w:numId w:val="10"/>
        </w:numPr>
        <w:rPr>
          <w:rFonts w:ascii="Angsana New" w:eastAsia="EucrosiaUPCBold" w:hAnsi="Angsana New"/>
          <w:i/>
          <w:iCs/>
          <w:sz w:val="30"/>
          <w:szCs w:val="30"/>
        </w:rPr>
      </w:pPr>
      <w:r w:rsidRPr="00315EAF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33E85AF" w14:textId="797890CA" w:rsidR="001F02E6" w:rsidRPr="00315EAF" w:rsidRDefault="001F02E6" w:rsidP="009D2CB1">
      <w:pPr>
        <w:pStyle w:val="ListParagraph"/>
        <w:ind w:left="1008"/>
        <w:rPr>
          <w:rFonts w:ascii="Angsana New" w:eastAsia="EucrosiaUPCBold" w:hAnsi="Angsana New"/>
          <w:i/>
          <w:iCs/>
          <w:sz w:val="30"/>
          <w:szCs w:val="30"/>
        </w:rPr>
      </w:pPr>
    </w:p>
    <w:p w14:paraId="209B5C66" w14:textId="093D6294" w:rsidR="001F02E6" w:rsidRDefault="009D2CB1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44156360" w14:textId="039225B5" w:rsidR="009D2CB1" w:rsidRPr="00315EAF" w:rsidRDefault="009D2CB1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18BD3D57" w14:textId="17BA3BC2" w:rsidR="009D2CB1" w:rsidRPr="00315EAF" w:rsidRDefault="009D2CB1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486BC50" w14:textId="77777777" w:rsidR="00CA4203" w:rsidRPr="00315EAF" w:rsidRDefault="00CA4203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230B1559" w14:textId="3702BAAA" w:rsidR="009D2CB1" w:rsidRPr="00315EAF" w:rsidRDefault="009D2CB1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E9FABD8" w14:textId="77777777" w:rsidR="003E5B84" w:rsidRDefault="003E5B84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6583EFE4" w14:textId="0E906014" w:rsidR="009D2CB1" w:rsidRDefault="009D2CB1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3C2943D" w14:textId="1D2F5E37" w:rsidR="003E5B84" w:rsidRDefault="003E5B84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3D3E27CB" w14:textId="148958FC" w:rsidR="003E5B84" w:rsidRDefault="003E5B84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742784E6" w14:textId="77777777" w:rsidR="003E5B84" w:rsidRPr="00315EAF" w:rsidRDefault="003E5B84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2CC78C3C" w14:textId="1EE76C24" w:rsidR="009D2CB1" w:rsidRPr="00315EAF" w:rsidRDefault="009D2CB1" w:rsidP="00EC5131">
      <w:pPr>
        <w:pStyle w:val="ListParagraph"/>
        <w:numPr>
          <w:ilvl w:val="2"/>
          <w:numId w:val="10"/>
        </w:numPr>
        <w:rPr>
          <w:rFonts w:ascii="Angsana New" w:eastAsia="EucrosiaUPCBold" w:hAnsi="Angsana New"/>
          <w:i/>
          <w:iCs/>
          <w:sz w:val="30"/>
          <w:szCs w:val="30"/>
        </w:rPr>
      </w:pPr>
      <w:r w:rsidRPr="00315EAF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>อนุพันธ์</w:t>
      </w:r>
    </w:p>
    <w:p w14:paraId="3266701A" w14:textId="14519A05" w:rsidR="009D2CB1" w:rsidRPr="00315EAF" w:rsidRDefault="009D2CB1" w:rsidP="009D2CB1">
      <w:pPr>
        <w:pStyle w:val="BodyText2"/>
        <w:spacing w:line="240" w:lineRule="atLeast"/>
        <w:ind w:left="68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1E7A1D32" w14:textId="2E9081BD" w:rsidR="009D2CB1" w:rsidRPr="00315EAF" w:rsidRDefault="009D2CB1" w:rsidP="007F4866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8CE03A7" w14:textId="6ACA1AD7" w:rsidR="007F4866" w:rsidRPr="00315EAF" w:rsidRDefault="007F4866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6674A00A" w14:textId="125D58FB" w:rsidR="007F4866" w:rsidRPr="00EE07BF" w:rsidRDefault="007F4866" w:rsidP="00EC5131">
      <w:pPr>
        <w:pStyle w:val="BodyText2"/>
        <w:numPr>
          <w:ilvl w:val="2"/>
          <w:numId w:val="10"/>
        </w:numPr>
        <w:spacing w:line="240" w:lineRule="atLeast"/>
        <w:ind w:right="43"/>
        <w:jc w:val="thaiDistribute"/>
        <w:rPr>
          <w:rFonts w:asciiTheme="majorBidi" w:hAnsiTheme="majorBidi"/>
          <w:i/>
          <w:iCs/>
          <w:color w:val="000000"/>
          <w:sz w:val="30"/>
          <w:szCs w:val="30"/>
        </w:rPr>
      </w:pPr>
      <w:r w:rsidRPr="00EE07BF">
        <w:rPr>
          <w:rFonts w:asciiTheme="majorBidi" w:hAnsiTheme="majorBidi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B9A87ED" w14:textId="77777777" w:rsidR="007F4866" w:rsidRPr="00315EAF" w:rsidRDefault="007F4866" w:rsidP="007F4866">
      <w:pPr>
        <w:pStyle w:val="BodyText2"/>
        <w:spacing w:line="240" w:lineRule="atLeast"/>
        <w:ind w:left="68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0172ACA0" w14:textId="20B696FC" w:rsidR="007F4866" w:rsidRPr="00315EAF" w:rsidRDefault="007F4866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315EAF">
        <w:rPr>
          <w:rFonts w:asciiTheme="majorBidi" w:hAnsiTheme="majorBidi"/>
          <w:color w:val="000000"/>
          <w:sz w:val="30"/>
          <w:szCs w:val="30"/>
        </w:rPr>
        <w:t>12</w:t>
      </w:r>
      <w:r w:rsidRPr="00315EAF">
        <w:rPr>
          <w:rFonts w:asciiTheme="majorBidi" w:hAnsi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ADFDE19" w14:textId="59584E35" w:rsidR="007F4866" w:rsidRPr="00315EAF" w:rsidRDefault="007F4866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2BBD1B06" w14:textId="286F5096" w:rsidR="007F4866" w:rsidRPr="00315EAF" w:rsidRDefault="007F4866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Pr="00315EAF">
        <w:rPr>
          <w:rFonts w:asciiTheme="majorBidi" w:hAnsiTheme="majorBidi"/>
          <w:color w:val="000000"/>
          <w:sz w:val="30"/>
          <w:szCs w:val="30"/>
        </w:rPr>
        <w:br/>
      </w:r>
      <w:r w:rsidRPr="00315EAF">
        <w:rPr>
          <w:rFonts w:asciiTheme="majorBidi" w:hAnsiTheme="majorBidi"/>
          <w:color w:val="000000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3D5EF24F" w14:textId="7E82A3FA" w:rsidR="007F4866" w:rsidRPr="00315EAF" w:rsidRDefault="007F4866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74D9A182" w14:textId="0D88815A" w:rsidR="007F4866" w:rsidRPr="00315EAF" w:rsidRDefault="007F4866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Pr="00315EAF">
        <w:rPr>
          <w:rFonts w:asciiTheme="majorBidi" w:hAnsiTheme="majorBidi"/>
          <w:color w:val="000000"/>
          <w:sz w:val="30"/>
          <w:szCs w:val="30"/>
        </w:rPr>
        <w:t>12</w:t>
      </w:r>
      <w:r w:rsidRPr="00315EAF">
        <w:rPr>
          <w:rFonts w:asciiTheme="majorBidi" w:hAnsiTheme="majorBidi"/>
          <w:color w:val="000000"/>
          <w:sz w:val="30"/>
          <w:szCs w:val="30"/>
          <w:cs/>
        </w:rPr>
        <w:t xml:space="preserve"> เดือนข้างหน้า</w:t>
      </w:r>
    </w:p>
    <w:p w14:paraId="48D71E1B" w14:textId="7FAAC56D" w:rsidR="007F4866" w:rsidRPr="00315EAF" w:rsidRDefault="007F4866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5564DBB6" w14:textId="7DC897EE" w:rsidR="007F4866" w:rsidRDefault="007F4866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315EAF">
        <w:rPr>
          <w:rFonts w:asciiTheme="majorBidi" w:hAnsiTheme="majorBidi"/>
          <w:color w:val="000000"/>
          <w:sz w:val="30"/>
          <w:szCs w:val="30"/>
        </w:rPr>
        <w:t xml:space="preserve">30 </w:t>
      </w:r>
      <w:r w:rsidRPr="00315EAF">
        <w:rPr>
          <w:rFonts w:asciiTheme="majorBidi" w:hAnsiTheme="majorBidi"/>
          <w:color w:val="000000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315EAF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315EAF">
        <w:rPr>
          <w:rFonts w:asciiTheme="majorBidi" w:hAnsiTheme="majorBidi"/>
          <w:color w:val="000000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37981C5" w14:textId="77777777" w:rsidR="005779E1" w:rsidRPr="00315EAF" w:rsidRDefault="005779E1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759E2427" w14:textId="4FAB58B7" w:rsidR="007F4866" w:rsidRPr="00315EAF" w:rsidRDefault="007F4866" w:rsidP="007F4866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EDDE76D" w14:textId="35F5CBA5" w:rsidR="007F4866" w:rsidRPr="00315EAF" w:rsidRDefault="007F4866" w:rsidP="00EC5131">
      <w:pPr>
        <w:pStyle w:val="BodyText2"/>
        <w:numPr>
          <w:ilvl w:val="4"/>
          <w:numId w:val="11"/>
        </w:numPr>
        <w:spacing w:line="240" w:lineRule="atLeast"/>
        <w:ind w:left="1440" w:right="43" w:hanging="396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EECD3C0" w14:textId="7FF300B6" w:rsidR="007F4866" w:rsidRPr="00315EAF" w:rsidRDefault="007F4866" w:rsidP="00EC5131">
      <w:pPr>
        <w:pStyle w:val="BodyText2"/>
        <w:numPr>
          <w:ilvl w:val="4"/>
          <w:numId w:val="11"/>
        </w:numPr>
        <w:spacing w:line="240" w:lineRule="atLeast"/>
        <w:ind w:left="1440" w:right="43" w:hanging="396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315EAF">
        <w:rPr>
          <w:rFonts w:asciiTheme="majorBidi" w:hAnsiTheme="majorBidi"/>
          <w:color w:val="000000"/>
          <w:sz w:val="30"/>
          <w:szCs w:val="30"/>
        </w:rPr>
        <w:t>90</w:t>
      </w:r>
      <w:r w:rsidRPr="00315EAF">
        <w:rPr>
          <w:rFonts w:asciiTheme="majorBidi" w:hAnsiTheme="majorBidi"/>
          <w:color w:val="000000"/>
          <w:sz w:val="30"/>
          <w:szCs w:val="30"/>
          <w:cs/>
        </w:rPr>
        <w:t xml:space="preserve"> วัน</w:t>
      </w:r>
    </w:p>
    <w:p w14:paraId="25B47A95" w14:textId="213846B0" w:rsidR="007F4866" w:rsidRPr="00315EAF" w:rsidRDefault="007F4866" w:rsidP="00EC5131">
      <w:pPr>
        <w:pStyle w:val="ListParagraph"/>
        <w:numPr>
          <w:ilvl w:val="2"/>
          <w:numId w:val="10"/>
        </w:numPr>
        <w:rPr>
          <w:rFonts w:ascii="Angsana New" w:eastAsia="EucrosiaUPCBold" w:hAnsi="Angsana New"/>
          <w:i/>
          <w:iCs/>
          <w:sz w:val="30"/>
          <w:szCs w:val="30"/>
        </w:rPr>
      </w:pPr>
      <w:r w:rsidRPr="00315EAF">
        <w:rPr>
          <w:rFonts w:ascii="Angsana New" w:eastAsia="EucrosiaUPCBold" w:hAnsi="Angsana New"/>
          <w:i/>
          <w:iCs/>
          <w:sz w:val="30"/>
          <w:szCs w:val="30"/>
          <w:cs/>
        </w:rPr>
        <w:lastRenderedPageBreak/>
        <w:tab/>
        <w:t>การตัดจำหน่าย</w:t>
      </w:r>
    </w:p>
    <w:p w14:paraId="0EE46DC1" w14:textId="6C5343D3" w:rsidR="007F4866" w:rsidRPr="00315EAF" w:rsidRDefault="007F4866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515DF721" w14:textId="3120AC88" w:rsidR="007F4866" w:rsidRPr="00315EAF" w:rsidRDefault="007F4866" w:rsidP="007F4866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9EC72A1" w14:textId="77777777" w:rsidR="007F4866" w:rsidRPr="00315EAF" w:rsidRDefault="007F4866" w:rsidP="009D2CB1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49A93EE7" w14:textId="633C1DA2" w:rsidR="007F4866" w:rsidRPr="00315EAF" w:rsidRDefault="007F4866" w:rsidP="00EC5131">
      <w:pPr>
        <w:pStyle w:val="ListParagraph"/>
        <w:numPr>
          <w:ilvl w:val="2"/>
          <w:numId w:val="10"/>
        </w:numPr>
        <w:rPr>
          <w:rFonts w:ascii="Angsana New" w:eastAsia="EucrosiaUPCBold" w:hAnsi="Angsana New"/>
          <w:i/>
          <w:iCs/>
          <w:sz w:val="30"/>
          <w:szCs w:val="30"/>
        </w:rPr>
      </w:pPr>
      <w:r w:rsidRPr="00315EAF">
        <w:rPr>
          <w:rFonts w:ascii="Angsana New" w:eastAsia="EucrosiaUPCBold" w:hAnsi="Angsana New"/>
          <w:i/>
          <w:iCs/>
          <w:sz w:val="30"/>
          <w:szCs w:val="30"/>
          <w:cs/>
        </w:rPr>
        <w:tab/>
        <w:t>ดอกเบี้ย</w:t>
      </w:r>
    </w:p>
    <w:p w14:paraId="1449AA71" w14:textId="38B5CEB8" w:rsidR="007F4866" w:rsidRPr="00315EAF" w:rsidRDefault="007F4866" w:rsidP="007F4866">
      <w:pPr>
        <w:rPr>
          <w:rFonts w:eastAsia="EucrosiaUPCBold"/>
          <w:i/>
          <w:iCs/>
        </w:rPr>
      </w:pPr>
    </w:p>
    <w:p w14:paraId="31C844DB" w14:textId="11FFF0F2" w:rsidR="007F4866" w:rsidRPr="00315EAF" w:rsidRDefault="007F4866" w:rsidP="007F4866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315EAF">
        <w:rPr>
          <w:rFonts w:asciiTheme="majorBidi" w:hAnsi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22685CD" w14:textId="7DC1DEAB" w:rsidR="001F02E6" w:rsidRPr="00315EAF" w:rsidRDefault="001F02E6" w:rsidP="002B17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  <w:lang w:val="th-TH"/>
        </w:rPr>
      </w:pPr>
    </w:p>
    <w:p w14:paraId="445C1982" w14:textId="77777777" w:rsidR="00015D9B" w:rsidRPr="00315EAF" w:rsidRDefault="004762B0" w:rsidP="00EC5131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15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C4B73CF" w14:textId="77777777" w:rsidR="005A0D28" w:rsidRPr="00315EAF" w:rsidRDefault="005A0D28" w:rsidP="003C298B">
      <w:pPr>
        <w:pStyle w:val="BodyText2"/>
        <w:tabs>
          <w:tab w:val="left" w:pos="540"/>
        </w:tabs>
        <w:ind w:left="162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3E1DA5EB" w14:textId="103BB01C" w:rsidR="00A22C19" w:rsidRPr="00315EAF" w:rsidRDefault="004762B0" w:rsidP="001D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cs/>
        </w:rPr>
      </w:pPr>
      <w:r w:rsidRPr="00315EAF">
        <w:rPr>
          <w:rFonts w:hint="cs"/>
        </w:rPr>
        <w:tab/>
      </w:r>
      <w:r w:rsidRPr="00315EAF">
        <w:rPr>
          <w:rFonts w:hint="cs"/>
          <w:cs/>
        </w:rPr>
        <w:t xml:space="preserve">เงินสดและรายการเทียบเท่าเงินสดประกอบด้วย ยอดเงินสด </w:t>
      </w:r>
      <w:r w:rsidR="00B91CFF" w:rsidRPr="00315EAF">
        <w:rPr>
          <w:rFonts w:hint="cs"/>
          <w:cs/>
        </w:rPr>
        <w:t>และ</w:t>
      </w:r>
      <w:r w:rsidRPr="00315EAF">
        <w:rPr>
          <w:rFonts w:hint="cs"/>
          <w:cs/>
        </w:rPr>
        <w:t>ยอดเงินฝากธนาคารประเภท</w:t>
      </w:r>
      <w:r w:rsidR="008B00EA" w:rsidRPr="00315EAF">
        <w:rPr>
          <w:rFonts w:hint="cs"/>
          <w:cs/>
        </w:rPr>
        <w:t>กระแสรายวันและออมทรัพย์</w:t>
      </w:r>
      <w:r w:rsidR="00745DB9" w:rsidRPr="00315EAF">
        <w:rPr>
          <w:rFonts w:hint="cs"/>
          <w:cs/>
        </w:rPr>
        <w:t xml:space="preserve"> </w:t>
      </w:r>
      <w:r w:rsidR="00745DB9" w:rsidRPr="00315EAF">
        <w:rPr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232DFB17" w14:textId="77777777" w:rsidR="005779E1" w:rsidRPr="00315EAF" w:rsidRDefault="00577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1D8D9C95" w14:textId="0FF30E26" w:rsidR="00015D9B" w:rsidRPr="00315EAF" w:rsidRDefault="004762B0" w:rsidP="00EC5131">
      <w:pPr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b/>
          <w:bCs/>
          <w:i/>
          <w:iCs/>
          <w:cs/>
        </w:rPr>
      </w:pPr>
      <w:r w:rsidRPr="00315EAF">
        <w:rPr>
          <w:rFonts w:hint="cs"/>
          <w:b/>
          <w:bCs/>
          <w:i/>
          <w:iCs/>
          <w:cs/>
        </w:rPr>
        <w:t>ลูกหนี้การค้า</w:t>
      </w:r>
    </w:p>
    <w:p w14:paraId="5CBCC7FC" w14:textId="77777777" w:rsidR="00015D9B" w:rsidRPr="00315EAF" w:rsidRDefault="00015D9B" w:rsidP="003C298B">
      <w:pPr>
        <w:pStyle w:val="BodyText2"/>
        <w:tabs>
          <w:tab w:val="left" w:pos="540"/>
        </w:tabs>
        <w:ind w:left="162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7610214" w14:textId="3FE96705" w:rsidR="008672EE" w:rsidRPr="00315EAF" w:rsidRDefault="00CA4203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315EAF">
        <w:rPr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315EAF">
        <w:br/>
      </w:r>
      <w:r w:rsidRPr="00315EAF">
        <w:rPr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41947BF1" w14:textId="2B226517" w:rsidR="003E5B84" w:rsidRDefault="003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51ACA97F" w14:textId="3336A12B" w:rsidR="000E073A" w:rsidRPr="00315EAF" w:rsidRDefault="004762B0" w:rsidP="000E07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</w:pPr>
      <w:r w:rsidRPr="00315EAF">
        <w:rPr>
          <w:rFonts w:hint="cs"/>
        </w:rPr>
        <w:tab/>
      </w:r>
      <w:r w:rsidR="00CA4203" w:rsidRPr="00315EAF">
        <w:rPr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CA4203" w:rsidRPr="00315EAF">
        <w:br/>
      </w:r>
      <w:r w:rsidR="00CA4203" w:rsidRPr="00315EAF">
        <w:rPr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17CA0F4" w14:textId="618CEECE" w:rsidR="003E5B84" w:rsidRDefault="003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26F5260E" w14:textId="77777777" w:rsidR="00015D9B" w:rsidRPr="00315EAF" w:rsidRDefault="004762B0" w:rsidP="00EC5131">
      <w:pPr>
        <w:pStyle w:val="BodyText2"/>
        <w:numPr>
          <w:ilvl w:val="1"/>
          <w:numId w:val="7"/>
        </w:numPr>
        <w:tabs>
          <w:tab w:val="left" w:pos="540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15EAF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สินค้าคงเหลือ</w:t>
      </w:r>
    </w:p>
    <w:p w14:paraId="25C1AC66" w14:textId="77777777" w:rsidR="00015D9B" w:rsidRPr="003E5B84" w:rsidRDefault="00015D9B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sz w:val="24"/>
          <w:szCs w:val="24"/>
        </w:rPr>
      </w:pPr>
    </w:p>
    <w:p w14:paraId="1C1BA815" w14:textId="17D2F05B" w:rsidR="00DB72D9" w:rsidRPr="00315EAF" w:rsidRDefault="004762B0" w:rsidP="00E968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</w:pPr>
      <w:r w:rsidRPr="00315EAF">
        <w:rPr>
          <w:rFonts w:hint="cs"/>
          <w:cs/>
        </w:rPr>
        <w:t>สินค้าคงเหลือ</w:t>
      </w:r>
      <w:r w:rsidR="005C2EFC" w:rsidRPr="00315EAF">
        <w:rPr>
          <w:rFonts w:hint="cs"/>
          <w:cs/>
        </w:rPr>
        <w:t>วัดมูลค่าด้วย</w:t>
      </w:r>
      <w:r w:rsidRPr="00315EAF">
        <w:rPr>
          <w:rFonts w:hint="cs"/>
          <w:cs/>
        </w:rPr>
        <w:t>ราคาทุนหรือมูลค่าสุทธิที่จะได้รับแล้วแต่ราคาใดจะต่ำกว่า</w:t>
      </w:r>
      <w:r w:rsidR="00E96865" w:rsidRPr="00315EAF">
        <w:rPr>
          <w:rFonts w:hint="cs"/>
          <w:cs/>
        </w:rPr>
        <w:t xml:space="preserve"> </w:t>
      </w:r>
      <w:r w:rsidRPr="00315EAF">
        <w:rPr>
          <w:rFonts w:hint="cs"/>
        </w:rPr>
        <w:tab/>
      </w:r>
      <w:r w:rsidRPr="00315EAF">
        <w:rPr>
          <w:rFonts w:hint="cs"/>
          <w:cs/>
        </w:rPr>
        <w:t xml:space="preserve">ต้นทุนของสินค้าคำนวณโดยใช้วิธีถัวเฉลี่ยถ่วงน้ำหนัก </w:t>
      </w:r>
      <w:r w:rsidR="00E96865" w:rsidRPr="00315EAF">
        <w:rPr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Pr="00315EAF">
        <w:rPr>
          <w:rFonts w:hint="cs"/>
        </w:rPr>
        <w:tab/>
      </w:r>
    </w:p>
    <w:p w14:paraId="7CFC7873" w14:textId="77777777" w:rsidR="00423548" w:rsidRPr="003E5B84" w:rsidRDefault="00423548" w:rsidP="00861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685C304" w14:textId="77777777" w:rsidR="00015D9B" w:rsidRPr="00315EAF" w:rsidRDefault="004762B0" w:rsidP="00EC5131">
      <w:pPr>
        <w:pStyle w:val="BodyText2"/>
        <w:numPr>
          <w:ilvl w:val="1"/>
          <w:numId w:val="7"/>
        </w:num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15E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54972281" w14:textId="77777777" w:rsidR="00015D9B" w:rsidRPr="003E5B84" w:rsidRDefault="00015D9B" w:rsidP="0069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sz w:val="24"/>
          <w:szCs w:val="24"/>
        </w:rPr>
      </w:pPr>
    </w:p>
    <w:p w14:paraId="25D8091F" w14:textId="77777777" w:rsidR="00015D9B" w:rsidRPr="00315EAF" w:rsidRDefault="003C3A62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</w:rPr>
      </w:pPr>
      <w:r w:rsidRPr="00315EAF">
        <w:rPr>
          <w:rFonts w:asciiTheme="majorBidi" w:hAnsiTheme="majorBidi" w:cstheme="majorBidi"/>
          <w:cs/>
        </w:rPr>
        <w:t>ที่ดิน อาคารและอุปกรณ์</w:t>
      </w:r>
      <w:r w:rsidR="0086648C" w:rsidRPr="00315EAF">
        <w:rPr>
          <w:rFonts w:asciiTheme="majorBidi" w:hAnsiTheme="majorBidi" w:cstheme="majorBidi"/>
          <w:cs/>
        </w:rPr>
        <w:t>วัดมูลค่า</w:t>
      </w:r>
      <w:r w:rsidRPr="00315EAF">
        <w:rPr>
          <w:rFonts w:asciiTheme="majorBidi" w:hAnsiTheme="majorBidi" w:cstheme="majorBidi"/>
          <w:cs/>
        </w:rPr>
        <w:t>ด้วยราคาทุนหักค่าเสื่อมราคาสะสมและขาดทุนจากการด้อยค่า</w:t>
      </w:r>
    </w:p>
    <w:p w14:paraId="6BE2A78D" w14:textId="77777777" w:rsidR="002A7379" w:rsidRPr="003E5B84" w:rsidRDefault="002A7379" w:rsidP="0069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142BC63" w14:textId="598ACB24" w:rsidR="00015D9B" w:rsidRPr="00315EAF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  <w:r w:rsidRPr="00315EAF">
        <w:rPr>
          <w:rFonts w:hint="cs"/>
          <w:cs/>
        </w:rPr>
        <w:t>ราคาทุนรวมถึงต้นทุนทางตรงที่เกี่ยวข้องกับการได้มา</w:t>
      </w:r>
      <w:r w:rsidR="001D42A9" w:rsidRPr="00315EAF">
        <w:rPr>
          <w:rFonts w:hint="cs"/>
          <w:cs/>
        </w:rPr>
        <w:t>ของ</w:t>
      </w:r>
      <w:r w:rsidRPr="00315EAF">
        <w:rPr>
          <w:rFonts w:hint="cs"/>
          <w:cs/>
        </w:rPr>
        <w:t>สินทรัพย์ ต้นทุนของการก่อสร้างสินทรัพย์รวมถึงต้นทุนของวัสดุ และแรงงานทางตรง และต้นทุนทางตรงอื่น ๆ ที่เกี่ยวข้องกับการจัดหาสินทรัพย์เพื่อให้สินทรัพย์นั้นอยู่</w:t>
      </w:r>
      <w:r w:rsidR="00B76978" w:rsidRPr="00315EAF">
        <w:rPr>
          <w:rFonts w:hint="cs"/>
          <w:cs/>
        </w:rPr>
        <w:br/>
      </w:r>
      <w:r w:rsidRPr="00315EAF">
        <w:rPr>
          <w:rFonts w:hint="cs"/>
          <w:cs/>
        </w:rPr>
        <w:t>ในสภาพที่พร้อมจะใช้งานได้ตามความประสงค์  ต้นทุนในการรื้อถอน</w:t>
      </w:r>
      <w:r w:rsidRPr="00315EAF">
        <w:rPr>
          <w:rFonts w:hint="cs"/>
        </w:rPr>
        <w:t xml:space="preserve"> </w:t>
      </w:r>
      <w:r w:rsidRPr="00315EAF">
        <w:rPr>
          <w:rFonts w:hint="cs"/>
          <w:cs/>
        </w:rPr>
        <w:t>การขนย้าย</w:t>
      </w:r>
      <w:r w:rsidRPr="00315EAF">
        <w:rPr>
          <w:rFonts w:hint="cs"/>
        </w:rPr>
        <w:t xml:space="preserve"> </w:t>
      </w:r>
      <w:r w:rsidRPr="00315EAF">
        <w:rPr>
          <w:rFonts w:hint="cs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</w:t>
      </w:r>
      <w:r w:rsidR="00873205" w:rsidRPr="00315EAF">
        <w:rPr>
          <w:rFonts w:hint="cs"/>
          <w:cs/>
        </w:rPr>
        <w:t>ธิ์ซ</w:t>
      </w:r>
      <w:r w:rsidRPr="00315EAF">
        <w:rPr>
          <w:rFonts w:hint="cs"/>
          <w:cs/>
        </w:rPr>
        <w:t>อฟ</w:t>
      </w:r>
      <w:r w:rsidR="005A0D28" w:rsidRPr="00315EAF">
        <w:rPr>
          <w:rFonts w:hint="cs"/>
          <w:cs/>
        </w:rPr>
        <w:t>ต์</w:t>
      </w:r>
      <w:r w:rsidRPr="00315EAF">
        <w:rPr>
          <w:rFonts w:hint="cs"/>
          <w:cs/>
        </w:rPr>
        <w:t>แวร์ซึ่งไม่สามารถทำงานได้</w:t>
      </w:r>
      <w:r w:rsidR="004843CB" w:rsidRPr="00315EAF">
        <w:t xml:space="preserve"> </w:t>
      </w:r>
      <w:r w:rsidRPr="00315EAF">
        <w:rPr>
          <w:rFonts w:hint="cs"/>
          <w:cs/>
        </w:rPr>
        <w:t>โดยปราศจากลิขสิท</w:t>
      </w:r>
      <w:r w:rsidR="00873205" w:rsidRPr="00315EAF">
        <w:rPr>
          <w:rFonts w:hint="cs"/>
          <w:cs/>
        </w:rPr>
        <w:t>ธิ์</w:t>
      </w:r>
      <w:r w:rsidRPr="00315EAF">
        <w:rPr>
          <w:rFonts w:hint="cs"/>
          <w:cs/>
        </w:rPr>
        <w:t>ซอฟ</w:t>
      </w:r>
      <w:r w:rsidR="005A0D28" w:rsidRPr="00315EAF">
        <w:rPr>
          <w:rFonts w:hint="cs"/>
          <w:cs/>
        </w:rPr>
        <w:t>ต์</w:t>
      </w:r>
      <w:r w:rsidRPr="00315EAF">
        <w:rPr>
          <w:rFonts w:hint="cs"/>
          <w:cs/>
        </w:rPr>
        <w:t xml:space="preserve">แวร์นั้นถือว่า </w:t>
      </w:r>
      <w:r w:rsidR="00BD6079" w:rsidRPr="00315EAF">
        <w:rPr>
          <w:rFonts w:hint="cs"/>
          <w:cs/>
        </w:rPr>
        <w:t>ลิขสิทธิ์</w:t>
      </w:r>
      <w:r w:rsidRPr="00315EAF">
        <w:rPr>
          <w:rFonts w:hint="cs"/>
          <w:cs/>
        </w:rPr>
        <w:t>ซอฟ</w:t>
      </w:r>
      <w:r w:rsidR="005A0D28" w:rsidRPr="00315EAF">
        <w:rPr>
          <w:rFonts w:hint="cs"/>
          <w:cs/>
        </w:rPr>
        <w:t>ต์</w:t>
      </w:r>
      <w:r w:rsidRPr="00315EAF">
        <w:rPr>
          <w:rFonts w:hint="cs"/>
          <w:cs/>
        </w:rPr>
        <w:t>แวร์ดังกล่าวเป็นส่วนหนึ่งของอุปกรณ์</w:t>
      </w:r>
      <w:r w:rsidRPr="00315EAF">
        <w:rPr>
          <w:rFonts w:hint="cs"/>
        </w:rPr>
        <w:t xml:space="preserve"> </w:t>
      </w:r>
    </w:p>
    <w:p w14:paraId="5B5BBFD0" w14:textId="4764D937" w:rsidR="000C2874" w:rsidRPr="003E5B84" w:rsidRDefault="000C2874" w:rsidP="00A2120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</w:rPr>
      </w:pPr>
    </w:p>
    <w:p w14:paraId="51DFEE7B" w14:textId="109C84B7" w:rsidR="004843CB" w:rsidRPr="00315EAF" w:rsidRDefault="004843CB" w:rsidP="00A21206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15EAF">
        <w:rPr>
          <w:rFonts w:ascii="Angsana New" w:eastAsia="Times New Roman" w:hAnsi="Angsana New" w:cs="Angsana New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54AC913" w14:textId="31F3D820" w:rsidR="003E5B84" w:rsidRPr="003E5B84" w:rsidRDefault="003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</w:p>
    <w:p w14:paraId="266127EF" w14:textId="77777777" w:rsidR="00015D9B" w:rsidRPr="00315EAF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i/>
          <w:iCs/>
        </w:rPr>
      </w:pPr>
      <w:r w:rsidRPr="00315EAF">
        <w:rPr>
          <w:rFonts w:hint="cs"/>
          <w:i/>
          <w:iCs/>
          <w:cs/>
        </w:rPr>
        <w:t>ต้นทุนที่เกิดขึ้นในภายหลัง</w:t>
      </w:r>
    </w:p>
    <w:p w14:paraId="7845C720" w14:textId="77777777" w:rsidR="00015D9B" w:rsidRPr="003E5B84" w:rsidRDefault="00015D9B" w:rsidP="006366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02625F9E" w14:textId="358F0961" w:rsidR="00D902DE" w:rsidRPr="00315EAF" w:rsidRDefault="004843CB" w:rsidP="003C298B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315EAF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58CFDD7" w14:textId="77777777" w:rsidR="00EE07BF" w:rsidRPr="003E5B84" w:rsidRDefault="00EE07BF" w:rsidP="006366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51C07095" w14:textId="78EA3E47" w:rsidR="00015D9B" w:rsidRPr="00315EAF" w:rsidRDefault="001D4EE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i/>
          <w:iCs/>
        </w:rPr>
      </w:pPr>
      <w:r w:rsidRPr="00315EAF">
        <w:rPr>
          <w:rFonts w:hint="cs"/>
          <w:i/>
          <w:iCs/>
        </w:rPr>
        <w:tab/>
      </w:r>
      <w:r w:rsidRPr="00315EAF">
        <w:rPr>
          <w:rFonts w:hint="cs"/>
          <w:i/>
          <w:iCs/>
        </w:rPr>
        <w:tab/>
      </w:r>
      <w:r w:rsidR="004762B0" w:rsidRPr="00315EAF">
        <w:rPr>
          <w:rFonts w:hint="cs"/>
          <w:i/>
          <w:iCs/>
          <w:cs/>
        </w:rPr>
        <w:t>ค่าเสื่อมราคา</w:t>
      </w:r>
    </w:p>
    <w:p w14:paraId="5EABEF0D" w14:textId="77777777" w:rsidR="00015D9B" w:rsidRPr="003E5B84" w:rsidRDefault="00015D9B" w:rsidP="006366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73331E4B" w14:textId="4CE9299F" w:rsidR="00AB27EF" w:rsidRPr="00315EAF" w:rsidRDefault="004843CB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eastAsia="Calibri"/>
          <w:color w:val="000000"/>
        </w:rPr>
      </w:pPr>
      <w:r w:rsidRPr="00315EAF">
        <w:rPr>
          <w:rFonts w:eastAsia="Calibri"/>
          <w:color w:val="00000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</w:t>
      </w:r>
      <w:r w:rsidRPr="00315EAF">
        <w:rPr>
          <w:rFonts w:eastAsia="Calibri"/>
          <w:color w:val="000000"/>
        </w:rPr>
        <w:t xml:space="preserve"> </w:t>
      </w:r>
      <w:r w:rsidRPr="00315EAF">
        <w:rPr>
          <w:rFonts w:eastAsia="Calibri"/>
          <w:color w:val="000000"/>
          <w:cs/>
        </w:rPr>
        <w:t xml:space="preserve">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2BB086FC" w14:textId="2CF2F6FA" w:rsidR="004843CB" w:rsidRDefault="004843CB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eastAsia="Calibri"/>
          <w:color w:val="000000"/>
        </w:rPr>
      </w:pPr>
      <w:r w:rsidRPr="00315EAF">
        <w:rPr>
          <w:rFonts w:eastAsia="Calibri"/>
          <w:color w:val="000000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p w14:paraId="7FF999F0" w14:textId="77777777" w:rsidR="00EE07BF" w:rsidRPr="00315EAF" w:rsidRDefault="00EE07BF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eastAsia="Calibri"/>
          <w:color w:val="000000"/>
        </w:rPr>
      </w:pPr>
    </w:p>
    <w:tbl>
      <w:tblPr>
        <w:tblW w:w="9107" w:type="dxa"/>
        <w:tblInd w:w="618" w:type="dxa"/>
        <w:tblLook w:val="0000" w:firstRow="0" w:lastRow="0" w:firstColumn="0" w:lastColumn="0" w:noHBand="0" w:noVBand="0"/>
      </w:tblPr>
      <w:tblGrid>
        <w:gridCol w:w="6762"/>
        <w:gridCol w:w="1499"/>
        <w:gridCol w:w="846"/>
      </w:tblGrid>
      <w:tr w:rsidR="003C3A62" w:rsidRPr="00315EAF" w14:paraId="52F20164" w14:textId="77777777" w:rsidTr="00954A30">
        <w:trPr>
          <w:trHeight w:val="402"/>
        </w:trPr>
        <w:tc>
          <w:tcPr>
            <w:tcW w:w="6762" w:type="dxa"/>
            <w:vAlign w:val="bottom"/>
          </w:tcPr>
          <w:p w14:paraId="0B1E2A58" w14:textId="73D50D18" w:rsidR="003C3A62" w:rsidRPr="00315EAF" w:rsidRDefault="003C3A62" w:rsidP="003C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78"/>
              <w:rPr>
                <w:rFonts w:asciiTheme="majorBidi" w:hAnsiTheme="majorBidi" w:cstheme="majorBidi"/>
                <w:cs/>
              </w:rPr>
            </w:pPr>
            <w:r w:rsidRPr="00315EAF">
              <w:rPr>
                <w:rFonts w:asciiTheme="majorBidi" w:hAnsiTheme="majorBidi" w:cstheme="majorBidi"/>
                <w:cs/>
              </w:rPr>
              <w:t>อาคาร</w:t>
            </w:r>
            <w:r w:rsidR="00F8248A">
              <w:rPr>
                <w:rFonts w:asciiTheme="majorBidi" w:hAnsiTheme="majorBidi" w:cstheme="majorBidi" w:hint="cs"/>
                <w:cs/>
              </w:rPr>
              <w:t xml:space="preserve"> และสิ่งปลูกสร้าง</w:t>
            </w:r>
          </w:p>
        </w:tc>
        <w:tc>
          <w:tcPr>
            <w:tcW w:w="1499" w:type="dxa"/>
          </w:tcPr>
          <w:p w14:paraId="1F4B38A1" w14:textId="463DDC6A" w:rsidR="003C3A62" w:rsidRPr="00315EAF" w:rsidRDefault="003C3A62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315EAF">
              <w:rPr>
                <w:rFonts w:asciiTheme="majorBidi" w:hAnsiTheme="majorBidi" w:cstheme="majorBidi"/>
                <w:cs/>
              </w:rPr>
              <w:tab/>
            </w:r>
            <w:r w:rsidRPr="00315EAF">
              <w:rPr>
                <w:rFonts w:asciiTheme="majorBidi" w:hAnsiTheme="majorBidi" w:cstheme="majorBidi"/>
                <w:cs/>
              </w:rPr>
              <w:tab/>
            </w:r>
            <w:r w:rsidR="00D143D9">
              <w:rPr>
                <w:rFonts w:asciiTheme="majorBidi" w:hAnsiTheme="majorBidi" w:cstheme="majorBidi"/>
              </w:rPr>
              <w:t>5 - 50</w:t>
            </w:r>
          </w:p>
        </w:tc>
        <w:tc>
          <w:tcPr>
            <w:tcW w:w="846" w:type="dxa"/>
          </w:tcPr>
          <w:p w14:paraId="23C836FB" w14:textId="77777777" w:rsidR="003C3A62" w:rsidRPr="00315EAF" w:rsidRDefault="003C3A62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315EAF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3C3A62" w:rsidRPr="00315EAF" w14:paraId="299077EC" w14:textId="77777777" w:rsidTr="00954A30">
        <w:trPr>
          <w:trHeight w:val="402"/>
        </w:trPr>
        <w:tc>
          <w:tcPr>
            <w:tcW w:w="6762" w:type="dxa"/>
            <w:vAlign w:val="bottom"/>
          </w:tcPr>
          <w:p w14:paraId="292C3ABD" w14:textId="77777777" w:rsidR="003C3A62" w:rsidRPr="00315EAF" w:rsidRDefault="006D47B0" w:rsidP="003C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315EAF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499" w:type="dxa"/>
          </w:tcPr>
          <w:p w14:paraId="20D61D3C" w14:textId="4D74E97E" w:rsidR="003C3A62" w:rsidRPr="00315EAF" w:rsidRDefault="00A2412E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315EAF">
              <w:rPr>
                <w:rFonts w:asciiTheme="majorBidi" w:hAnsiTheme="majorBidi" w:cstheme="majorBidi"/>
                <w:cs/>
              </w:rPr>
              <w:tab/>
            </w:r>
            <w:r w:rsidRPr="00315EAF">
              <w:rPr>
                <w:rFonts w:asciiTheme="majorBidi" w:hAnsiTheme="majorBidi" w:cstheme="majorBidi"/>
                <w:cs/>
              </w:rPr>
              <w:tab/>
            </w:r>
            <w:r w:rsidR="00327A23" w:rsidRPr="00315EAF">
              <w:t>5</w:t>
            </w:r>
            <w:r w:rsidR="003C3A62" w:rsidRPr="00315EAF">
              <w:rPr>
                <w:rFonts w:asciiTheme="majorBidi" w:hAnsiTheme="majorBidi" w:cstheme="majorBidi"/>
                <w:cs/>
              </w:rPr>
              <w:t xml:space="preserve"> </w:t>
            </w:r>
            <w:r w:rsidR="00A020B3" w:rsidRPr="00315EAF">
              <w:rPr>
                <w:rFonts w:asciiTheme="majorBidi" w:hAnsiTheme="majorBidi" w:cstheme="majorBidi"/>
              </w:rPr>
              <w:t>-</w:t>
            </w:r>
            <w:r w:rsidR="003C3A62" w:rsidRPr="00315EAF">
              <w:rPr>
                <w:rFonts w:asciiTheme="majorBidi" w:hAnsiTheme="majorBidi" w:cstheme="majorBidi"/>
                <w:cs/>
              </w:rPr>
              <w:t xml:space="preserve"> </w:t>
            </w:r>
            <w:r w:rsidR="00327A23" w:rsidRPr="00315EAF">
              <w:t>25</w:t>
            </w:r>
          </w:p>
        </w:tc>
        <w:tc>
          <w:tcPr>
            <w:tcW w:w="846" w:type="dxa"/>
          </w:tcPr>
          <w:p w14:paraId="512C3F98" w14:textId="77777777" w:rsidR="003C3A62" w:rsidRPr="00315EAF" w:rsidRDefault="003C3A62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315EAF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3C3A62" w:rsidRPr="00315EAF" w14:paraId="7409DE2A" w14:textId="77777777" w:rsidTr="00954A30">
        <w:trPr>
          <w:trHeight w:val="402"/>
        </w:trPr>
        <w:tc>
          <w:tcPr>
            <w:tcW w:w="6762" w:type="dxa"/>
            <w:vAlign w:val="bottom"/>
          </w:tcPr>
          <w:p w14:paraId="26555A13" w14:textId="77777777" w:rsidR="003C3A62" w:rsidRPr="00315EAF" w:rsidRDefault="006D47B0" w:rsidP="003C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315EAF">
              <w:rPr>
                <w:rFonts w:asciiTheme="majorBidi" w:hAnsiTheme="majorBidi" w:cs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99" w:type="dxa"/>
          </w:tcPr>
          <w:p w14:paraId="336D4D5D" w14:textId="21C78986" w:rsidR="003C3A62" w:rsidRPr="00315EAF" w:rsidRDefault="003C3A62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315EAF">
              <w:rPr>
                <w:rFonts w:asciiTheme="majorBidi" w:hAnsiTheme="majorBidi" w:cstheme="majorBidi"/>
                <w:cs/>
              </w:rPr>
              <w:tab/>
            </w:r>
            <w:r w:rsidRPr="00315EAF">
              <w:rPr>
                <w:rFonts w:asciiTheme="majorBidi" w:hAnsiTheme="majorBidi" w:cstheme="majorBidi"/>
                <w:cs/>
              </w:rPr>
              <w:tab/>
            </w:r>
            <w:r w:rsidR="00327A23" w:rsidRPr="00315EAF">
              <w:t>5</w:t>
            </w:r>
          </w:p>
        </w:tc>
        <w:tc>
          <w:tcPr>
            <w:tcW w:w="846" w:type="dxa"/>
          </w:tcPr>
          <w:p w14:paraId="033DC70D" w14:textId="77777777" w:rsidR="003C3A62" w:rsidRPr="00315EAF" w:rsidRDefault="003C3A62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315EAF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3C3A62" w:rsidRPr="00315EAF" w14:paraId="7D7F74EE" w14:textId="77777777" w:rsidTr="00954A30">
        <w:trPr>
          <w:trHeight w:val="416"/>
        </w:trPr>
        <w:tc>
          <w:tcPr>
            <w:tcW w:w="6762" w:type="dxa"/>
            <w:shd w:val="clear" w:color="auto" w:fill="auto"/>
            <w:vAlign w:val="bottom"/>
          </w:tcPr>
          <w:p w14:paraId="399CE40D" w14:textId="77777777" w:rsidR="003C3A62" w:rsidRPr="00315EAF" w:rsidRDefault="003C3A62" w:rsidP="003C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315EA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499" w:type="dxa"/>
          </w:tcPr>
          <w:p w14:paraId="52E59BC4" w14:textId="5F4B1769" w:rsidR="003C3A62" w:rsidRPr="00315EAF" w:rsidRDefault="003C3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315EAF">
              <w:rPr>
                <w:rFonts w:asciiTheme="majorBidi" w:hAnsiTheme="majorBidi" w:cstheme="majorBidi"/>
                <w:cs/>
              </w:rPr>
              <w:tab/>
            </w:r>
            <w:r w:rsidRPr="00315EAF">
              <w:rPr>
                <w:rFonts w:asciiTheme="majorBidi" w:hAnsiTheme="majorBidi" w:cstheme="majorBidi"/>
                <w:cs/>
              </w:rPr>
              <w:tab/>
            </w:r>
            <w:r w:rsidR="00327A23" w:rsidRPr="00315EAF">
              <w:rPr>
                <w:cs/>
              </w:rPr>
              <w:t>5</w:t>
            </w:r>
            <w:r w:rsidR="00250803" w:rsidRPr="00315EAF">
              <w:rPr>
                <w:rFonts w:asciiTheme="majorBidi" w:hAnsiTheme="majorBidi" w:cstheme="majorBidi"/>
                <w:cs/>
              </w:rPr>
              <w:t xml:space="preserve"> </w:t>
            </w:r>
            <w:r w:rsidR="00A020B3" w:rsidRPr="00315EAF">
              <w:rPr>
                <w:rFonts w:asciiTheme="majorBidi" w:hAnsiTheme="majorBidi" w:cstheme="majorBidi"/>
              </w:rPr>
              <w:t>-</w:t>
            </w:r>
            <w:r w:rsidR="00250803" w:rsidRPr="00315EAF">
              <w:rPr>
                <w:rFonts w:asciiTheme="majorBidi" w:hAnsiTheme="majorBidi" w:cstheme="majorBidi"/>
                <w:cs/>
              </w:rPr>
              <w:t xml:space="preserve"> </w:t>
            </w:r>
            <w:r w:rsidR="00327A23" w:rsidRPr="00315EAF">
              <w:t>7</w:t>
            </w:r>
          </w:p>
        </w:tc>
        <w:tc>
          <w:tcPr>
            <w:tcW w:w="846" w:type="dxa"/>
            <w:shd w:val="clear" w:color="auto" w:fill="auto"/>
          </w:tcPr>
          <w:p w14:paraId="4D958E43" w14:textId="77777777" w:rsidR="003C3A62" w:rsidRPr="00315EAF" w:rsidRDefault="003C3A62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315EAF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44CCBA2A" w14:textId="77777777" w:rsidR="006B6ACA" w:rsidRPr="006366A3" w:rsidRDefault="006B6ACA" w:rsidP="006366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4CE495A8" w14:textId="77777777" w:rsidR="00015D9B" w:rsidRPr="00315EAF" w:rsidRDefault="004762B0" w:rsidP="00EC5131">
      <w:pPr>
        <w:pStyle w:val="BodyText2"/>
        <w:numPr>
          <w:ilvl w:val="1"/>
          <w:numId w:val="7"/>
        </w:numPr>
        <w:tabs>
          <w:tab w:val="clear" w:pos="680"/>
          <w:tab w:val="num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5E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84E23AC" w14:textId="77777777" w:rsidR="006D47B0" w:rsidRPr="006366A3" w:rsidRDefault="006D47B0" w:rsidP="006366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68BB6EEC" w14:textId="77777777" w:rsidR="00B91CFF" w:rsidRPr="00315EAF" w:rsidRDefault="00B91CFF" w:rsidP="00A212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15EAF">
        <w:rPr>
          <w:rFonts w:asciiTheme="majorBidi" w:hAnsiTheme="majorBidi" w:cstheme="majorBidi"/>
          <w:i/>
          <w:iCs/>
          <w:sz w:val="30"/>
          <w:szCs w:val="30"/>
          <w:cs/>
        </w:rPr>
        <w:t>ค่า</w:t>
      </w:r>
      <w:r w:rsidRPr="00315EAF">
        <w:rPr>
          <w:rFonts w:ascii="Angsana New" w:hAnsi="Angsana New" w:hint="cs"/>
          <w:i/>
          <w:iCs/>
          <w:sz w:val="30"/>
          <w:szCs w:val="30"/>
          <w:cs/>
        </w:rPr>
        <w:t>ความนิยม</w:t>
      </w:r>
    </w:p>
    <w:p w14:paraId="799B543C" w14:textId="77777777" w:rsidR="00B91CFF" w:rsidRPr="006366A3" w:rsidRDefault="00B91CFF" w:rsidP="006366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78C4EDC9" w14:textId="4B4FE433" w:rsidR="002E7F5C" w:rsidRDefault="00B57399" w:rsidP="00A212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2F268B2" w14:textId="38A74B48" w:rsidR="006366A3" w:rsidRPr="006366A3" w:rsidRDefault="006366A3" w:rsidP="00A212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0BD05FD8" w14:textId="77777777" w:rsidR="0068137E" w:rsidRPr="00315EAF" w:rsidRDefault="0068137E" w:rsidP="00681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eastAsia="Calibri"/>
          <w:i/>
          <w:iCs/>
        </w:rPr>
      </w:pPr>
      <w:r w:rsidRPr="00315EAF">
        <w:rPr>
          <w:rFonts w:eastAsia="Calibri" w:hint="cs"/>
          <w:i/>
          <w:iCs/>
          <w:cs/>
        </w:rPr>
        <w:t>รายจ่ายในการวิจัยและพัฒนา</w:t>
      </w:r>
    </w:p>
    <w:p w14:paraId="650B4141" w14:textId="77777777" w:rsidR="002E7F5C" w:rsidRPr="006366A3" w:rsidRDefault="002E7F5C" w:rsidP="006813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17ABE536" w14:textId="77E17CC5" w:rsidR="005219BB" w:rsidRDefault="00B57399" w:rsidP="00D902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15EAF">
        <w:rPr>
          <w:rFonts w:ascii="Angsana New" w:eastAsia="Calibri" w:hAnsi="Angsana New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ผลิตภัณฑ์หรือกระบวนการนั้นมีความเป็นไปได้ทางเทคนิคและทางการค้า 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207C7D17" w14:textId="77777777" w:rsidR="00EE07BF" w:rsidRPr="00315EAF" w:rsidRDefault="00EE07BF" w:rsidP="00D902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534C0A1" w14:textId="25938ED4" w:rsidR="005219BB" w:rsidRDefault="005219BB" w:rsidP="00D902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="00B57399" w:rsidRPr="00315EAF">
        <w:rPr>
          <w:rFonts w:ascii="Angsana New" w:hAnsi="Angsana New" w:hint="cs"/>
          <w:sz w:val="30"/>
          <w:szCs w:val="30"/>
          <w:cs/>
        </w:rPr>
        <w:t xml:space="preserve"> </w:t>
      </w:r>
      <w:r w:rsidR="00B57399" w:rsidRPr="00315EAF">
        <w:rPr>
          <w:rFonts w:ascii="Angsana New" w:hAnsi="Angsana New"/>
          <w:sz w:val="30"/>
          <w:szCs w:val="30"/>
          <w:cs/>
        </w:rPr>
        <w:t>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</w:p>
    <w:p w14:paraId="1575EA0B" w14:textId="77777777" w:rsidR="00B91CFF" w:rsidRPr="00315EAF" w:rsidRDefault="00B91CFF" w:rsidP="003C2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eastAsia="Calibri" w:hAnsi="Angsana New"/>
          <w:i/>
          <w:iCs/>
          <w:sz w:val="30"/>
          <w:szCs w:val="30"/>
        </w:rPr>
      </w:pPr>
    </w:p>
    <w:p w14:paraId="67A05999" w14:textId="77777777" w:rsidR="00015D9B" w:rsidRPr="00315EAF" w:rsidRDefault="004762B0" w:rsidP="00A212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eastAsia="Calibri" w:hAnsi="Angsana New"/>
          <w:i/>
          <w:iCs/>
          <w:sz w:val="30"/>
          <w:szCs w:val="30"/>
        </w:rPr>
      </w:pPr>
      <w:r w:rsidRPr="00315EAF">
        <w:rPr>
          <w:rFonts w:ascii="Angsana New" w:eastAsia="Calibri" w:hAnsi="Angsana New" w:hint="cs"/>
          <w:i/>
          <w:iCs/>
          <w:sz w:val="30"/>
          <w:szCs w:val="30"/>
          <w:cs/>
        </w:rPr>
        <w:t>สินทรัพย์ไม่มีตัวตนอื่น ๆ</w:t>
      </w:r>
    </w:p>
    <w:p w14:paraId="0D9A25DE" w14:textId="77777777" w:rsidR="00015D9B" w:rsidRPr="00315EAF" w:rsidRDefault="00015D9B" w:rsidP="00A212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eastAsia="Calibri" w:hAnsi="Angsana New"/>
          <w:sz w:val="30"/>
          <w:szCs w:val="30"/>
        </w:rPr>
      </w:pPr>
    </w:p>
    <w:p w14:paraId="6DAB5C9C" w14:textId="2FF14F04" w:rsidR="00F421FF" w:rsidRPr="00315EAF" w:rsidRDefault="004762B0" w:rsidP="003C2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315EAF">
        <w:rPr>
          <w:rFonts w:ascii="Angsana New" w:eastAsia="Calibri" w:hAnsi="Angsana New" w:hint="cs"/>
          <w:sz w:val="30"/>
          <w:szCs w:val="30"/>
          <w:cs/>
        </w:rPr>
        <w:t xml:space="preserve">สินทรัพย์ไม่มีตัวตนอื่นๆ ที่กลุ่มบริษัทซื้อมาและมีอายุการใช้งานจำกัด </w:t>
      </w:r>
      <w:r w:rsidR="001E3D06" w:rsidRPr="00315EAF">
        <w:rPr>
          <w:rFonts w:ascii="Angsana New" w:eastAsia="Calibri" w:hAnsi="Angsana New" w:hint="cs"/>
          <w:sz w:val="30"/>
          <w:szCs w:val="30"/>
          <w:cs/>
        </w:rPr>
        <w:t>วัดมูลค่าด้วย</w:t>
      </w:r>
      <w:r w:rsidRPr="00315EAF">
        <w:rPr>
          <w:rFonts w:ascii="Angsana New" w:eastAsia="Calibri" w:hAnsi="Angsana New" w:hint="cs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4843CB" w:rsidRPr="00315EAF">
        <w:rPr>
          <w:rFonts w:ascii="Angsana New" w:eastAsia="Calibri" w:hAnsi="Angsana New"/>
          <w:sz w:val="30"/>
          <w:szCs w:val="30"/>
        </w:rPr>
        <w:t xml:space="preserve"> </w:t>
      </w:r>
      <w:r w:rsidR="004843CB" w:rsidRPr="00315EAF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19E61DE" w14:textId="62D7A801" w:rsidR="000E381F" w:rsidRDefault="004843CB" w:rsidP="00636F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315EAF">
        <w:rPr>
          <w:rFonts w:asciiTheme="majorBidi" w:hAnsiTheme="majorBidi" w:cstheme="majorBidi"/>
          <w:sz w:val="30"/>
          <w:szCs w:val="30"/>
        </w:rPr>
        <w:lastRenderedPageBreak/>
        <w:tab/>
      </w:r>
      <w:r w:rsidRPr="00315EAF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655279A" w14:textId="77777777" w:rsidR="00EE07BF" w:rsidRPr="003E5B84" w:rsidRDefault="00EE07BF" w:rsidP="00636F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4850"/>
        <w:gridCol w:w="809"/>
        <w:gridCol w:w="3296"/>
      </w:tblGrid>
      <w:tr w:rsidR="006D47B0" w:rsidRPr="00315EAF" w14:paraId="16D0F734" w14:textId="77777777" w:rsidTr="00954A30">
        <w:trPr>
          <w:trHeight w:val="425"/>
        </w:trPr>
        <w:tc>
          <w:tcPr>
            <w:tcW w:w="4860" w:type="dxa"/>
          </w:tcPr>
          <w:p w14:paraId="33BD7E24" w14:textId="77777777" w:rsidR="006D47B0" w:rsidRPr="00315EAF" w:rsidRDefault="006D47B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cs/>
              </w:rPr>
            </w:pPr>
            <w:r w:rsidRPr="00315EAF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810" w:type="dxa"/>
          </w:tcPr>
          <w:p w14:paraId="079CF6C3" w14:textId="727B554E" w:rsidR="006D47B0" w:rsidRPr="00315EAF" w:rsidRDefault="00327A23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15EAF">
              <w:t>3</w:t>
            </w:r>
            <w:r w:rsidR="00250803" w:rsidRPr="00315EAF">
              <w:rPr>
                <w:rFonts w:asciiTheme="majorBidi" w:hAnsiTheme="majorBidi" w:cstheme="majorBidi"/>
                <w:cs/>
              </w:rPr>
              <w:t xml:space="preserve"> </w:t>
            </w:r>
            <w:r w:rsidR="0068137E" w:rsidRPr="00315EAF">
              <w:rPr>
                <w:rFonts w:asciiTheme="majorBidi" w:hAnsiTheme="majorBidi" w:cstheme="majorBidi"/>
              </w:rPr>
              <w:t>-</w:t>
            </w:r>
            <w:r w:rsidR="00250803" w:rsidRPr="00315EAF">
              <w:rPr>
                <w:rFonts w:asciiTheme="majorBidi" w:hAnsiTheme="majorBidi" w:cstheme="majorBidi"/>
                <w:cs/>
              </w:rPr>
              <w:t xml:space="preserve"> </w:t>
            </w:r>
            <w:r w:rsidRPr="00315EAF">
              <w:t>10</w:t>
            </w:r>
          </w:p>
        </w:tc>
        <w:tc>
          <w:tcPr>
            <w:tcW w:w="3303" w:type="dxa"/>
          </w:tcPr>
          <w:p w14:paraId="2BB340FD" w14:textId="77777777" w:rsidR="006D47B0" w:rsidRPr="00315EAF" w:rsidRDefault="006D47B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315EAF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6D47B0" w:rsidRPr="00315EAF" w14:paraId="5B3C445B" w14:textId="77777777" w:rsidTr="00954A30">
        <w:tc>
          <w:tcPr>
            <w:tcW w:w="4860" w:type="dxa"/>
          </w:tcPr>
          <w:p w14:paraId="69A83415" w14:textId="77777777" w:rsidR="006D47B0" w:rsidRPr="00315EAF" w:rsidRDefault="006D47B0" w:rsidP="003C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</w:rPr>
            </w:pPr>
            <w:r w:rsidRPr="00315EAF">
              <w:rPr>
                <w:rFonts w:asciiTheme="majorBidi" w:hAnsiTheme="majorBidi" w:cstheme="majorBidi"/>
                <w:cs/>
              </w:rPr>
              <w:t>สัญญาซื้อขายไฟฟ้า</w:t>
            </w:r>
            <w:r w:rsidR="00A7156B" w:rsidRPr="00315EAF">
              <w:rPr>
                <w:rFonts w:asciiTheme="majorBidi" w:hAnsiTheme="majorBidi" w:cstheme="majorBidi"/>
                <w:cs/>
              </w:rPr>
              <w:t>ที่ได้มาจากการรวมธุรกิจ</w:t>
            </w:r>
          </w:p>
        </w:tc>
        <w:tc>
          <w:tcPr>
            <w:tcW w:w="810" w:type="dxa"/>
          </w:tcPr>
          <w:p w14:paraId="74E2F5EF" w14:textId="4B5A3146" w:rsidR="006D47B0" w:rsidRPr="00315EAF" w:rsidRDefault="00327A23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15EAF">
              <w:t>10</w:t>
            </w:r>
          </w:p>
        </w:tc>
        <w:tc>
          <w:tcPr>
            <w:tcW w:w="3303" w:type="dxa"/>
          </w:tcPr>
          <w:p w14:paraId="4201D459" w14:textId="77777777" w:rsidR="006D47B0" w:rsidRPr="00315EAF" w:rsidRDefault="006D47B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15EAF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37DAFE99" w14:textId="77777777" w:rsidR="000E381F" w:rsidRPr="003E5B84" w:rsidRDefault="000E381F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D4F9C5E" w14:textId="36AC57EF" w:rsidR="00BB1003" w:rsidRPr="00315EAF" w:rsidRDefault="00BB1003" w:rsidP="00EC5131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5E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1CE852D5" w14:textId="17BE6BEE" w:rsidR="00BB1003" w:rsidRPr="003E5B84" w:rsidRDefault="00BB1003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D651540" w14:textId="5D2E7E27" w:rsidR="006B6ACA" w:rsidRPr="00315EAF" w:rsidRDefault="006B6ACA" w:rsidP="006B6ACA">
      <w:pPr>
        <w:spacing w:line="240" w:lineRule="auto"/>
        <w:ind w:left="540"/>
        <w:jc w:val="thaiDistribute"/>
        <w:rPr>
          <w:b/>
        </w:rPr>
      </w:pPr>
      <w:r w:rsidRPr="00315EAF">
        <w:rPr>
          <w:rFonts w:hint="cs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 </w:t>
      </w:r>
      <w:r w:rsidR="00B57399" w:rsidRPr="00315EAF">
        <w:rPr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421ABA7" w14:textId="6E76A7A3" w:rsidR="006B6ACA" w:rsidRPr="003E5B84" w:rsidRDefault="006B6ACA" w:rsidP="0090605D">
      <w:pPr>
        <w:tabs>
          <w:tab w:val="clear" w:pos="680"/>
        </w:tabs>
        <w:ind w:left="540"/>
        <w:jc w:val="thaiDistribute"/>
        <w:rPr>
          <w:sz w:val="24"/>
          <w:szCs w:val="24"/>
          <w:shd w:val="clear" w:color="auto" w:fill="CCCCCC"/>
        </w:rPr>
      </w:pPr>
      <w:r w:rsidRPr="00315EAF" w:rsidDel="005868E9">
        <w:rPr>
          <w:rFonts w:hint="cs"/>
          <w:shd w:val="clear" w:color="auto" w:fill="CCCCCC"/>
        </w:rPr>
        <w:t xml:space="preserve"> </w:t>
      </w:r>
    </w:p>
    <w:p w14:paraId="3AC2E728" w14:textId="611D7D6A" w:rsidR="006B6ACA" w:rsidRDefault="006B6ACA" w:rsidP="00724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315EAF">
        <w:rPr>
          <w:rFonts w:hint="cs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B57399" w:rsidRPr="00315EAF">
        <w:rPr>
          <w:cs/>
        </w:rPr>
        <w:t>กลุ่มบริษั</w:t>
      </w:r>
      <w:r w:rsidR="00B57399" w:rsidRPr="00315EAF">
        <w:rPr>
          <w:rFonts w:hint="cs"/>
          <w:cs/>
        </w:rPr>
        <w:t>ท</w:t>
      </w:r>
      <w:r w:rsidR="00B57399" w:rsidRPr="00315EAF">
        <w:rPr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43613D06" w14:textId="77777777" w:rsidR="006366A3" w:rsidRPr="003E5B84" w:rsidRDefault="006366A3" w:rsidP="00724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  <w:cs/>
        </w:rPr>
      </w:pPr>
    </w:p>
    <w:p w14:paraId="1C2BB57B" w14:textId="3DBDF3BB" w:rsidR="006B6ACA" w:rsidRPr="00315EAF" w:rsidRDefault="006B6ACA" w:rsidP="00724E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15EAF">
        <w:rPr>
          <w:rFonts w:ascii="Angsana New" w:hAnsi="Angsana New" w:hint="cs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488598F" w14:textId="77777777" w:rsidR="00EE07BF" w:rsidRPr="003E5B84" w:rsidRDefault="00EE07BF" w:rsidP="006B6ACA">
      <w:pPr>
        <w:pStyle w:val="BodyText"/>
        <w:spacing w:after="0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0562CAE9" w14:textId="2DE0BA16" w:rsidR="006B6ACA" w:rsidRPr="00315EAF" w:rsidRDefault="006B6ACA" w:rsidP="00724E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315EAF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315EAF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315EAF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="00EE07B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315EAF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315EA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315EAF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315EAF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315EAF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</w:t>
      </w:r>
      <w:r w:rsidRPr="00315EAF">
        <w:rPr>
          <w:rFonts w:asciiTheme="majorBidi" w:hAnsiTheme="majorBidi" w:cstheme="majorBidi" w:hint="cs"/>
          <w:b/>
          <w:sz w:val="30"/>
          <w:szCs w:val="30"/>
          <w:cs/>
        </w:rPr>
        <w:t>ท</w:t>
      </w:r>
      <w:r w:rsidRPr="00315EAF">
        <w:rPr>
          <w:rFonts w:asciiTheme="majorBidi" w:hAnsiTheme="majorBidi" w:cstheme="majorBidi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หรือต้นทุนของสินทรัพย์สิทธิการใช้สะท้อนว่ากลุ่มบริษั</w:t>
      </w:r>
      <w:r w:rsidRPr="00315EAF">
        <w:rPr>
          <w:rFonts w:asciiTheme="majorBidi" w:hAnsiTheme="majorBidi" w:cstheme="majorBidi" w:hint="cs"/>
          <w:b/>
          <w:sz w:val="30"/>
          <w:szCs w:val="30"/>
          <w:cs/>
        </w:rPr>
        <w:t>ท</w:t>
      </w:r>
      <w:r w:rsidRPr="00315EAF">
        <w:rPr>
          <w:rFonts w:asciiTheme="majorBidi" w:hAnsiTheme="majorBidi" w:cstheme="majorBidi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315EAF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315EAF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</w:t>
      </w:r>
      <w:r w:rsidRPr="00315EAF">
        <w:rPr>
          <w:rFonts w:asciiTheme="majorBidi" w:hAnsiTheme="majorBidi" w:cstheme="majorBidi" w:hint="cs"/>
          <w:b/>
          <w:sz w:val="30"/>
          <w:szCs w:val="30"/>
          <w:cs/>
        </w:rPr>
        <w:t>ง</w:t>
      </w:r>
    </w:p>
    <w:p w14:paraId="3A0F07C3" w14:textId="77777777" w:rsidR="006B6ACA" w:rsidRPr="003E5B84" w:rsidRDefault="006B6ACA" w:rsidP="00724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b/>
          <w:color w:val="0000FF"/>
          <w:sz w:val="24"/>
          <w:szCs w:val="24"/>
        </w:rPr>
      </w:pPr>
    </w:p>
    <w:p w14:paraId="2F189084" w14:textId="0A535F0C" w:rsidR="006B6ACA" w:rsidRPr="00315EAF" w:rsidRDefault="0090605D" w:rsidP="0090605D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15EAF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</w:t>
      </w:r>
      <w:r w:rsidRPr="00315EAF">
        <w:rPr>
          <w:rFonts w:ascii="Angsana New" w:hAnsi="Angsana New" w:hint="cs"/>
          <w:b/>
          <w:sz w:val="30"/>
          <w:szCs w:val="30"/>
          <w:cs/>
        </w:rPr>
        <w:t>อั</w:t>
      </w:r>
      <w:r w:rsidRPr="00315EAF">
        <w:rPr>
          <w:rFonts w:ascii="Angsana New" w:hAnsi="Angsana New"/>
          <w:b/>
          <w:sz w:val="30"/>
          <w:szCs w:val="30"/>
          <w:cs/>
        </w:rPr>
        <w:t>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17E1C53" w14:textId="214FB0A4" w:rsidR="00423548" w:rsidRPr="00315EAF" w:rsidRDefault="0090605D" w:rsidP="006B6ACA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15EAF">
        <w:rPr>
          <w:rFonts w:ascii="Angsana New" w:hAnsi="Angsana New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5CC134C" w14:textId="77777777" w:rsidR="0090605D" w:rsidRPr="003E5B84" w:rsidRDefault="0090605D" w:rsidP="006B6ACA">
      <w:pPr>
        <w:pStyle w:val="BodyText"/>
        <w:spacing w:after="0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28AE5253" w14:textId="2AD314BD" w:rsidR="00015D9B" w:rsidRPr="00315EAF" w:rsidRDefault="004762B0" w:rsidP="00EC5131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15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</w:t>
      </w:r>
      <w:r w:rsidR="00BB1003" w:rsidRPr="00315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4299059B" w14:textId="77777777" w:rsidR="00015D9B" w:rsidRPr="003E5B84" w:rsidRDefault="00015D9B" w:rsidP="003C2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78E1C8" w14:textId="77777777" w:rsidR="00CE120F" w:rsidRPr="00315EAF" w:rsidRDefault="004762B0" w:rsidP="00A212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315EAF">
        <w:rPr>
          <w:rFonts w:ascii="Angsana New" w:hAnsi="Angsana New" w:hint="cs"/>
          <w:sz w:val="30"/>
          <w:szCs w:val="30"/>
        </w:rPr>
        <w:t xml:space="preserve"> </w:t>
      </w:r>
      <w:r w:rsidRPr="00315EAF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315EAF">
        <w:rPr>
          <w:rFonts w:ascii="Angsana New" w:hAnsi="Angsana New" w:hint="cs"/>
          <w:sz w:val="30"/>
          <w:szCs w:val="30"/>
        </w:rPr>
        <w:t xml:space="preserve"> </w:t>
      </w:r>
      <w:r w:rsidRPr="00315EAF">
        <w:rPr>
          <w:rFonts w:ascii="Angsana New" w:hAnsi="Angsana New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CE120F" w:rsidRPr="00315EAF">
        <w:rPr>
          <w:rFonts w:ascii="Angsana New" w:hAnsi="Angsana New" w:hint="cs"/>
          <w:sz w:val="30"/>
          <w:szCs w:val="30"/>
          <w:cs/>
        </w:rPr>
        <w:t xml:space="preserve">สำหรับค่าความนิยมจะประมาณมูลค่าที่คาดว่าจะได้รับคืนทุกปี ในช่วงเวลาเดียวกัน  </w:t>
      </w:r>
    </w:p>
    <w:p w14:paraId="4F7A5A4C" w14:textId="77777777" w:rsidR="001E3D06" w:rsidRPr="003E5B84" w:rsidRDefault="001E3D06" w:rsidP="00A212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3E6E8A2" w14:textId="16B1C5BC" w:rsidR="00015D9B" w:rsidRPr="00315EAF" w:rsidRDefault="004762B0" w:rsidP="00A212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 w:hint="cs"/>
          <w:sz w:val="30"/>
          <w:szCs w:val="30"/>
          <w:cs/>
        </w:rPr>
        <w:t>ขาดทุนจากการด้อยค่ารับรู้</w:t>
      </w:r>
      <w:r w:rsidR="0090605D" w:rsidRPr="00315EAF">
        <w:rPr>
          <w:rFonts w:ascii="Angsana New" w:hAnsi="Angsana New"/>
          <w:sz w:val="30"/>
          <w:szCs w:val="30"/>
          <w:cs/>
        </w:rPr>
        <w:t>ในกำไรหรือขาดทุน</w:t>
      </w:r>
      <w:r w:rsidRPr="00315EAF">
        <w:rPr>
          <w:rFonts w:ascii="Angsana New" w:hAnsi="Angsana New" w:hint="cs"/>
          <w:sz w:val="30"/>
          <w:szCs w:val="30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="0090605D" w:rsidRPr="00315EAF">
        <w:rPr>
          <w:rFonts w:ascii="Angsana New" w:hAnsi="Angsana New"/>
          <w:sz w:val="30"/>
          <w:szCs w:val="30"/>
        </w:rPr>
        <w:t xml:space="preserve"> </w:t>
      </w:r>
      <w:r w:rsidRPr="00315EAF">
        <w:rPr>
          <w:rFonts w:ascii="Angsana New" w:hAnsi="Angsana New" w:hint="cs"/>
          <w:sz w:val="30"/>
          <w:szCs w:val="30"/>
          <w:cs/>
        </w:rPr>
        <w:t xml:space="preserve">สูงกว่ามูลค่าที่จะได้รับคืน </w:t>
      </w:r>
    </w:p>
    <w:p w14:paraId="56BE8F3F" w14:textId="77777777" w:rsidR="006366A3" w:rsidRPr="003E5B84" w:rsidRDefault="006366A3" w:rsidP="00A212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92025ED" w14:textId="2332A3A9" w:rsidR="00917361" w:rsidRPr="00315EAF" w:rsidRDefault="0090605D" w:rsidP="009173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E574B7C" w14:textId="77777777" w:rsidR="0090605D" w:rsidRPr="003E5B84" w:rsidRDefault="0090605D" w:rsidP="009173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B399717" w14:textId="2454DEF0" w:rsidR="00636F68" w:rsidRPr="00315EAF" w:rsidRDefault="0090605D" w:rsidP="00A212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="00731858">
        <w:rPr>
          <w:rFonts w:ascii="Angsana New" w:hAnsi="Angsana New"/>
          <w:sz w:val="30"/>
          <w:szCs w:val="30"/>
        </w:rPr>
        <w:t xml:space="preserve"> </w:t>
      </w:r>
      <w:r w:rsidRPr="00315EAF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83305DA" w14:textId="77777777" w:rsidR="00AC39F1" w:rsidRPr="003E5B84" w:rsidRDefault="00AC39F1" w:rsidP="00A212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47AB335" w14:textId="77777777" w:rsidR="00015D9B" w:rsidRPr="00315EAF" w:rsidRDefault="004762B0" w:rsidP="00EC5131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15E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1239BA1E" w14:textId="77777777" w:rsidR="00015D9B" w:rsidRPr="003E5B84" w:rsidRDefault="00015D9B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sz w:val="24"/>
          <w:szCs w:val="24"/>
        </w:rPr>
      </w:pPr>
    </w:p>
    <w:p w14:paraId="4BA5DDC6" w14:textId="77777777" w:rsidR="00015D9B" w:rsidRPr="00315EAF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  <w:r w:rsidRPr="00315EAF">
        <w:rPr>
          <w:rFonts w:asciiTheme="majorBidi" w:hAnsiTheme="majorBidi" w:cstheme="majorBidi"/>
          <w:i/>
          <w:iCs/>
          <w:cs/>
        </w:rPr>
        <w:t>โครงการสมทบเงิน</w:t>
      </w:r>
    </w:p>
    <w:p w14:paraId="3539DCB5" w14:textId="77777777" w:rsidR="00936856" w:rsidRPr="003E5B84" w:rsidRDefault="00936856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i/>
          <w:iCs/>
          <w:sz w:val="24"/>
          <w:szCs w:val="24"/>
        </w:rPr>
      </w:pPr>
    </w:p>
    <w:p w14:paraId="07D4D530" w14:textId="09384478" w:rsidR="001D2166" w:rsidRPr="00315EAF" w:rsidRDefault="00986152" w:rsidP="003C298B">
      <w:pPr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315EAF">
        <w:rPr>
          <w:rFonts w:asciiTheme="majorBidi" w:hAnsiTheme="majorBidi" w:cstheme="majorBidi"/>
          <w:i/>
          <w:cs/>
        </w:rPr>
        <w:t>ภาระผูกพันในการสมทบเข้า</w:t>
      </w:r>
      <w:r w:rsidR="0090605D" w:rsidRPr="00315EAF">
        <w:rPr>
          <w:rFonts w:asciiTheme="majorBidi" w:hAnsiTheme="majorBidi"/>
          <w:i/>
          <w:cs/>
        </w:rPr>
        <w:t>กองทุนสำรองเลี้ยงชีพสำหรับพนักงานของ</w:t>
      </w:r>
      <w:r w:rsidR="0090605D" w:rsidRPr="00315EAF">
        <w:rPr>
          <w:rFonts w:asciiTheme="majorBidi" w:hAnsiTheme="majorBidi" w:hint="cs"/>
          <w:i/>
          <w:cs/>
        </w:rPr>
        <w:t xml:space="preserve">กลุ่มบริษัท </w:t>
      </w:r>
      <w:r w:rsidRPr="00315EAF">
        <w:rPr>
          <w:rFonts w:asciiTheme="majorBidi" w:hAnsiTheme="majorBidi" w:cstheme="majorBidi"/>
          <w:i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0AE3BAE3" w14:textId="77777777" w:rsidR="00B91BD9" w:rsidRPr="00315EAF" w:rsidRDefault="00B91BD9" w:rsidP="006C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i/>
          <w:iCs/>
        </w:rPr>
      </w:pPr>
    </w:p>
    <w:p w14:paraId="2BE4E637" w14:textId="36D19AC7" w:rsidR="00015D9B" w:rsidRPr="00315EAF" w:rsidRDefault="004762B0" w:rsidP="006C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  <w:r w:rsidRPr="00315EAF">
        <w:rPr>
          <w:rFonts w:asciiTheme="majorBidi" w:hAnsiTheme="majorBidi" w:cstheme="majorBidi"/>
          <w:i/>
          <w:iCs/>
          <w:cs/>
        </w:rPr>
        <w:lastRenderedPageBreak/>
        <w:t>โครงการผลประโยชน์ที่กำหนดไว้</w:t>
      </w:r>
    </w:p>
    <w:p w14:paraId="07609244" w14:textId="77777777" w:rsidR="00015D9B" w:rsidRPr="00315EAF" w:rsidRDefault="00015D9B" w:rsidP="006C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</w:p>
    <w:p w14:paraId="5F06D34B" w14:textId="0CBFB679" w:rsidR="001D2166" w:rsidRPr="00315EAF" w:rsidRDefault="0090605D" w:rsidP="006C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i/>
        </w:rPr>
      </w:pPr>
      <w:r w:rsidRPr="00315EAF">
        <w:rPr>
          <w:rFonts w:asciiTheme="majorBidi" w:hAnsiTheme="majorBidi"/>
          <w:i/>
          <w:cs/>
        </w:rPr>
        <w:t>ภาระผูกพันสุทธิของกลุ่มบริษัท 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</w:t>
      </w:r>
      <w:r w:rsidRPr="00877462">
        <w:rPr>
          <w:rFonts w:asciiTheme="majorBidi" w:hAnsiTheme="majorBidi"/>
          <w:i/>
          <w:cs/>
        </w:rPr>
        <w:t>ประจำ โดย</w:t>
      </w:r>
      <w:r w:rsidRPr="00315EAF">
        <w:rPr>
          <w:rFonts w:asciiTheme="majorBidi" w:hAnsiTheme="majorBidi"/>
          <w:i/>
          <w:cs/>
        </w:rPr>
        <w:t>วิธีคิดลด</w:t>
      </w:r>
      <w:r w:rsidR="00994C11">
        <w:rPr>
          <w:rFonts w:asciiTheme="majorBidi" w:hAnsiTheme="majorBidi"/>
          <w:i/>
          <w:cs/>
        </w:rPr>
        <w:br/>
      </w:r>
      <w:r w:rsidRPr="00315EAF">
        <w:rPr>
          <w:rFonts w:asciiTheme="majorBidi" w:hAnsiTheme="majorBidi"/>
          <w:i/>
          <w:cs/>
        </w:rPr>
        <w:t xml:space="preserve">แต่ละหน่วยที่ประมาณการไว้  </w:t>
      </w:r>
    </w:p>
    <w:p w14:paraId="493A0387" w14:textId="77777777" w:rsidR="0090605D" w:rsidRPr="00315EAF" w:rsidRDefault="0090605D" w:rsidP="006C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  <w:cs/>
        </w:rPr>
      </w:pPr>
    </w:p>
    <w:p w14:paraId="6CEFF170" w14:textId="263A58D3" w:rsidR="00986152" w:rsidRPr="00315EAF" w:rsidRDefault="0090605D" w:rsidP="006C0A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15EAF">
        <w:rPr>
          <w:rFonts w:asciiTheme="majorBidi" w:hAnsi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239895F" w14:textId="00CA90D7" w:rsidR="00AC39F1" w:rsidRPr="00315EAF" w:rsidRDefault="00986152" w:rsidP="00FA59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15EAF">
        <w:rPr>
          <w:rFonts w:ascii="Angsana New" w:hAnsi="Angsana New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762345FE" w14:textId="73087508" w:rsidR="00636F68" w:rsidRDefault="00636F68" w:rsidP="00636F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67EB708" w14:textId="1C361078" w:rsidR="002803DF" w:rsidRPr="002803DF" w:rsidRDefault="002803DF" w:rsidP="002803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803DF">
        <w:rPr>
          <w:rFonts w:ascii="Angsana New" w:hAnsi="Angsana New" w:hint="cs"/>
          <w:iCs/>
          <w:sz w:val="30"/>
          <w:szCs w:val="30"/>
          <w:cs/>
        </w:rPr>
        <w:t>ผลประโยชน์ระยะยาวอื่น</w:t>
      </w:r>
    </w:p>
    <w:p w14:paraId="53EC8456" w14:textId="77777777" w:rsidR="002803DF" w:rsidRPr="00315EAF" w:rsidRDefault="002803DF" w:rsidP="00636F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FCF6918" w14:textId="77777777" w:rsidR="004D3039" w:rsidRPr="00315EAF" w:rsidRDefault="004D3039" w:rsidP="00FA59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15EAF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D74ABC1" w14:textId="69E0050A" w:rsidR="00B91BD9" w:rsidRDefault="00B91BD9" w:rsidP="0069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</w:pPr>
    </w:p>
    <w:p w14:paraId="522E3A35" w14:textId="16700B2C" w:rsidR="002803DF" w:rsidRPr="002803DF" w:rsidRDefault="002803DF" w:rsidP="002803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803DF">
        <w:rPr>
          <w:rFonts w:ascii="Angsana New" w:hAnsi="Angsana New"/>
          <w:iCs/>
          <w:sz w:val="30"/>
          <w:szCs w:val="30"/>
          <w:cs/>
        </w:rPr>
        <w:tab/>
      </w:r>
      <w:r w:rsidRPr="002803DF">
        <w:rPr>
          <w:rFonts w:ascii="Angsana New" w:hAnsi="Angsana New"/>
          <w:iCs/>
          <w:sz w:val="30"/>
          <w:szCs w:val="30"/>
          <w:cs/>
        </w:rPr>
        <w:tab/>
      </w:r>
      <w:r w:rsidRPr="002803DF">
        <w:rPr>
          <w:rFonts w:ascii="Angsana New" w:hAnsi="Angsana New" w:hint="cs"/>
          <w:iCs/>
          <w:sz w:val="30"/>
          <w:szCs w:val="30"/>
          <w:cs/>
        </w:rPr>
        <w:t>ผลประโยชน์ระยะสั้นของพนักงาน</w:t>
      </w:r>
    </w:p>
    <w:p w14:paraId="747917EA" w14:textId="77777777" w:rsidR="002803DF" w:rsidRPr="00315EAF" w:rsidRDefault="002803DF" w:rsidP="0069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</w:pPr>
    </w:p>
    <w:p w14:paraId="1BCC970B" w14:textId="5457DEF2" w:rsidR="004D3039" w:rsidRPr="00315EAF" w:rsidRDefault="00986152" w:rsidP="00B9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</w:rPr>
      </w:pPr>
      <w:r w:rsidRPr="00315EAF">
        <w:rPr>
          <w:rFonts w:hint="cs"/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315EAF">
        <w:rPr>
          <w:rFonts w:hint="cs"/>
          <w:i/>
        </w:rPr>
        <w:t xml:space="preserve"> </w:t>
      </w:r>
      <w:r w:rsidRPr="00315EAF">
        <w:rPr>
          <w:rFonts w:hint="cs"/>
          <w:i/>
          <w:cs/>
        </w:rPr>
        <w:t>หนี้สินรับรู้ด้วยมูลค่าที่คาดว่า</w:t>
      </w:r>
      <w:r w:rsidR="00C14FCF" w:rsidRPr="00315EAF">
        <w:rPr>
          <w:rFonts w:hint="cs"/>
          <w:i/>
          <w:cs/>
        </w:rPr>
        <w:t>จะจ่ายชำระ หากกลุ่มบริษัท</w:t>
      </w:r>
      <w:r w:rsidRPr="00315EAF">
        <w:rPr>
          <w:rFonts w:hint="cs"/>
          <w:i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A10D729" w14:textId="2AE40CB9" w:rsidR="003E5B84" w:rsidRDefault="003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cs/>
        </w:rPr>
      </w:pPr>
      <w:r>
        <w:rPr>
          <w:i/>
          <w:cs/>
        </w:rPr>
        <w:br w:type="page"/>
      </w:r>
    </w:p>
    <w:p w14:paraId="7CE227EB" w14:textId="77777777" w:rsidR="00735066" w:rsidRPr="00735066" w:rsidRDefault="00735066" w:rsidP="00735066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3506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เจ้าหนี้การค้าและเจ้าหนี้อื่น</w:t>
      </w:r>
    </w:p>
    <w:p w14:paraId="76DF503D" w14:textId="0A7E5B69" w:rsidR="00735066" w:rsidRDefault="00735066" w:rsidP="00B9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</w:rPr>
      </w:pPr>
    </w:p>
    <w:p w14:paraId="2C856EBD" w14:textId="2A890A92" w:rsidR="00735066" w:rsidRPr="00735066" w:rsidRDefault="00735066" w:rsidP="0073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</w:rPr>
      </w:pPr>
      <w:r w:rsidRPr="00735066">
        <w:rPr>
          <w:i/>
          <w:cs/>
        </w:rPr>
        <w:t>เจ้าหนี้การค้าและเจ้าหนี้อื่น</w:t>
      </w:r>
      <w:r w:rsidRPr="00735066">
        <w:rPr>
          <w:i/>
        </w:rPr>
        <w:t xml:space="preserve"> </w:t>
      </w:r>
      <w:r w:rsidRPr="00735066">
        <w:rPr>
          <w:i/>
          <w:cs/>
        </w:rPr>
        <w:t>แสดงด้วยราคาทุน</w:t>
      </w:r>
      <w:r w:rsidRPr="00735066">
        <w:rPr>
          <w:rFonts w:hint="cs"/>
          <w:i/>
          <w:cs/>
        </w:rPr>
        <w:t>ตัดจำหน่าย</w:t>
      </w:r>
    </w:p>
    <w:p w14:paraId="1E9608F3" w14:textId="77777777" w:rsidR="00735066" w:rsidRPr="00315EAF" w:rsidRDefault="00735066" w:rsidP="00B9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i/>
        </w:rPr>
      </w:pPr>
    </w:p>
    <w:p w14:paraId="12CB32AD" w14:textId="77777777" w:rsidR="00015D9B" w:rsidRPr="00315EAF" w:rsidRDefault="004762B0" w:rsidP="00EC5131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15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863DABC" w14:textId="77777777" w:rsidR="005C2EFC" w:rsidRPr="00315EAF" w:rsidRDefault="005C2EFC" w:rsidP="003C298B">
      <w:pPr>
        <w:pStyle w:val="BodyText2"/>
        <w:tabs>
          <w:tab w:val="left" w:pos="540"/>
        </w:tabs>
        <w:ind w:left="162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651F9587" w14:textId="766D84B7" w:rsidR="00B65496" w:rsidRPr="00315EAF" w:rsidRDefault="00F23CBC" w:rsidP="00F23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315EAF">
        <w:rPr>
          <w:rFonts w:asciiTheme="majorBidi" w:hAnsiTheme="majorBidi" w:cstheme="majorBidi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3BB0A5BF" w14:textId="77777777" w:rsidR="00735066" w:rsidRPr="00315EAF" w:rsidRDefault="0073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F3DB4EA" w14:textId="41636C1E" w:rsidR="00143DC3" w:rsidRPr="00315EAF" w:rsidRDefault="00143DC3" w:rsidP="00EC5131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5E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73FDCB3F" w14:textId="1CC6219C" w:rsidR="00B8694F" w:rsidRPr="00315EAF" w:rsidRDefault="00B8694F" w:rsidP="00B8694F">
      <w:pPr>
        <w:pStyle w:val="BodyText2"/>
        <w:tabs>
          <w:tab w:val="left" w:pos="540"/>
        </w:tabs>
        <w:ind w:left="1440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0419E9" w14:textId="2F4C3289" w:rsidR="00E74B1A" w:rsidRDefault="00E74B1A" w:rsidP="00E74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315EAF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315EAF">
        <w:rPr>
          <w:rFonts w:asciiTheme="majorBidi" w:hAnsiTheme="majorBidi" w:cstheme="majorBidi"/>
        </w:rPr>
        <w:br/>
      </w:r>
      <w:r w:rsidRPr="00315EAF">
        <w:rPr>
          <w:rFonts w:asciiTheme="majorBidi" w:hAnsiTheme="majorBidi" w:cstheme="majorBidi"/>
          <w:cs/>
        </w:rPr>
        <w:t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93B8CA9" w14:textId="77777777" w:rsidR="00920AFB" w:rsidRPr="00315EAF" w:rsidRDefault="00920AFB" w:rsidP="00E74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5CA390" w14:textId="2CEB1328" w:rsidR="008E267A" w:rsidRPr="00315EAF" w:rsidRDefault="00F23CBC" w:rsidP="00F23CBC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315EAF">
        <w:rPr>
          <w:rFonts w:asciiTheme="majorBidi" w:hAnsiTheme="majorBidi"/>
          <w:cs/>
        </w:rPr>
        <w:t>การวัดมูลค่ายุติธรรมของสินทรัพย์หรือหนี้สิน</w:t>
      </w:r>
      <w:r w:rsidRPr="00315EAF">
        <w:rPr>
          <w:rFonts w:asciiTheme="majorBidi" w:hAnsiTheme="majorBidi" w:hint="cs"/>
          <w:cs/>
        </w:rPr>
        <w:t xml:space="preserve"> </w:t>
      </w:r>
      <w:r w:rsidRPr="00315EAF">
        <w:rPr>
          <w:rFonts w:asciiTheme="majorBidi" w:hAnsiTheme="majorBidi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9D1D302" w14:textId="69A93F95" w:rsidR="00B8694F" w:rsidRPr="00315EAF" w:rsidRDefault="00B8694F" w:rsidP="00EC5131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="Angsana New" w:hAnsi="Angsana New"/>
          <w:sz w:val="30"/>
          <w:szCs w:val="30"/>
          <w:lang w:bidi="th-TH"/>
        </w:rPr>
      </w:pPr>
      <w:r w:rsidRPr="00315EAF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327A23" w:rsidRPr="00315EAF">
        <w:rPr>
          <w:rFonts w:ascii="Angsana New" w:hAnsi="Angsana New" w:hint="cs"/>
          <w:sz w:val="30"/>
          <w:szCs w:val="30"/>
          <w:lang w:bidi="th-TH"/>
        </w:rPr>
        <w:t>1</w:t>
      </w:r>
      <w:r w:rsidRPr="00315EAF">
        <w:rPr>
          <w:rFonts w:ascii="Angsana New" w:hAnsi="Angsana New" w:hint="cs"/>
          <w:sz w:val="30"/>
          <w:szCs w:val="30"/>
          <w:lang w:bidi="th-TH"/>
        </w:rPr>
        <w:t xml:space="preserve">  </w:t>
      </w:r>
      <w:r w:rsidRPr="00315EAF">
        <w:rPr>
          <w:rFonts w:ascii="Angsana New" w:hAnsi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198BD29" w14:textId="0621D334" w:rsidR="00B8694F" w:rsidRPr="00315EAF" w:rsidRDefault="00B8694F" w:rsidP="00EC5131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="Angsana New" w:hAnsi="Angsana New"/>
          <w:sz w:val="30"/>
          <w:szCs w:val="30"/>
          <w:lang w:bidi="th-TH"/>
        </w:rPr>
      </w:pPr>
      <w:r w:rsidRPr="00315EAF">
        <w:rPr>
          <w:rFonts w:ascii="Angsana New" w:hAnsi="Angsana New" w:hint="cs"/>
          <w:sz w:val="30"/>
          <w:szCs w:val="30"/>
          <w:cs/>
          <w:lang w:bidi="th-TH"/>
        </w:rPr>
        <w:t xml:space="preserve">ข้อมูลระดับ </w:t>
      </w:r>
      <w:r w:rsidR="00327A23" w:rsidRPr="00315EAF">
        <w:rPr>
          <w:rFonts w:ascii="Angsana New" w:hAnsi="Angsana New" w:hint="cs"/>
          <w:sz w:val="30"/>
          <w:szCs w:val="30"/>
          <w:lang w:val="en-US" w:bidi="th-TH"/>
        </w:rPr>
        <w:t>2</w:t>
      </w:r>
      <w:r w:rsidRPr="00315EAF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Pr="00315EAF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="00327A23" w:rsidRPr="00315EAF">
        <w:rPr>
          <w:rFonts w:ascii="Angsana New" w:hAnsi="Angsana New" w:hint="cs"/>
          <w:sz w:val="30"/>
          <w:szCs w:val="30"/>
          <w:lang w:val="en-US" w:bidi="th-TH"/>
        </w:rPr>
        <w:t>1</w:t>
      </w:r>
    </w:p>
    <w:p w14:paraId="296EFEBA" w14:textId="7722B1DB" w:rsidR="00B8694F" w:rsidRPr="00315EAF" w:rsidRDefault="00B8694F" w:rsidP="00EC5131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="Angsana New" w:hAnsi="Angsana New"/>
          <w:sz w:val="30"/>
          <w:szCs w:val="30"/>
          <w:lang w:bidi="th-TH"/>
        </w:rPr>
      </w:pPr>
      <w:r w:rsidRPr="00315EAF">
        <w:rPr>
          <w:rFonts w:ascii="Angsana New" w:hAnsi="Angsana New" w:hint="cs"/>
          <w:sz w:val="30"/>
          <w:szCs w:val="30"/>
          <w:rtl/>
        </w:rPr>
        <w:tab/>
      </w:r>
      <w:r w:rsidRPr="00315EAF">
        <w:rPr>
          <w:rFonts w:ascii="Angsana New" w:hAnsi="Angsana New" w:hint="cs"/>
          <w:sz w:val="30"/>
          <w:szCs w:val="30"/>
          <w:cs/>
          <w:lang w:bidi="th-TH"/>
        </w:rPr>
        <w:t>ข้อมูลระดับ</w:t>
      </w:r>
      <w:r w:rsidRPr="00315EAF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327A23" w:rsidRPr="00315EAF">
        <w:rPr>
          <w:rFonts w:ascii="Angsana New" w:hAnsi="Angsana New" w:hint="cs"/>
          <w:sz w:val="30"/>
          <w:szCs w:val="30"/>
          <w:lang w:bidi="th-TH"/>
        </w:rPr>
        <w:t>3</w:t>
      </w:r>
      <w:r w:rsidRPr="00315EAF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957DB5" w:rsidRPr="00315EAF">
        <w:rPr>
          <w:rFonts w:ascii="Angsana New" w:hAnsi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9B76FA8" w14:textId="77777777" w:rsidR="008E267A" w:rsidRPr="00315EAF" w:rsidRDefault="008E267A" w:rsidP="008E2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6F6B1D0" w14:textId="384DBF7A" w:rsidR="008E267A" w:rsidRPr="00315EAF" w:rsidRDefault="008E267A" w:rsidP="008E2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315EAF">
        <w:rPr>
          <w:rFonts w:hint="cs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11037BA" w14:textId="77777777" w:rsidR="008E267A" w:rsidRPr="00315EAF" w:rsidRDefault="008E267A" w:rsidP="008E2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5969E533" w14:textId="23C44E49" w:rsidR="00143DC3" w:rsidRPr="00315EAF" w:rsidRDefault="008E267A" w:rsidP="008E2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315EAF">
        <w:rPr>
          <w:rFonts w:asciiTheme="majorBidi" w:hAnsiTheme="majorBidi" w:cstheme="majorBidi" w:hint="cs"/>
          <w:cs/>
        </w:rPr>
        <w:lastRenderedPageBreak/>
        <w:t>กลุ่มบริษัทรับรู้</w:t>
      </w:r>
      <w:r w:rsidRPr="00315EAF">
        <w:rPr>
          <w:rFonts w:hint="cs"/>
          <w:cs/>
        </w:rPr>
        <w:t>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CFBFD4B" w14:textId="2A30F79F" w:rsidR="00F23CBC" w:rsidRPr="00315EAF" w:rsidRDefault="00F23CBC" w:rsidP="008E2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3984C47" w14:textId="68879F35" w:rsidR="00F23CBC" w:rsidRPr="00315EAF" w:rsidRDefault="00F23CBC" w:rsidP="008E2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315EAF">
        <w:rPr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5CEB266A" w14:textId="442D93CA" w:rsidR="00F23CBC" w:rsidRPr="00315EAF" w:rsidRDefault="00F23CBC" w:rsidP="008E2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B39E378" w14:textId="78153B3F" w:rsidR="006366A3" w:rsidRDefault="00F23CBC" w:rsidP="00920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315EAF">
        <w:rPr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        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315EAF">
        <w:t>3</w:t>
      </w:r>
      <w:r w:rsidRPr="00315EAF">
        <w:rPr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18EC4E3" w14:textId="77777777" w:rsidR="003E5B84" w:rsidRPr="00920AFB" w:rsidRDefault="003E5B84" w:rsidP="00920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</w:pPr>
    </w:p>
    <w:p w14:paraId="6ED25351" w14:textId="668A34A2" w:rsidR="00015D9B" w:rsidRPr="00D81B31" w:rsidRDefault="004762B0" w:rsidP="00EC5131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81B31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D81B31" w:rsidRPr="00D81B31">
        <w:rPr>
          <w:rFonts w:ascii="Angsana New" w:hAnsi="Angsana New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5D3343A" w14:textId="54EA8A9C" w:rsidR="00015D9B" w:rsidRDefault="00015D9B" w:rsidP="003C2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45312" w14:textId="0E8AB202" w:rsidR="004303AD" w:rsidRDefault="004303AD" w:rsidP="00EC5131">
      <w:pPr>
        <w:pStyle w:val="ListParagraph"/>
        <w:numPr>
          <w:ilvl w:val="2"/>
          <w:numId w:val="10"/>
        </w:numPr>
        <w:rPr>
          <w:rFonts w:ascii="Angsana New" w:eastAsia="EucrosiaUPCBold" w:hAnsi="Angsana New"/>
          <w:i/>
          <w:iCs/>
          <w:sz w:val="30"/>
          <w:szCs w:val="30"/>
        </w:rPr>
      </w:pPr>
      <w:r w:rsidRPr="004303AD">
        <w:rPr>
          <w:rFonts w:ascii="Angsana New" w:eastAsia="EucrosiaUPCBold" w:hAnsi="Angsana New"/>
          <w:i/>
          <w:iCs/>
          <w:sz w:val="30"/>
          <w:szCs w:val="30"/>
          <w:cs/>
        </w:rPr>
        <w:t>การรับรู้รายได้</w:t>
      </w:r>
    </w:p>
    <w:p w14:paraId="79DBB271" w14:textId="0EABBA7C" w:rsidR="004303AD" w:rsidRDefault="004303AD" w:rsidP="004303AD">
      <w:pPr>
        <w:pStyle w:val="ListParagraph"/>
        <w:ind w:left="680"/>
        <w:rPr>
          <w:rFonts w:ascii="Angsana New" w:eastAsia="EucrosiaUPCBold" w:hAnsi="Angsana New"/>
          <w:i/>
          <w:iCs/>
          <w:sz w:val="30"/>
          <w:szCs w:val="30"/>
        </w:rPr>
      </w:pPr>
    </w:p>
    <w:p w14:paraId="69954CB9" w14:textId="41F57656" w:rsidR="004303AD" w:rsidRPr="00FA5931" w:rsidRDefault="004303AD" w:rsidP="00FA5931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FA5931">
        <w:rPr>
          <w:rFonts w:asciiTheme="majorBidi" w:hAnsiTheme="majorBidi"/>
          <w:color w:val="000000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="00FA5931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FA5931">
        <w:rPr>
          <w:rFonts w:asciiTheme="majorBidi" w:hAnsiTheme="majorBidi"/>
          <w:color w:val="000000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1FAD4467" w14:textId="77777777" w:rsidR="004303AD" w:rsidRPr="004303AD" w:rsidRDefault="004303AD" w:rsidP="004303AD">
      <w:pPr>
        <w:pStyle w:val="ListParagraph"/>
        <w:ind w:left="680"/>
        <w:rPr>
          <w:rFonts w:ascii="Angsana New" w:eastAsia="EucrosiaUPCBold" w:hAnsi="Angsana New"/>
          <w:sz w:val="30"/>
          <w:szCs w:val="30"/>
        </w:rPr>
      </w:pPr>
    </w:p>
    <w:p w14:paraId="5525EC2C" w14:textId="62894E79" w:rsidR="004303AD" w:rsidRPr="00FA5931" w:rsidRDefault="004303AD" w:rsidP="00FA5931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FA5931">
        <w:rPr>
          <w:rFonts w:asciiTheme="majorBidi" w:hAnsiTheme="majorBidi"/>
          <w:color w:val="000000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76F2C881" w14:textId="77777777" w:rsidR="004303AD" w:rsidRPr="00315EAF" w:rsidRDefault="004303AD" w:rsidP="003C2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36FF68" w14:textId="00923CA8" w:rsidR="004303AD" w:rsidRPr="004303AD" w:rsidRDefault="004303AD" w:rsidP="00EC5131">
      <w:pPr>
        <w:pStyle w:val="ListParagraph"/>
        <w:numPr>
          <w:ilvl w:val="2"/>
          <w:numId w:val="10"/>
        </w:numPr>
        <w:rPr>
          <w:rFonts w:ascii="Angsana New" w:eastAsia="EucrosiaUPCBold" w:hAnsi="Angsana New"/>
          <w:i/>
          <w:iCs/>
          <w:sz w:val="30"/>
          <w:szCs w:val="30"/>
        </w:rPr>
      </w:pPr>
      <w:r w:rsidRPr="004303AD"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4303AD">
        <w:rPr>
          <w:rFonts w:ascii="Angsana New" w:eastAsia="EucrosiaUPCBold" w:hAnsi="Angsana New"/>
          <w:i/>
          <w:iCs/>
          <w:sz w:val="30"/>
          <w:szCs w:val="30"/>
          <w:cs/>
        </w:rPr>
        <w:t>ยอดคงเหลือของสัญญา</w:t>
      </w:r>
    </w:p>
    <w:p w14:paraId="18363181" w14:textId="052DB188" w:rsidR="004303AD" w:rsidRDefault="004303AD" w:rsidP="00A212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369E81" w14:textId="48946AAC" w:rsidR="004303AD" w:rsidRDefault="004303AD" w:rsidP="00FA5931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FA5931">
        <w:rPr>
          <w:rFonts w:asciiTheme="majorBidi" w:hAnsiTheme="majorBidi"/>
          <w:color w:val="000000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1515CA0A" w14:textId="13E60611" w:rsidR="004303AD" w:rsidRPr="00FA5931" w:rsidRDefault="004303AD" w:rsidP="00FA5931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FA5931">
        <w:rPr>
          <w:rFonts w:asciiTheme="majorBidi" w:hAnsiTheme="majorBidi"/>
          <w:color w:val="000000"/>
          <w:sz w:val="30"/>
          <w:szCs w:val="30"/>
          <w:cs/>
        </w:rPr>
        <w:lastRenderedPageBreak/>
        <w:t xml:space="preserve"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55B8BC94" w14:textId="2B274DE9" w:rsidR="00F319D4" w:rsidRDefault="00F319D4" w:rsidP="00FA5931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31F4E2A6" w14:textId="77777777" w:rsidR="00015D9B" w:rsidRPr="00315EAF" w:rsidRDefault="004762B0" w:rsidP="00EC5131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15EA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1AA7CF6D" w14:textId="77777777" w:rsidR="00015D9B" w:rsidRPr="00315EAF" w:rsidRDefault="00015D9B" w:rsidP="003C298B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32CD4943" w14:textId="66E6C4BB" w:rsidR="00015D9B" w:rsidRPr="00315EAF" w:rsidRDefault="004762B0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315EAF">
        <w:rPr>
          <w:rFonts w:hint="cs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</w:t>
      </w:r>
      <w:r w:rsidRPr="00315EAF">
        <w:rPr>
          <w:rStyle w:val="PageNumber"/>
          <w:rFonts w:hint="cs"/>
          <w:cs/>
        </w:rPr>
        <w:t>าษีเงินได้ของ</w:t>
      </w:r>
      <w:r w:rsidR="00332588" w:rsidRPr="00315EAF">
        <w:rPr>
          <w:rStyle w:val="PageNumber"/>
          <w:rFonts w:hint="cs"/>
          <w:cs/>
        </w:rPr>
        <w:t>งวด</w:t>
      </w:r>
      <w:r w:rsidRPr="00315EAF">
        <w:rPr>
          <w:rStyle w:val="PageNumber"/>
          <w:rFonts w:hint="cs"/>
          <w:cs/>
        </w:rPr>
        <w:t>ปัจจุบันและภาษีเงินได้รอการตัดบัญชีรับรู้ในกำไรหรือขาดทุน</w:t>
      </w:r>
      <w:r w:rsidRPr="00315EAF">
        <w:rPr>
          <w:rFonts w:hint="cs"/>
          <w:cs/>
        </w:rPr>
        <w:t>เว้นแต่ในส่วนที่เกี่ยวกับรายการที่</w:t>
      </w:r>
      <w:r w:rsidR="00332588" w:rsidRPr="00315EAF">
        <w:rPr>
          <w:rFonts w:hint="cs"/>
          <w:cs/>
        </w:rPr>
        <w:t>รับรู้โดยตรง</w:t>
      </w:r>
      <w:r w:rsidRPr="00315EAF">
        <w:rPr>
          <w:rFonts w:hint="cs"/>
          <w:cs/>
        </w:rPr>
        <w:t>ในส่วนของผู้ถือหุ้นหรือกำไรขาดทุนเบ็ดเสร็จอื่น</w:t>
      </w:r>
    </w:p>
    <w:p w14:paraId="08805FD1" w14:textId="77777777" w:rsidR="00015D9B" w:rsidRPr="00315EAF" w:rsidRDefault="00015D9B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573E63A8" w14:textId="4211F01D" w:rsidR="0087221D" w:rsidRPr="00315EAF" w:rsidRDefault="00F23CB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315EAF">
        <w:rPr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5355E67" w14:textId="3D2432F9" w:rsidR="00877462" w:rsidRDefault="008774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06BB142E" w14:textId="726BEA20" w:rsidR="005C3CAC" w:rsidRPr="00315EAF" w:rsidRDefault="00F23CBC" w:rsidP="00A2120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6AA49114" w14:textId="77777777" w:rsidR="00F23CBC" w:rsidRPr="00315EAF" w:rsidRDefault="00F23CBC" w:rsidP="00A2120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66C28DC" w14:textId="2BA528A0" w:rsidR="00015D9B" w:rsidRPr="00315EAF" w:rsidRDefault="00F23CBC" w:rsidP="00A2120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48CBA1E" w14:textId="77777777" w:rsidR="00F23CBC" w:rsidRPr="00315EAF" w:rsidRDefault="00F23CBC" w:rsidP="00A21206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65F468F" w14:textId="14D4363F" w:rsidR="000C2874" w:rsidRPr="00315EAF" w:rsidRDefault="00F23CBC" w:rsidP="00F8248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315EA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</w:t>
      </w:r>
      <w:r w:rsidR="00F8248A">
        <w:rPr>
          <w:rFonts w:ascii="Angsana New" w:hAnsi="Angsana New" w:hint="cs"/>
          <w:sz w:val="30"/>
          <w:szCs w:val="30"/>
          <w:cs/>
        </w:rPr>
        <w:t>กท</w:t>
      </w:r>
      <w:r w:rsidRPr="00315EAF">
        <w:rPr>
          <w:rFonts w:ascii="Angsana New" w:hAnsi="Angsana New"/>
          <w:sz w:val="30"/>
          <w:szCs w:val="30"/>
          <w:cs/>
        </w:rPr>
        <w:t>บทว</w:t>
      </w:r>
      <w:r w:rsidR="00F8248A">
        <w:rPr>
          <w:rFonts w:ascii="Angsana New" w:hAnsi="Angsana New" w:hint="cs"/>
          <w:sz w:val="30"/>
          <w:szCs w:val="30"/>
          <w:cs/>
        </w:rPr>
        <w:t>บ</w:t>
      </w:r>
      <w:r w:rsidRPr="00315EAF">
        <w:rPr>
          <w:rFonts w:ascii="Angsana New" w:hAnsi="Angsana New"/>
          <w:sz w:val="30"/>
          <w:szCs w:val="30"/>
          <w:cs/>
        </w:rPr>
        <w:t xml:space="preserve"> ณ ทุกวันที่รายงานและจะถูกปรับลดลงเท่าที่ประโยชน์ทางภาษีจะมีโอกาสถูกใช้จริง</w:t>
      </w:r>
    </w:p>
    <w:p w14:paraId="1976849B" w14:textId="30C4539F" w:rsidR="003E5B84" w:rsidRDefault="003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0022B80A" w14:textId="77777777" w:rsidR="00015D9B" w:rsidRPr="00315EAF" w:rsidRDefault="004762B0" w:rsidP="00EC5131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5EA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กำไรต่อหุ้น</w:t>
      </w:r>
    </w:p>
    <w:p w14:paraId="4EFB142D" w14:textId="77777777" w:rsidR="00015D9B" w:rsidRPr="00315EAF" w:rsidRDefault="00015D9B" w:rsidP="003C298B">
      <w:pPr>
        <w:pStyle w:val="BodyText2"/>
        <w:tabs>
          <w:tab w:val="left" w:pos="540"/>
        </w:tabs>
        <w:ind w:left="1620" w:firstLine="0"/>
        <w:jc w:val="thaiDistribute"/>
        <w:rPr>
          <w:rFonts w:ascii="Angsana New" w:hAnsi="Angsana New"/>
          <w:sz w:val="30"/>
          <w:szCs w:val="30"/>
        </w:rPr>
      </w:pPr>
    </w:p>
    <w:p w14:paraId="29792220" w14:textId="783212DB" w:rsidR="00F218B6" w:rsidRDefault="00F23CBC" w:rsidP="00EF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</w:rPr>
      </w:pPr>
      <w:r w:rsidRPr="00315EAF">
        <w:rPr>
          <w:rFonts w:asciiTheme="majorBidi" w:hAnsiTheme="majorBidi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735066">
        <w:rPr>
          <w:rFonts w:asciiTheme="majorBidi" w:hAnsiTheme="majorBidi"/>
          <w:cs/>
        </w:rPr>
        <w:br/>
      </w:r>
      <w:r w:rsidRPr="00315EAF">
        <w:rPr>
          <w:rFonts w:asciiTheme="majorBidi" w:hAnsiTheme="majorBidi"/>
          <w:cs/>
        </w:rPr>
        <w:t>ถัวเฉลี่ยถ่วงน้ำหนักที่ออกจำหน่ายระหว่างปี</w:t>
      </w:r>
    </w:p>
    <w:p w14:paraId="7BAFC2A1" w14:textId="77777777" w:rsidR="00924A5A" w:rsidRDefault="00924A5A" w:rsidP="00EF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</w:rPr>
      </w:pPr>
    </w:p>
    <w:p w14:paraId="0E9D8AB7" w14:textId="4F009A0B" w:rsidR="00E00D3A" w:rsidRPr="00E00D3A" w:rsidRDefault="00E00D3A" w:rsidP="00EC5131">
      <w:pPr>
        <w:pStyle w:val="BodyText2"/>
        <w:numPr>
          <w:ilvl w:val="1"/>
          <w:numId w:val="7"/>
        </w:numPr>
        <w:tabs>
          <w:tab w:val="clear" w:pos="680"/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00D3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2D763438" w14:textId="77777777" w:rsidR="00E00D3A" w:rsidRDefault="00E00D3A" w:rsidP="00EF1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</w:rPr>
      </w:pPr>
    </w:p>
    <w:p w14:paraId="38B83966" w14:textId="77777777" w:rsidR="00E00D3A" w:rsidRPr="003C4A3B" w:rsidRDefault="00E00D3A" w:rsidP="003C4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  <w:i/>
          <w:iCs/>
        </w:rPr>
      </w:pPr>
      <w:r w:rsidRPr="003C4A3B">
        <w:rPr>
          <w:rFonts w:asciiTheme="majorBidi" w:hAnsiTheme="majorBidi" w:hint="cs"/>
          <w:i/>
          <w:iCs/>
          <w:cs/>
        </w:rPr>
        <w:t>รายงานทางการเงินจำแนกตามส่วนงาน</w:t>
      </w:r>
    </w:p>
    <w:p w14:paraId="0CF4A41F" w14:textId="77777777" w:rsidR="00E00D3A" w:rsidRDefault="00E00D3A" w:rsidP="00E00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</w:rPr>
      </w:pPr>
    </w:p>
    <w:p w14:paraId="0E7ED606" w14:textId="4F9E9ACE" w:rsidR="00E00D3A" w:rsidRPr="003C4A3B" w:rsidRDefault="00E00D3A" w:rsidP="003C4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</w:rPr>
      </w:pPr>
      <w:r w:rsidRPr="003C4A3B">
        <w:rPr>
          <w:rFonts w:asciiTheme="majorBidi" w:hAnsiTheme="majorBidi" w:hint="cs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รายการที่ไม่สามารถปันส่วนได้ส่วนใหญ่เป็นรายการค่าใช้จ่ายสำนักงานใหญ่ </w:t>
      </w:r>
    </w:p>
    <w:p w14:paraId="2D524D67" w14:textId="77777777" w:rsidR="00E00D3A" w:rsidRPr="003E5B84" w:rsidRDefault="00E00D3A" w:rsidP="00E00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</w:rPr>
      </w:pPr>
    </w:p>
    <w:p w14:paraId="4FBB2202" w14:textId="77777777" w:rsidR="004E2BA9" w:rsidRPr="00D57E15" w:rsidRDefault="004E2BA9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D57E15">
        <w:rPr>
          <w:rFonts w:ascii="Angsana New" w:hAnsi="Angsana New" w:hint="cs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26DC5DA5" w:rsidR="00870CCC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6F014420" w14:textId="7A87879D" w:rsidR="006447C4" w:rsidRPr="006447C4" w:rsidRDefault="006447C4" w:rsidP="00644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/>
        </w:rPr>
      </w:pPr>
      <w:r w:rsidRPr="006447C4">
        <w:rPr>
          <w:rFonts w:asciiTheme="majorBidi" w:hAnsiTheme="majorBidi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</w:t>
      </w:r>
      <w:r>
        <w:rPr>
          <w:rFonts w:asciiTheme="majorBidi" w:hAnsiTheme="majorBidi" w:hint="cs"/>
          <w:cs/>
        </w:rPr>
        <w:t xml:space="preserve"> </w:t>
      </w:r>
      <w:r w:rsidRPr="006447C4">
        <w:rPr>
          <w:rFonts w:asciiTheme="majorBidi" w:hAnsiTheme="majorBidi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81FF7F3" w14:textId="77777777" w:rsidR="006447C4" w:rsidRPr="00D57E15" w:rsidRDefault="006447C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0AD5C702" w14:textId="31E270CD" w:rsidR="005611F0" w:rsidRPr="00D57E15" w:rsidRDefault="00EF1968" w:rsidP="005611F0">
      <w:pPr>
        <w:spacing w:line="240" w:lineRule="auto"/>
        <w:ind w:left="540" w:right="-108"/>
        <w:jc w:val="thaiDistribute"/>
        <w:rPr>
          <w:b/>
        </w:rPr>
      </w:pPr>
      <w:r w:rsidRPr="00D57E15">
        <w:rPr>
          <w:rFonts w:hint="cs"/>
          <w:b/>
          <w:cs/>
        </w:rPr>
        <w:t>ความสัมพันธ์ที่มีกั</w:t>
      </w:r>
      <w:r w:rsidR="00971271" w:rsidRPr="00D57E15">
        <w:rPr>
          <w:rFonts w:hint="cs"/>
          <w:b/>
          <w:cs/>
        </w:rPr>
        <w:t>บบริษัทย่อย</w:t>
      </w:r>
      <w:r w:rsidR="005C3CAC">
        <w:rPr>
          <w:rFonts w:hint="cs"/>
          <w:b/>
          <w:cs/>
        </w:rPr>
        <w:t xml:space="preserve"> </w:t>
      </w:r>
      <w:r w:rsidR="00971271" w:rsidRPr="00D57E15">
        <w:rPr>
          <w:rFonts w:hint="cs"/>
          <w:b/>
          <w:cs/>
        </w:rPr>
        <w:t>บริษัทร่วม</w:t>
      </w:r>
      <w:r w:rsidR="005C3CAC">
        <w:rPr>
          <w:rFonts w:hint="cs"/>
          <w:b/>
          <w:cs/>
        </w:rPr>
        <w:t>และการร่วมค้า</w:t>
      </w:r>
      <w:r w:rsidR="00971271" w:rsidRPr="00D57E15">
        <w:rPr>
          <w:rFonts w:hint="cs"/>
          <w:b/>
          <w:cs/>
        </w:rPr>
        <w:t>ได้เปิดเผยใน</w:t>
      </w:r>
      <w:r w:rsidR="00971271" w:rsidRPr="00274343">
        <w:rPr>
          <w:rFonts w:hint="cs"/>
          <w:b/>
          <w:cs/>
        </w:rPr>
        <w:t xml:space="preserve">หมายเหตุข้อ </w:t>
      </w:r>
      <w:r w:rsidR="00274343" w:rsidRPr="00274343">
        <w:rPr>
          <w:bCs/>
        </w:rPr>
        <w:t>9</w:t>
      </w:r>
      <w:r w:rsidR="00971271" w:rsidRPr="00274343">
        <w:rPr>
          <w:rFonts w:hint="cs"/>
          <w:bCs/>
        </w:rPr>
        <w:t xml:space="preserve"> </w:t>
      </w:r>
      <w:r w:rsidR="00971271" w:rsidRPr="00274343">
        <w:rPr>
          <w:rFonts w:hint="cs"/>
          <w:b/>
          <w:cs/>
        </w:rPr>
        <w:t xml:space="preserve">และ </w:t>
      </w:r>
      <w:r w:rsidR="00327A23" w:rsidRPr="00274343">
        <w:rPr>
          <w:rFonts w:hint="cs"/>
          <w:bCs/>
        </w:rPr>
        <w:t>1</w:t>
      </w:r>
      <w:r w:rsidR="00274343" w:rsidRPr="00274343">
        <w:rPr>
          <w:bCs/>
        </w:rPr>
        <w:t>0</w:t>
      </w:r>
      <w:r w:rsidR="00971271" w:rsidRPr="00274343">
        <w:rPr>
          <w:rFonts w:hint="cs"/>
          <w:b/>
          <w:cs/>
        </w:rPr>
        <w:t xml:space="preserve"> </w:t>
      </w:r>
      <w:r w:rsidR="007D467D" w:rsidRPr="00274343">
        <w:rPr>
          <w:rFonts w:hint="cs"/>
          <w:b/>
          <w:cs/>
        </w:rPr>
        <w:t>สำหรับ</w:t>
      </w:r>
      <w:r w:rsidR="005611F0" w:rsidRPr="00274343">
        <w:rPr>
          <w:rFonts w:hint="cs"/>
          <w:b/>
          <w:cs/>
        </w:rPr>
        <w:t>บุคคลหรือ</w:t>
      </w:r>
      <w:r w:rsidR="005611F0" w:rsidRPr="00D57E15">
        <w:rPr>
          <w:rFonts w:hint="cs"/>
          <w:b/>
          <w:cs/>
        </w:rPr>
        <w:t>กิจการที่เกี่ยวข้องกัน</w:t>
      </w:r>
      <w:r w:rsidRPr="00D57E15">
        <w:rPr>
          <w:rFonts w:hint="cs"/>
          <w:b/>
          <w:cs/>
        </w:rPr>
        <w:t>ที่มีรายการระหว่างกันที่มีนัยสำคัญกับกลุ่มบริษัทในระหว่าง</w:t>
      </w:r>
      <w:r w:rsidR="006447C4">
        <w:rPr>
          <w:rFonts w:hint="cs"/>
          <w:b/>
          <w:cs/>
        </w:rPr>
        <w:t>ปี</w:t>
      </w:r>
      <w:r w:rsidRPr="00D57E15">
        <w:rPr>
          <w:rFonts w:hint="cs"/>
          <w:b/>
          <w:cs/>
        </w:rPr>
        <w:t>มีดังต่อไปนี้</w:t>
      </w:r>
    </w:p>
    <w:p w14:paraId="2E7F28B0" w14:textId="77777777" w:rsidR="005611F0" w:rsidRPr="00D57E15" w:rsidRDefault="005611F0" w:rsidP="005611F0">
      <w:pPr>
        <w:spacing w:line="240" w:lineRule="auto"/>
        <w:ind w:left="540" w:right="-108"/>
        <w:jc w:val="thaiDistribute"/>
        <w:rPr>
          <w:rFonts w:eastAsia="Calibri"/>
          <w:b/>
          <w:color w:val="0000FF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4410"/>
      </w:tblGrid>
      <w:tr w:rsidR="00907ED7" w:rsidRPr="00D57E15" w14:paraId="297EE7A6" w14:textId="77777777" w:rsidTr="00274343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39A5FDCF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jc w:val="center"/>
              <w:rPr>
                <w:cs/>
              </w:rPr>
            </w:pPr>
            <w:r w:rsidRPr="00D57E15">
              <w:rPr>
                <w:rFonts w:hint="cs"/>
                <w:b/>
                <w:bCs/>
                <w:cs/>
              </w:rPr>
              <w:t>ชื่อกิจการ</w:t>
            </w:r>
          </w:p>
        </w:tc>
        <w:tc>
          <w:tcPr>
            <w:tcW w:w="990" w:type="dxa"/>
            <w:shd w:val="clear" w:color="auto" w:fill="auto"/>
          </w:tcPr>
          <w:p w14:paraId="3006C977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b/>
                <w:bCs/>
              </w:rPr>
            </w:pPr>
            <w:r w:rsidRPr="00D57E15">
              <w:rPr>
                <w:rFonts w:hint="cs"/>
                <w:b/>
                <w:bCs/>
                <w:cs/>
              </w:rPr>
              <w:t>ประเทศที่จัดตั้ง</w:t>
            </w:r>
          </w:p>
          <w:p w14:paraId="0F6B96DA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D57E15">
              <w:rPr>
                <w:rFonts w:hint="cs"/>
                <w:b/>
                <w:bCs/>
              </w:rPr>
              <w:t>/</w:t>
            </w:r>
            <w:r w:rsidRPr="00D57E15">
              <w:rPr>
                <w:rFonts w:hint="cs"/>
                <w:b/>
                <w:bCs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14:paraId="2D86DAA6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center"/>
              <w:rPr>
                <w:cs/>
              </w:rPr>
            </w:pPr>
            <w:r w:rsidRPr="00D57E15">
              <w:rPr>
                <w:rFonts w:hint="cs"/>
                <w:b/>
                <w:bCs/>
                <w:cs/>
              </w:rPr>
              <w:t>ลักษณะความสัมพันธ์</w:t>
            </w:r>
          </w:p>
        </w:tc>
      </w:tr>
      <w:tr w:rsidR="00907ED7" w:rsidRPr="00D57E15" w14:paraId="136381C5" w14:textId="77777777" w:rsidTr="00274343">
        <w:trPr>
          <w:trHeight w:val="20"/>
        </w:trPr>
        <w:tc>
          <w:tcPr>
            <w:tcW w:w="3870" w:type="dxa"/>
            <w:shd w:val="clear" w:color="auto" w:fill="auto"/>
          </w:tcPr>
          <w:p w14:paraId="0489A0E0" w14:textId="11EB2772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cs/>
              </w:rPr>
            </w:pPr>
            <w:r w:rsidRPr="00D57E15">
              <w:rPr>
                <w:rFonts w:hint="cs"/>
                <w:cs/>
              </w:rPr>
              <w:t>บริษัท</w:t>
            </w:r>
            <w:r w:rsidRPr="00D57E15">
              <w:rPr>
                <w:rFonts w:hint="cs"/>
              </w:rPr>
              <w:t xml:space="preserve"> </w:t>
            </w:r>
            <w:r w:rsidRPr="00D57E15">
              <w:rPr>
                <w:rFonts w:hint="cs"/>
                <w:cs/>
              </w:rPr>
              <w:t>บางจาก คอร์ปอเรชั่น จำกัด</w:t>
            </w:r>
            <w:r w:rsidR="00315835" w:rsidRPr="00D57E15">
              <w:rPr>
                <w:rFonts w:hint="cs"/>
              </w:rPr>
              <w:t xml:space="preserve"> </w:t>
            </w:r>
            <w:r w:rsidRPr="00D57E15">
              <w:rPr>
                <w:rFonts w:hint="cs"/>
                <w:cs/>
              </w:rPr>
              <w:t>(มหาชน)</w:t>
            </w:r>
          </w:p>
        </w:tc>
        <w:tc>
          <w:tcPr>
            <w:tcW w:w="990" w:type="dxa"/>
            <w:shd w:val="clear" w:color="auto" w:fill="auto"/>
          </w:tcPr>
          <w:p w14:paraId="2EED757C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D57E15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66C0F428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  <w:r w:rsidRPr="00D57E15">
              <w:rPr>
                <w:rFonts w:hint="cs"/>
                <w:cs/>
              </w:rPr>
              <w:t>เป็นบริษัทใหญ่และมีกรรมการร่วมกันกับบริษัท</w:t>
            </w:r>
          </w:p>
        </w:tc>
      </w:tr>
      <w:tr w:rsidR="00907ED7" w:rsidRPr="00D57E15" w14:paraId="7C3683B1" w14:textId="77777777" w:rsidTr="00274343">
        <w:trPr>
          <w:trHeight w:val="20"/>
        </w:trPr>
        <w:tc>
          <w:tcPr>
            <w:tcW w:w="3870" w:type="dxa"/>
            <w:shd w:val="clear" w:color="auto" w:fill="auto"/>
          </w:tcPr>
          <w:p w14:paraId="6B7610DF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cs/>
              </w:rPr>
            </w:pPr>
            <w:r w:rsidRPr="00D57E15">
              <w:rPr>
                <w:rFonts w:hint="cs"/>
                <w:cs/>
              </w:rPr>
              <w:t>บริษัท น้ำตาลขอนแก่น จำกัด (มหาชน)</w:t>
            </w:r>
          </w:p>
        </w:tc>
        <w:tc>
          <w:tcPr>
            <w:tcW w:w="990" w:type="dxa"/>
            <w:shd w:val="clear" w:color="auto" w:fill="auto"/>
          </w:tcPr>
          <w:p w14:paraId="2B721E98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D57E15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40C7021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cs/>
              </w:rPr>
            </w:pPr>
            <w:r w:rsidRPr="00D57E15">
              <w:rPr>
                <w:rFonts w:hint="cs"/>
                <w:cs/>
              </w:rPr>
              <w:t>เป็นผู้ถือหุ้นอื่นและมีกรรมการร่วมกันกับบริษัท</w:t>
            </w:r>
          </w:p>
        </w:tc>
      </w:tr>
      <w:tr w:rsidR="00A93EEB" w:rsidRPr="00D57E15" w14:paraId="37130E0D" w14:textId="77777777" w:rsidTr="00274343">
        <w:trPr>
          <w:trHeight w:val="20"/>
        </w:trPr>
        <w:tc>
          <w:tcPr>
            <w:tcW w:w="3870" w:type="dxa"/>
            <w:shd w:val="clear" w:color="auto" w:fill="auto"/>
          </w:tcPr>
          <w:p w14:paraId="66250CDA" w14:textId="71DA29CF" w:rsidR="00A93EEB" w:rsidRPr="00D57E15" w:rsidRDefault="00A93EEB" w:rsidP="00993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cs/>
              </w:rPr>
            </w:pPr>
            <w:r w:rsidRPr="00D57E15">
              <w:rPr>
                <w:rFonts w:hint="cs"/>
                <w:cs/>
              </w:rPr>
              <w:t>บริษัท บีซีพีจี จำกัด (มหาชน)</w:t>
            </w:r>
          </w:p>
        </w:tc>
        <w:tc>
          <w:tcPr>
            <w:tcW w:w="990" w:type="dxa"/>
            <w:shd w:val="clear" w:color="auto" w:fill="auto"/>
          </w:tcPr>
          <w:p w14:paraId="366B01DB" w14:textId="4621E45D" w:rsidR="00A93EEB" w:rsidRPr="00D57E15" w:rsidRDefault="00A93EEB" w:rsidP="00993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D57E15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232EF4C" w14:textId="5E85A1B1" w:rsidR="00A93EEB" w:rsidRPr="00D57E15" w:rsidRDefault="00A93EEB" w:rsidP="00FF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cs/>
              </w:rPr>
            </w:pPr>
            <w:r w:rsidRPr="00D57E15">
              <w:rPr>
                <w:rFonts w:hint="cs"/>
                <w:cs/>
              </w:rPr>
              <w:t>เป็นบริษัทย่อยของผู้ถือหุ้นใหญ่และมีกรรมการร่วมกันกับบริษัท</w:t>
            </w:r>
          </w:p>
        </w:tc>
      </w:tr>
      <w:tr w:rsidR="00907ED7" w:rsidRPr="00D57E15" w14:paraId="1E60AA4E" w14:textId="77777777" w:rsidTr="00274343">
        <w:trPr>
          <w:trHeight w:val="20"/>
        </w:trPr>
        <w:tc>
          <w:tcPr>
            <w:tcW w:w="3870" w:type="dxa"/>
            <w:shd w:val="clear" w:color="auto" w:fill="auto"/>
          </w:tcPr>
          <w:p w14:paraId="320C525E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cs/>
              </w:rPr>
            </w:pPr>
            <w:r w:rsidRPr="00D57E15">
              <w:rPr>
                <w:rFonts w:hint="cs"/>
                <w:cs/>
              </w:rPr>
              <w:lastRenderedPageBreak/>
              <w:t>บริษัท โรงงานน้ำตาลนิวกรุงไทย จำกัด</w:t>
            </w:r>
          </w:p>
        </w:tc>
        <w:tc>
          <w:tcPr>
            <w:tcW w:w="990" w:type="dxa"/>
            <w:shd w:val="clear" w:color="auto" w:fill="auto"/>
          </w:tcPr>
          <w:p w14:paraId="1DC0BEEF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D57E15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669A80D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D57E15">
              <w:rPr>
                <w:rFonts w:hint="cs"/>
                <w:cs/>
              </w:rPr>
              <w:t>เป็นบริษัทย่อยของผู้ถือหุ้นอื่น</w:t>
            </w:r>
          </w:p>
        </w:tc>
      </w:tr>
      <w:tr w:rsidR="00907ED7" w:rsidRPr="00D57E15" w14:paraId="22902C05" w14:textId="77777777" w:rsidTr="00274343">
        <w:trPr>
          <w:trHeight w:val="20"/>
        </w:trPr>
        <w:tc>
          <w:tcPr>
            <w:tcW w:w="3870" w:type="dxa"/>
            <w:shd w:val="clear" w:color="auto" w:fill="auto"/>
          </w:tcPr>
          <w:p w14:paraId="7D7232EC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cs/>
              </w:rPr>
            </w:pPr>
            <w:r w:rsidRPr="00D57E15">
              <w:rPr>
                <w:rFonts w:hint="cs"/>
                <w:cs/>
              </w:rPr>
              <w:t>บริษัท น้ำตาลท่ามะกา จำกัด</w:t>
            </w:r>
          </w:p>
        </w:tc>
        <w:tc>
          <w:tcPr>
            <w:tcW w:w="990" w:type="dxa"/>
            <w:shd w:val="clear" w:color="auto" w:fill="auto"/>
          </w:tcPr>
          <w:p w14:paraId="2118779B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D57E15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2B13021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D57E15">
              <w:rPr>
                <w:rFonts w:hint="cs"/>
                <w:cs/>
              </w:rPr>
              <w:t>เป็นบริษัทย่อยของผู้ถือหุ้นอื่น</w:t>
            </w:r>
          </w:p>
        </w:tc>
      </w:tr>
      <w:tr w:rsidR="00907ED7" w:rsidRPr="00D57E15" w14:paraId="2E15EFEB" w14:textId="77777777" w:rsidTr="00274343">
        <w:trPr>
          <w:trHeight w:val="20"/>
        </w:trPr>
        <w:tc>
          <w:tcPr>
            <w:tcW w:w="3870" w:type="dxa"/>
            <w:shd w:val="clear" w:color="auto" w:fill="auto"/>
          </w:tcPr>
          <w:p w14:paraId="0FF580FA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cs/>
              </w:rPr>
            </w:pPr>
            <w:r w:rsidRPr="00D57E15">
              <w:rPr>
                <w:rFonts w:hint="cs"/>
                <w:cs/>
              </w:rPr>
              <w:t>บริษัท น้ำตาลนิวกว้างสุ้นหลี จำกัด</w:t>
            </w:r>
          </w:p>
        </w:tc>
        <w:tc>
          <w:tcPr>
            <w:tcW w:w="990" w:type="dxa"/>
            <w:shd w:val="clear" w:color="auto" w:fill="auto"/>
          </w:tcPr>
          <w:p w14:paraId="5861C365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D57E15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991EBF5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D57E15">
              <w:rPr>
                <w:rFonts w:hint="cs"/>
                <w:cs/>
              </w:rPr>
              <w:t>เป็นบริษัทย่อยของผู้ถือหุ้นอื่น</w:t>
            </w:r>
          </w:p>
        </w:tc>
      </w:tr>
      <w:tr w:rsidR="00907ED7" w:rsidRPr="00D57E15" w14:paraId="415DDD69" w14:textId="77777777" w:rsidTr="00274343">
        <w:trPr>
          <w:trHeight w:val="20"/>
        </w:trPr>
        <w:tc>
          <w:tcPr>
            <w:tcW w:w="3870" w:type="dxa"/>
            <w:shd w:val="clear" w:color="auto" w:fill="auto"/>
          </w:tcPr>
          <w:p w14:paraId="1AA1E304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cs/>
              </w:rPr>
            </w:pPr>
            <w:r w:rsidRPr="00D57E15">
              <w:rPr>
                <w:rFonts w:hint="cs"/>
                <w:cs/>
              </w:rPr>
              <w:t>บริษัท โรงไฟฟ้าน้ำตาลขอนแก่น จำกัด</w:t>
            </w:r>
          </w:p>
        </w:tc>
        <w:tc>
          <w:tcPr>
            <w:tcW w:w="990" w:type="dxa"/>
            <w:shd w:val="clear" w:color="auto" w:fill="auto"/>
          </w:tcPr>
          <w:p w14:paraId="4F8EBF5C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D57E15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24FFB06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D57E15">
              <w:rPr>
                <w:rFonts w:hint="cs"/>
                <w:cs/>
              </w:rPr>
              <w:t>เป็นบริษัทย่อยของผู้ถือหุ้นอื่น</w:t>
            </w:r>
          </w:p>
        </w:tc>
      </w:tr>
      <w:tr w:rsidR="00907ED7" w:rsidRPr="00D57E15" w14:paraId="21607D9F" w14:textId="77777777" w:rsidTr="00274343">
        <w:trPr>
          <w:trHeight w:val="20"/>
        </w:trPr>
        <w:tc>
          <w:tcPr>
            <w:tcW w:w="3870" w:type="dxa"/>
            <w:shd w:val="clear" w:color="auto" w:fill="auto"/>
          </w:tcPr>
          <w:p w14:paraId="4903E2E1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</w:pPr>
            <w:r w:rsidRPr="00D57E15">
              <w:rPr>
                <w:rFonts w:hint="cs"/>
                <w:cs/>
              </w:rPr>
              <w:t xml:space="preserve">บริษัท เคเอสแอล แมททีเรียล </w:t>
            </w:r>
          </w:p>
          <w:p w14:paraId="3523B47F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cs/>
              </w:rPr>
            </w:pPr>
            <w:r w:rsidRPr="00D57E15">
              <w:rPr>
                <w:rFonts w:hint="cs"/>
                <w:cs/>
              </w:rPr>
              <w:t xml:space="preserve">   ซัพพลายส์ จำกัด</w:t>
            </w:r>
          </w:p>
        </w:tc>
        <w:tc>
          <w:tcPr>
            <w:tcW w:w="990" w:type="dxa"/>
            <w:shd w:val="clear" w:color="auto" w:fill="auto"/>
          </w:tcPr>
          <w:p w14:paraId="35D02F0C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D57E15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EA9C112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D57E15">
              <w:rPr>
                <w:rFonts w:hint="cs"/>
                <w:cs/>
              </w:rPr>
              <w:t>เป็นบริษัทย่อยของผู้ถือหุ้นอื่น</w:t>
            </w:r>
          </w:p>
        </w:tc>
      </w:tr>
      <w:tr w:rsidR="00907ED7" w:rsidRPr="00D57E15" w14:paraId="088BE880" w14:textId="77777777" w:rsidTr="00274343">
        <w:trPr>
          <w:trHeight w:val="20"/>
        </w:trPr>
        <w:tc>
          <w:tcPr>
            <w:tcW w:w="3870" w:type="dxa"/>
            <w:shd w:val="clear" w:color="auto" w:fill="auto"/>
          </w:tcPr>
          <w:p w14:paraId="57E15E71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62" w:right="-45" w:hanging="162"/>
              <w:rPr>
                <w:cs/>
              </w:rPr>
            </w:pPr>
            <w:r w:rsidRPr="00D57E15">
              <w:rPr>
                <w:rFonts w:hint="cs"/>
                <w:cs/>
              </w:rPr>
              <w:t>บริษัท เคเอสแอล อะโกร แอนด์ เทรดดิ้ง จำกัด</w:t>
            </w:r>
          </w:p>
        </w:tc>
        <w:tc>
          <w:tcPr>
            <w:tcW w:w="990" w:type="dxa"/>
            <w:shd w:val="clear" w:color="auto" w:fill="auto"/>
          </w:tcPr>
          <w:p w14:paraId="7BF10883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D57E15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68E08645" w14:textId="77777777" w:rsidR="00907ED7" w:rsidRPr="00D57E15" w:rsidRDefault="00907ED7" w:rsidP="00DC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cs/>
              </w:rPr>
            </w:pPr>
            <w:r w:rsidRPr="00D57E15">
              <w:rPr>
                <w:rFonts w:hint="cs"/>
                <w:cs/>
              </w:rPr>
              <w:t>เป็นบริษัทย่อยของผู้ถือหุ้นอื่น</w:t>
            </w:r>
          </w:p>
        </w:tc>
      </w:tr>
      <w:tr w:rsidR="00BD2FD3" w:rsidRPr="00274343" w14:paraId="3C4DA866" w14:textId="77777777" w:rsidTr="000A33DF">
        <w:trPr>
          <w:trHeight w:val="20"/>
        </w:trPr>
        <w:tc>
          <w:tcPr>
            <w:tcW w:w="3870" w:type="dxa"/>
            <w:shd w:val="clear" w:color="auto" w:fill="auto"/>
          </w:tcPr>
          <w:p w14:paraId="57A48EA3" w14:textId="77777777" w:rsidR="00BD2FD3" w:rsidRPr="004B01A8" w:rsidRDefault="00BD2FD3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highlight w:val="yellow"/>
              </w:rPr>
            </w:pPr>
            <w:r w:rsidRPr="00BD2FD3">
              <w:rPr>
                <w:rFonts w:hint="cs"/>
                <w:cs/>
              </w:rPr>
              <w:t xml:space="preserve">บริษัท อุบลไบโอ เอทานอล จำกัด </w:t>
            </w:r>
            <w:r w:rsidRPr="00BD2FD3">
              <w:t>(</w:t>
            </w:r>
            <w:r w:rsidRPr="00BD2FD3">
              <w:rPr>
                <w:rFonts w:hint="cs"/>
                <w:cs/>
              </w:rPr>
              <w:t>มหาชน</w:t>
            </w:r>
            <w:r w:rsidRPr="00BD2FD3">
              <w:t>)</w:t>
            </w:r>
          </w:p>
        </w:tc>
        <w:tc>
          <w:tcPr>
            <w:tcW w:w="990" w:type="dxa"/>
            <w:shd w:val="clear" w:color="auto" w:fill="auto"/>
          </w:tcPr>
          <w:p w14:paraId="5F00DC01" w14:textId="77777777" w:rsidR="00BD2FD3" w:rsidRPr="00274343" w:rsidRDefault="00BD2FD3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F04F592" w14:textId="24EDA1F7" w:rsidR="00BD2FD3" w:rsidRPr="00274343" w:rsidRDefault="00BD2FD3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มีกรรมการร่วมกัน</w:t>
            </w:r>
          </w:p>
        </w:tc>
      </w:tr>
      <w:tr w:rsidR="00AF41BA" w:rsidRPr="00D57E15" w14:paraId="61A37DA1" w14:textId="77777777" w:rsidTr="00274343">
        <w:trPr>
          <w:trHeight w:val="20"/>
        </w:trPr>
        <w:tc>
          <w:tcPr>
            <w:tcW w:w="3870" w:type="dxa"/>
            <w:shd w:val="clear" w:color="auto" w:fill="auto"/>
          </w:tcPr>
          <w:p w14:paraId="6C702816" w14:textId="27EA8817" w:rsidR="00AF41BA" w:rsidRPr="0041088B" w:rsidRDefault="00AF41BA" w:rsidP="00410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cs/>
              </w:rPr>
            </w:pPr>
            <w:r w:rsidRPr="00AF41BA">
              <w:rPr>
                <w:cs/>
              </w:rPr>
              <w:t>บริษัท โคลอสซอล อินเตอร์เนชั่นแนล จำกัด</w:t>
            </w:r>
          </w:p>
        </w:tc>
        <w:tc>
          <w:tcPr>
            <w:tcW w:w="990" w:type="dxa"/>
            <w:shd w:val="clear" w:color="auto" w:fill="auto"/>
          </w:tcPr>
          <w:p w14:paraId="25BED732" w14:textId="725C6944" w:rsidR="00AF41BA" w:rsidRPr="00D57E15" w:rsidRDefault="00AF41BA" w:rsidP="00410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cs/>
              </w:rPr>
            </w:pPr>
            <w:r w:rsidRPr="00D57E15">
              <w:rPr>
                <w:rFonts w:hint="cs"/>
                <w:cs/>
              </w:rPr>
              <w:t xml:space="preserve">    ไทย</w:t>
            </w:r>
          </w:p>
        </w:tc>
        <w:tc>
          <w:tcPr>
            <w:tcW w:w="4410" w:type="dxa"/>
            <w:shd w:val="clear" w:color="auto" w:fill="auto"/>
          </w:tcPr>
          <w:p w14:paraId="25524EBD" w14:textId="52363AB2" w:rsidR="00AF41BA" w:rsidRPr="00D57E15" w:rsidRDefault="00AF41BA" w:rsidP="00410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cs/>
              </w:rPr>
            </w:pPr>
            <w:r>
              <w:rPr>
                <w:rFonts w:hint="cs"/>
                <w:cs/>
              </w:rPr>
              <w:t>มีกรรมการร่วมกัน</w:t>
            </w:r>
          </w:p>
        </w:tc>
      </w:tr>
      <w:tr w:rsidR="006E7BE5" w:rsidRPr="00D57E15" w14:paraId="084F4C82" w14:textId="77777777" w:rsidTr="00274343">
        <w:trPr>
          <w:trHeight w:val="20"/>
        </w:trPr>
        <w:tc>
          <w:tcPr>
            <w:tcW w:w="3870" w:type="dxa"/>
            <w:shd w:val="clear" w:color="auto" w:fill="auto"/>
          </w:tcPr>
          <w:p w14:paraId="3402A93D" w14:textId="50496592" w:rsidR="006E7BE5" w:rsidRPr="00AF41BA" w:rsidRDefault="006E7BE5" w:rsidP="006E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cs/>
              </w:rPr>
            </w:pPr>
            <w:r w:rsidRPr="006E7BE5">
              <w:rPr>
                <w:cs/>
              </w:rPr>
              <w:t>บริษัท ราชาชูรส จำกัด</w:t>
            </w:r>
          </w:p>
        </w:tc>
        <w:tc>
          <w:tcPr>
            <w:tcW w:w="990" w:type="dxa"/>
            <w:shd w:val="clear" w:color="auto" w:fill="auto"/>
          </w:tcPr>
          <w:p w14:paraId="65236ACA" w14:textId="49E47713" w:rsidR="006E7BE5" w:rsidRPr="00D57E15" w:rsidRDefault="006E7BE5" w:rsidP="006E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cs/>
              </w:rPr>
            </w:pPr>
            <w:r w:rsidRPr="00D57E15">
              <w:rPr>
                <w:rFonts w:hint="cs"/>
                <w:cs/>
              </w:rPr>
              <w:t xml:space="preserve">    ไทย</w:t>
            </w:r>
          </w:p>
        </w:tc>
        <w:tc>
          <w:tcPr>
            <w:tcW w:w="4410" w:type="dxa"/>
            <w:shd w:val="clear" w:color="auto" w:fill="auto"/>
          </w:tcPr>
          <w:p w14:paraId="1AC4BB39" w14:textId="5CB8EBA4" w:rsidR="006E7BE5" w:rsidRDefault="006E7BE5" w:rsidP="006E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cs/>
              </w:rPr>
            </w:pPr>
            <w:r>
              <w:rPr>
                <w:rFonts w:hint="cs"/>
                <w:cs/>
              </w:rPr>
              <w:t>มีกรรมการร่วมกัน</w:t>
            </w:r>
          </w:p>
        </w:tc>
      </w:tr>
      <w:tr w:rsidR="006E7BE5" w:rsidRPr="00D57E15" w14:paraId="69E483FD" w14:textId="77777777" w:rsidTr="00274343">
        <w:trPr>
          <w:trHeight w:val="20"/>
        </w:trPr>
        <w:tc>
          <w:tcPr>
            <w:tcW w:w="3870" w:type="dxa"/>
            <w:shd w:val="clear" w:color="auto" w:fill="auto"/>
          </w:tcPr>
          <w:p w14:paraId="2D6F67FD" w14:textId="77777777" w:rsidR="006E7BE5" w:rsidRPr="00D57E15" w:rsidRDefault="006E7BE5" w:rsidP="006E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</w:pPr>
            <w:r w:rsidRPr="00D57E15">
              <w:rPr>
                <w:rFonts w:hint="cs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25F5222A" w14:textId="77777777" w:rsidR="006E7BE5" w:rsidRPr="00D57E15" w:rsidRDefault="006E7BE5" w:rsidP="006E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cs/>
              </w:rPr>
            </w:pPr>
            <w:r w:rsidRPr="00D57E15">
              <w:rPr>
                <w:rFonts w:hint="cs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82C6326" w14:textId="02FC1B3A" w:rsidR="006E7BE5" w:rsidRPr="00D57E15" w:rsidRDefault="006E7BE5" w:rsidP="00274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cs/>
              </w:rPr>
            </w:pPr>
            <w:r w:rsidRPr="00D57E15">
              <w:rPr>
                <w:rFonts w:hint="cs"/>
                <w:cs/>
              </w:rPr>
              <w:t xml:space="preserve">บุคคลที่มีอำนาจและความรับผิดชอบการวางแผน </w:t>
            </w:r>
            <w:r w:rsidRPr="00D57E15">
              <w:rPr>
                <w:rFonts w:hint="cs"/>
              </w:rPr>
              <w:br/>
            </w:r>
            <w:r w:rsidRPr="00D57E15">
              <w:rPr>
                <w:rFonts w:hint="cs"/>
                <w:cs/>
              </w:rPr>
              <w:t xml:space="preserve">    สั่งการและควบคุมกิจกรรมต่าง ๆ ของกิจการไม่ว่า    </w:t>
            </w:r>
            <w:r w:rsidRPr="00D57E15">
              <w:rPr>
                <w:rFonts w:hint="cs"/>
                <w:cs/>
              </w:rPr>
              <w:br/>
              <w:t xml:space="preserve">    ทางตรงหรือทางอ้อม ทั้งนี้ รวมถึงกรรมการขอ</w:t>
            </w:r>
            <w:r w:rsidR="00274343">
              <w:rPr>
                <w:rFonts w:hint="cs"/>
                <w:cs/>
              </w:rPr>
              <w:t>ง</w:t>
            </w:r>
            <w:r w:rsidR="00274343">
              <w:rPr>
                <w:cs/>
              </w:rPr>
              <w:br/>
            </w:r>
            <w:r w:rsidR="00274343">
              <w:rPr>
                <w:rFonts w:hint="cs"/>
                <w:cs/>
              </w:rPr>
              <w:t xml:space="preserve">    </w:t>
            </w:r>
            <w:r w:rsidRPr="00D57E15">
              <w:rPr>
                <w:rFonts w:hint="cs"/>
                <w:cs/>
              </w:rPr>
              <w:t xml:space="preserve">กลุ่มบริษัท </w:t>
            </w:r>
            <w:r w:rsidRPr="00274343">
              <w:rPr>
                <w:rFonts w:hint="cs"/>
                <w:i/>
                <w:iCs/>
                <w:cs/>
              </w:rPr>
              <w:t>(ไม่ว่าจะทำหน้าที่ในระดับบริหาร</w:t>
            </w:r>
            <w:r w:rsidR="00274343" w:rsidRPr="00274343">
              <w:rPr>
                <w:i/>
                <w:iCs/>
                <w:cs/>
              </w:rPr>
              <w:br/>
            </w:r>
            <w:r w:rsidR="00274343" w:rsidRPr="00274343">
              <w:rPr>
                <w:rFonts w:hint="cs"/>
                <w:i/>
                <w:iCs/>
                <w:cs/>
              </w:rPr>
              <w:t xml:space="preserve">    </w:t>
            </w:r>
            <w:r w:rsidRPr="00274343">
              <w:rPr>
                <w:rFonts w:hint="cs"/>
                <w:i/>
                <w:iCs/>
                <w:cs/>
              </w:rPr>
              <w:t>หรือไม่)</w:t>
            </w:r>
          </w:p>
        </w:tc>
      </w:tr>
    </w:tbl>
    <w:p w14:paraId="61456054" w14:textId="77777777" w:rsidR="000A7EE0" w:rsidRPr="00D57E15" w:rsidRDefault="000A7EE0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cs/>
        </w:rPr>
      </w:pPr>
    </w:p>
    <w:p w14:paraId="05CCE50A" w14:textId="19F05043" w:rsidR="00907ED7" w:rsidRPr="00D57E15" w:rsidRDefault="002438B9" w:rsidP="004D2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</w:pPr>
      <w:r w:rsidRPr="00D57E15">
        <w:rPr>
          <w:rFonts w:hint="cs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207B6E9A" w14:textId="77777777" w:rsidR="002438B9" w:rsidRPr="00D57E15" w:rsidRDefault="002438B9" w:rsidP="006C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cs/>
        </w:rPr>
      </w:pPr>
    </w:p>
    <w:tbl>
      <w:tblPr>
        <w:tblW w:w="0" w:type="auto"/>
        <w:tblInd w:w="270" w:type="dxa"/>
        <w:tblLook w:val="01E0" w:firstRow="1" w:lastRow="1" w:firstColumn="1" w:lastColumn="1" w:noHBand="0" w:noVBand="0"/>
      </w:tblPr>
      <w:tblGrid>
        <w:gridCol w:w="3096"/>
        <w:gridCol w:w="6087"/>
      </w:tblGrid>
      <w:tr w:rsidR="00907ED7" w:rsidRPr="00D57E15" w14:paraId="461D8B88" w14:textId="77777777" w:rsidTr="00C60B97">
        <w:trPr>
          <w:trHeight w:hRule="exact" w:val="374"/>
        </w:trPr>
        <w:tc>
          <w:tcPr>
            <w:tcW w:w="3096" w:type="dxa"/>
          </w:tcPr>
          <w:p w14:paraId="1BBFDAEF" w14:textId="77777777" w:rsidR="00907ED7" w:rsidRPr="00D57E15" w:rsidRDefault="00907ED7" w:rsidP="006C0A87">
            <w:pPr>
              <w:pStyle w:val="block"/>
              <w:spacing w:after="0" w:line="240" w:lineRule="auto"/>
              <w:ind w:left="135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D57E1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087" w:type="dxa"/>
          </w:tcPr>
          <w:p w14:paraId="2A3ECBCF" w14:textId="77777777" w:rsidR="00907ED7" w:rsidRPr="00D57E15" w:rsidRDefault="00907ED7" w:rsidP="00DC206F">
            <w:pPr>
              <w:pStyle w:val="block"/>
              <w:spacing w:after="0" w:line="240" w:lineRule="auto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D57E1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907ED7" w:rsidRPr="00D57E15" w14:paraId="63D5BFDC" w14:textId="77777777" w:rsidTr="00C60B97">
        <w:trPr>
          <w:trHeight w:hRule="exact" w:val="374"/>
        </w:trPr>
        <w:tc>
          <w:tcPr>
            <w:tcW w:w="3096" w:type="dxa"/>
          </w:tcPr>
          <w:p w14:paraId="767EB73F" w14:textId="4A8B6C48" w:rsidR="00907ED7" w:rsidRPr="00D57E15" w:rsidRDefault="00907ED7" w:rsidP="006C0A87">
            <w:pPr>
              <w:pStyle w:val="block"/>
              <w:spacing w:after="0" w:line="240" w:lineRule="auto"/>
              <w:ind w:left="135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7E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6087" w:type="dxa"/>
          </w:tcPr>
          <w:p w14:paraId="7648D9BB" w14:textId="77777777" w:rsidR="00907ED7" w:rsidRPr="00D57E15" w:rsidRDefault="00907ED7" w:rsidP="00DC206F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57E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ราคาตลาด </w:t>
            </w:r>
            <w:r w:rsidRPr="00D57E1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/ </w:t>
            </w:r>
            <w:r w:rsidRPr="00D57E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907ED7" w:rsidRPr="00D57E15" w14:paraId="5C2B3B5E" w14:textId="77777777" w:rsidTr="00C60B97">
        <w:trPr>
          <w:trHeight w:hRule="exact" w:val="374"/>
        </w:trPr>
        <w:tc>
          <w:tcPr>
            <w:tcW w:w="3096" w:type="dxa"/>
          </w:tcPr>
          <w:p w14:paraId="1A2E4E8A" w14:textId="77777777" w:rsidR="00907ED7" w:rsidRPr="00D57E15" w:rsidRDefault="00907ED7" w:rsidP="006C0A87">
            <w:pPr>
              <w:pStyle w:val="block"/>
              <w:spacing w:after="0" w:line="240" w:lineRule="auto"/>
              <w:ind w:left="135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7E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6087" w:type="dxa"/>
          </w:tcPr>
          <w:p w14:paraId="7D87C205" w14:textId="77777777" w:rsidR="00907ED7" w:rsidRPr="00D57E15" w:rsidRDefault="00907ED7" w:rsidP="00DC206F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7E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907ED7" w:rsidRPr="00D57E15" w14:paraId="201C533E" w14:textId="77777777" w:rsidTr="00C60B97">
        <w:trPr>
          <w:trHeight w:hRule="exact" w:val="374"/>
        </w:trPr>
        <w:tc>
          <w:tcPr>
            <w:tcW w:w="3096" w:type="dxa"/>
          </w:tcPr>
          <w:p w14:paraId="0191613D" w14:textId="77777777" w:rsidR="00907ED7" w:rsidRPr="00D57E15" w:rsidRDefault="00907ED7" w:rsidP="006C0A87">
            <w:pPr>
              <w:pStyle w:val="block"/>
              <w:spacing w:after="0" w:line="240" w:lineRule="auto"/>
              <w:ind w:left="135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57E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ซื้อสินค้า </w:t>
            </w:r>
            <w:r w:rsidRPr="00D57E15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/ </w:t>
            </w:r>
            <w:r w:rsidRPr="00D57E1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วัตถุดิบ</w:t>
            </w:r>
          </w:p>
        </w:tc>
        <w:tc>
          <w:tcPr>
            <w:tcW w:w="6087" w:type="dxa"/>
          </w:tcPr>
          <w:p w14:paraId="414C1DB4" w14:textId="77777777" w:rsidR="00907ED7" w:rsidRPr="00D57E15" w:rsidRDefault="00907ED7" w:rsidP="00DC206F">
            <w:pPr>
              <w:pStyle w:val="block"/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7E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ราคาตลาด </w:t>
            </w:r>
            <w:r w:rsidRPr="00D57E15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/ </w:t>
            </w:r>
            <w:r w:rsidRPr="00D57E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907ED7" w:rsidRPr="00D57E15" w14:paraId="43B9D1D8" w14:textId="77777777" w:rsidTr="00C60B97">
        <w:trPr>
          <w:trHeight w:hRule="exact" w:val="374"/>
        </w:trPr>
        <w:tc>
          <w:tcPr>
            <w:tcW w:w="3096" w:type="dxa"/>
          </w:tcPr>
          <w:p w14:paraId="79B23016" w14:textId="77777777" w:rsidR="00907ED7" w:rsidRPr="00D57E15" w:rsidRDefault="00907ED7" w:rsidP="006C0A87">
            <w:pPr>
              <w:pStyle w:val="block"/>
              <w:spacing w:after="0" w:line="240" w:lineRule="auto"/>
              <w:ind w:left="135" w:right="-43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57E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6087" w:type="dxa"/>
          </w:tcPr>
          <w:p w14:paraId="43EBAF88" w14:textId="77777777" w:rsidR="00907ED7" w:rsidRPr="00D57E15" w:rsidRDefault="00907ED7" w:rsidP="00DC206F">
            <w:pPr>
              <w:spacing w:line="240" w:lineRule="auto"/>
              <w:ind w:right="-43"/>
            </w:pPr>
            <w:r w:rsidRPr="00D57E15">
              <w:rPr>
                <w:rFonts w:hint="cs"/>
                <w:cs/>
              </w:rPr>
              <w:t>ราคาตามสัญญา</w:t>
            </w:r>
          </w:p>
        </w:tc>
      </w:tr>
      <w:tr w:rsidR="00907ED7" w:rsidRPr="00D57E15" w14:paraId="622B8490" w14:textId="77777777" w:rsidTr="00C60B97">
        <w:trPr>
          <w:trHeight w:hRule="exact" w:val="374"/>
        </w:trPr>
        <w:tc>
          <w:tcPr>
            <w:tcW w:w="3096" w:type="dxa"/>
          </w:tcPr>
          <w:p w14:paraId="4AB4125A" w14:textId="77777777" w:rsidR="00907ED7" w:rsidRPr="00D57E15" w:rsidRDefault="00907ED7" w:rsidP="006C0A87">
            <w:pPr>
              <w:pStyle w:val="block"/>
              <w:spacing w:after="0" w:line="240" w:lineRule="auto"/>
              <w:ind w:left="135" w:right="-43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57E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ค่าความช่วยเหลือการบริหาร</w:t>
            </w:r>
            <w:r w:rsidRPr="00D57E1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ง</w:t>
            </w:r>
            <w:r w:rsidRPr="00D57E1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าน</w:t>
            </w:r>
          </w:p>
        </w:tc>
        <w:tc>
          <w:tcPr>
            <w:tcW w:w="6087" w:type="dxa"/>
          </w:tcPr>
          <w:p w14:paraId="7930DA16" w14:textId="77777777" w:rsidR="00907ED7" w:rsidRPr="00D57E15" w:rsidRDefault="00907ED7" w:rsidP="00DC206F">
            <w:pPr>
              <w:spacing w:line="240" w:lineRule="auto"/>
              <w:ind w:right="-43"/>
            </w:pPr>
            <w:r w:rsidRPr="00D57E15">
              <w:rPr>
                <w:rFonts w:hint="cs"/>
                <w:cs/>
              </w:rPr>
              <w:t>ราคาตามสัญญา</w:t>
            </w:r>
          </w:p>
        </w:tc>
      </w:tr>
    </w:tbl>
    <w:p w14:paraId="3136D98A" w14:textId="0F4B1288" w:rsidR="003E5B84" w:rsidRDefault="003E5B84" w:rsidP="00274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</w:pPr>
    </w:p>
    <w:p w14:paraId="4E129FB5" w14:textId="77777777" w:rsidR="003E5B84" w:rsidRDefault="003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44D4B4D7" w14:textId="34276831" w:rsidR="002438B9" w:rsidRPr="00BF1313" w:rsidRDefault="002438B9" w:rsidP="004D2A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lastRenderedPageBreak/>
        <w:t>รายการที่สำคัญกับบุคคลหรือกิจการที่เกี่ยวข้องกันสำหรับ</w:t>
      </w:r>
      <w:r w:rsidR="00554112" w:rsidRPr="00BF1313">
        <w:rPr>
          <w:rFonts w:asciiTheme="majorBidi" w:hAnsiTheme="majorBidi" w:cstheme="majorBidi"/>
          <w:cs/>
        </w:rPr>
        <w:t>ปี</w:t>
      </w:r>
      <w:r w:rsidR="00D95261" w:rsidRPr="00BF1313">
        <w:rPr>
          <w:rFonts w:asciiTheme="majorBidi" w:hAnsiTheme="majorBidi" w:cstheme="majorBidi"/>
          <w:cs/>
        </w:rPr>
        <w:t>สิ้นสุด</w:t>
      </w:r>
      <w:r w:rsidR="001E2899" w:rsidRPr="00BF1313">
        <w:rPr>
          <w:rFonts w:asciiTheme="majorBidi" w:hAnsiTheme="majorBidi" w:cstheme="majorBidi"/>
          <w:cs/>
        </w:rPr>
        <w:t xml:space="preserve">วันที่ </w:t>
      </w:r>
      <w:r w:rsidR="00B34A03">
        <w:t>31</w:t>
      </w:r>
      <w:r w:rsidR="001E2899" w:rsidRPr="00BF1313">
        <w:rPr>
          <w:rFonts w:asciiTheme="majorBidi" w:hAnsiTheme="majorBidi" w:cstheme="majorBidi"/>
          <w:cs/>
        </w:rPr>
        <w:t xml:space="preserve"> ธันวาคม </w:t>
      </w:r>
      <w:r w:rsidRPr="00BF1313">
        <w:rPr>
          <w:rFonts w:asciiTheme="majorBidi" w:hAnsiTheme="majorBidi" w:cstheme="majorBidi"/>
          <w:cs/>
        </w:rPr>
        <w:t>สรุปได้ดังนี้</w:t>
      </w:r>
    </w:p>
    <w:p w14:paraId="2F2A63D0" w14:textId="77777777" w:rsidR="00F1347A" w:rsidRPr="003E5B84" w:rsidRDefault="00F1347A" w:rsidP="00F13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3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F1347A" w:rsidRPr="00B772F6" w14:paraId="62199EAF" w14:textId="77777777" w:rsidTr="00C60B97">
        <w:trPr>
          <w:tblHeader/>
        </w:trPr>
        <w:tc>
          <w:tcPr>
            <w:tcW w:w="2267" w:type="pct"/>
            <w:shd w:val="clear" w:color="auto" w:fill="auto"/>
          </w:tcPr>
          <w:p w14:paraId="0843F5E3" w14:textId="77777777" w:rsidR="00F1347A" w:rsidRPr="00B772F6" w:rsidRDefault="00F1347A" w:rsidP="000E6FC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323CB858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</w:pPr>
            <w:r w:rsidRPr="00B772F6">
              <w:rPr>
                <w:rFonts w:hint="cs"/>
                <w:b/>
                <w:bCs/>
                <w:cs/>
              </w:rPr>
              <w:t>งบการเงินรวม</w:t>
            </w:r>
            <w:r w:rsidRPr="00B772F6">
              <w:rPr>
                <w:rFonts w:hint="cs"/>
                <w:color w:val="FF000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5E78C841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5AA75FF8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</w:pPr>
            <w:r w:rsidRPr="00B772F6">
              <w:rPr>
                <w:rFonts w:hint="cs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F1347A" w:rsidRPr="00B772F6" w14:paraId="4BF9EC1E" w14:textId="77777777" w:rsidTr="00C60B97">
        <w:trPr>
          <w:tblHeader/>
        </w:trPr>
        <w:tc>
          <w:tcPr>
            <w:tcW w:w="2267" w:type="pct"/>
            <w:shd w:val="clear" w:color="auto" w:fill="auto"/>
          </w:tcPr>
          <w:p w14:paraId="0BE98781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77" w:type="pct"/>
            <w:shd w:val="clear" w:color="auto" w:fill="auto"/>
          </w:tcPr>
          <w:p w14:paraId="190010DE" w14:textId="6C2BA28B" w:rsidR="00F1347A" w:rsidRPr="00B772F6" w:rsidRDefault="00327A23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</w:pPr>
            <w:r>
              <w:rPr>
                <w:rFonts w:hint="cs"/>
              </w:rPr>
              <w:t>256</w:t>
            </w:r>
            <w:r w:rsidR="004E2BA9">
              <w:t>4</w:t>
            </w:r>
          </w:p>
        </w:tc>
        <w:tc>
          <w:tcPr>
            <w:tcW w:w="133" w:type="pct"/>
            <w:shd w:val="clear" w:color="auto" w:fill="auto"/>
          </w:tcPr>
          <w:p w14:paraId="3293E68C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F0050CA" w14:textId="7B7BA0BD" w:rsidR="00F1347A" w:rsidRPr="00B772F6" w:rsidRDefault="00327A23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</w:pPr>
            <w:r>
              <w:rPr>
                <w:rFonts w:hint="cs"/>
              </w:rPr>
              <w:t>256</w:t>
            </w:r>
            <w:r w:rsidR="004E2BA9">
              <w:t>3</w:t>
            </w:r>
          </w:p>
        </w:tc>
        <w:tc>
          <w:tcPr>
            <w:tcW w:w="144" w:type="pct"/>
            <w:shd w:val="clear" w:color="auto" w:fill="auto"/>
          </w:tcPr>
          <w:p w14:paraId="7A283D9B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</w:pPr>
          </w:p>
        </w:tc>
        <w:tc>
          <w:tcPr>
            <w:tcW w:w="576" w:type="pct"/>
            <w:shd w:val="clear" w:color="auto" w:fill="auto"/>
          </w:tcPr>
          <w:p w14:paraId="74D0569F" w14:textId="338D859E" w:rsidR="00F1347A" w:rsidRPr="00B772F6" w:rsidRDefault="00327A23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</w:pPr>
            <w:r>
              <w:rPr>
                <w:rFonts w:hint="cs"/>
              </w:rPr>
              <w:t>256</w:t>
            </w:r>
            <w:r w:rsidR="004E2BA9">
              <w:t>4</w:t>
            </w:r>
          </w:p>
        </w:tc>
        <w:tc>
          <w:tcPr>
            <w:tcW w:w="146" w:type="pct"/>
            <w:shd w:val="clear" w:color="auto" w:fill="auto"/>
          </w:tcPr>
          <w:p w14:paraId="77980094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</w:pPr>
          </w:p>
        </w:tc>
        <w:tc>
          <w:tcPr>
            <w:tcW w:w="569" w:type="pct"/>
            <w:shd w:val="clear" w:color="auto" w:fill="auto"/>
          </w:tcPr>
          <w:p w14:paraId="1D5B207C" w14:textId="133213A8" w:rsidR="00F1347A" w:rsidRPr="00B772F6" w:rsidRDefault="00327A23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</w:pPr>
            <w:r>
              <w:rPr>
                <w:rFonts w:hint="cs"/>
              </w:rPr>
              <w:t>256</w:t>
            </w:r>
            <w:r w:rsidR="004E2BA9">
              <w:t>3</w:t>
            </w:r>
          </w:p>
        </w:tc>
      </w:tr>
      <w:tr w:rsidR="00F1347A" w:rsidRPr="00B772F6" w14:paraId="1C787FF4" w14:textId="77777777" w:rsidTr="00C60B97">
        <w:trPr>
          <w:tblHeader/>
        </w:trPr>
        <w:tc>
          <w:tcPr>
            <w:tcW w:w="2267" w:type="pct"/>
          </w:tcPr>
          <w:p w14:paraId="4DE42825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44E4E6D6" w14:textId="77777777" w:rsidR="00F1347A" w:rsidRPr="00B772F6" w:rsidRDefault="00F1347A" w:rsidP="009F0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</w:pPr>
            <w:r w:rsidRPr="00B772F6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F1347A" w:rsidRPr="00B772F6" w14:paraId="501379D9" w14:textId="77777777" w:rsidTr="00C60B97">
        <w:tc>
          <w:tcPr>
            <w:tcW w:w="2267" w:type="pct"/>
          </w:tcPr>
          <w:p w14:paraId="55D16FCF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B772F6">
              <w:rPr>
                <w:rFonts w:hint="cs"/>
                <w:b/>
                <w:bCs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5EBB2C91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4" w:type="pct"/>
            <w:gridSpan w:val="2"/>
          </w:tcPr>
          <w:p w14:paraId="4DA9A4BF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77" w:type="pct"/>
          </w:tcPr>
          <w:p w14:paraId="002206B6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4" w:type="pct"/>
          </w:tcPr>
          <w:p w14:paraId="346826FF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76" w:type="pct"/>
          </w:tcPr>
          <w:p w14:paraId="1AACC4EE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6" w:type="pct"/>
          </w:tcPr>
          <w:p w14:paraId="710B9A7A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69" w:type="pct"/>
          </w:tcPr>
          <w:p w14:paraId="6532271D" w14:textId="77777777" w:rsidR="00F1347A" w:rsidRPr="00B772F6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</w:tr>
      <w:tr w:rsidR="004E2BA9" w:rsidRPr="00B772F6" w14:paraId="7305D15A" w14:textId="77777777" w:rsidTr="00C60B97">
        <w:tc>
          <w:tcPr>
            <w:tcW w:w="2267" w:type="pct"/>
          </w:tcPr>
          <w:p w14:paraId="16364C68" w14:textId="76729D05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B772F6">
              <w:rPr>
                <w:rFonts w:hint="cs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3C1DEBB4" w14:textId="5422DA58" w:rsidR="004E2BA9" w:rsidRPr="00B772F6" w:rsidRDefault="006A468E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11,860</w:t>
            </w:r>
            <w:r w:rsidR="006D1BCB">
              <w:t>.27</w:t>
            </w:r>
          </w:p>
        </w:tc>
        <w:tc>
          <w:tcPr>
            <w:tcW w:w="144" w:type="pct"/>
            <w:gridSpan w:val="2"/>
          </w:tcPr>
          <w:p w14:paraId="62E81B86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7D74DA4A" w14:textId="36938F34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9,860.25</w:t>
            </w:r>
          </w:p>
        </w:tc>
        <w:tc>
          <w:tcPr>
            <w:tcW w:w="144" w:type="pct"/>
          </w:tcPr>
          <w:p w14:paraId="06E73755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6F426176" w14:textId="531A06FF" w:rsidR="004E2BA9" w:rsidRPr="00B772F6" w:rsidRDefault="006A468E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1.24</w:t>
            </w:r>
          </w:p>
        </w:tc>
        <w:tc>
          <w:tcPr>
            <w:tcW w:w="146" w:type="pct"/>
          </w:tcPr>
          <w:p w14:paraId="60A1E4CD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3DD36CE8" w14:textId="04789FEC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217DCF">
              <w:t>-</w:t>
            </w:r>
          </w:p>
        </w:tc>
      </w:tr>
      <w:tr w:rsidR="004E2BA9" w:rsidRPr="00B772F6" w14:paraId="16AC771E" w14:textId="77777777" w:rsidTr="00C60B97">
        <w:tc>
          <w:tcPr>
            <w:tcW w:w="2267" w:type="pct"/>
          </w:tcPr>
          <w:p w14:paraId="413D5811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B772F6">
              <w:rPr>
                <w:rFonts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69684D14" w14:textId="666A821F" w:rsidR="004E2BA9" w:rsidRPr="00B772F6" w:rsidRDefault="00EE066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3.33</w:t>
            </w:r>
          </w:p>
        </w:tc>
        <w:tc>
          <w:tcPr>
            <w:tcW w:w="144" w:type="pct"/>
            <w:gridSpan w:val="2"/>
          </w:tcPr>
          <w:p w14:paraId="6161EE5A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0501D6BA" w14:textId="7E323832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4.95</w:t>
            </w:r>
          </w:p>
        </w:tc>
        <w:tc>
          <w:tcPr>
            <w:tcW w:w="144" w:type="pct"/>
          </w:tcPr>
          <w:p w14:paraId="329763DB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74DE8A91" w14:textId="15A7608A" w:rsidR="004E2BA9" w:rsidRPr="00B772F6" w:rsidRDefault="00EE066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6" w:type="pct"/>
          </w:tcPr>
          <w:p w14:paraId="1876DDDB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2329D3BB" w14:textId="50F4D899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217DCF">
              <w:t>-</w:t>
            </w:r>
          </w:p>
        </w:tc>
      </w:tr>
      <w:tr w:rsidR="004E2BA9" w:rsidRPr="00B772F6" w14:paraId="1EDD8236" w14:textId="77777777" w:rsidTr="00C60B97">
        <w:tc>
          <w:tcPr>
            <w:tcW w:w="2267" w:type="pct"/>
          </w:tcPr>
          <w:p w14:paraId="0299B123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B772F6">
              <w:rPr>
                <w:rFonts w:hint="cs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5D2D3F90" w14:textId="6C3F7F08" w:rsidR="004E2BA9" w:rsidRPr="00B772F6" w:rsidRDefault="00FF23C7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38.76</w:t>
            </w:r>
          </w:p>
        </w:tc>
        <w:tc>
          <w:tcPr>
            <w:tcW w:w="144" w:type="pct"/>
            <w:gridSpan w:val="2"/>
          </w:tcPr>
          <w:p w14:paraId="2BEC6BD4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27F17FCE" w14:textId="6A7D031F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49.50</w:t>
            </w:r>
          </w:p>
        </w:tc>
        <w:tc>
          <w:tcPr>
            <w:tcW w:w="144" w:type="pct"/>
          </w:tcPr>
          <w:p w14:paraId="76C0C8DD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5CE6CDFB" w14:textId="6B5DC53F" w:rsidR="004E2BA9" w:rsidRPr="00B772F6" w:rsidRDefault="00FF23C7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37.14</w:t>
            </w:r>
          </w:p>
        </w:tc>
        <w:tc>
          <w:tcPr>
            <w:tcW w:w="146" w:type="pct"/>
          </w:tcPr>
          <w:p w14:paraId="1D78EE3A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4357EAF5" w14:textId="4136B119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217DCF">
              <w:t>47.78</w:t>
            </w:r>
          </w:p>
        </w:tc>
      </w:tr>
      <w:tr w:rsidR="004E2BA9" w:rsidRPr="00B772F6" w14:paraId="491033A2" w14:textId="77777777" w:rsidTr="00C60B97">
        <w:tc>
          <w:tcPr>
            <w:tcW w:w="2267" w:type="pct"/>
          </w:tcPr>
          <w:p w14:paraId="53BF5A01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6EECA84F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801D7A3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7" w:type="pct"/>
          </w:tcPr>
          <w:p w14:paraId="49BA4249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098DBB98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6" w:type="pct"/>
          </w:tcPr>
          <w:p w14:paraId="1D627E3A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66913FE6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69" w:type="pct"/>
          </w:tcPr>
          <w:p w14:paraId="6D4D49AC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</w:tr>
      <w:tr w:rsidR="004E2BA9" w:rsidRPr="00B772F6" w14:paraId="2C1B8DB7" w14:textId="77777777" w:rsidTr="00C60B97">
        <w:tc>
          <w:tcPr>
            <w:tcW w:w="2267" w:type="pct"/>
          </w:tcPr>
          <w:p w14:paraId="0430717C" w14:textId="6277810B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B772F6">
              <w:rPr>
                <w:rFonts w:hint="cs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517E4CAE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  <w:gridSpan w:val="2"/>
          </w:tcPr>
          <w:p w14:paraId="7550969C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2FAED1FD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</w:tcPr>
          <w:p w14:paraId="60BA9F5D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7280A56C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6" w:type="pct"/>
          </w:tcPr>
          <w:p w14:paraId="4C571CFD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45000062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</w:tr>
      <w:tr w:rsidR="004E2BA9" w:rsidRPr="00B772F6" w14:paraId="32B70FF3" w14:textId="77777777" w:rsidTr="00C60B97">
        <w:tc>
          <w:tcPr>
            <w:tcW w:w="2267" w:type="pct"/>
          </w:tcPr>
          <w:p w14:paraId="38185E5A" w14:textId="4CE50368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B772F6">
              <w:rPr>
                <w:rFonts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19E8775E" w14:textId="19335E39" w:rsidR="004E2BA9" w:rsidRPr="00B772F6" w:rsidRDefault="00EE066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491.65</w:t>
            </w:r>
          </w:p>
        </w:tc>
        <w:tc>
          <w:tcPr>
            <w:tcW w:w="144" w:type="pct"/>
            <w:gridSpan w:val="2"/>
          </w:tcPr>
          <w:p w14:paraId="06380E5E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2F8BEEFC" w14:textId="12C7388B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511.08</w:t>
            </w:r>
          </w:p>
        </w:tc>
        <w:tc>
          <w:tcPr>
            <w:tcW w:w="144" w:type="pct"/>
          </w:tcPr>
          <w:p w14:paraId="265C1449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35830D16" w14:textId="6C0FEF0E" w:rsidR="004E2BA9" w:rsidRPr="00B772F6" w:rsidRDefault="004614BB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6" w:type="pct"/>
          </w:tcPr>
          <w:p w14:paraId="7F99D34A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4B4BB6F7" w14:textId="72015388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217DCF">
              <w:t>-</w:t>
            </w:r>
          </w:p>
        </w:tc>
      </w:tr>
      <w:tr w:rsidR="004E2BA9" w:rsidRPr="00B772F6" w14:paraId="1686BBCC" w14:textId="77777777" w:rsidTr="00C60B97">
        <w:tc>
          <w:tcPr>
            <w:tcW w:w="2267" w:type="pct"/>
          </w:tcPr>
          <w:p w14:paraId="1197FAAA" w14:textId="716DCCB3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sz w:val="26"/>
                <w:szCs w:val="26"/>
                <w:cs/>
              </w:rPr>
            </w:pPr>
            <w:r w:rsidRPr="00B772F6">
              <w:rPr>
                <w:rFonts w:hint="cs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0E780B73" w14:textId="035BE075" w:rsidR="004E2BA9" w:rsidRPr="00892498" w:rsidRDefault="00FF23C7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7.08</w:t>
            </w:r>
          </w:p>
        </w:tc>
        <w:tc>
          <w:tcPr>
            <w:tcW w:w="144" w:type="pct"/>
            <w:gridSpan w:val="2"/>
          </w:tcPr>
          <w:p w14:paraId="2E5BFD64" w14:textId="77777777" w:rsidR="004E2BA9" w:rsidRPr="00892498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1A14AB2A" w14:textId="52C812CD" w:rsidR="004E2BA9" w:rsidRPr="00892498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14.88</w:t>
            </w:r>
          </w:p>
        </w:tc>
        <w:tc>
          <w:tcPr>
            <w:tcW w:w="144" w:type="pct"/>
          </w:tcPr>
          <w:p w14:paraId="25F728D3" w14:textId="77777777" w:rsidR="004E2BA9" w:rsidRPr="00892498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15E5F3D5" w14:textId="136F9E27" w:rsidR="004E2BA9" w:rsidRPr="00892498" w:rsidRDefault="00FF23C7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5.36</w:t>
            </w:r>
          </w:p>
        </w:tc>
        <w:tc>
          <w:tcPr>
            <w:tcW w:w="146" w:type="pct"/>
          </w:tcPr>
          <w:p w14:paraId="31C7E94D" w14:textId="77777777" w:rsidR="004E2BA9" w:rsidRPr="00892498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5D4E0E48" w14:textId="5DCA5DCF" w:rsidR="004E2BA9" w:rsidRPr="00892498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217DCF">
              <w:t>13.35</w:t>
            </w:r>
          </w:p>
        </w:tc>
      </w:tr>
      <w:tr w:rsidR="004E2BA9" w:rsidRPr="00B772F6" w14:paraId="642050BB" w14:textId="77777777" w:rsidTr="00C60B97">
        <w:tc>
          <w:tcPr>
            <w:tcW w:w="2267" w:type="pct"/>
          </w:tcPr>
          <w:p w14:paraId="24F26168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018FA176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E31D4B3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7" w:type="pct"/>
          </w:tcPr>
          <w:p w14:paraId="58B9D701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6C7A3008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6" w:type="pct"/>
          </w:tcPr>
          <w:p w14:paraId="2691879D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380C4A4F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69" w:type="pct"/>
          </w:tcPr>
          <w:p w14:paraId="4A8B7BFC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  <w:cs/>
              </w:rPr>
            </w:pPr>
          </w:p>
        </w:tc>
      </w:tr>
      <w:tr w:rsidR="004E2BA9" w:rsidRPr="00B772F6" w14:paraId="59865ECD" w14:textId="77777777" w:rsidTr="00C60B97">
        <w:tc>
          <w:tcPr>
            <w:tcW w:w="2267" w:type="pct"/>
          </w:tcPr>
          <w:p w14:paraId="32E86055" w14:textId="60E8FD91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B772F6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17C462F1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  <w:gridSpan w:val="2"/>
          </w:tcPr>
          <w:p w14:paraId="641464A8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7D666834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</w:tcPr>
          <w:p w14:paraId="5CB897AA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309F2981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6" w:type="pct"/>
          </w:tcPr>
          <w:p w14:paraId="6507FE0C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7EA9F76F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</w:tr>
      <w:tr w:rsidR="004E2BA9" w:rsidRPr="00B772F6" w14:paraId="46EA9B8C" w14:textId="77777777" w:rsidTr="005C6369">
        <w:trPr>
          <w:trHeight w:val="344"/>
        </w:trPr>
        <w:tc>
          <w:tcPr>
            <w:tcW w:w="2267" w:type="pct"/>
          </w:tcPr>
          <w:p w14:paraId="12EFB385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B772F6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10C6AF04" w14:textId="4CD76A55" w:rsidR="004E2BA9" w:rsidRPr="00B772F6" w:rsidRDefault="004614BB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4" w:type="pct"/>
            <w:gridSpan w:val="2"/>
          </w:tcPr>
          <w:p w14:paraId="3134DAAF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53B6482F" w14:textId="12C84872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B772F6">
              <w:rPr>
                <w:rFonts w:hint="cs"/>
              </w:rPr>
              <w:t>-</w:t>
            </w:r>
          </w:p>
        </w:tc>
        <w:tc>
          <w:tcPr>
            <w:tcW w:w="144" w:type="pct"/>
          </w:tcPr>
          <w:p w14:paraId="12FC2066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6D739D0D" w14:textId="6177E598" w:rsidR="004E2BA9" w:rsidRPr="00B772F6" w:rsidRDefault="004614BB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526.12</w:t>
            </w:r>
          </w:p>
        </w:tc>
        <w:tc>
          <w:tcPr>
            <w:tcW w:w="146" w:type="pct"/>
          </w:tcPr>
          <w:p w14:paraId="075CFE2D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158FC0F8" w14:textId="6B3132F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217DCF">
              <w:t>456.98</w:t>
            </w:r>
          </w:p>
        </w:tc>
      </w:tr>
      <w:tr w:rsidR="004E2BA9" w:rsidRPr="00B772F6" w14:paraId="0E935EC1" w14:textId="77777777" w:rsidTr="00C60B97">
        <w:tc>
          <w:tcPr>
            <w:tcW w:w="2267" w:type="pct"/>
          </w:tcPr>
          <w:p w14:paraId="31CA40F9" w14:textId="66C375DF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372B5B9C" w14:textId="5024574A" w:rsidR="004E2BA9" w:rsidRPr="00B772F6" w:rsidRDefault="004614BB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4" w:type="pct"/>
            <w:gridSpan w:val="2"/>
          </w:tcPr>
          <w:p w14:paraId="156650A2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11300BFB" w14:textId="374113AC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4" w:type="pct"/>
          </w:tcPr>
          <w:p w14:paraId="7B484757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1EE5C66D" w14:textId="6FCDFD91" w:rsidR="004E2BA9" w:rsidRPr="00B772F6" w:rsidRDefault="004614BB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9.72</w:t>
            </w:r>
          </w:p>
        </w:tc>
        <w:tc>
          <w:tcPr>
            <w:tcW w:w="146" w:type="pct"/>
          </w:tcPr>
          <w:p w14:paraId="6FF9F3C6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6309EB43" w14:textId="30C2ADE2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217DCF">
              <w:t>2.69</w:t>
            </w:r>
          </w:p>
        </w:tc>
      </w:tr>
      <w:tr w:rsidR="004E2BA9" w:rsidRPr="00B772F6" w14:paraId="3BB5AA69" w14:textId="77777777" w:rsidTr="00C60B97">
        <w:tc>
          <w:tcPr>
            <w:tcW w:w="2267" w:type="pct"/>
          </w:tcPr>
          <w:p w14:paraId="315E1F34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B772F6">
              <w:rPr>
                <w:rFonts w:hint="cs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02DFE376" w14:textId="0BA63A87" w:rsidR="004E2BA9" w:rsidRPr="00B772F6" w:rsidRDefault="004614BB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4" w:type="pct"/>
            <w:gridSpan w:val="2"/>
          </w:tcPr>
          <w:p w14:paraId="6225E9FA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638DF9EE" w14:textId="4A5736FC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B772F6">
              <w:rPr>
                <w:rFonts w:hint="cs"/>
              </w:rPr>
              <w:t>-</w:t>
            </w:r>
          </w:p>
        </w:tc>
        <w:tc>
          <w:tcPr>
            <w:tcW w:w="144" w:type="pct"/>
          </w:tcPr>
          <w:p w14:paraId="58BA15B2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75DF3FA1" w14:textId="724A3C0D" w:rsidR="004E2BA9" w:rsidRPr="00B772F6" w:rsidRDefault="004614BB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53.54</w:t>
            </w:r>
          </w:p>
        </w:tc>
        <w:tc>
          <w:tcPr>
            <w:tcW w:w="146" w:type="pct"/>
          </w:tcPr>
          <w:p w14:paraId="1098E7E5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5504FEF4" w14:textId="7D038075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217DCF">
              <w:t>49.00</w:t>
            </w:r>
          </w:p>
        </w:tc>
      </w:tr>
      <w:tr w:rsidR="004E2BA9" w:rsidRPr="005C6369" w14:paraId="438C9D64" w14:textId="77777777" w:rsidTr="00C60B97">
        <w:tc>
          <w:tcPr>
            <w:tcW w:w="2267" w:type="pct"/>
          </w:tcPr>
          <w:p w14:paraId="0A6DFA6A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382C7A31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1D5880CC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7" w:type="pct"/>
          </w:tcPr>
          <w:p w14:paraId="6751C12A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466C44CB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6" w:type="pct"/>
          </w:tcPr>
          <w:p w14:paraId="42980619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5D2ECB91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69" w:type="pct"/>
          </w:tcPr>
          <w:p w14:paraId="67445563" w14:textId="77777777" w:rsidR="004E2BA9" w:rsidRPr="003E5B84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</w:tr>
      <w:tr w:rsidR="00994C11" w:rsidRPr="005C6369" w14:paraId="6EDF84FA" w14:textId="77777777" w:rsidTr="00C60B97">
        <w:tc>
          <w:tcPr>
            <w:tcW w:w="2267" w:type="pct"/>
          </w:tcPr>
          <w:p w14:paraId="7BF1766A" w14:textId="0F094130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sz w:val="20"/>
                <w:szCs w:val="20"/>
                <w:cs/>
              </w:rPr>
            </w:pPr>
            <w:r w:rsidRPr="00B772F6">
              <w:rPr>
                <w:rFonts w:hint="cs"/>
                <w:b/>
                <w:bCs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958C3C7" w14:textId="77777777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5D5BB27C" w14:textId="77777777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</w:rPr>
            </w:pPr>
          </w:p>
        </w:tc>
        <w:tc>
          <w:tcPr>
            <w:tcW w:w="577" w:type="pct"/>
          </w:tcPr>
          <w:p w14:paraId="21DB2F5E" w14:textId="77777777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</w:rPr>
            </w:pPr>
          </w:p>
        </w:tc>
        <w:tc>
          <w:tcPr>
            <w:tcW w:w="144" w:type="pct"/>
          </w:tcPr>
          <w:p w14:paraId="70B4E756" w14:textId="77777777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</w:rPr>
            </w:pPr>
          </w:p>
        </w:tc>
        <w:tc>
          <w:tcPr>
            <w:tcW w:w="576" w:type="pct"/>
          </w:tcPr>
          <w:p w14:paraId="671BC54D" w14:textId="77777777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46" w:type="pct"/>
          </w:tcPr>
          <w:p w14:paraId="2F6D0CF1" w14:textId="77777777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05963798" w14:textId="77777777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</w:rPr>
            </w:pPr>
          </w:p>
        </w:tc>
      </w:tr>
      <w:tr w:rsidR="00994C11" w:rsidRPr="005C6369" w14:paraId="3C85FC03" w14:textId="77777777" w:rsidTr="00C60B97">
        <w:tc>
          <w:tcPr>
            <w:tcW w:w="2267" w:type="pct"/>
          </w:tcPr>
          <w:p w14:paraId="42E979A8" w14:textId="0CF49870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sz w:val="20"/>
                <w:szCs w:val="20"/>
                <w:cs/>
              </w:rPr>
            </w:pPr>
            <w:r w:rsidRPr="00B772F6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11ED0457" w14:textId="636893C5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</w:rPr>
            </w:pPr>
            <w:r>
              <w:t>78.73</w:t>
            </w:r>
          </w:p>
        </w:tc>
        <w:tc>
          <w:tcPr>
            <w:tcW w:w="144" w:type="pct"/>
            <w:gridSpan w:val="2"/>
          </w:tcPr>
          <w:p w14:paraId="4CCC3D12" w14:textId="77777777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</w:rPr>
            </w:pPr>
          </w:p>
        </w:tc>
        <w:tc>
          <w:tcPr>
            <w:tcW w:w="577" w:type="pct"/>
          </w:tcPr>
          <w:p w14:paraId="524FAF9C" w14:textId="73205F17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</w:rPr>
            </w:pPr>
            <w:r>
              <w:rPr>
                <w:rFonts w:hint="cs"/>
              </w:rPr>
              <w:t>2</w:t>
            </w:r>
            <w:r w:rsidRPr="00B772F6">
              <w:rPr>
                <w:rFonts w:hint="cs"/>
              </w:rPr>
              <w:t>.</w:t>
            </w:r>
            <w:r>
              <w:rPr>
                <w:rFonts w:hint="cs"/>
              </w:rPr>
              <w:t>1</w:t>
            </w:r>
            <w:r>
              <w:t>2</w:t>
            </w:r>
          </w:p>
        </w:tc>
        <w:tc>
          <w:tcPr>
            <w:tcW w:w="144" w:type="pct"/>
          </w:tcPr>
          <w:p w14:paraId="5610C5DE" w14:textId="77777777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</w:rPr>
            </w:pPr>
          </w:p>
        </w:tc>
        <w:tc>
          <w:tcPr>
            <w:tcW w:w="576" w:type="pct"/>
          </w:tcPr>
          <w:p w14:paraId="5C83B974" w14:textId="326BEF7A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  <w:cs/>
              </w:rPr>
            </w:pPr>
            <w:r>
              <w:t>78.73</w:t>
            </w:r>
          </w:p>
        </w:tc>
        <w:tc>
          <w:tcPr>
            <w:tcW w:w="146" w:type="pct"/>
          </w:tcPr>
          <w:p w14:paraId="446E6EE2" w14:textId="77777777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</w:rPr>
            </w:pPr>
          </w:p>
        </w:tc>
        <w:tc>
          <w:tcPr>
            <w:tcW w:w="569" w:type="pct"/>
          </w:tcPr>
          <w:p w14:paraId="5BA0A27A" w14:textId="27E28FC1" w:rsidR="00994C11" w:rsidRPr="005C5018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</w:rPr>
            </w:pPr>
            <w:r w:rsidRPr="00217DCF">
              <w:t>2.12</w:t>
            </w:r>
          </w:p>
        </w:tc>
      </w:tr>
      <w:tr w:rsidR="00994C11" w:rsidRPr="005C6369" w14:paraId="25F07FAB" w14:textId="77777777" w:rsidTr="00C60B97">
        <w:tc>
          <w:tcPr>
            <w:tcW w:w="2267" w:type="pct"/>
          </w:tcPr>
          <w:p w14:paraId="279DB1D4" w14:textId="77777777" w:rsidR="00994C11" w:rsidRPr="003E5B84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67BBC783" w14:textId="77777777" w:rsidR="00994C11" w:rsidRPr="003E5B84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9E1E0F5" w14:textId="77777777" w:rsidR="00994C11" w:rsidRPr="003E5B84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7" w:type="pct"/>
          </w:tcPr>
          <w:p w14:paraId="597FCDDA" w14:textId="77777777" w:rsidR="00994C11" w:rsidRPr="003E5B84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1708FC8A" w14:textId="77777777" w:rsidR="00994C11" w:rsidRPr="003E5B84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6" w:type="pct"/>
          </w:tcPr>
          <w:p w14:paraId="4ECCF387" w14:textId="77777777" w:rsidR="00994C11" w:rsidRPr="003E5B84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27A76121" w14:textId="77777777" w:rsidR="00994C11" w:rsidRPr="003E5B84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69" w:type="pct"/>
          </w:tcPr>
          <w:p w14:paraId="5B45F5B8" w14:textId="77777777" w:rsidR="00994C11" w:rsidRPr="003E5B84" w:rsidRDefault="00994C1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</w:tr>
      <w:tr w:rsidR="004E2BA9" w:rsidRPr="00B772F6" w14:paraId="018D1993" w14:textId="77777777" w:rsidTr="00C60B97">
        <w:tc>
          <w:tcPr>
            <w:tcW w:w="2267" w:type="pct"/>
          </w:tcPr>
          <w:p w14:paraId="4C8036A4" w14:textId="765177C2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B772F6">
              <w:rPr>
                <w:rFonts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6DBD0DF6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  <w:gridSpan w:val="2"/>
          </w:tcPr>
          <w:p w14:paraId="08CD9526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51DF932B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</w:tcPr>
          <w:p w14:paraId="091DB396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537F4899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6" w:type="pct"/>
          </w:tcPr>
          <w:p w14:paraId="5510FDE2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07E89AF3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</w:tr>
      <w:tr w:rsidR="004E2BA9" w:rsidRPr="00B772F6" w14:paraId="5217ACB2" w14:textId="77777777" w:rsidTr="00C60B97">
        <w:tc>
          <w:tcPr>
            <w:tcW w:w="2267" w:type="pct"/>
          </w:tcPr>
          <w:p w14:paraId="1D1ABFD9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B772F6">
              <w:rPr>
                <w:rFonts w:hint="cs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263E9817" w14:textId="420EFF01" w:rsidR="004E2BA9" w:rsidRPr="00B772F6" w:rsidRDefault="00274343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20.06</w:t>
            </w:r>
          </w:p>
        </w:tc>
        <w:tc>
          <w:tcPr>
            <w:tcW w:w="144" w:type="pct"/>
            <w:gridSpan w:val="2"/>
          </w:tcPr>
          <w:p w14:paraId="4A5D686F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7C7C43BF" w14:textId="413F4DEB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33.72</w:t>
            </w:r>
          </w:p>
        </w:tc>
        <w:tc>
          <w:tcPr>
            <w:tcW w:w="144" w:type="pct"/>
          </w:tcPr>
          <w:p w14:paraId="4640019A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208A5DAB" w14:textId="69BBB064" w:rsidR="004E2BA9" w:rsidRPr="00B772F6" w:rsidRDefault="004614BB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6" w:type="pct"/>
          </w:tcPr>
          <w:p w14:paraId="77383219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41E6E623" w14:textId="5BEEB6A5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217DCF">
              <w:t>-</w:t>
            </w:r>
          </w:p>
        </w:tc>
      </w:tr>
      <w:tr w:rsidR="004E2BA9" w:rsidRPr="00B772F6" w14:paraId="76A5374C" w14:textId="77777777" w:rsidTr="00C60B97">
        <w:tc>
          <w:tcPr>
            <w:tcW w:w="2267" w:type="pct"/>
          </w:tcPr>
          <w:p w14:paraId="71491CA6" w14:textId="57203DC8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B772F6">
              <w:rPr>
                <w:rFonts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1CDD1367" w14:textId="53200863" w:rsidR="004E2BA9" w:rsidRPr="00B772F6" w:rsidRDefault="00EC2F6D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659.54</w:t>
            </w:r>
          </w:p>
        </w:tc>
        <w:tc>
          <w:tcPr>
            <w:tcW w:w="144" w:type="pct"/>
            <w:gridSpan w:val="2"/>
          </w:tcPr>
          <w:p w14:paraId="683E1D13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31EE46C2" w14:textId="069AD6EF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699.19</w:t>
            </w:r>
          </w:p>
        </w:tc>
        <w:tc>
          <w:tcPr>
            <w:tcW w:w="144" w:type="pct"/>
          </w:tcPr>
          <w:p w14:paraId="1D1D46B0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072D88FC" w14:textId="3098DD6F" w:rsidR="004E2BA9" w:rsidRPr="00B772F6" w:rsidRDefault="00EC2F6D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6" w:type="pct"/>
          </w:tcPr>
          <w:p w14:paraId="78ECE41D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32F8320F" w14:textId="40BBB3D6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217DCF">
              <w:t>-</w:t>
            </w:r>
          </w:p>
        </w:tc>
      </w:tr>
      <w:tr w:rsidR="004E2BA9" w:rsidRPr="00B772F6" w14:paraId="30CC05FD" w14:textId="77777777" w:rsidTr="00C60B97">
        <w:tc>
          <w:tcPr>
            <w:tcW w:w="2267" w:type="pct"/>
          </w:tcPr>
          <w:p w14:paraId="3FEF05F6" w14:textId="5B5ED063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4FC48AE7" w14:textId="6F18D7F7" w:rsidR="004E2BA9" w:rsidRDefault="00BD507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19.33</w:t>
            </w:r>
          </w:p>
        </w:tc>
        <w:tc>
          <w:tcPr>
            <w:tcW w:w="144" w:type="pct"/>
            <w:gridSpan w:val="2"/>
          </w:tcPr>
          <w:p w14:paraId="4211A645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3A24838D" w14:textId="050E832A" w:rsidR="004E2BA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19.78</w:t>
            </w:r>
          </w:p>
        </w:tc>
        <w:tc>
          <w:tcPr>
            <w:tcW w:w="144" w:type="pct"/>
          </w:tcPr>
          <w:p w14:paraId="25D793F0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5A531E40" w14:textId="219B76A9" w:rsidR="004E2BA9" w:rsidRDefault="00BD507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6" w:type="pct"/>
          </w:tcPr>
          <w:p w14:paraId="41BC62B4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73236AFB" w14:textId="4C5DFAB8" w:rsidR="004E2BA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217DCF">
              <w:t>-</w:t>
            </w:r>
          </w:p>
        </w:tc>
      </w:tr>
      <w:tr w:rsidR="008275D8" w:rsidRPr="005C6369" w14:paraId="3343F3A5" w14:textId="77777777" w:rsidTr="00C60B97">
        <w:tc>
          <w:tcPr>
            <w:tcW w:w="2267" w:type="pct"/>
          </w:tcPr>
          <w:p w14:paraId="1ABFD79C" w14:textId="77777777" w:rsidR="008275D8" w:rsidRPr="003E5B84" w:rsidRDefault="008275D8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4CBF470D" w14:textId="77777777" w:rsidR="008275D8" w:rsidRPr="003E5B84" w:rsidRDefault="008275D8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61158D38" w14:textId="77777777" w:rsidR="008275D8" w:rsidRPr="003E5B84" w:rsidRDefault="008275D8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7" w:type="pct"/>
          </w:tcPr>
          <w:p w14:paraId="12D792D6" w14:textId="77777777" w:rsidR="008275D8" w:rsidRPr="003E5B84" w:rsidRDefault="008275D8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7328C806" w14:textId="77777777" w:rsidR="008275D8" w:rsidRPr="003E5B84" w:rsidRDefault="008275D8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6" w:type="pct"/>
          </w:tcPr>
          <w:p w14:paraId="7E8E756D" w14:textId="77777777" w:rsidR="008275D8" w:rsidRPr="003E5B84" w:rsidRDefault="008275D8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6" w:type="pct"/>
          </w:tcPr>
          <w:p w14:paraId="3A3BE27D" w14:textId="77777777" w:rsidR="008275D8" w:rsidRPr="003E5B84" w:rsidRDefault="008275D8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69" w:type="pct"/>
          </w:tcPr>
          <w:p w14:paraId="266CB40C" w14:textId="77777777" w:rsidR="008275D8" w:rsidRPr="003E5B84" w:rsidRDefault="008275D8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</w:tr>
      <w:tr w:rsidR="00B84D01" w:rsidRPr="00B772F6" w14:paraId="1CE66B27" w14:textId="77777777" w:rsidTr="00C60B97">
        <w:tc>
          <w:tcPr>
            <w:tcW w:w="2267" w:type="pct"/>
          </w:tcPr>
          <w:p w14:paraId="6A29C0B2" w14:textId="7280F65A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</w:pPr>
            <w:r w:rsidRPr="00B772F6">
              <w:rPr>
                <w:rFonts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5ED263E0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  <w:gridSpan w:val="2"/>
          </w:tcPr>
          <w:p w14:paraId="484E61D7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020C4A4E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</w:tcPr>
          <w:p w14:paraId="2C8B339B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73478DA9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6" w:type="pct"/>
          </w:tcPr>
          <w:p w14:paraId="1B1280C3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2FE26FC3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</w:tr>
      <w:tr w:rsidR="00B84D01" w:rsidRPr="00B772F6" w14:paraId="2FA49958" w14:textId="77777777" w:rsidTr="00C60B97">
        <w:tc>
          <w:tcPr>
            <w:tcW w:w="2267" w:type="pct"/>
          </w:tcPr>
          <w:p w14:paraId="4EA96C71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B772F6">
              <w:rPr>
                <w:rFonts w:hint="cs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54B20A82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  <w:gridSpan w:val="2"/>
          </w:tcPr>
          <w:p w14:paraId="4D4A06CD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2BF3BDB1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</w:tcPr>
          <w:p w14:paraId="40C0F343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45412183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6" w:type="pct"/>
          </w:tcPr>
          <w:p w14:paraId="6EAF8610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5EB70E18" w14:textId="77777777" w:rsidR="00B84D01" w:rsidRPr="00B772F6" w:rsidRDefault="00B84D01" w:rsidP="00B84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</w:tr>
      <w:tr w:rsidR="004E2BA9" w:rsidRPr="00B772F6" w14:paraId="29E2AC5D" w14:textId="77777777" w:rsidTr="00C60B97">
        <w:tc>
          <w:tcPr>
            <w:tcW w:w="2267" w:type="pct"/>
          </w:tcPr>
          <w:p w14:paraId="589B8AA7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B772F6">
              <w:rPr>
                <w:rFonts w:hint="cs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6222FFA8" w14:textId="6FB44D51" w:rsidR="004E2BA9" w:rsidRPr="00B772F6" w:rsidRDefault="003A5DB6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3A5DB6">
              <w:t>66.08</w:t>
            </w:r>
          </w:p>
        </w:tc>
        <w:tc>
          <w:tcPr>
            <w:tcW w:w="144" w:type="pct"/>
            <w:gridSpan w:val="2"/>
          </w:tcPr>
          <w:p w14:paraId="73B6CBCF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46B5C719" w14:textId="30B7AB28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69.96</w:t>
            </w:r>
          </w:p>
        </w:tc>
        <w:tc>
          <w:tcPr>
            <w:tcW w:w="144" w:type="pct"/>
          </w:tcPr>
          <w:p w14:paraId="46A3F082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1A4E90AF" w14:textId="4FFF9AAB" w:rsidR="004E2BA9" w:rsidRPr="00B772F6" w:rsidRDefault="00631CCF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47.93</w:t>
            </w:r>
          </w:p>
        </w:tc>
        <w:tc>
          <w:tcPr>
            <w:tcW w:w="146" w:type="pct"/>
          </w:tcPr>
          <w:p w14:paraId="53113ACD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5709B146" w14:textId="3D7662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52.36</w:t>
            </w:r>
          </w:p>
        </w:tc>
      </w:tr>
      <w:tr w:rsidR="004E2BA9" w:rsidRPr="00B772F6" w14:paraId="373DC8C6" w14:textId="77777777" w:rsidTr="00C60B97">
        <w:tc>
          <w:tcPr>
            <w:tcW w:w="2267" w:type="pct"/>
          </w:tcPr>
          <w:p w14:paraId="77FB2EC5" w14:textId="0AEF114E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B772F6">
              <w:rPr>
                <w:rFonts w:hint="cs"/>
              </w:rPr>
              <w:t xml:space="preserve">     </w:t>
            </w:r>
            <w:r w:rsidRPr="00B772F6">
              <w:rPr>
                <w:rFonts w:hint="cs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7A3E243D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  <w:gridSpan w:val="2"/>
          </w:tcPr>
          <w:p w14:paraId="3D012EEC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</w:tcPr>
          <w:p w14:paraId="7171E9D3" w14:textId="0131B84B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4" w:type="pct"/>
          </w:tcPr>
          <w:p w14:paraId="3A24388B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</w:tcPr>
          <w:p w14:paraId="1A99EDC3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6" w:type="pct"/>
          </w:tcPr>
          <w:p w14:paraId="1E430D56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</w:tcPr>
          <w:p w14:paraId="0D635843" w14:textId="0C0B7A21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</w:tr>
      <w:tr w:rsidR="004E2BA9" w:rsidRPr="00B772F6" w14:paraId="398E8AEA" w14:textId="77777777" w:rsidTr="00C60B97">
        <w:tc>
          <w:tcPr>
            <w:tcW w:w="2267" w:type="pct"/>
          </w:tcPr>
          <w:p w14:paraId="584C23E1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B772F6">
              <w:rPr>
                <w:rFonts w:hint="cs"/>
              </w:rPr>
              <w:t xml:space="preserve">        </w:t>
            </w:r>
            <w:r w:rsidRPr="00B772F6">
              <w:rPr>
                <w:rFonts w:hint="cs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C09414E" w14:textId="5C5EFBD1" w:rsidR="004E2BA9" w:rsidRPr="00892498" w:rsidRDefault="00631CCF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1.38</w:t>
            </w:r>
          </w:p>
        </w:tc>
        <w:tc>
          <w:tcPr>
            <w:tcW w:w="144" w:type="pct"/>
            <w:gridSpan w:val="2"/>
          </w:tcPr>
          <w:p w14:paraId="0A1B53FC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571ADC2" w14:textId="2A94B36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1</w:t>
            </w:r>
            <w:r w:rsidRPr="00892498">
              <w:t>.</w:t>
            </w:r>
            <w:r>
              <w:t>78</w:t>
            </w:r>
          </w:p>
        </w:tc>
        <w:tc>
          <w:tcPr>
            <w:tcW w:w="144" w:type="pct"/>
          </w:tcPr>
          <w:p w14:paraId="0523C2B2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7F0EAA0" w14:textId="16DDDE20" w:rsidR="004E2BA9" w:rsidRPr="00B772F6" w:rsidRDefault="00631CCF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0.39</w:t>
            </w:r>
          </w:p>
        </w:tc>
        <w:tc>
          <w:tcPr>
            <w:tcW w:w="146" w:type="pct"/>
          </w:tcPr>
          <w:p w14:paraId="0065CC4D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C5B6715" w14:textId="4814B960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0.37</w:t>
            </w:r>
          </w:p>
        </w:tc>
      </w:tr>
      <w:tr w:rsidR="004E2BA9" w:rsidRPr="00B772F6" w14:paraId="2025711B" w14:textId="77777777" w:rsidTr="00C60B97">
        <w:tc>
          <w:tcPr>
            <w:tcW w:w="2267" w:type="pct"/>
          </w:tcPr>
          <w:p w14:paraId="2C7405A8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B772F6">
              <w:rPr>
                <w:rFonts w:hint="cs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A09BEEA" w14:textId="057965B7" w:rsidR="004E2BA9" w:rsidRPr="00892498" w:rsidRDefault="003A5DB6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3A5DB6">
              <w:rPr>
                <w:b/>
                <w:bCs/>
              </w:rPr>
              <w:t>67.46</w:t>
            </w:r>
          </w:p>
        </w:tc>
        <w:tc>
          <w:tcPr>
            <w:tcW w:w="144" w:type="pct"/>
            <w:gridSpan w:val="2"/>
          </w:tcPr>
          <w:p w14:paraId="62EE22BF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4B7F072" w14:textId="6815886F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71.74</w:t>
            </w:r>
          </w:p>
        </w:tc>
        <w:tc>
          <w:tcPr>
            <w:tcW w:w="144" w:type="pct"/>
          </w:tcPr>
          <w:p w14:paraId="7F90374D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AA688C5" w14:textId="4E6DB96E" w:rsidR="004E2BA9" w:rsidRPr="00B772F6" w:rsidRDefault="00631CCF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48.32</w:t>
            </w:r>
          </w:p>
        </w:tc>
        <w:tc>
          <w:tcPr>
            <w:tcW w:w="146" w:type="pct"/>
          </w:tcPr>
          <w:p w14:paraId="41D9DAE3" w14:textId="77777777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DAF10D4" w14:textId="6D33A69B" w:rsidR="004E2BA9" w:rsidRPr="00B772F6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52.73</w:t>
            </w:r>
          </w:p>
        </w:tc>
      </w:tr>
    </w:tbl>
    <w:p w14:paraId="3DDDD4C5" w14:textId="74104D78" w:rsidR="007329A2" w:rsidRPr="00BF1313" w:rsidRDefault="007329A2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lastRenderedPageBreak/>
        <w:t>ยอดคง</w:t>
      </w:r>
      <w:r w:rsidR="00AE27A3" w:rsidRPr="00BF1313">
        <w:rPr>
          <w:rFonts w:asciiTheme="majorBidi" w:hAnsiTheme="majorBidi" w:cstheme="majorBidi"/>
          <w:cs/>
        </w:rPr>
        <w:t>เ</w:t>
      </w:r>
      <w:r w:rsidRPr="00BF1313">
        <w:rPr>
          <w:rFonts w:asciiTheme="majorBidi" w:hAnsiTheme="majorBidi" w:cstheme="majorBidi"/>
          <w:cs/>
        </w:rPr>
        <w:t>หลือกับกิจการที่เกี่ยวข้อง</w:t>
      </w:r>
      <w:r w:rsidR="005F3AF1">
        <w:rPr>
          <w:rFonts w:asciiTheme="majorBidi" w:hAnsiTheme="majorBidi" w:cstheme="majorBidi" w:hint="cs"/>
          <w:cs/>
        </w:rPr>
        <w:t>กัน</w:t>
      </w:r>
      <w:r w:rsidRPr="00BF1313">
        <w:rPr>
          <w:rFonts w:asciiTheme="majorBidi" w:hAnsiTheme="majorBidi" w:cstheme="majorBidi"/>
          <w:cs/>
        </w:rPr>
        <w:t xml:space="preserve"> ณ วันที่ </w:t>
      </w:r>
      <w:r w:rsidR="00230EE3">
        <w:t>31</w:t>
      </w:r>
      <w:r w:rsidRPr="00BF1313">
        <w:rPr>
          <w:rFonts w:asciiTheme="majorBidi" w:hAnsiTheme="majorBidi" w:cstheme="majorBidi"/>
          <w:cs/>
        </w:rPr>
        <w:t xml:space="preserve"> ธันวาคม มีดังนี้</w:t>
      </w:r>
    </w:p>
    <w:p w14:paraId="023859F8" w14:textId="77777777" w:rsidR="00871A4A" w:rsidRPr="005C5018" w:rsidRDefault="00871A4A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F1347A" w:rsidRPr="00BF1313" w14:paraId="196ED831" w14:textId="77777777" w:rsidTr="006C0A87">
        <w:trPr>
          <w:tblHeader/>
        </w:trPr>
        <w:tc>
          <w:tcPr>
            <w:tcW w:w="2232" w:type="pct"/>
            <w:shd w:val="clear" w:color="auto" w:fill="auto"/>
          </w:tcPr>
          <w:p w14:paraId="216E4350" w14:textId="77777777" w:rsidR="00F1347A" w:rsidRPr="00BF1313" w:rsidRDefault="00F1347A" w:rsidP="009E63E1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  <w:shd w:val="clear" w:color="auto" w:fill="auto"/>
          </w:tcPr>
          <w:p w14:paraId="1E190A17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41A4C668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695C6A81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F1347A" w:rsidRPr="00BF1313" w14:paraId="564B6B1B" w14:textId="77777777" w:rsidTr="006C0A87">
        <w:trPr>
          <w:tblHeader/>
        </w:trPr>
        <w:tc>
          <w:tcPr>
            <w:tcW w:w="2232" w:type="pct"/>
            <w:shd w:val="clear" w:color="auto" w:fill="auto"/>
          </w:tcPr>
          <w:p w14:paraId="4C6896E8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63722A94" w14:textId="789EBC74" w:rsidR="00F1347A" w:rsidRPr="00BF1313" w:rsidRDefault="00327A23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4E2BA9">
              <w:t>4</w:t>
            </w:r>
          </w:p>
        </w:tc>
        <w:tc>
          <w:tcPr>
            <w:tcW w:w="134" w:type="pct"/>
            <w:shd w:val="clear" w:color="auto" w:fill="auto"/>
          </w:tcPr>
          <w:p w14:paraId="2DD869FA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6266591C" w14:textId="215994ED" w:rsidR="00F1347A" w:rsidRPr="00BF1313" w:rsidRDefault="00327A23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4E2BA9">
              <w:t>3</w:t>
            </w:r>
          </w:p>
        </w:tc>
        <w:tc>
          <w:tcPr>
            <w:tcW w:w="146" w:type="pct"/>
            <w:shd w:val="clear" w:color="auto" w:fill="auto"/>
          </w:tcPr>
          <w:p w14:paraId="0B757758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34701B39" w14:textId="65A2D772" w:rsidR="00F1347A" w:rsidRPr="00BF1313" w:rsidRDefault="00327A23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4E2BA9">
              <w:t>4</w:t>
            </w:r>
          </w:p>
        </w:tc>
        <w:tc>
          <w:tcPr>
            <w:tcW w:w="150" w:type="pct"/>
            <w:shd w:val="clear" w:color="auto" w:fill="auto"/>
          </w:tcPr>
          <w:p w14:paraId="4BD132A6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3390D516" w14:textId="5875C9B6" w:rsidR="00F1347A" w:rsidRPr="00BF1313" w:rsidRDefault="00327A23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4E2BA9">
              <w:t>3</w:t>
            </w:r>
          </w:p>
        </w:tc>
      </w:tr>
      <w:tr w:rsidR="00F1347A" w:rsidRPr="00BF1313" w14:paraId="60405ABC" w14:textId="77777777" w:rsidTr="006C0A87">
        <w:trPr>
          <w:tblHeader/>
        </w:trPr>
        <w:tc>
          <w:tcPr>
            <w:tcW w:w="2232" w:type="pct"/>
          </w:tcPr>
          <w:p w14:paraId="2658DAE7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39D29F91" w14:textId="77777777" w:rsidR="00F1347A" w:rsidRPr="00BF1313" w:rsidRDefault="00F1347A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1347A" w:rsidRPr="00BF1313" w14:paraId="3116C893" w14:textId="77777777" w:rsidTr="006C0A87">
        <w:tc>
          <w:tcPr>
            <w:tcW w:w="2232" w:type="pct"/>
          </w:tcPr>
          <w:p w14:paraId="1FE5CF11" w14:textId="09CC3861" w:rsidR="00F1347A" w:rsidRPr="00BF1313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4E4580D0" w14:textId="77777777" w:rsidR="00F1347A" w:rsidRPr="00BF1313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5B6B89E5" w14:textId="77777777" w:rsidR="00F1347A" w:rsidRPr="00BF1313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7960A55" w14:textId="77777777" w:rsidR="00F1347A" w:rsidRPr="00BF1313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6217272F" w14:textId="77777777" w:rsidR="00F1347A" w:rsidRPr="00BF1313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D471AC8" w14:textId="77777777" w:rsidR="00F1347A" w:rsidRPr="00BF1313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1BDB22EE" w14:textId="77777777" w:rsidR="00F1347A" w:rsidRPr="00BF1313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0D7C7BF" w14:textId="77777777" w:rsidR="00F1347A" w:rsidRPr="00BF1313" w:rsidRDefault="00F1347A" w:rsidP="00F13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4E2BA9" w:rsidRPr="00BF1313" w14:paraId="4E88FF93" w14:textId="77777777" w:rsidTr="006C0A87">
        <w:tc>
          <w:tcPr>
            <w:tcW w:w="2232" w:type="pct"/>
          </w:tcPr>
          <w:p w14:paraId="52196F3E" w14:textId="77777777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34CD6E13" w14:textId="0B264F9B" w:rsidR="004E2BA9" w:rsidRPr="00BF1313" w:rsidRDefault="00BD507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849.19</w:t>
            </w:r>
          </w:p>
        </w:tc>
        <w:tc>
          <w:tcPr>
            <w:tcW w:w="145" w:type="pct"/>
            <w:gridSpan w:val="2"/>
          </w:tcPr>
          <w:p w14:paraId="48048C7E" w14:textId="77777777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18EA373" w14:textId="3AEC9085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758.89</w:t>
            </w:r>
          </w:p>
        </w:tc>
        <w:tc>
          <w:tcPr>
            <w:tcW w:w="146" w:type="pct"/>
          </w:tcPr>
          <w:p w14:paraId="08215F47" w14:textId="77777777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350DADF" w14:textId="6D066D10" w:rsidR="004E2BA9" w:rsidRPr="00BF1313" w:rsidRDefault="00BD507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0.14</w:t>
            </w:r>
          </w:p>
        </w:tc>
        <w:tc>
          <w:tcPr>
            <w:tcW w:w="150" w:type="pct"/>
          </w:tcPr>
          <w:p w14:paraId="4FE959B4" w14:textId="77777777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6232D2D" w14:textId="1E21B1C6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4E2BA9" w:rsidRPr="00BF1313" w14:paraId="03BE6834" w14:textId="77777777" w:rsidTr="006C0A87">
        <w:tc>
          <w:tcPr>
            <w:tcW w:w="2232" w:type="pct"/>
          </w:tcPr>
          <w:p w14:paraId="78C17747" w14:textId="77777777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3109C692" w14:textId="52F0D5CB" w:rsidR="004E2BA9" w:rsidRPr="00BF1313" w:rsidRDefault="00BD507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2.19</w:t>
            </w:r>
          </w:p>
        </w:tc>
        <w:tc>
          <w:tcPr>
            <w:tcW w:w="145" w:type="pct"/>
            <w:gridSpan w:val="2"/>
          </w:tcPr>
          <w:p w14:paraId="5F13988B" w14:textId="77777777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DCFED9B" w14:textId="2C963544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2.05</w:t>
            </w:r>
          </w:p>
        </w:tc>
        <w:tc>
          <w:tcPr>
            <w:tcW w:w="146" w:type="pct"/>
          </w:tcPr>
          <w:p w14:paraId="7CDB165E" w14:textId="77777777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BF603CA" w14:textId="79689310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7FC4F1A" w14:textId="77777777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5734F85" w14:textId="0DADB64D" w:rsidR="004E2BA9" w:rsidRPr="00BF1313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4E2BA9" w:rsidRPr="00BF1313" w14:paraId="3F0B7322" w14:textId="77777777" w:rsidTr="006C0A87">
        <w:tc>
          <w:tcPr>
            <w:tcW w:w="2232" w:type="pct"/>
          </w:tcPr>
          <w:p w14:paraId="3AB03FEC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69120F2" w14:textId="77B74C6B" w:rsidR="004E2BA9" w:rsidRPr="007F03E5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851.38</w:t>
            </w:r>
          </w:p>
        </w:tc>
        <w:tc>
          <w:tcPr>
            <w:tcW w:w="145" w:type="pct"/>
            <w:gridSpan w:val="2"/>
          </w:tcPr>
          <w:p w14:paraId="58A9A015" w14:textId="77777777" w:rsidR="004E2BA9" w:rsidRPr="007F03E5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E6F19FF" w14:textId="4F1E4FE7" w:rsidR="004E2BA9" w:rsidRPr="007F03E5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7F03E5">
              <w:rPr>
                <w:b/>
                <w:bCs/>
              </w:rPr>
              <w:t>760.94</w:t>
            </w:r>
          </w:p>
        </w:tc>
        <w:tc>
          <w:tcPr>
            <w:tcW w:w="146" w:type="pct"/>
          </w:tcPr>
          <w:p w14:paraId="074539B6" w14:textId="77777777" w:rsidR="004E2BA9" w:rsidRPr="007F03E5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5C3A827" w14:textId="5964872B" w:rsidR="004E2BA9" w:rsidRPr="007F03E5" w:rsidRDefault="00BD507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0.14</w:t>
            </w:r>
          </w:p>
        </w:tc>
        <w:tc>
          <w:tcPr>
            <w:tcW w:w="150" w:type="pct"/>
          </w:tcPr>
          <w:p w14:paraId="3E169A03" w14:textId="77777777" w:rsidR="004E2BA9" w:rsidRPr="007F03E5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41F47A0" w14:textId="5C375261" w:rsidR="004E2BA9" w:rsidRPr="007F03E5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7F03E5">
              <w:rPr>
                <w:rFonts w:hint="cs"/>
                <w:b/>
                <w:bCs/>
              </w:rPr>
              <w:t>-</w:t>
            </w:r>
          </w:p>
        </w:tc>
      </w:tr>
      <w:tr w:rsidR="004E2BA9" w:rsidRPr="00BF1313" w14:paraId="78C73909" w14:textId="77777777" w:rsidTr="006C0A87">
        <w:tc>
          <w:tcPr>
            <w:tcW w:w="2232" w:type="pct"/>
          </w:tcPr>
          <w:p w14:paraId="354CA70F" w14:textId="5CBBAA61" w:rsidR="004E2BA9" w:rsidRPr="00274343" w:rsidRDefault="004E2BA9" w:rsidP="0027434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cs/>
              </w:rPr>
            </w:pPr>
            <w:r w:rsidRPr="008F0BC9">
              <w:rPr>
                <w:rFonts w:hint="cs"/>
                <w:i/>
                <w:iCs/>
                <w:cs/>
              </w:rPr>
              <w:t>หัก</w:t>
            </w:r>
            <w:r w:rsidRPr="008F0BC9">
              <w:rPr>
                <w:rFonts w:hint="cs"/>
                <w:cs/>
              </w:rPr>
              <w:t xml:space="preserve"> ค่าเผื่อ</w:t>
            </w:r>
            <w:r w:rsidRPr="007F03E5">
              <w:rPr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8B1BDC5" w14:textId="661D5F1B" w:rsidR="00A478B0" w:rsidRPr="008F0BC9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5" w:type="pct"/>
            <w:gridSpan w:val="2"/>
          </w:tcPr>
          <w:p w14:paraId="35CA07CF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29A507D" w14:textId="1817148E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6" w:type="pct"/>
          </w:tcPr>
          <w:p w14:paraId="150E9F68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D062402" w14:textId="3A1A315F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8F0BC9">
              <w:rPr>
                <w:rFonts w:hint="cs"/>
                <w:cs/>
              </w:rPr>
              <w:t>-</w:t>
            </w:r>
          </w:p>
        </w:tc>
        <w:tc>
          <w:tcPr>
            <w:tcW w:w="150" w:type="pct"/>
          </w:tcPr>
          <w:p w14:paraId="1FA048A8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310061C" w14:textId="7AF31C62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8F0BC9">
              <w:rPr>
                <w:rFonts w:hint="cs"/>
              </w:rPr>
              <w:t>-</w:t>
            </w:r>
          </w:p>
        </w:tc>
      </w:tr>
      <w:tr w:rsidR="004E2BA9" w:rsidRPr="00BF1313" w14:paraId="161EBAE3" w14:textId="77777777" w:rsidTr="006C0A87">
        <w:tc>
          <w:tcPr>
            <w:tcW w:w="2232" w:type="pct"/>
          </w:tcPr>
          <w:p w14:paraId="0DE3F872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i/>
                <w:iCs/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DBEEFB9" w14:textId="491089E9" w:rsidR="004E2BA9" w:rsidRPr="008F0BC9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851.38</w:t>
            </w:r>
          </w:p>
        </w:tc>
        <w:tc>
          <w:tcPr>
            <w:tcW w:w="145" w:type="pct"/>
            <w:gridSpan w:val="2"/>
          </w:tcPr>
          <w:p w14:paraId="20FF82E5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54D5A3F" w14:textId="62CE0BFF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760.94</w:t>
            </w:r>
          </w:p>
        </w:tc>
        <w:tc>
          <w:tcPr>
            <w:tcW w:w="146" w:type="pct"/>
          </w:tcPr>
          <w:p w14:paraId="038BC834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48C37E7" w14:textId="490DB0A4" w:rsidR="004E2BA9" w:rsidRPr="008F0BC9" w:rsidRDefault="00BD5071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0.14</w:t>
            </w:r>
          </w:p>
        </w:tc>
        <w:tc>
          <w:tcPr>
            <w:tcW w:w="150" w:type="pct"/>
          </w:tcPr>
          <w:p w14:paraId="3249578F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2B0DD18" w14:textId="76543465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8F0BC9">
              <w:rPr>
                <w:rFonts w:hint="cs"/>
                <w:b/>
                <w:bCs/>
              </w:rPr>
              <w:t>-</w:t>
            </w:r>
          </w:p>
        </w:tc>
      </w:tr>
      <w:tr w:rsidR="00044895" w:rsidRPr="00BF1313" w14:paraId="19B5A02A" w14:textId="77777777" w:rsidTr="00C60B7C">
        <w:tc>
          <w:tcPr>
            <w:tcW w:w="2232" w:type="pct"/>
          </w:tcPr>
          <w:p w14:paraId="33F44FC9" w14:textId="77777777" w:rsidR="00044895" w:rsidRPr="008F0BC9" w:rsidRDefault="00044895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EA5AA23" w14:textId="77777777" w:rsidR="00044895" w:rsidRPr="008F0BC9" w:rsidRDefault="00044895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5" w:type="pct"/>
            <w:gridSpan w:val="2"/>
          </w:tcPr>
          <w:p w14:paraId="747CCB91" w14:textId="77777777" w:rsidR="00044895" w:rsidRPr="008F0BC9" w:rsidRDefault="00044895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729A651F" w14:textId="77777777" w:rsidR="00044895" w:rsidRPr="008F0BC9" w:rsidRDefault="00044895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6" w:type="pct"/>
          </w:tcPr>
          <w:p w14:paraId="28264263" w14:textId="77777777" w:rsidR="00044895" w:rsidRPr="008F0BC9" w:rsidRDefault="00044895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ECD87A3" w14:textId="77777777" w:rsidR="00044895" w:rsidRPr="008F0BC9" w:rsidRDefault="00044895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50" w:type="pct"/>
          </w:tcPr>
          <w:p w14:paraId="0DD9507C" w14:textId="77777777" w:rsidR="00044895" w:rsidRPr="008F0BC9" w:rsidRDefault="00044895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64F15779" w14:textId="118798F9" w:rsidR="00044895" w:rsidRPr="008F0BC9" w:rsidRDefault="00044895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</w:tr>
      <w:tr w:rsidR="005611F0" w:rsidRPr="00BF1313" w14:paraId="1734EF04" w14:textId="77777777" w:rsidTr="006C0A87">
        <w:tc>
          <w:tcPr>
            <w:tcW w:w="2232" w:type="pct"/>
          </w:tcPr>
          <w:p w14:paraId="10A457B9" w14:textId="6DCDBB5B" w:rsidR="005611F0" w:rsidRPr="008F0BC9" w:rsidRDefault="005611F0" w:rsidP="0056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8F0BC9">
              <w:rPr>
                <w:rFonts w:hint="cs"/>
                <w:b/>
                <w:bCs/>
                <w:i/>
                <w:iCs/>
                <w:cs/>
              </w:rPr>
              <w:t>ลูกหนี้</w:t>
            </w:r>
            <w:r w:rsidR="008F0BC9">
              <w:rPr>
                <w:rFonts w:hint="cs"/>
                <w:b/>
                <w:bCs/>
                <w:i/>
                <w:iCs/>
                <w:cs/>
              </w:rPr>
              <w:t>หมุนเวียน</w:t>
            </w:r>
            <w:r w:rsidRPr="008F0BC9">
              <w:rPr>
                <w:rFonts w:hint="cs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86" w:type="pct"/>
          </w:tcPr>
          <w:p w14:paraId="0BC5FB9F" w14:textId="77777777" w:rsidR="005611F0" w:rsidRPr="008F0BC9" w:rsidRDefault="005611F0" w:rsidP="0056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45" w:type="pct"/>
            <w:gridSpan w:val="2"/>
          </w:tcPr>
          <w:p w14:paraId="4552CB11" w14:textId="77777777" w:rsidR="005611F0" w:rsidRPr="008F0BC9" w:rsidRDefault="005611F0" w:rsidP="0056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5" w:type="pct"/>
          </w:tcPr>
          <w:p w14:paraId="14452FE2" w14:textId="77777777" w:rsidR="005611F0" w:rsidRPr="008F0BC9" w:rsidRDefault="005611F0" w:rsidP="0056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146" w:type="pct"/>
          </w:tcPr>
          <w:p w14:paraId="3D4AA960" w14:textId="77777777" w:rsidR="005611F0" w:rsidRPr="008F0BC9" w:rsidRDefault="005611F0" w:rsidP="0056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4" w:type="pct"/>
          </w:tcPr>
          <w:p w14:paraId="74508B28" w14:textId="77777777" w:rsidR="005611F0" w:rsidRPr="008F0BC9" w:rsidRDefault="005611F0" w:rsidP="0056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150" w:type="pct"/>
          </w:tcPr>
          <w:p w14:paraId="50F78214" w14:textId="77777777" w:rsidR="005611F0" w:rsidRPr="008F0BC9" w:rsidRDefault="005611F0" w:rsidP="0056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2" w:type="pct"/>
          </w:tcPr>
          <w:p w14:paraId="42461F8B" w14:textId="77777777" w:rsidR="005611F0" w:rsidRPr="008F0BC9" w:rsidRDefault="005611F0" w:rsidP="00561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</w:tr>
      <w:tr w:rsidR="004E2BA9" w:rsidRPr="00BF1313" w14:paraId="232988F4" w14:textId="77777777" w:rsidTr="006C0A87">
        <w:tc>
          <w:tcPr>
            <w:tcW w:w="2232" w:type="pct"/>
          </w:tcPr>
          <w:p w14:paraId="64C225EC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8F0BC9">
              <w:rPr>
                <w:rFonts w:hint="cs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0735B4CA" w14:textId="7D1B77EC" w:rsidR="004E2BA9" w:rsidRPr="008F0BC9" w:rsidRDefault="00250A0E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5" w:type="pct"/>
            <w:gridSpan w:val="2"/>
          </w:tcPr>
          <w:p w14:paraId="32656BFF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5" w:type="pct"/>
          </w:tcPr>
          <w:p w14:paraId="77ECDB78" w14:textId="48AFF831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t>85.45</w:t>
            </w:r>
          </w:p>
        </w:tc>
        <w:tc>
          <w:tcPr>
            <w:tcW w:w="146" w:type="pct"/>
          </w:tcPr>
          <w:p w14:paraId="54AC6F85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4" w:type="pct"/>
          </w:tcPr>
          <w:p w14:paraId="763F34EE" w14:textId="361B8339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50" w:type="pct"/>
          </w:tcPr>
          <w:p w14:paraId="71DE72B6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2" w:type="pct"/>
          </w:tcPr>
          <w:p w14:paraId="7DE3B1D1" w14:textId="2FA33503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 w:rsidRPr="008F0BC9">
              <w:rPr>
                <w:rFonts w:hint="cs"/>
                <w:cs/>
              </w:rPr>
              <w:t>-</w:t>
            </w:r>
          </w:p>
        </w:tc>
      </w:tr>
      <w:tr w:rsidR="004E2BA9" w:rsidRPr="00BF1313" w14:paraId="3D9C6912" w14:textId="77777777" w:rsidTr="006C0A87">
        <w:tc>
          <w:tcPr>
            <w:tcW w:w="2232" w:type="pct"/>
          </w:tcPr>
          <w:p w14:paraId="0B77AD05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8F0BC9">
              <w:rPr>
                <w:rFonts w:hint="cs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09354B06" w14:textId="4E7F9222" w:rsidR="004E2BA9" w:rsidRPr="008F0BC9" w:rsidRDefault="00250A0E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5" w:type="pct"/>
            <w:gridSpan w:val="2"/>
          </w:tcPr>
          <w:p w14:paraId="5C8BCD1D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5" w:type="pct"/>
          </w:tcPr>
          <w:p w14:paraId="7A48CA9E" w14:textId="73B8591F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6" w:type="pct"/>
          </w:tcPr>
          <w:p w14:paraId="5591FD9E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4" w:type="pct"/>
          </w:tcPr>
          <w:p w14:paraId="5CBB77BB" w14:textId="4029DE39" w:rsidR="004E2BA9" w:rsidRPr="008F0BC9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11.66</w:t>
            </w:r>
          </w:p>
        </w:tc>
        <w:tc>
          <w:tcPr>
            <w:tcW w:w="150" w:type="pct"/>
          </w:tcPr>
          <w:p w14:paraId="1EED18E7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2" w:type="pct"/>
          </w:tcPr>
          <w:p w14:paraId="08E112D7" w14:textId="70005273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4.53</w:t>
            </w:r>
          </w:p>
        </w:tc>
      </w:tr>
      <w:tr w:rsidR="00A478B0" w:rsidRPr="00BF1313" w14:paraId="6FD8EC19" w14:textId="77777777" w:rsidTr="006C0A87">
        <w:tc>
          <w:tcPr>
            <w:tcW w:w="2232" w:type="pct"/>
          </w:tcPr>
          <w:p w14:paraId="443D8C5A" w14:textId="6A908DD1" w:rsidR="00A478B0" w:rsidRPr="008F0BC9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083E1E9B" w14:textId="47D0303C" w:rsidR="00A478B0" w:rsidRPr="008F0BC9" w:rsidRDefault="00250A0E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0.13</w:t>
            </w:r>
          </w:p>
        </w:tc>
        <w:tc>
          <w:tcPr>
            <w:tcW w:w="145" w:type="pct"/>
            <w:gridSpan w:val="2"/>
          </w:tcPr>
          <w:p w14:paraId="5228E5D7" w14:textId="77777777" w:rsidR="00A478B0" w:rsidRPr="008F0BC9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5" w:type="pct"/>
          </w:tcPr>
          <w:p w14:paraId="06065887" w14:textId="70A2D044" w:rsidR="00A478B0" w:rsidRPr="00A478B0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6" w:type="pct"/>
          </w:tcPr>
          <w:p w14:paraId="3C7EEA57" w14:textId="77777777" w:rsidR="00A478B0" w:rsidRPr="008F0BC9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4" w:type="pct"/>
          </w:tcPr>
          <w:p w14:paraId="6BF0E764" w14:textId="11EB9CBC" w:rsidR="00A478B0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0.13</w:t>
            </w:r>
          </w:p>
        </w:tc>
        <w:tc>
          <w:tcPr>
            <w:tcW w:w="150" w:type="pct"/>
          </w:tcPr>
          <w:p w14:paraId="13E9D4BA" w14:textId="77777777" w:rsidR="00A478B0" w:rsidRPr="008F0BC9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2" w:type="pct"/>
          </w:tcPr>
          <w:p w14:paraId="0C929E8B" w14:textId="3D069339" w:rsidR="00A478B0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</w:tr>
      <w:tr w:rsidR="004E2BA9" w:rsidRPr="00BF1313" w14:paraId="35F01261" w14:textId="77777777" w:rsidTr="006C0A87">
        <w:tc>
          <w:tcPr>
            <w:tcW w:w="2232" w:type="pct"/>
          </w:tcPr>
          <w:p w14:paraId="34779C66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8F0BC9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BB7CC1E" w14:textId="6B40334F" w:rsidR="004E2BA9" w:rsidRPr="008F0BC9" w:rsidRDefault="00250A0E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0.20</w:t>
            </w:r>
          </w:p>
        </w:tc>
        <w:tc>
          <w:tcPr>
            <w:tcW w:w="145" w:type="pct"/>
            <w:gridSpan w:val="2"/>
          </w:tcPr>
          <w:p w14:paraId="051E9DA7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292C1CD" w14:textId="67AFC4A2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t>96.93</w:t>
            </w:r>
          </w:p>
        </w:tc>
        <w:tc>
          <w:tcPr>
            <w:tcW w:w="146" w:type="pct"/>
          </w:tcPr>
          <w:p w14:paraId="53217671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C9A3E5" w14:textId="55ADBE4A" w:rsidR="004E2BA9" w:rsidRPr="008F0BC9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50" w:type="pct"/>
          </w:tcPr>
          <w:p w14:paraId="63A166AD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1ECD68F" w14:textId="4892AFC8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</w:tr>
      <w:tr w:rsidR="004E2BA9" w:rsidRPr="00BF1313" w14:paraId="212D482E" w14:textId="77777777" w:rsidTr="008275D8">
        <w:tc>
          <w:tcPr>
            <w:tcW w:w="2232" w:type="pct"/>
            <w:vAlign w:val="center"/>
          </w:tcPr>
          <w:p w14:paraId="55FDD254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057AB81C" w14:textId="66FD9B8E" w:rsidR="004E2BA9" w:rsidRPr="008F0BC9" w:rsidRDefault="00250A0E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0.33</w:t>
            </w:r>
          </w:p>
        </w:tc>
        <w:tc>
          <w:tcPr>
            <w:tcW w:w="145" w:type="pct"/>
            <w:gridSpan w:val="2"/>
          </w:tcPr>
          <w:p w14:paraId="4FF5CA9C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36AA49B" w14:textId="66466E60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182.38</w:t>
            </w:r>
          </w:p>
        </w:tc>
        <w:tc>
          <w:tcPr>
            <w:tcW w:w="146" w:type="pct"/>
          </w:tcPr>
          <w:p w14:paraId="4D39914B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487D2EC" w14:textId="6BB2EBC2" w:rsidR="004E2BA9" w:rsidRPr="008F0BC9" w:rsidRDefault="00A478B0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11.79</w:t>
            </w:r>
          </w:p>
        </w:tc>
        <w:tc>
          <w:tcPr>
            <w:tcW w:w="150" w:type="pct"/>
          </w:tcPr>
          <w:p w14:paraId="59B3780E" w14:textId="77777777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511A67F" w14:textId="2BBCF05F" w:rsidR="004E2BA9" w:rsidRPr="008F0BC9" w:rsidRDefault="004E2BA9" w:rsidP="004E2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4.53</w:t>
            </w:r>
          </w:p>
        </w:tc>
      </w:tr>
      <w:tr w:rsidR="00044895" w:rsidRPr="00BF1313" w14:paraId="293C2F4E" w14:textId="77777777" w:rsidTr="005C6369">
        <w:trPr>
          <w:trHeight w:val="269"/>
        </w:trPr>
        <w:tc>
          <w:tcPr>
            <w:tcW w:w="2232" w:type="pct"/>
            <w:vAlign w:val="center"/>
          </w:tcPr>
          <w:p w14:paraId="6136D1B8" w14:textId="2D505ED2" w:rsidR="00044895" w:rsidRPr="008F0BC9" w:rsidRDefault="007F03E5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cs/>
              </w:rPr>
            </w:pPr>
            <w:r w:rsidRPr="008F0BC9">
              <w:rPr>
                <w:rFonts w:hint="cs"/>
                <w:i/>
                <w:iCs/>
                <w:cs/>
              </w:rPr>
              <w:t>หัก</w:t>
            </w:r>
            <w:r w:rsidRPr="008F0BC9">
              <w:rPr>
                <w:rFonts w:hint="cs"/>
                <w:cs/>
              </w:rPr>
              <w:t xml:space="preserve"> ค่าเผื่อ</w:t>
            </w:r>
            <w:r w:rsidRPr="007F03E5">
              <w:rPr>
                <w:cs/>
              </w:rPr>
              <w:t>ผลขาดทุนด้านเครดิตที่คาดว่าจะเกิดขึ้</w:t>
            </w:r>
            <w:r w:rsidR="00977A91">
              <w:rPr>
                <w:rFonts w:hint="cs"/>
                <w:cs/>
              </w:rPr>
              <w:t>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F1864DA" w14:textId="0AF5240B" w:rsidR="00044895" w:rsidRPr="008F0BC9" w:rsidRDefault="00156577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5" w:type="pct"/>
            <w:gridSpan w:val="2"/>
          </w:tcPr>
          <w:p w14:paraId="35E1ACFA" w14:textId="77777777" w:rsidR="00044895" w:rsidRPr="008F0BC9" w:rsidRDefault="00044895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DB5CBFD" w14:textId="4DD45474" w:rsidR="00044895" w:rsidRPr="008F0BC9" w:rsidRDefault="00156577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156577">
              <w:t>-</w:t>
            </w:r>
          </w:p>
        </w:tc>
        <w:tc>
          <w:tcPr>
            <w:tcW w:w="146" w:type="pct"/>
          </w:tcPr>
          <w:p w14:paraId="325F623B" w14:textId="77777777" w:rsidR="00044895" w:rsidRPr="008F0BC9" w:rsidRDefault="00044895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048498D" w14:textId="5214CF0C" w:rsidR="00044895" w:rsidRPr="008F0BC9" w:rsidRDefault="00156577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50" w:type="pct"/>
          </w:tcPr>
          <w:p w14:paraId="403A7114" w14:textId="77777777" w:rsidR="00044895" w:rsidRPr="008F0BC9" w:rsidRDefault="00044895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D10D15A" w14:textId="50E097A9" w:rsidR="00044895" w:rsidRPr="008F0BC9" w:rsidRDefault="00156577" w:rsidP="00044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</w:tr>
      <w:tr w:rsidR="0063647F" w:rsidRPr="00BF1313" w14:paraId="50988D8C" w14:textId="77777777" w:rsidTr="005C6369">
        <w:trPr>
          <w:trHeight w:val="269"/>
        </w:trPr>
        <w:tc>
          <w:tcPr>
            <w:tcW w:w="2232" w:type="pct"/>
            <w:vAlign w:val="center"/>
          </w:tcPr>
          <w:p w14:paraId="7D8DB07F" w14:textId="60286AE1" w:rsidR="0063647F" w:rsidRPr="008F0BC9" w:rsidRDefault="0063647F" w:rsidP="0063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3FB90501" w14:textId="2A974D8B" w:rsidR="0063647F" w:rsidRPr="00156577" w:rsidRDefault="00250A0E" w:rsidP="0063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0.33</w:t>
            </w:r>
          </w:p>
        </w:tc>
        <w:tc>
          <w:tcPr>
            <w:tcW w:w="145" w:type="pct"/>
            <w:gridSpan w:val="2"/>
          </w:tcPr>
          <w:p w14:paraId="3801BD6C" w14:textId="77777777" w:rsidR="0063647F" w:rsidRPr="00156577" w:rsidRDefault="0063647F" w:rsidP="0063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5CCABB5" w14:textId="02E489DE" w:rsidR="0063647F" w:rsidRPr="00156577" w:rsidRDefault="00A478B0" w:rsidP="0063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</w:rPr>
              <w:t>182.38</w:t>
            </w:r>
          </w:p>
        </w:tc>
        <w:tc>
          <w:tcPr>
            <w:tcW w:w="146" w:type="pct"/>
          </w:tcPr>
          <w:p w14:paraId="07E3FF92" w14:textId="77777777" w:rsidR="0063647F" w:rsidRPr="00156577" w:rsidRDefault="0063647F" w:rsidP="0063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0D03C16" w14:textId="667C857E" w:rsidR="0063647F" w:rsidRPr="00156577" w:rsidRDefault="00A478B0" w:rsidP="0063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11.79</w:t>
            </w:r>
          </w:p>
        </w:tc>
        <w:tc>
          <w:tcPr>
            <w:tcW w:w="150" w:type="pct"/>
          </w:tcPr>
          <w:p w14:paraId="5F9DECBC" w14:textId="77777777" w:rsidR="0063647F" w:rsidRPr="00156577" w:rsidRDefault="0063647F" w:rsidP="0063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88FD2D8" w14:textId="79D30BD5" w:rsidR="0063647F" w:rsidRPr="00156577" w:rsidRDefault="00327A23" w:rsidP="0063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4</w:t>
            </w:r>
            <w:r w:rsidR="0063647F" w:rsidRPr="00156577">
              <w:rPr>
                <w:rFonts w:hint="cs"/>
                <w:b/>
                <w:bCs/>
                <w:cs/>
              </w:rPr>
              <w:t>.</w:t>
            </w:r>
            <w:r w:rsidR="00A478B0">
              <w:rPr>
                <w:b/>
                <w:bCs/>
              </w:rPr>
              <w:t>53</w:t>
            </w:r>
          </w:p>
        </w:tc>
      </w:tr>
    </w:tbl>
    <w:p w14:paraId="78CA5C8A" w14:textId="00995831" w:rsidR="00CF0873" w:rsidRDefault="00CF0873" w:rsidP="00827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35"/>
        <w:gridCol w:w="1011"/>
        <w:gridCol w:w="234"/>
        <w:gridCol w:w="1220"/>
        <w:gridCol w:w="234"/>
        <w:gridCol w:w="1083"/>
        <w:gridCol w:w="234"/>
        <w:gridCol w:w="1149"/>
      </w:tblGrid>
      <w:tr w:rsidR="00F51892" w:rsidRPr="001F1396" w14:paraId="1E907B79" w14:textId="77777777" w:rsidTr="00F51892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3F06C77F" w14:textId="77777777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35" w:type="dxa"/>
            <w:vAlign w:val="bottom"/>
          </w:tcPr>
          <w:p w14:paraId="25EA85B9" w14:textId="77777777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65" w:type="dxa"/>
            <w:gridSpan w:val="7"/>
            <w:vAlign w:val="bottom"/>
          </w:tcPr>
          <w:p w14:paraId="3118C6D4" w14:textId="4977C79D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F139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1F1396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F51892" w:rsidRPr="001F1396" w14:paraId="4001789D" w14:textId="77777777" w:rsidTr="00F51892">
        <w:trPr>
          <w:tblHeader/>
        </w:trPr>
        <w:tc>
          <w:tcPr>
            <w:tcW w:w="3960" w:type="dxa"/>
            <w:vAlign w:val="bottom"/>
          </w:tcPr>
          <w:p w14:paraId="27DD9D3C" w14:textId="05B5CA6A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5" w:type="dxa"/>
            <w:vAlign w:val="bottom"/>
          </w:tcPr>
          <w:p w14:paraId="4C203CE2" w14:textId="77777777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11" w:type="dxa"/>
            <w:vAlign w:val="bottom"/>
          </w:tcPr>
          <w:p w14:paraId="71C6D4D4" w14:textId="77777777" w:rsidR="00F51892" w:rsidRPr="001F1396" w:rsidRDefault="00F51892" w:rsidP="001F1396">
            <w:pPr>
              <w:ind w:right="-86"/>
              <w:jc w:val="center"/>
              <w:rPr>
                <w:sz w:val="28"/>
                <w:szCs w:val="28"/>
              </w:rPr>
            </w:pPr>
            <w:r w:rsidRPr="001F1396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6ACFBFBE" w14:textId="460FC273" w:rsidR="00F51892" w:rsidRPr="001F1396" w:rsidRDefault="00F51892" w:rsidP="001F13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Pr="001F1396">
              <w:rPr>
                <w:rFonts w:hint="cs"/>
                <w:sz w:val="28"/>
                <w:szCs w:val="28"/>
                <w:cs/>
              </w:rPr>
              <w:t>มกราคม</w:t>
            </w:r>
          </w:p>
          <w:p w14:paraId="0BCC8D76" w14:textId="4F612181" w:rsidR="00F51892" w:rsidRPr="001F1396" w:rsidRDefault="00F51892" w:rsidP="001F1396">
            <w:pPr>
              <w:jc w:val="center"/>
              <w:rPr>
                <w:cs/>
              </w:rPr>
            </w:pPr>
            <w:r w:rsidRPr="001F1396">
              <w:rPr>
                <w:rFonts w:hint="cs"/>
                <w:sz w:val="28"/>
                <w:szCs w:val="28"/>
              </w:rPr>
              <w:t>256</w:t>
            </w:r>
            <w:r w:rsidR="002F623D">
              <w:rPr>
                <w:sz w:val="28"/>
                <w:szCs w:val="28"/>
              </w:rPr>
              <w:t>4</w:t>
            </w:r>
          </w:p>
        </w:tc>
        <w:tc>
          <w:tcPr>
            <w:tcW w:w="234" w:type="dxa"/>
            <w:vAlign w:val="bottom"/>
          </w:tcPr>
          <w:p w14:paraId="415B95CC" w14:textId="77777777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718E9A35" w14:textId="77777777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1F1396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06BEE110" w14:textId="77777777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3CCD563" w14:textId="77777777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1F1396"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4423281B" w14:textId="77777777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6EEC0454" w14:textId="77777777" w:rsidR="00F51892" w:rsidRPr="001F1396" w:rsidRDefault="00F51892" w:rsidP="001F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sz w:val="28"/>
                <w:szCs w:val="28"/>
              </w:rPr>
            </w:pPr>
            <w:r w:rsidRPr="001F1396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4F65FE85" w14:textId="78EE8238" w:rsidR="00F51892" w:rsidRPr="001F1396" w:rsidRDefault="005F6EA1" w:rsidP="001F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 w:rsidR="00F51892" w:rsidRPr="001F1396">
              <w:rPr>
                <w:rFonts w:hint="cs"/>
                <w:sz w:val="28"/>
                <w:szCs w:val="28"/>
                <w:cs/>
              </w:rPr>
              <w:t>ธันวาคม</w:t>
            </w:r>
          </w:p>
          <w:p w14:paraId="13C6784A" w14:textId="645509AC" w:rsidR="00F51892" w:rsidRPr="001F1396" w:rsidRDefault="00F51892" w:rsidP="001F13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1F1396">
              <w:rPr>
                <w:sz w:val="28"/>
                <w:szCs w:val="28"/>
              </w:rPr>
              <w:t>256</w:t>
            </w:r>
            <w:r w:rsidR="002F623D">
              <w:rPr>
                <w:sz w:val="28"/>
                <w:szCs w:val="28"/>
              </w:rPr>
              <w:t>4</w:t>
            </w:r>
          </w:p>
        </w:tc>
      </w:tr>
      <w:tr w:rsidR="00F51892" w:rsidRPr="001F1396" w14:paraId="580B3363" w14:textId="77777777" w:rsidTr="005C6369">
        <w:trPr>
          <w:tblHeader/>
        </w:trPr>
        <w:tc>
          <w:tcPr>
            <w:tcW w:w="3960" w:type="dxa"/>
            <w:vAlign w:val="bottom"/>
          </w:tcPr>
          <w:p w14:paraId="137CEEB0" w14:textId="1C970FEF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35" w:type="dxa"/>
            <w:vAlign w:val="bottom"/>
          </w:tcPr>
          <w:p w14:paraId="6069139E" w14:textId="77777777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65" w:type="dxa"/>
            <w:gridSpan w:val="7"/>
            <w:vAlign w:val="bottom"/>
          </w:tcPr>
          <w:p w14:paraId="3A227C66" w14:textId="77777777" w:rsidR="00F51892" w:rsidRPr="001F1396" w:rsidRDefault="00F51892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1F1396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C6369" w:rsidRPr="001F1396" w14:paraId="2239CDD5" w14:textId="77777777" w:rsidTr="00F51892">
        <w:trPr>
          <w:tblHeader/>
        </w:trPr>
        <w:tc>
          <w:tcPr>
            <w:tcW w:w="3960" w:type="dxa"/>
            <w:vAlign w:val="bottom"/>
          </w:tcPr>
          <w:p w14:paraId="7177B261" w14:textId="6A4B0BAE" w:rsidR="005C6369" w:rsidRPr="001F1396" w:rsidRDefault="005C6369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1F1396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</w:t>
            </w:r>
          </w:p>
        </w:tc>
        <w:tc>
          <w:tcPr>
            <w:tcW w:w="235" w:type="dxa"/>
            <w:vAlign w:val="bottom"/>
          </w:tcPr>
          <w:p w14:paraId="18031D44" w14:textId="77777777" w:rsidR="005C6369" w:rsidRPr="001F1396" w:rsidRDefault="005C6369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165" w:type="dxa"/>
            <w:gridSpan w:val="7"/>
            <w:vAlign w:val="bottom"/>
          </w:tcPr>
          <w:p w14:paraId="4A866E14" w14:textId="77777777" w:rsidR="005C6369" w:rsidRPr="001F1396" w:rsidRDefault="005C6369" w:rsidP="00447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</w:tr>
      <w:tr w:rsidR="00977A91" w:rsidRPr="001F1396" w14:paraId="7714FD3A" w14:textId="77777777" w:rsidTr="005C6369">
        <w:tc>
          <w:tcPr>
            <w:tcW w:w="3960" w:type="dxa"/>
          </w:tcPr>
          <w:p w14:paraId="39A6B41D" w14:textId="50A690BA" w:rsidR="00977A91" w:rsidRPr="00250A0E" w:rsidRDefault="008275D8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8275D8">
              <w:rPr>
                <w:rFonts w:hint="cs"/>
                <w:color w:val="000000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235" w:type="dxa"/>
          </w:tcPr>
          <w:p w14:paraId="4B589866" w14:textId="77777777" w:rsidR="00977A91" w:rsidRPr="001F1396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1" w:type="dxa"/>
          </w:tcPr>
          <w:p w14:paraId="20DB4F0F" w14:textId="1142090B" w:rsidR="00977A91" w:rsidRPr="008275D8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sz w:val="28"/>
                <w:szCs w:val="28"/>
              </w:rPr>
            </w:pPr>
            <w:r w:rsidRPr="008275D8">
              <w:rPr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1874A94D" w14:textId="77777777" w:rsidR="00977A91" w:rsidRPr="008275D8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20" w:type="dxa"/>
          </w:tcPr>
          <w:p w14:paraId="4E8FA0F3" w14:textId="2EF2B134" w:rsidR="00977A91" w:rsidRPr="008275D8" w:rsidRDefault="00F23655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1,369</w:t>
            </w:r>
            <w:r w:rsidR="00977A91" w:rsidRPr="008275D8">
              <w:rPr>
                <w:sz w:val="28"/>
                <w:szCs w:val="28"/>
              </w:rPr>
              <w:t>.00</w:t>
            </w:r>
          </w:p>
        </w:tc>
        <w:tc>
          <w:tcPr>
            <w:tcW w:w="234" w:type="dxa"/>
          </w:tcPr>
          <w:p w14:paraId="771E6A08" w14:textId="77777777" w:rsidR="00977A91" w:rsidRPr="008275D8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14:paraId="64D6BA5A" w14:textId="2F48BE64" w:rsidR="00977A91" w:rsidRPr="008275D8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sz w:val="28"/>
                <w:szCs w:val="28"/>
              </w:rPr>
            </w:pPr>
            <w:r w:rsidRPr="008275D8">
              <w:rPr>
                <w:sz w:val="28"/>
                <w:szCs w:val="28"/>
              </w:rPr>
              <w:t>(</w:t>
            </w:r>
            <w:r w:rsidR="00F23655">
              <w:rPr>
                <w:sz w:val="28"/>
                <w:szCs w:val="28"/>
              </w:rPr>
              <w:t>625</w:t>
            </w:r>
            <w:r w:rsidRPr="008275D8">
              <w:rPr>
                <w:sz w:val="28"/>
                <w:szCs w:val="28"/>
              </w:rPr>
              <w:t>.00)</w:t>
            </w:r>
          </w:p>
        </w:tc>
        <w:tc>
          <w:tcPr>
            <w:tcW w:w="234" w:type="dxa"/>
          </w:tcPr>
          <w:p w14:paraId="1CB7FBDE" w14:textId="77777777" w:rsidR="00977A91" w:rsidRPr="008275D8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49" w:type="dxa"/>
          </w:tcPr>
          <w:p w14:paraId="59464013" w14:textId="3E1B766A" w:rsidR="00977A91" w:rsidRPr="008275D8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 w:rsidRPr="008275D8">
              <w:rPr>
                <w:sz w:val="28"/>
                <w:szCs w:val="28"/>
              </w:rPr>
              <w:t>744.00</w:t>
            </w:r>
          </w:p>
        </w:tc>
      </w:tr>
      <w:tr w:rsidR="00977A91" w:rsidRPr="001F1396" w14:paraId="4AB5CBB8" w14:textId="77777777" w:rsidTr="00F51892">
        <w:tc>
          <w:tcPr>
            <w:tcW w:w="3960" w:type="dxa"/>
          </w:tcPr>
          <w:p w14:paraId="5A3DB1C9" w14:textId="1E990CEF" w:rsidR="00977A91" w:rsidRPr="00977A91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sz w:val="28"/>
                <w:szCs w:val="28"/>
                <w:cs/>
              </w:rPr>
            </w:pPr>
            <w:r w:rsidRPr="00977A91">
              <w:rPr>
                <w:rFonts w:hint="cs"/>
                <w:i/>
                <w:iCs/>
                <w:sz w:val="28"/>
                <w:szCs w:val="28"/>
                <w:cs/>
              </w:rPr>
              <w:t>หัก</w:t>
            </w:r>
            <w:r w:rsidRPr="00977A91">
              <w:rPr>
                <w:rFonts w:hint="cs"/>
                <w:sz w:val="28"/>
                <w:szCs w:val="28"/>
                <w:cs/>
              </w:rPr>
              <w:t xml:space="preserve"> ค่าเผื่อ</w:t>
            </w:r>
            <w:r w:rsidRPr="00977A91">
              <w:rPr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977A91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5" w:type="dxa"/>
          </w:tcPr>
          <w:p w14:paraId="5057D35A" w14:textId="77777777" w:rsidR="00977A91" w:rsidRPr="001F1396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5453FC7C" w14:textId="1778AB06" w:rsidR="00977A91" w:rsidRPr="001F1396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350A0441" w14:textId="77777777" w:rsidR="00977A91" w:rsidRPr="001F1396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C51F7F8" w14:textId="276821B8" w:rsidR="00977A91" w:rsidRPr="001F1396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4FA2D470" w14:textId="77777777" w:rsidR="00977A91" w:rsidRPr="001F1396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4BCA361" w14:textId="47A446F4" w:rsidR="00977A91" w:rsidRPr="001F1396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43D4A026" w14:textId="77777777" w:rsidR="00977A91" w:rsidRPr="001F1396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F109876" w14:textId="5D3D5D44" w:rsidR="00977A91" w:rsidRPr="001F1396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77A91" w:rsidRPr="001F1396" w14:paraId="5667EB65" w14:textId="77777777" w:rsidTr="00F51892">
        <w:tc>
          <w:tcPr>
            <w:tcW w:w="3960" w:type="dxa"/>
          </w:tcPr>
          <w:p w14:paraId="19398452" w14:textId="792FDC8F" w:rsidR="00977A91" w:rsidRPr="005D6BD2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b/>
                <w:bCs/>
                <w:cs/>
              </w:rPr>
            </w:pPr>
            <w:r w:rsidRPr="005D6BD2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235" w:type="dxa"/>
          </w:tcPr>
          <w:p w14:paraId="6C5DAC74" w14:textId="77777777" w:rsidR="00977A91" w:rsidRPr="00B91BD9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60ADDDBE" w14:textId="630BE43F" w:rsidR="00977A91" w:rsidRPr="00B91BD9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b/>
                <w:bCs/>
                <w:sz w:val="28"/>
                <w:szCs w:val="28"/>
              </w:rPr>
            </w:pPr>
            <w:r w:rsidRPr="00B91BD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0920A8C1" w14:textId="77777777" w:rsidR="00977A91" w:rsidRPr="00B91BD9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44F6A8B7" w14:textId="733327E6" w:rsidR="00977A91" w:rsidRPr="00B91BD9" w:rsidRDefault="001C36AF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1,369</w:t>
            </w:r>
            <w:r w:rsidR="00977A91">
              <w:rPr>
                <w:b/>
                <w:bCs/>
                <w:sz w:val="28"/>
                <w:szCs w:val="28"/>
              </w:rPr>
              <w:t>.00</w:t>
            </w:r>
          </w:p>
        </w:tc>
        <w:tc>
          <w:tcPr>
            <w:tcW w:w="234" w:type="dxa"/>
          </w:tcPr>
          <w:p w14:paraId="45B33B96" w14:textId="77777777" w:rsidR="00977A91" w:rsidRPr="00B91BD9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801D1CC" w14:textId="5AE59F9F" w:rsidR="00977A91" w:rsidRPr="00B91BD9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1C36AF">
              <w:rPr>
                <w:b/>
                <w:bCs/>
                <w:sz w:val="28"/>
                <w:szCs w:val="28"/>
              </w:rPr>
              <w:t>625</w:t>
            </w:r>
            <w:r>
              <w:rPr>
                <w:b/>
                <w:bCs/>
                <w:sz w:val="28"/>
                <w:szCs w:val="28"/>
              </w:rPr>
              <w:t>.00)</w:t>
            </w:r>
          </w:p>
        </w:tc>
        <w:tc>
          <w:tcPr>
            <w:tcW w:w="234" w:type="dxa"/>
          </w:tcPr>
          <w:p w14:paraId="48DA2C97" w14:textId="77777777" w:rsidR="00977A91" w:rsidRPr="00B91BD9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74ED8082" w14:textId="4BDB7643" w:rsidR="00977A91" w:rsidRPr="00B91BD9" w:rsidRDefault="00977A91" w:rsidP="009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744.00</w:t>
            </w:r>
          </w:p>
        </w:tc>
      </w:tr>
    </w:tbl>
    <w:p w14:paraId="15D8F39F" w14:textId="11F48BB3" w:rsidR="00B67B27" w:rsidRDefault="00B67B27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sz w:val="18"/>
          <w:szCs w:val="18"/>
        </w:rPr>
      </w:pPr>
    </w:p>
    <w:p w14:paraId="6DA016A9" w14:textId="77777777" w:rsidR="008275D8" w:rsidRPr="00436863" w:rsidRDefault="008275D8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sz w:val="18"/>
          <w:szCs w:val="18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6"/>
        <w:gridCol w:w="269"/>
        <w:gridCol w:w="1085"/>
        <w:gridCol w:w="271"/>
        <w:gridCol w:w="1083"/>
        <w:gridCol w:w="278"/>
        <w:gridCol w:w="1061"/>
      </w:tblGrid>
      <w:tr w:rsidR="0050497B" w:rsidRPr="008F0BC9" w14:paraId="5212801C" w14:textId="77777777" w:rsidTr="00C973DE">
        <w:trPr>
          <w:tblHeader/>
        </w:trPr>
        <w:tc>
          <w:tcPr>
            <w:tcW w:w="2232" w:type="pct"/>
          </w:tcPr>
          <w:p w14:paraId="49D7AC14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16" w:type="pct"/>
            <w:gridSpan w:val="3"/>
          </w:tcPr>
          <w:p w14:paraId="46BA3354" w14:textId="1542000E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04FFB06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</w:pPr>
          </w:p>
        </w:tc>
        <w:tc>
          <w:tcPr>
            <w:tcW w:w="1306" w:type="pct"/>
            <w:gridSpan w:val="3"/>
          </w:tcPr>
          <w:p w14:paraId="469B622F" w14:textId="2008CC6A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0497B" w:rsidRPr="008F0BC9" w14:paraId="4879AFEA" w14:textId="77777777" w:rsidTr="00C973DE">
        <w:trPr>
          <w:tblHeader/>
        </w:trPr>
        <w:tc>
          <w:tcPr>
            <w:tcW w:w="2232" w:type="pct"/>
          </w:tcPr>
          <w:p w14:paraId="1FC39B80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</w:tcPr>
          <w:p w14:paraId="2E3133E6" w14:textId="57745C71" w:rsidR="0050497B" w:rsidRPr="008F0BC9" w:rsidRDefault="00327A23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>
              <w:t>256</w:t>
            </w:r>
            <w:r w:rsidR="002F623D">
              <w:t>4</w:t>
            </w:r>
          </w:p>
        </w:tc>
        <w:tc>
          <w:tcPr>
            <w:tcW w:w="145" w:type="pct"/>
          </w:tcPr>
          <w:p w14:paraId="30A0D373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</w:pPr>
          </w:p>
        </w:tc>
        <w:tc>
          <w:tcPr>
            <w:tcW w:w="585" w:type="pct"/>
          </w:tcPr>
          <w:p w14:paraId="24DCB4E7" w14:textId="2BE9DC05" w:rsidR="0050497B" w:rsidRPr="008F0BC9" w:rsidRDefault="00327A23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>
              <w:t>256</w:t>
            </w:r>
            <w:r w:rsidR="002F623D">
              <w:t>3</w:t>
            </w:r>
          </w:p>
        </w:tc>
        <w:tc>
          <w:tcPr>
            <w:tcW w:w="146" w:type="pct"/>
          </w:tcPr>
          <w:p w14:paraId="4214B864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</w:pPr>
          </w:p>
        </w:tc>
        <w:tc>
          <w:tcPr>
            <w:tcW w:w="584" w:type="pct"/>
          </w:tcPr>
          <w:p w14:paraId="2FF2B031" w14:textId="1A123CCF" w:rsidR="0050497B" w:rsidRPr="008F0BC9" w:rsidRDefault="00327A23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>
              <w:t>256</w:t>
            </w:r>
            <w:r w:rsidR="002F623D">
              <w:t>4</w:t>
            </w:r>
          </w:p>
        </w:tc>
        <w:tc>
          <w:tcPr>
            <w:tcW w:w="150" w:type="pct"/>
          </w:tcPr>
          <w:p w14:paraId="0C5E15CE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</w:pPr>
          </w:p>
        </w:tc>
        <w:tc>
          <w:tcPr>
            <w:tcW w:w="572" w:type="pct"/>
          </w:tcPr>
          <w:p w14:paraId="107736B0" w14:textId="35CB7E43" w:rsidR="0050497B" w:rsidRPr="008F0BC9" w:rsidRDefault="00327A23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>
              <w:t>256</w:t>
            </w:r>
            <w:r w:rsidR="002F623D">
              <w:t>3</w:t>
            </w:r>
          </w:p>
        </w:tc>
      </w:tr>
      <w:tr w:rsidR="0050497B" w:rsidRPr="008F0BC9" w14:paraId="1E4D8CB1" w14:textId="77777777" w:rsidTr="00C973DE">
        <w:trPr>
          <w:tblHeader/>
        </w:trPr>
        <w:tc>
          <w:tcPr>
            <w:tcW w:w="2232" w:type="pct"/>
          </w:tcPr>
          <w:p w14:paraId="7EBFAC79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68" w:type="pct"/>
            <w:gridSpan w:val="7"/>
          </w:tcPr>
          <w:p w14:paraId="0DE17B8D" w14:textId="7DADF2A1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F623D" w:rsidRPr="008F0BC9" w14:paraId="432D93D2" w14:textId="77777777" w:rsidTr="004479DC">
        <w:tc>
          <w:tcPr>
            <w:tcW w:w="2232" w:type="pct"/>
          </w:tcPr>
          <w:p w14:paraId="424D8CD4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6" w:type="pct"/>
          </w:tcPr>
          <w:p w14:paraId="3420735D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5" w:type="pct"/>
          </w:tcPr>
          <w:p w14:paraId="5BF68229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85" w:type="pct"/>
          </w:tcPr>
          <w:p w14:paraId="1AEC54C2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6" w:type="pct"/>
          </w:tcPr>
          <w:p w14:paraId="777C6599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84" w:type="pct"/>
          </w:tcPr>
          <w:p w14:paraId="7A529797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50" w:type="pct"/>
          </w:tcPr>
          <w:p w14:paraId="4D8E632E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572" w:type="pct"/>
          </w:tcPr>
          <w:p w14:paraId="6A7FC821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</w:tr>
      <w:tr w:rsidR="002F623D" w:rsidRPr="008F0BC9" w14:paraId="35136D7E" w14:textId="77777777" w:rsidTr="004479DC">
        <w:tc>
          <w:tcPr>
            <w:tcW w:w="2232" w:type="pct"/>
          </w:tcPr>
          <w:p w14:paraId="43C53E27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00EE4340" w14:textId="2140C6EE" w:rsidR="002F623D" w:rsidRPr="008F0BC9" w:rsidRDefault="00796984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14.82</w:t>
            </w:r>
          </w:p>
        </w:tc>
        <w:tc>
          <w:tcPr>
            <w:tcW w:w="145" w:type="pct"/>
          </w:tcPr>
          <w:p w14:paraId="4F96A300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85" w:type="pct"/>
          </w:tcPr>
          <w:p w14:paraId="60F80C0B" w14:textId="4CCDF09F" w:rsidR="002F623D" w:rsidRPr="008F0BC9" w:rsidRDefault="002F623D" w:rsidP="00CD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46" w:type="pct"/>
          </w:tcPr>
          <w:p w14:paraId="26F2ED85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84" w:type="pct"/>
          </w:tcPr>
          <w:p w14:paraId="508ED3E4" w14:textId="598A7496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50" w:type="pct"/>
          </w:tcPr>
          <w:p w14:paraId="1263C419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572" w:type="pct"/>
          </w:tcPr>
          <w:p w14:paraId="1866A6A3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8F0BC9">
              <w:rPr>
                <w:rFonts w:hint="cs"/>
              </w:rPr>
              <w:t>-</w:t>
            </w:r>
          </w:p>
        </w:tc>
      </w:tr>
      <w:tr w:rsidR="002F623D" w:rsidRPr="008F0BC9" w14:paraId="66A053BC" w14:textId="77777777" w:rsidTr="004479DC">
        <w:tc>
          <w:tcPr>
            <w:tcW w:w="2232" w:type="pct"/>
          </w:tcPr>
          <w:p w14:paraId="455C500B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177849A" w14:textId="2CD7C007" w:rsidR="002F623D" w:rsidRPr="008827A2" w:rsidRDefault="00796984" w:rsidP="00CD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45" w:type="pct"/>
          </w:tcPr>
          <w:p w14:paraId="6126A9D0" w14:textId="77777777" w:rsidR="002F623D" w:rsidRPr="008827A2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4D6E4D" w14:textId="4FE0FBCF" w:rsidR="002F623D" w:rsidRPr="008827A2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6.68</w:t>
            </w:r>
          </w:p>
        </w:tc>
        <w:tc>
          <w:tcPr>
            <w:tcW w:w="146" w:type="pct"/>
          </w:tcPr>
          <w:p w14:paraId="6C8D47D4" w14:textId="77777777" w:rsidR="002F623D" w:rsidRPr="008827A2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3097147" w14:textId="74255D65" w:rsidR="002F623D" w:rsidRPr="008827A2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8827A2">
              <w:t>-</w:t>
            </w:r>
          </w:p>
        </w:tc>
        <w:tc>
          <w:tcPr>
            <w:tcW w:w="150" w:type="pct"/>
          </w:tcPr>
          <w:p w14:paraId="1C4B5B94" w14:textId="77777777" w:rsidR="002F623D" w:rsidRPr="008827A2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2050BBF" w14:textId="77777777" w:rsidR="002F623D" w:rsidRPr="008827A2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8827A2">
              <w:rPr>
                <w:rFonts w:hint="cs"/>
              </w:rPr>
              <w:t>-</w:t>
            </w:r>
          </w:p>
        </w:tc>
      </w:tr>
      <w:tr w:rsidR="002F623D" w:rsidRPr="008F0BC9" w14:paraId="51642A45" w14:textId="77777777" w:rsidTr="004479DC">
        <w:tc>
          <w:tcPr>
            <w:tcW w:w="2232" w:type="pct"/>
          </w:tcPr>
          <w:p w14:paraId="2FB939BA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FE853A8" w14:textId="4D25872C" w:rsidR="002F623D" w:rsidRPr="008827A2" w:rsidRDefault="00796984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14.82</w:t>
            </w:r>
          </w:p>
        </w:tc>
        <w:tc>
          <w:tcPr>
            <w:tcW w:w="145" w:type="pct"/>
          </w:tcPr>
          <w:p w14:paraId="3EDE51FC" w14:textId="77777777" w:rsidR="002F623D" w:rsidRPr="008827A2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1FC176C" w14:textId="12BBEAEE" w:rsidR="002F623D" w:rsidRPr="008827A2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6.68</w:t>
            </w:r>
          </w:p>
        </w:tc>
        <w:tc>
          <w:tcPr>
            <w:tcW w:w="146" w:type="pct"/>
          </w:tcPr>
          <w:p w14:paraId="6F1B7322" w14:textId="77777777" w:rsidR="002F623D" w:rsidRPr="008827A2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B1CC495" w14:textId="6386E09A" w:rsidR="002F623D" w:rsidRPr="008827A2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8827A2">
              <w:rPr>
                <w:b/>
                <w:bCs/>
              </w:rPr>
              <w:t>-</w:t>
            </w:r>
          </w:p>
        </w:tc>
        <w:tc>
          <w:tcPr>
            <w:tcW w:w="150" w:type="pct"/>
          </w:tcPr>
          <w:p w14:paraId="69AE4AE3" w14:textId="77777777" w:rsidR="002F623D" w:rsidRPr="008827A2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E7BE099" w14:textId="77777777" w:rsidR="002F623D" w:rsidRPr="008827A2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8827A2">
              <w:rPr>
                <w:rFonts w:hint="cs"/>
                <w:b/>
                <w:bCs/>
              </w:rPr>
              <w:t>-</w:t>
            </w:r>
          </w:p>
        </w:tc>
      </w:tr>
      <w:tr w:rsidR="0050497B" w:rsidRPr="008F0BC9" w14:paraId="04B20E7B" w14:textId="77777777" w:rsidTr="00C973DE">
        <w:tc>
          <w:tcPr>
            <w:tcW w:w="2232" w:type="pct"/>
          </w:tcPr>
          <w:p w14:paraId="0AB666FF" w14:textId="77777777" w:rsidR="0050497B" w:rsidRPr="003E5B84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1299F485" w14:textId="77777777" w:rsidR="0050497B" w:rsidRPr="003E5B84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145" w:type="pct"/>
          </w:tcPr>
          <w:p w14:paraId="3746486A" w14:textId="77777777" w:rsidR="0050497B" w:rsidRPr="003E5B84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E54E9E5" w14:textId="77777777" w:rsidR="0050497B" w:rsidRPr="003E5B84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3A9DB26F" w14:textId="77777777" w:rsidR="0050497B" w:rsidRPr="003E5B84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ED327A9" w14:textId="77777777" w:rsidR="0050497B" w:rsidRPr="003E5B84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150" w:type="pct"/>
          </w:tcPr>
          <w:p w14:paraId="15A56859" w14:textId="77777777" w:rsidR="0050497B" w:rsidRPr="003E5B84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05A0CBAB" w14:textId="77777777" w:rsidR="0050497B" w:rsidRPr="003E5B84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497B" w:rsidRPr="008F0BC9" w14:paraId="2CC606E4" w14:textId="77777777" w:rsidTr="004479DC">
        <w:tc>
          <w:tcPr>
            <w:tcW w:w="2232" w:type="pct"/>
          </w:tcPr>
          <w:p w14:paraId="3DE2305E" w14:textId="0A6C644E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i/>
                <w:iCs/>
                <w:cs/>
              </w:rPr>
            </w:pPr>
            <w:r w:rsidRPr="008F0BC9">
              <w:rPr>
                <w:rFonts w:hint="cs"/>
                <w:b/>
                <w:bCs/>
                <w:i/>
                <w:iCs/>
                <w:cs/>
              </w:rPr>
              <w:t>เจ้าหนี้</w:t>
            </w:r>
            <w:r w:rsidR="00B727FF">
              <w:rPr>
                <w:rFonts w:hint="cs"/>
                <w:b/>
                <w:bCs/>
                <w:i/>
                <w:iCs/>
                <w:cs/>
              </w:rPr>
              <w:t>หมุนเวียน</w:t>
            </w:r>
            <w:r w:rsidRPr="008F0BC9">
              <w:rPr>
                <w:rFonts w:hint="cs"/>
                <w:b/>
                <w:bCs/>
                <w:i/>
                <w:iCs/>
                <w:cs/>
              </w:rPr>
              <w:t>อื่น</w:t>
            </w:r>
          </w:p>
        </w:tc>
        <w:tc>
          <w:tcPr>
            <w:tcW w:w="586" w:type="pct"/>
          </w:tcPr>
          <w:p w14:paraId="29665C05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5" w:type="pct"/>
          </w:tcPr>
          <w:p w14:paraId="56E4E56F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85" w:type="pct"/>
          </w:tcPr>
          <w:p w14:paraId="2642C751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6" w:type="pct"/>
          </w:tcPr>
          <w:p w14:paraId="6AE528CB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84" w:type="pct"/>
          </w:tcPr>
          <w:p w14:paraId="745AE0B0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50" w:type="pct"/>
          </w:tcPr>
          <w:p w14:paraId="5D6AC456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572" w:type="pct"/>
          </w:tcPr>
          <w:p w14:paraId="63FAEF95" w14:textId="77777777" w:rsidR="0050497B" w:rsidRPr="008F0BC9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</w:tr>
      <w:tr w:rsidR="002F623D" w:rsidRPr="008F0BC9" w14:paraId="28DC277B" w14:textId="77777777" w:rsidTr="004479DC">
        <w:tc>
          <w:tcPr>
            <w:tcW w:w="2232" w:type="pct"/>
          </w:tcPr>
          <w:p w14:paraId="4403118D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44C514F4" w14:textId="4331ED19" w:rsidR="002F623D" w:rsidRPr="008F0BC9" w:rsidRDefault="00A25C8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11.80</w:t>
            </w:r>
          </w:p>
        </w:tc>
        <w:tc>
          <w:tcPr>
            <w:tcW w:w="145" w:type="pct"/>
          </w:tcPr>
          <w:p w14:paraId="57C1C076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85" w:type="pct"/>
          </w:tcPr>
          <w:p w14:paraId="3F015751" w14:textId="7B15785F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4.98</w:t>
            </w:r>
          </w:p>
        </w:tc>
        <w:tc>
          <w:tcPr>
            <w:tcW w:w="146" w:type="pct"/>
          </w:tcPr>
          <w:p w14:paraId="317FA035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84" w:type="pct"/>
          </w:tcPr>
          <w:p w14:paraId="0831ECAC" w14:textId="13174EC8" w:rsidR="002F623D" w:rsidRPr="008F0BC9" w:rsidRDefault="00A25C8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</w:pPr>
            <w:r>
              <w:t>11.28</w:t>
            </w:r>
          </w:p>
        </w:tc>
        <w:tc>
          <w:tcPr>
            <w:tcW w:w="150" w:type="pct"/>
          </w:tcPr>
          <w:p w14:paraId="7E5126AC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572" w:type="pct"/>
          </w:tcPr>
          <w:p w14:paraId="0A458A6D" w14:textId="294FCD22" w:rsidR="002F623D" w:rsidRPr="008F0BC9" w:rsidRDefault="002F623D" w:rsidP="002F62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cs/>
              </w:rPr>
            </w:pPr>
            <w:r>
              <w:t>4.56</w:t>
            </w:r>
          </w:p>
        </w:tc>
      </w:tr>
      <w:tr w:rsidR="002F623D" w:rsidRPr="008F0BC9" w14:paraId="050D4E23" w14:textId="77777777" w:rsidTr="004479DC">
        <w:tc>
          <w:tcPr>
            <w:tcW w:w="2232" w:type="pct"/>
          </w:tcPr>
          <w:p w14:paraId="20E34FC9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4B788B0A" w14:textId="650BD51D" w:rsidR="002F623D" w:rsidRPr="008F0BC9" w:rsidRDefault="00001BCA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0.57</w:t>
            </w:r>
          </w:p>
        </w:tc>
        <w:tc>
          <w:tcPr>
            <w:tcW w:w="145" w:type="pct"/>
          </w:tcPr>
          <w:p w14:paraId="6A7AE13C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85" w:type="pct"/>
          </w:tcPr>
          <w:p w14:paraId="071FBC80" w14:textId="00FE698C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1.51</w:t>
            </w:r>
          </w:p>
        </w:tc>
        <w:tc>
          <w:tcPr>
            <w:tcW w:w="146" w:type="pct"/>
          </w:tcPr>
          <w:p w14:paraId="678F3E15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84" w:type="pct"/>
          </w:tcPr>
          <w:p w14:paraId="7D4DA5AF" w14:textId="4D6E6982" w:rsidR="002F623D" w:rsidRPr="008F0BC9" w:rsidRDefault="00001BCA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0.48</w:t>
            </w:r>
          </w:p>
        </w:tc>
        <w:tc>
          <w:tcPr>
            <w:tcW w:w="150" w:type="pct"/>
          </w:tcPr>
          <w:p w14:paraId="26DA26A8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572" w:type="pct"/>
          </w:tcPr>
          <w:p w14:paraId="1A09CD15" w14:textId="6663B588" w:rsidR="002F623D" w:rsidRPr="008F0BC9" w:rsidRDefault="002F623D" w:rsidP="002F62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cs/>
              </w:rPr>
            </w:pPr>
            <w:r>
              <w:t>1.11</w:t>
            </w:r>
          </w:p>
        </w:tc>
      </w:tr>
      <w:tr w:rsidR="00CD0845" w:rsidRPr="008F0BC9" w14:paraId="0C878E95" w14:textId="77777777" w:rsidTr="004479DC">
        <w:tc>
          <w:tcPr>
            <w:tcW w:w="2232" w:type="pct"/>
          </w:tcPr>
          <w:p w14:paraId="462BB063" w14:textId="696D19C9" w:rsidR="00CD0845" w:rsidRPr="008F0BC9" w:rsidRDefault="00CD0845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51A9218" w14:textId="41BE061A" w:rsidR="00CD0845" w:rsidRDefault="00CD0845" w:rsidP="00CD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5" w:type="pct"/>
          </w:tcPr>
          <w:p w14:paraId="37636B2D" w14:textId="77777777" w:rsidR="00CD0845" w:rsidRPr="008F0BC9" w:rsidRDefault="00CD0845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85" w:type="pct"/>
          </w:tcPr>
          <w:p w14:paraId="7C13699F" w14:textId="31FCE3D8" w:rsidR="00CD0845" w:rsidRDefault="00CD0845" w:rsidP="00CD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6" w:type="pct"/>
          </w:tcPr>
          <w:p w14:paraId="0FC7F585" w14:textId="77777777" w:rsidR="00CD0845" w:rsidRPr="008F0BC9" w:rsidRDefault="00CD0845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84" w:type="pct"/>
          </w:tcPr>
          <w:p w14:paraId="0522B36E" w14:textId="4DBDAB7C" w:rsidR="00CD0845" w:rsidRDefault="00CD0845" w:rsidP="00CD0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50" w:type="pct"/>
          </w:tcPr>
          <w:p w14:paraId="1F4A3AB6" w14:textId="491A6C7A" w:rsidR="00CD0845" w:rsidRPr="008F0BC9" w:rsidRDefault="00CD0845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572" w:type="pct"/>
          </w:tcPr>
          <w:p w14:paraId="7DBB10FC" w14:textId="7FDD2C01" w:rsidR="00CD0845" w:rsidRDefault="00CD0845" w:rsidP="002F62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</w:pPr>
            <w:r>
              <w:t>0.11</w:t>
            </w:r>
          </w:p>
        </w:tc>
      </w:tr>
      <w:tr w:rsidR="002F623D" w:rsidRPr="008F0BC9" w14:paraId="7FADF0E8" w14:textId="77777777" w:rsidTr="004479DC">
        <w:tc>
          <w:tcPr>
            <w:tcW w:w="2232" w:type="pct"/>
          </w:tcPr>
          <w:p w14:paraId="03702B97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144EC71" w14:textId="24DC115F" w:rsidR="002F623D" w:rsidRPr="008F0BC9" w:rsidRDefault="00001BCA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18.11</w:t>
            </w:r>
          </w:p>
        </w:tc>
        <w:tc>
          <w:tcPr>
            <w:tcW w:w="145" w:type="pct"/>
          </w:tcPr>
          <w:p w14:paraId="4C2F6173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0BA4DAC" w14:textId="4329E9DC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18.02</w:t>
            </w:r>
          </w:p>
        </w:tc>
        <w:tc>
          <w:tcPr>
            <w:tcW w:w="146" w:type="pct"/>
          </w:tcPr>
          <w:p w14:paraId="16429D13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490905C" w14:textId="20659BD2" w:rsidR="002F623D" w:rsidRPr="008F0BC9" w:rsidRDefault="00001BCA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50" w:type="pct"/>
          </w:tcPr>
          <w:p w14:paraId="08FEE494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593BC5C" w14:textId="7C72181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70"/>
              <w:jc w:val="both"/>
              <w:rPr>
                <w:cs/>
              </w:rPr>
            </w:pPr>
            <w:r>
              <w:t>-</w:t>
            </w:r>
          </w:p>
        </w:tc>
      </w:tr>
      <w:tr w:rsidR="002F623D" w:rsidRPr="008F0BC9" w14:paraId="062082DB" w14:textId="77777777" w:rsidTr="004479DC">
        <w:tc>
          <w:tcPr>
            <w:tcW w:w="2232" w:type="pct"/>
          </w:tcPr>
          <w:p w14:paraId="4EFFEC2A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B13F913" w14:textId="0460CA21" w:rsidR="002F623D" w:rsidRPr="008F0BC9" w:rsidRDefault="00DB7C95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30.48</w:t>
            </w:r>
          </w:p>
        </w:tc>
        <w:tc>
          <w:tcPr>
            <w:tcW w:w="145" w:type="pct"/>
          </w:tcPr>
          <w:p w14:paraId="5847245E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C4B1B84" w14:textId="4CDE7BB5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24.51</w:t>
            </w:r>
          </w:p>
        </w:tc>
        <w:tc>
          <w:tcPr>
            <w:tcW w:w="146" w:type="pct"/>
          </w:tcPr>
          <w:p w14:paraId="286B69FA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BCD5930" w14:textId="621AF011" w:rsidR="002F623D" w:rsidRPr="00B83B6F" w:rsidRDefault="00DB7C95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b/>
                <w:bCs/>
                <w:highlight w:val="magenta"/>
              </w:rPr>
            </w:pPr>
            <w:r w:rsidRPr="008E2CED">
              <w:rPr>
                <w:b/>
                <w:bCs/>
              </w:rPr>
              <w:t>11.7</w:t>
            </w:r>
            <w:r w:rsidR="00B83B6F" w:rsidRPr="008E2CED">
              <w:rPr>
                <w:b/>
                <w:bCs/>
              </w:rPr>
              <w:t>6</w:t>
            </w:r>
          </w:p>
        </w:tc>
        <w:tc>
          <w:tcPr>
            <w:tcW w:w="150" w:type="pct"/>
          </w:tcPr>
          <w:p w14:paraId="4FE35736" w14:textId="77777777" w:rsidR="002F623D" w:rsidRPr="008F0BC9" w:rsidRDefault="002F623D" w:rsidP="002F6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F95851D" w14:textId="3C4B8B24" w:rsidR="002F623D" w:rsidRPr="008F0BC9" w:rsidRDefault="002F623D" w:rsidP="002F623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5.78</w:t>
            </w:r>
          </w:p>
        </w:tc>
      </w:tr>
      <w:tr w:rsidR="0050497B" w:rsidRPr="008F0BC9" w14:paraId="0C1CE33A" w14:textId="77777777" w:rsidTr="004479DC">
        <w:tc>
          <w:tcPr>
            <w:tcW w:w="2232" w:type="pct"/>
          </w:tcPr>
          <w:p w14:paraId="2848AC74" w14:textId="77777777" w:rsidR="0050497B" w:rsidRPr="001F5763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6" w:type="pct"/>
          </w:tcPr>
          <w:p w14:paraId="070CAE05" w14:textId="77777777" w:rsidR="0050497B" w:rsidRPr="001F5763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5" w:type="pct"/>
          </w:tcPr>
          <w:p w14:paraId="0C7C9B0F" w14:textId="77777777" w:rsidR="0050497B" w:rsidRPr="001F5763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85" w:type="pct"/>
          </w:tcPr>
          <w:p w14:paraId="23554C7E" w14:textId="77777777" w:rsidR="0050497B" w:rsidRPr="001F5763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1A64408A" w14:textId="77777777" w:rsidR="0050497B" w:rsidRPr="001F5763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84" w:type="pct"/>
          </w:tcPr>
          <w:p w14:paraId="130C9B8B" w14:textId="77777777" w:rsidR="0050497B" w:rsidRPr="001F5763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50" w:type="pct"/>
          </w:tcPr>
          <w:p w14:paraId="65B7D9D1" w14:textId="77777777" w:rsidR="0050497B" w:rsidRPr="001F5763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572" w:type="pct"/>
          </w:tcPr>
          <w:p w14:paraId="592C1B37" w14:textId="77777777" w:rsidR="0050497B" w:rsidRPr="001F5763" w:rsidRDefault="0050497B" w:rsidP="0050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</w:tr>
    </w:tbl>
    <w:tbl>
      <w:tblPr>
        <w:tblStyle w:val="TableGrid"/>
        <w:tblW w:w="92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4"/>
        <w:gridCol w:w="1289"/>
        <w:gridCol w:w="1087"/>
        <w:gridCol w:w="236"/>
        <w:gridCol w:w="1094"/>
        <w:gridCol w:w="236"/>
        <w:gridCol w:w="1082"/>
        <w:gridCol w:w="236"/>
        <w:gridCol w:w="1103"/>
      </w:tblGrid>
      <w:tr w:rsidR="00C973DE" w:rsidRPr="001F1396" w14:paraId="43302F0C" w14:textId="77777777" w:rsidTr="00C9788E">
        <w:trPr>
          <w:tblHeader/>
        </w:trPr>
        <w:tc>
          <w:tcPr>
            <w:tcW w:w="2844" w:type="dxa"/>
            <w:shd w:val="clear" w:color="auto" w:fill="auto"/>
            <w:vAlign w:val="bottom"/>
          </w:tcPr>
          <w:p w14:paraId="3AA3AF99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89" w:type="dxa"/>
            <w:vAlign w:val="bottom"/>
          </w:tcPr>
          <w:p w14:paraId="34944870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74" w:type="dxa"/>
            <w:gridSpan w:val="7"/>
            <w:vAlign w:val="bottom"/>
          </w:tcPr>
          <w:p w14:paraId="55A201E9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1F1396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1F1396">
              <w:rPr>
                <w:rFonts w:hint="cs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C973DE" w:rsidRPr="001F1396" w14:paraId="2A55E2EC" w14:textId="77777777" w:rsidTr="00C973DE">
        <w:trPr>
          <w:tblHeader/>
        </w:trPr>
        <w:tc>
          <w:tcPr>
            <w:tcW w:w="2844" w:type="dxa"/>
            <w:vAlign w:val="bottom"/>
          </w:tcPr>
          <w:p w14:paraId="2A89AC50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9" w:type="dxa"/>
            <w:vAlign w:val="bottom"/>
          </w:tcPr>
          <w:p w14:paraId="7EA44171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1550CECC" w14:textId="77777777" w:rsidR="00C973DE" w:rsidRPr="001F1396" w:rsidRDefault="00C973DE" w:rsidP="00FC6237">
            <w:pPr>
              <w:ind w:right="-86"/>
              <w:jc w:val="center"/>
              <w:rPr>
                <w:sz w:val="28"/>
                <w:szCs w:val="28"/>
              </w:rPr>
            </w:pPr>
            <w:r w:rsidRPr="001F1396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581A32D0" w14:textId="77777777" w:rsidR="00C973DE" w:rsidRPr="001F1396" w:rsidRDefault="00C973DE" w:rsidP="00FC62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Pr="001F1396">
              <w:rPr>
                <w:rFonts w:hint="cs"/>
                <w:sz w:val="28"/>
                <w:szCs w:val="28"/>
                <w:cs/>
              </w:rPr>
              <w:t>มกราคม</w:t>
            </w:r>
          </w:p>
          <w:p w14:paraId="001C3314" w14:textId="77777777" w:rsidR="00C973DE" w:rsidRPr="001F1396" w:rsidRDefault="00C973DE" w:rsidP="00FC6237">
            <w:pPr>
              <w:jc w:val="center"/>
              <w:rPr>
                <w:cs/>
              </w:rPr>
            </w:pPr>
            <w:r w:rsidRPr="001F1396">
              <w:rPr>
                <w:rFonts w:hint="cs"/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4E02DC0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7481464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1F1396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34308EF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1DBA930A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sz w:val="28"/>
                <w:szCs w:val="28"/>
                <w:cs/>
              </w:rPr>
            </w:pPr>
            <w:r w:rsidRPr="001F1396"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9A7B4C9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1CF47CE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sz w:val="28"/>
                <w:szCs w:val="28"/>
              </w:rPr>
            </w:pPr>
            <w:r w:rsidRPr="001F1396">
              <w:rPr>
                <w:rFonts w:hint="cs"/>
                <w:sz w:val="28"/>
                <w:szCs w:val="28"/>
                <w:cs/>
              </w:rPr>
              <w:t>ณ วันที่</w:t>
            </w:r>
          </w:p>
          <w:p w14:paraId="180279F0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 w:rsidRPr="001F1396">
              <w:rPr>
                <w:rFonts w:hint="cs"/>
                <w:sz w:val="28"/>
                <w:szCs w:val="28"/>
                <w:cs/>
              </w:rPr>
              <w:t>ธันวาคม</w:t>
            </w:r>
          </w:p>
          <w:p w14:paraId="320CA655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1F1396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4</w:t>
            </w:r>
          </w:p>
        </w:tc>
      </w:tr>
      <w:tr w:rsidR="00C973DE" w:rsidRPr="001F1396" w14:paraId="06518D99" w14:textId="77777777" w:rsidTr="00C9788E">
        <w:trPr>
          <w:tblHeader/>
        </w:trPr>
        <w:tc>
          <w:tcPr>
            <w:tcW w:w="2844" w:type="dxa"/>
            <w:vAlign w:val="bottom"/>
          </w:tcPr>
          <w:p w14:paraId="3BEF3B9F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89" w:type="dxa"/>
            <w:vAlign w:val="bottom"/>
          </w:tcPr>
          <w:p w14:paraId="63CF0BF7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74" w:type="dxa"/>
            <w:gridSpan w:val="7"/>
            <w:vAlign w:val="bottom"/>
          </w:tcPr>
          <w:p w14:paraId="5365E00F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1F1396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973DE" w:rsidRPr="001F1396" w14:paraId="6DDAE274" w14:textId="77777777" w:rsidTr="00C9788E">
        <w:trPr>
          <w:tblHeader/>
        </w:trPr>
        <w:tc>
          <w:tcPr>
            <w:tcW w:w="2844" w:type="dxa"/>
            <w:vAlign w:val="bottom"/>
          </w:tcPr>
          <w:p w14:paraId="01B1DA83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1F1396">
              <w:rPr>
                <w:rFonts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</w:t>
            </w:r>
          </w:p>
        </w:tc>
        <w:tc>
          <w:tcPr>
            <w:tcW w:w="1289" w:type="dxa"/>
            <w:vAlign w:val="bottom"/>
          </w:tcPr>
          <w:p w14:paraId="1F188259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74" w:type="dxa"/>
            <w:gridSpan w:val="7"/>
            <w:vAlign w:val="bottom"/>
          </w:tcPr>
          <w:p w14:paraId="53292E1D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i/>
                <w:iCs/>
                <w:sz w:val="28"/>
                <w:szCs w:val="28"/>
                <w:cs/>
              </w:rPr>
            </w:pPr>
          </w:p>
        </w:tc>
      </w:tr>
      <w:tr w:rsidR="00C973DE" w:rsidRPr="001F1396" w14:paraId="5963CA13" w14:textId="77777777" w:rsidTr="00C973DE">
        <w:tc>
          <w:tcPr>
            <w:tcW w:w="2844" w:type="dxa"/>
          </w:tcPr>
          <w:p w14:paraId="012E66C5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  <w:r w:rsidRPr="008275D8">
              <w:rPr>
                <w:rFonts w:hint="cs"/>
                <w:color w:val="000000"/>
                <w:sz w:val="28"/>
                <w:szCs w:val="28"/>
                <w:cs/>
                <w:lang w:eastAsia="ja-JP"/>
              </w:rPr>
              <w:t>บริษัทย่อย</w:t>
            </w:r>
          </w:p>
        </w:tc>
        <w:tc>
          <w:tcPr>
            <w:tcW w:w="1289" w:type="dxa"/>
          </w:tcPr>
          <w:p w14:paraId="6C2932F6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7" w:type="dxa"/>
          </w:tcPr>
          <w:p w14:paraId="022EA45B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8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200.00</w:t>
            </w:r>
          </w:p>
        </w:tc>
        <w:tc>
          <w:tcPr>
            <w:tcW w:w="236" w:type="dxa"/>
          </w:tcPr>
          <w:p w14:paraId="5263EC8E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94" w:type="dxa"/>
          </w:tcPr>
          <w:p w14:paraId="5E76F7F3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13197E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2" w:type="dxa"/>
          </w:tcPr>
          <w:p w14:paraId="18C5C60D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(200.00)</w:t>
            </w:r>
          </w:p>
        </w:tc>
        <w:tc>
          <w:tcPr>
            <w:tcW w:w="236" w:type="dxa"/>
          </w:tcPr>
          <w:p w14:paraId="764B9AF0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103" w:type="dxa"/>
          </w:tcPr>
          <w:p w14:paraId="4D83EE8F" w14:textId="77777777" w:rsidR="00C973DE" w:rsidRPr="001F1396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973DE" w:rsidRPr="001F1396" w14:paraId="0683B7A8" w14:textId="77777777" w:rsidTr="00C973DE">
        <w:tc>
          <w:tcPr>
            <w:tcW w:w="2844" w:type="dxa"/>
          </w:tcPr>
          <w:p w14:paraId="644C2AD8" w14:textId="77777777" w:rsidR="00C973DE" w:rsidRPr="005D6BD2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b/>
                <w:bCs/>
                <w:cs/>
              </w:rPr>
            </w:pPr>
            <w:r w:rsidRPr="005D6BD2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89" w:type="dxa"/>
          </w:tcPr>
          <w:p w14:paraId="5914888B" w14:textId="77777777" w:rsidR="00C973DE" w:rsidRPr="00B91BD9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09687F21" w14:textId="77777777" w:rsidR="00C973DE" w:rsidRPr="00B91BD9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8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200.00</w:t>
            </w:r>
          </w:p>
        </w:tc>
        <w:tc>
          <w:tcPr>
            <w:tcW w:w="236" w:type="dxa"/>
          </w:tcPr>
          <w:p w14:paraId="08E1DDAC" w14:textId="77777777" w:rsidR="00C973DE" w:rsidRPr="00B91BD9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5C01CA4D" w14:textId="77777777" w:rsidR="00C973DE" w:rsidRPr="00B91BD9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BADC5D" w14:textId="77777777" w:rsidR="00C973DE" w:rsidRPr="00B91BD9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AA4C74E" w14:textId="77777777" w:rsidR="00C973DE" w:rsidRPr="00B91BD9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(200.00)</w:t>
            </w:r>
          </w:p>
        </w:tc>
        <w:tc>
          <w:tcPr>
            <w:tcW w:w="236" w:type="dxa"/>
          </w:tcPr>
          <w:p w14:paraId="7E7EEE46" w14:textId="77777777" w:rsidR="00C973DE" w:rsidRPr="00B91BD9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6687E5B1" w14:textId="77777777" w:rsidR="00C973DE" w:rsidRPr="00B91BD9" w:rsidRDefault="00C973DE" w:rsidP="00FC6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9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14:paraId="11B97069" w14:textId="77777777" w:rsidR="00C973DE" w:rsidRPr="003E5B84" w:rsidRDefault="00C973DE">
      <w:pPr>
        <w:rPr>
          <w:sz w:val="22"/>
          <w:szCs w:val="22"/>
        </w:rPr>
      </w:pPr>
    </w:p>
    <w:tbl>
      <w:tblPr>
        <w:tblW w:w="927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8"/>
        <w:gridCol w:w="1086"/>
        <w:gridCol w:w="269"/>
        <w:gridCol w:w="1085"/>
        <w:gridCol w:w="271"/>
        <w:gridCol w:w="1083"/>
        <w:gridCol w:w="278"/>
        <w:gridCol w:w="1061"/>
      </w:tblGrid>
      <w:tr w:rsidR="00C973DE" w:rsidRPr="008F0BC9" w14:paraId="261E8764" w14:textId="77777777" w:rsidTr="00C973DE">
        <w:tc>
          <w:tcPr>
            <w:tcW w:w="2232" w:type="pct"/>
            <w:tcBorders>
              <w:top w:val="nil"/>
              <w:bottom w:val="nil"/>
            </w:tcBorders>
          </w:tcPr>
          <w:p w14:paraId="681956E6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316" w:type="pct"/>
            <w:gridSpan w:val="3"/>
            <w:tcBorders>
              <w:top w:val="nil"/>
              <w:bottom w:val="nil"/>
            </w:tcBorders>
          </w:tcPr>
          <w:p w14:paraId="3ED9046B" w14:textId="0662E70D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68B48ED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center"/>
            </w:pPr>
          </w:p>
        </w:tc>
        <w:tc>
          <w:tcPr>
            <w:tcW w:w="1306" w:type="pct"/>
            <w:gridSpan w:val="3"/>
            <w:tcBorders>
              <w:top w:val="nil"/>
              <w:bottom w:val="nil"/>
            </w:tcBorders>
          </w:tcPr>
          <w:p w14:paraId="13CC77D9" w14:textId="29BFF292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73DE" w:rsidRPr="008F0BC9" w14:paraId="63002473" w14:textId="77777777" w:rsidTr="00C973DE">
        <w:tc>
          <w:tcPr>
            <w:tcW w:w="2232" w:type="pct"/>
            <w:tcBorders>
              <w:top w:val="nil"/>
              <w:bottom w:val="nil"/>
            </w:tcBorders>
          </w:tcPr>
          <w:p w14:paraId="6B4759D0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14:paraId="2B4D6DCF" w14:textId="5FFD1250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cs/>
              </w:rPr>
            </w:pPr>
            <w:r>
              <w:t>2564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547A71BE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0"/>
              <w:jc w:val="center"/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786A742A" w14:textId="0AB47A9B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cs/>
              </w:rPr>
            </w:pPr>
            <w:r>
              <w:t>2563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26F76FE9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0"/>
              <w:jc w:val="center"/>
            </w:pPr>
          </w:p>
        </w:tc>
        <w:tc>
          <w:tcPr>
            <w:tcW w:w="584" w:type="pct"/>
            <w:tcBorders>
              <w:top w:val="nil"/>
              <w:bottom w:val="nil"/>
            </w:tcBorders>
          </w:tcPr>
          <w:p w14:paraId="7D8D12D6" w14:textId="48D0433B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cs/>
              </w:rPr>
            </w:pPr>
            <w:r>
              <w:t>2564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81889BD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0"/>
              <w:jc w:val="center"/>
            </w:pPr>
          </w:p>
        </w:tc>
        <w:tc>
          <w:tcPr>
            <w:tcW w:w="572" w:type="pct"/>
            <w:tcBorders>
              <w:top w:val="nil"/>
              <w:bottom w:val="nil"/>
            </w:tcBorders>
          </w:tcPr>
          <w:p w14:paraId="5068E403" w14:textId="78B00DBD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cs/>
              </w:rPr>
            </w:pPr>
            <w:r>
              <w:t>2563</w:t>
            </w:r>
          </w:p>
        </w:tc>
      </w:tr>
      <w:tr w:rsidR="00C973DE" w:rsidRPr="008F0BC9" w14:paraId="50C949FD" w14:textId="77777777" w:rsidTr="00C973DE">
        <w:tc>
          <w:tcPr>
            <w:tcW w:w="2232" w:type="pct"/>
            <w:tcBorders>
              <w:top w:val="nil"/>
              <w:bottom w:val="nil"/>
            </w:tcBorders>
          </w:tcPr>
          <w:p w14:paraId="6E106F10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768" w:type="pct"/>
            <w:gridSpan w:val="7"/>
            <w:tcBorders>
              <w:top w:val="nil"/>
              <w:bottom w:val="nil"/>
            </w:tcBorders>
          </w:tcPr>
          <w:p w14:paraId="329D1F5F" w14:textId="6D123A48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center"/>
              <w:rPr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973DE" w:rsidRPr="008F0BC9" w14:paraId="40DDCC49" w14:textId="77777777" w:rsidTr="00C973DE">
        <w:tc>
          <w:tcPr>
            <w:tcW w:w="2232" w:type="pct"/>
            <w:tcBorders>
              <w:top w:val="nil"/>
              <w:bottom w:val="nil"/>
            </w:tcBorders>
          </w:tcPr>
          <w:p w14:paraId="4B45DE2B" w14:textId="7ABFD739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b/>
                <w:bCs/>
                <w:i/>
                <w:iCs/>
                <w:cs/>
              </w:rPr>
            </w:pPr>
            <w:r w:rsidRPr="008F0BC9">
              <w:rPr>
                <w:rFonts w:hint="cs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86" w:type="pct"/>
            <w:tcBorders>
              <w:top w:val="nil"/>
              <w:bottom w:val="nil"/>
            </w:tcBorders>
          </w:tcPr>
          <w:p w14:paraId="5268F701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1FD8C3F9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9E2DC6E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F2F51E8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84" w:type="pct"/>
            <w:tcBorders>
              <w:top w:val="nil"/>
              <w:bottom w:val="nil"/>
            </w:tcBorders>
          </w:tcPr>
          <w:p w14:paraId="05662B58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B997E66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72" w:type="pct"/>
            <w:tcBorders>
              <w:top w:val="nil"/>
              <w:bottom w:val="nil"/>
            </w:tcBorders>
          </w:tcPr>
          <w:p w14:paraId="0A92E813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</w:tr>
      <w:tr w:rsidR="00C973DE" w:rsidRPr="008F0BC9" w14:paraId="71B95CB1" w14:textId="77777777" w:rsidTr="00C973D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2" w:type="pct"/>
          </w:tcPr>
          <w:p w14:paraId="17F2ECE1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cs/>
              </w:rPr>
            </w:pPr>
            <w:r w:rsidRPr="008F0BC9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5D763DD7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5" w:type="pct"/>
          </w:tcPr>
          <w:p w14:paraId="1C2F5399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85" w:type="pct"/>
          </w:tcPr>
          <w:p w14:paraId="5EA6DD09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6" w:type="pct"/>
          </w:tcPr>
          <w:p w14:paraId="427A94E9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84" w:type="pct"/>
          </w:tcPr>
          <w:p w14:paraId="73AF8509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50" w:type="pct"/>
          </w:tcPr>
          <w:p w14:paraId="2F8F94AB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72" w:type="pct"/>
          </w:tcPr>
          <w:p w14:paraId="32473B44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</w:tr>
      <w:tr w:rsidR="00C973DE" w:rsidRPr="008F0BC9" w14:paraId="02A81F98" w14:textId="77777777" w:rsidTr="004479DC">
        <w:tc>
          <w:tcPr>
            <w:tcW w:w="2232" w:type="pct"/>
          </w:tcPr>
          <w:p w14:paraId="6F25ECF5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ส่วนที่หมุนเวียน</w:t>
            </w:r>
          </w:p>
        </w:tc>
        <w:tc>
          <w:tcPr>
            <w:tcW w:w="586" w:type="pct"/>
          </w:tcPr>
          <w:p w14:paraId="1D005A2F" w14:textId="16CE0E3A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</w:pPr>
            <w:r>
              <w:t>-</w:t>
            </w:r>
          </w:p>
        </w:tc>
        <w:tc>
          <w:tcPr>
            <w:tcW w:w="145" w:type="pct"/>
          </w:tcPr>
          <w:p w14:paraId="31907532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85" w:type="pct"/>
          </w:tcPr>
          <w:p w14:paraId="0DECDAE1" w14:textId="49115F46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5295A9CD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84" w:type="pct"/>
            <w:vAlign w:val="bottom"/>
          </w:tcPr>
          <w:p w14:paraId="52A002ED" w14:textId="77777777" w:rsidR="00C973DE" w:rsidRPr="008F0BC9" w:rsidRDefault="00C973DE" w:rsidP="00C97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0B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F9D15B0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72" w:type="pct"/>
            <w:vAlign w:val="bottom"/>
          </w:tcPr>
          <w:p w14:paraId="2855E7BE" w14:textId="77777777" w:rsidR="00C973DE" w:rsidRPr="008F0BC9" w:rsidRDefault="00C973DE" w:rsidP="00C97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0B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973DE" w:rsidRPr="008F0BC9" w14:paraId="7A70AE6D" w14:textId="77777777" w:rsidTr="004479DC">
        <w:tc>
          <w:tcPr>
            <w:tcW w:w="2232" w:type="pct"/>
            <w:tcBorders>
              <w:bottom w:val="nil"/>
            </w:tcBorders>
          </w:tcPr>
          <w:p w14:paraId="06D0CD35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cs/>
              </w:rPr>
              <w:t>ส่วนที่ไม่หมุนเวียน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35D2C92" w14:textId="3398D1D6" w:rsidR="00C973DE" w:rsidRPr="00692F20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</w:pPr>
            <w:r w:rsidRPr="00692F20">
              <w:rPr>
                <w:rFonts w:hint="cs"/>
                <w:cs/>
              </w:rPr>
              <w:t>37</w:t>
            </w:r>
            <w:r w:rsidRPr="00692F20">
              <w:t>3</w:t>
            </w:r>
            <w:r w:rsidRPr="00692F20">
              <w:rPr>
                <w:rFonts w:hint="cs"/>
                <w:cs/>
              </w:rPr>
              <w:t>.4</w:t>
            </w:r>
            <w:r w:rsidRPr="00692F20">
              <w:t>7</w:t>
            </w:r>
          </w:p>
        </w:tc>
        <w:tc>
          <w:tcPr>
            <w:tcW w:w="145" w:type="pct"/>
            <w:tcBorders>
              <w:bottom w:val="nil"/>
            </w:tcBorders>
          </w:tcPr>
          <w:p w14:paraId="78839DFD" w14:textId="77777777" w:rsidR="00C973DE" w:rsidRPr="00692F20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C50F65F" w14:textId="631419DA" w:rsidR="00C973DE" w:rsidRPr="00692F20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692F20">
              <w:t>370.45</w:t>
            </w:r>
          </w:p>
        </w:tc>
        <w:tc>
          <w:tcPr>
            <w:tcW w:w="146" w:type="pct"/>
            <w:tcBorders>
              <w:bottom w:val="nil"/>
            </w:tcBorders>
          </w:tcPr>
          <w:p w14:paraId="79087BB1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557E25C4" w14:textId="77777777" w:rsidR="00C973DE" w:rsidRPr="008F0BC9" w:rsidRDefault="00C973DE" w:rsidP="00C97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0B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637BC2C4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1DEBCEFE" w14:textId="77777777" w:rsidR="00C973DE" w:rsidRPr="008F0BC9" w:rsidRDefault="00C973DE" w:rsidP="00C97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0BC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973DE" w:rsidRPr="008F0BC9" w14:paraId="5774E1DE" w14:textId="77777777" w:rsidTr="004479DC">
        <w:tc>
          <w:tcPr>
            <w:tcW w:w="2232" w:type="pct"/>
            <w:tcBorders>
              <w:top w:val="nil"/>
              <w:bottom w:val="nil"/>
            </w:tcBorders>
          </w:tcPr>
          <w:p w14:paraId="4FE088BA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b/>
                <w:bCs/>
                <w:cs/>
              </w:rPr>
            </w:pPr>
            <w:r w:rsidRPr="008F0BC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3EA2E98" w14:textId="360BB98B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37</w:t>
            </w:r>
            <w:r>
              <w:rPr>
                <w:b/>
                <w:bCs/>
              </w:rPr>
              <w:t>3.47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7A0A740D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E131A38" w14:textId="08A2AE21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370.45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DE1CE28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E9918" w14:textId="77777777" w:rsidR="00C973DE" w:rsidRPr="008F0BC9" w:rsidRDefault="00C973DE" w:rsidP="00C97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0BC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3733E8EA" w14:textId="77777777" w:rsidR="00C973DE" w:rsidRPr="008F0BC9" w:rsidRDefault="00C973DE" w:rsidP="00C97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B1F84" w14:textId="77777777" w:rsidR="00C973DE" w:rsidRPr="008F0BC9" w:rsidRDefault="00C973DE" w:rsidP="00C973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0BC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02CE2231" w14:textId="6941CFE9" w:rsidR="00E04DFB" w:rsidRPr="006027EC" w:rsidRDefault="00E04DFB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b/>
          <w:bCs/>
          <w:i/>
          <w:iCs/>
        </w:rPr>
      </w:pPr>
      <w:r w:rsidRPr="006027EC">
        <w:rPr>
          <w:rFonts w:hint="cs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59CD4662" w14:textId="77777777" w:rsidR="00EB0860" w:rsidRPr="00B16397" w:rsidRDefault="00EB0860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b/>
          <w:bCs/>
          <w:i/>
          <w:iCs/>
          <w:sz w:val="24"/>
          <w:szCs w:val="24"/>
        </w:rPr>
      </w:pPr>
    </w:p>
    <w:p w14:paraId="390274B6" w14:textId="1EEC424D" w:rsidR="00E04DFB" w:rsidRPr="006027EC" w:rsidRDefault="00EB0860" w:rsidP="00EB0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6027EC">
        <w:rPr>
          <w:rFonts w:hint="cs"/>
          <w:i/>
          <w:iCs/>
        </w:rPr>
        <w:tab/>
      </w:r>
      <w:r w:rsidRPr="006027EC">
        <w:rPr>
          <w:rFonts w:hint="cs"/>
          <w:i/>
          <w:iCs/>
        </w:rPr>
        <w:tab/>
      </w:r>
      <w:r w:rsidRPr="006027EC">
        <w:rPr>
          <w:rFonts w:hint="cs"/>
          <w:i/>
          <w:iCs/>
        </w:rPr>
        <w:tab/>
      </w:r>
      <w:r w:rsidRPr="006027EC">
        <w:rPr>
          <w:rFonts w:hint="cs"/>
          <w:i/>
          <w:iCs/>
        </w:rPr>
        <w:tab/>
      </w:r>
      <w:r w:rsidRPr="00AD43DE">
        <w:rPr>
          <w:rFonts w:hint="cs"/>
          <w:i/>
          <w:iCs/>
          <w:cs/>
        </w:rPr>
        <w:t>สัญญาซื้อขายผลิตภัณฑ์</w:t>
      </w:r>
    </w:p>
    <w:p w14:paraId="68B85365" w14:textId="77777777" w:rsidR="00EB0860" w:rsidRPr="00B16397" w:rsidRDefault="00EB0860" w:rsidP="00EB08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sz w:val="24"/>
          <w:szCs w:val="24"/>
          <w:cs/>
        </w:rPr>
      </w:pPr>
    </w:p>
    <w:p w14:paraId="2E444BD4" w14:textId="68B6F624" w:rsidR="009C0CAC" w:rsidRDefault="00E04DFB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027EC">
        <w:rPr>
          <w:rFonts w:hint="cs"/>
          <w:cs/>
        </w:rPr>
        <w:t xml:space="preserve">บริษัทย่อยมีสัญญาซื้อขายน้ำมันไบโอดีเซลกับบริษัทใหญ่ สัญญาดังกล่าวมีผลบังคับใช้ตั้งแต่เดือนเมษายน </w:t>
      </w:r>
      <w:r w:rsidR="00327A23">
        <w:rPr>
          <w:rFonts w:hint="cs"/>
        </w:rPr>
        <w:t>2561</w:t>
      </w:r>
      <w:r w:rsidRPr="006027EC">
        <w:rPr>
          <w:rFonts w:hint="cs"/>
        </w:rPr>
        <w:t xml:space="preserve"> </w:t>
      </w:r>
      <w:r w:rsidRPr="006027EC">
        <w:rPr>
          <w:rFonts w:hint="cs"/>
          <w:cs/>
        </w:rPr>
        <w:t xml:space="preserve">จนถึงเดือนตุลาคม </w:t>
      </w:r>
      <w:r w:rsidR="00327A23">
        <w:t>2570</w:t>
      </w:r>
      <w:r w:rsidRPr="006027EC">
        <w:rPr>
          <w:rFonts w:hint="cs"/>
        </w:rPr>
        <w:t xml:space="preserve"> </w:t>
      </w:r>
      <w:r w:rsidRPr="006027EC">
        <w:rPr>
          <w:rFonts w:hint="cs"/>
          <w:cs/>
        </w:rPr>
        <w:t xml:space="preserve">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โดยบริษัทใหญ่จะซื้อน้ำมันไบโอดีเซลในปริมาณที่เฉลี่ยทั้งปีเป็นจำนวนไม่น้อยกว่าร้อยละ </w:t>
      </w:r>
      <w:r w:rsidR="00327A23">
        <w:t>60</w:t>
      </w:r>
      <w:r w:rsidRPr="006027EC">
        <w:rPr>
          <w:rFonts w:hint="cs"/>
          <w:cs/>
        </w:rPr>
        <w:t xml:space="preserve"> ของกำลังการผลิตไบโอดีเซลสูงสุดของบริษัทย่อยของบริษัท ราคาซื้อขายเป็นราคาอ้างอิงราคาตลาดตามที่กำหนดในสัญญา </w:t>
      </w:r>
    </w:p>
    <w:p w14:paraId="4E0DC215" w14:textId="77777777" w:rsidR="00B16397" w:rsidRDefault="00B16397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A46D91C" w14:textId="5898631B" w:rsidR="00E04DFB" w:rsidRPr="006027EC" w:rsidRDefault="00E04DFB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027EC">
        <w:rPr>
          <w:rFonts w:hint="cs"/>
          <w:cs/>
        </w:rPr>
        <w:t xml:space="preserve">บริษัทมีสัญญาซื้อขายเอทานอลแปลงสภาพกับบริษัทใหญ่ สัญญาดังกล่าวมีผลบังคับใช้ตั้งแต่เดือนเมษายน </w:t>
      </w:r>
      <w:r w:rsidR="00327A23">
        <w:rPr>
          <w:rFonts w:hint="cs"/>
        </w:rPr>
        <w:t>2561</w:t>
      </w:r>
      <w:r w:rsidRPr="006027EC">
        <w:rPr>
          <w:rFonts w:hint="cs"/>
        </w:rPr>
        <w:t xml:space="preserve"> </w:t>
      </w:r>
      <w:r w:rsidRPr="006027EC">
        <w:rPr>
          <w:rFonts w:hint="cs"/>
          <w:cs/>
        </w:rPr>
        <w:t xml:space="preserve">จนถึงเดือนตุลาคม </w:t>
      </w:r>
      <w:r w:rsidR="00327A23">
        <w:t>2570</w:t>
      </w:r>
      <w:r w:rsidRPr="006027EC">
        <w:rPr>
          <w:rFonts w:hint="cs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โดยบริษัทใหญ่จะซื้อเอทานอลแปลงสภาพในปริมาณที่เฉลี่ยทั้งปีเป็นจำนวนไม่น้อยกว่าร้อยละ </w:t>
      </w:r>
      <w:r w:rsidR="00327A23">
        <w:t>50</w:t>
      </w:r>
      <w:r w:rsidRPr="006027EC">
        <w:rPr>
          <w:rFonts w:hint="cs"/>
          <w:cs/>
        </w:rPr>
        <w:t xml:space="preserve"> ของปริมาณผลิตภัณฑ์ที่บริษัทย่อยของบริษัทผลิตได้ต่อปี ราคาซื้อขายเป็นราคาอ้างอิงราคาตลาดตามที่กำหนดในสัญญา</w:t>
      </w:r>
    </w:p>
    <w:p w14:paraId="46154A1D" w14:textId="39C91C3E" w:rsidR="00B16397" w:rsidRPr="001E5596" w:rsidRDefault="00B16397" w:rsidP="005C6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i/>
          <w:iCs/>
          <w:sz w:val="28"/>
          <w:szCs w:val="28"/>
        </w:rPr>
      </w:pPr>
    </w:p>
    <w:p w14:paraId="6B9B95DD" w14:textId="53B48374" w:rsidR="008C313A" w:rsidRPr="006027EC" w:rsidRDefault="008C313A" w:rsidP="008C3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AD43DE">
        <w:rPr>
          <w:rFonts w:hint="cs"/>
          <w:i/>
          <w:iCs/>
          <w:cs/>
        </w:rPr>
        <w:t>สัญญาจ้างบริการ</w:t>
      </w:r>
    </w:p>
    <w:p w14:paraId="313B1BF3" w14:textId="77777777" w:rsidR="00E04DFB" w:rsidRPr="001E5596" w:rsidRDefault="00E04DFB" w:rsidP="008C3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</w:rPr>
      </w:pPr>
    </w:p>
    <w:p w14:paraId="43AC06D4" w14:textId="335F6D5F" w:rsidR="00E04DFB" w:rsidRDefault="00E04DFB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027EC">
        <w:rPr>
          <w:rFonts w:hint="cs"/>
          <w:cs/>
        </w:rPr>
        <w:t xml:space="preserve">บริษัทมีสัญญาจ้างบริการกับบริษัทย่อยเพื่อให้บริการและคำปรึกษาเป็นระยะเวลา </w:t>
      </w:r>
      <w:r w:rsidR="00327A23">
        <w:rPr>
          <w:rFonts w:hint="cs"/>
        </w:rPr>
        <w:t>1</w:t>
      </w:r>
      <w:r w:rsidR="009505CD" w:rsidRPr="006027EC">
        <w:rPr>
          <w:rFonts w:hint="cs"/>
        </w:rPr>
        <w:t xml:space="preserve"> </w:t>
      </w:r>
      <w:r w:rsidR="009505CD" w:rsidRPr="006027EC">
        <w:rPr>
          <w:rFonts w:hint="cs"/>
          <w:cs/>
        </w:rPr>
        <w:t>ปี</w:t>
      </w:r>
      <w:r w:rsidRPr="006027EC">
        <w:rPr>
          <w:rFonts w:hint="cs"/>
          <w:cs/>
        </w:rPr>
        <w:t xml:space="preserve"> สัญญาดังกล่าวมีผลบังคับใช้ตั้งแต่เดือน</w:t>
      </w:r>
      <w:r w:rsidR="00A404EB">
        <w:rPr>
          <w:rFonts w:hint="cs"/>
          <w:cs/>
        </w:rPr>
        <w:t>กรกฎา</w:t>
      </w:r>
      <w:r w:rsidR="002C1297" w:rsidRPr="006027EC">
        <w:rPr>
          <w:rFonts w:hint="cs"/>
          <w:cs/>
        </w:rPr>
        <w:t xml:space="preserve">คม </w:t>
      </w:r>
      <w:r w:rsidR="00327A23">
        <w:rPr>
          <w:rFonts w:hint="cs"/>
        </w:rPr>
        <w:t>256</w:t>
      </w:r>
      <w:r w:rsidR="00A404EB">
        <w:t>1</w:t>
      </w:r>
      <w:r w:rsidRPr="006027EC">
        <w:rPr>
          <w:rFonts w:hint="cs"/>
          <w:cs/>
        </w:rPr>
        <w:t xml:space="preserve"> </w:t>
      </w:r>
      <w:r w:rsidR="00A404EB" w:rsidRPr="006027EC">
        <w:rPr>
          <w:rFonts w:hint="cs"/>
          <w:cs/>
        </w:rPr>
        <w:t>และจะมีผลบังคับใช้ต่อไป</w:t>
      </w:r>
      <w:r w:rsidR="00A404EB">
        <w:rPr>
          <w:rFonts w:hint="cs"/>
          <w:cs/>
        </w:rPr>
        <w:t xml:space="preserve">อีกคราวละ </w:t>
      </w:r>
      <w:r w:rsidR="00A404EB">
        <w:t>1</w:t>
      </w:r>
      <w:r w:rsidR="00A404EB">
        <w:rPr>
          <w:rFonts w:hint="cs"/>
          <w:cs/>
        </w:rPr>
        <w:t xml:space="preserve"> ปี </w:t>
      </w:r>
      <w:r w:rsidR="00A404EB" w:rsidRPr="006027EC">
        <w:rPr>
          <w:rFonts w:hint="cs"/>
          <w:cs/>
        </w:rPr>
        <w:t xml:space="preserve">โดยไม่มีระยะเวลาสิ้นสุด </w:t>
      </w:r>
      <w:r w:rsidRPr="006027EC">
        <w:rPr>
          <w:rFonts w:hint="cs"/>
          <w:cs/>
        </w:rPr>
        <w:t>หากไม่มีฝ่ายใดฝ่ายหนึ่งบอกเลิกสัญญาล่วงหน้าตามข้อกำหนดในสัญญา โดยบริษัทต้องจัดหาบุคลากรที่มีความเชี่ยวชาญเพื่อให้คำปรึกษาและบริการให้งานเป็นไปตามระบบ เพื่อให้การปฏิบัติงานเป็นไปตามที่บริษัทย่อยกำหนด อัตราค่าบริการเป็นไปตามข้อกำหนดในสัญญา</w:t>
      </w:r>
    </w:p>
    <w:p w14:paraId="03FE322A" w14:textId="0DFEBA3C" w:rsidR="001A6FE9" w:rsidRDefault="001A6FE9" w:rsidP="000448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4"/>
          <w:szCs w:val="24"/>
        </w:rPr>
      </w:pPr>
    </w:p>
    <w:p w14:paraId="0D4863BD" w14:textId="77777777" w:rsidR="008C313A" w:rsidRPr="00AD43DE" w:rsidRDefault="008C313A" w:rsidP="008C3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AD43DE">
        <w:rPr>
          <w:rFonts w:hint="cs"/>
          <w:i/>
          <w:iCs/>
          <w:cs/>
        </w:rPr>
        <w:t>สัญญาซื้อขายวัตถุดิบ</w:t>
      </w:r>
    </w:p>
    <w:p w14:paraId="2E73030A" w14:textId="77777777" w:rsidR="008C313A" w:rsidRPr="00AD43DE" w:rsidRDefault="008C313A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1F3703AD" w14:textId="4D1A8C78" w:rsidR="00E04DFB" w:rsidRDefault="00E04DFB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AD43DE">
        <w:rPr>
          <w:rFonts w:hint="cs"/>
          <w:cs/>
        </w:rPr>
        <w:t xml:space="preserve">บริษัทย่อยได้ทำสัญญาซื้อขายกากน้ำตาลกับผู้ถือหุ้นอื่นและกิจการที่เกี่ยวข้องกัน สัญญาดังกล่าวมีผลบังคับใช้ตั้งแต่เดือนเมษายน </w:t>
      </w:r>
      <w:r w:rsidR="00327A23" w:rsidRPr="00AD43DE">
        <w:t>2561</w:t>
      </w:r>
      <w:r w:rsidRPr="00AD43DE">
        <w:rPr>
          <w:rFonts w:hint="cs"/>
        </w:rPr>
        <w:t xml:space="preserve"> </w:t>
      </w:r>
      <w:r w:rsidRPr="00AD43DE">
        <w:rPr>
          <w:rFonts w:hint="cs"/>
          <w:cs/>
        </w:rPr>
        <w:t xml:space="preserve">จนถึงเดือนตุลาคม </w:t>
      </w:r>
      <w:r w:rsidR="00327A23" w:rsidRPr="00AD43DE">
        <w:t>2570</w:t>
      </w:r>
      <w:r w:rsidRPr="00AD43DE">
        <w:rPr>
          <w:rFonts w:hint="cs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</w:t>
      </w:r>
      <w:r w:rsidRPr="00AD43DE">
        <w:rPr>
          <w:rFonts w:hint="cs"/>
        </w:rPr>
        <w:t xml:space="preserve"> </w:t>
      </w:r>
      <w:r w:rsidRPr="00AD43DE">
        <w:rPr>
          <w:rFonts w:hint="cs"/>
          <w:cs/>
        </w:rPr>
        <w:t>โดยบริษัทย่อยมีสิทธิซื้อกากน้ำตาลทั้งหมดที่โรงงานของผู้ถือหุ้นอื่นและกิจการที่เกี่ยวข้องกันผลิตได้ในแต่ละฤดูกาลก่อนคู่สัญญาอื่น ราคาซื้อขายเป็นราคาตลาดตามที่กำหนดในสัญญา</w:t>
      </w:r>
    </w:p>
    <w:p w14:paraId="0E8BC8D0" w14:textId="77777777" w:rsidR="00C973DE" w:rsidRPr="00AD43DE" w:rsidRDefault="00C973DE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725DB9CD" w14:textId="77777777" w:rsidR="008C313A" w:rsidRPr="00AD43DE" w:rsidRDefault="008C313A" w:rsidP="008C3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AD43DE">
        <w:rPr>
          <w:rFonts w:hint="cs"/>
          <w:i/>
          <w:iCs/>
          <w:cs/>
        </w:rPr>
        <w:lastRenderedPageBreak/>
        <w:t>สัญญาซื้อขายสาธารณูปโภค</w:t>
      </w:r>
    </w:p>
    <w:p w14:paraId="735A82ED" w14:textId="77777777" w:rsidR="008C313A" w:rsidRPr="00AD43DE" w:rsidRDefault="008C313A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b/>
          <w:bCs/>
          <w:i/>
          <w:iCs/>
          <w:sz w:val="24"/>
          <w:szCs w:val="24"/>
        </w:rPr>
      </w:pPr>
    </w:p>
    <w:p w14:paraId="14742CD9" w14:textId="79247EF8" w:rsidR="00E04DFB" w:rsidRPr="00AD43DE" w:rsidRDefault="00E04DFB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AD43DE">
        <w:rPr>
          <w:rFonts w:hint="cs"/>
          <w:cs/>
        </w:rPr>
        <w:t xml:space="preserve">บริษัทย่อยได้ทำสัญญาซื้อขายสาธารณูปโภคกับกิจการที่เกี่ยวข้องกัน สัญญาดังกล่าวมีผลบังคับใช้ตั้งแต่เดือนเมษายน </w:t>
      </w:r>
      <w:r w:rsidR="00327A23" w:rsidRPr="00AD43DE">
        <w:t>2561</w:t>
      </w:r>
      <w:r w:rsidRPr="00AD43DE">
        <w:rPr>
          <w:rFonts w:hint="cs"/>
        </w:rPr>
        <w:t xml:space="preserve"> </w:t>
      </w:r>
      <w:r w:rsidRPr="00AD43DE">
        <w:rPr>
          <w:rFonts w:hint="cs"/>
          <w:cs/>
        </w:rPr>
        <w:t xml:space="preserve">จนถึงเดือนตุลาคม </w:t>
      </w:r>
      <w:r w:rsidR="00327A23" w:rsidRPr="00AD43DE">
        <w:t>2570</w:t>
      </w:r>
      <w:r w:rsidRPr="00AD43DE">
        <w:rPr>
          <w:rFonts w:hint="cs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ย่อยมีสิทธิซื้อสาธารณูปโภคตามปริมาณที่กิจการที่เกี่ยวข้องกันสามารถให้บริการได้ในแต่ละช่วงเวลา ราคาซื้อขายเป็นราคาตามที่กำหนดในสัญญา</w:t>
      </w:r>
    </w:p>
    <w:p w14:paraId="7B0E6D67" w14:textId="77777777" w:rsidR="006170A0" w:rsidRPr="00AD43DE" w:rsidRDefault="006170A0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0C7DD8A8" w14:textId="23A398A6" w:rsidR="00E04DFB" w:rsidRDefault="00E04DFB" w:rsidP="00206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AD43DE">
        <w:rPr>
          <w:rFonts w:hint="cs"/>
          <w:cs/>
        </w:rPr>
        <w:t xml:space="preserve">บริษัทย่อยได้ทำสัญญาซื้อขายก๊าซชีวภาพกับกิจการที่เกี่ยวข้องกัน สัญญาดังกล่าวมีผลบังคับใช้ตั้งแต่เดือนเมษายน </w:t>
      </w:r>
      <w:r w:rsidR="00327A23" w:rsidRPr="00AD43DE">
        <w:rPr>
          <w:rFonts w:hint="cs"/>
        </w:rPr>
        <w:t>2561</w:t>
      </w:r>
      <w:r w:rsidRPr="00AD43DE">
        <w:rPr>
          <w:rFonts w:hint="cs"/>
        </w:rPr>
        <w:t xml:space="preserve"> </w:t>
      </w:r>
      <w:r w:rsidRPr="00AD43DE">
        <w:rPr>
          <w:rFonts w:hint="cs"/>
          <w:cs/>
        </w:rPr>
        <w:t xml:space="preserve">จนถึงเดือนตุลาคม </w:t>
      </w:r>
      <w:r w:rsidR="00327A23" w:rsidRPr="00AD43DE">
        <w:rPr>
          <w:rFonts w:hint="cs"/>
        </w:rPr>
        <w:t>2570</w:t>
      </w:r>
      <w:r w:rsidRPr="00AD43DE">
        <w:rPr>
          <w:rFonts w:hint="cs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กิจการที่เกี่ยวข้องกันตกลงซื้อก๊าซชีวภาพตามปริมาณความต้องการใช้ของโรงไฟฟ้าของกิจการที่เกี่ยวข้องกัน  ราคาซื้อขายเป็นราคาตามที่กำหนดในสัญญา</w:t>
      </w:r>
    </w:p>
    <w:p w14:paraId="5623DDE9" w14:textId="77777777" w:rsidR="00C973DE" w:rsidRPr="00AD43DE" w:rsidRDefault="00C973DE" w:rsidP="00206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40EF7495" w14:textId="7195FA88" w:rsidR="00E04DFB" w:rsidRDefault="00E04DFB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D352C">
        <w:rPr>
          <w:rFonts w:hint="cs"/>
          <w:cs/>
        </w:rPr>
        <w:t xml:space="preserve">บริษัทย่อยได้ทำสัญญาจ้างบริหารงานทรัพยากรบุคคลกับผู้ถือหุ้นอื่นเป็นระยะเวลา </w:t>
      </w:r>
      <w:r w:rsidR="00327A23" w:rsidRPr="006D352C">
        <w:rPr>
          <w:rFonts w:hint="cs"/>
        </w:rPr>
        <w:t>1</w:t>
      </w:r>
      <w:r w:rsidRPr="006D352C">
        <w:rPr>
          <w:rFonts w:hint="cs"/>
        </w:rPr>
        <w:t xml:space="preserve"> </w:t>
      </w:r>
      <w:r w:rsidRPr="006D352C">
        <w:rPr>
          <w:rFonts w:hint="cs"/>
          <w:cs/>
        </w:rPr>
        <w:t xml:space="preserve">ปี สัญญาดังกล่าวมีผลบังคับใช้ตั้งแต่เดือนพฤศจิกายน </w:t>
      </w:r>
      <w:r w:rsidR="00327A23" w:rsidRPr="006D352C">
        <w:t>256</w:t>
      </w:r>
      <w:r w:rsidR="00327A23" w:rsidRPr="006D352C">
        <w:rPr>
          <w:rFonts w:hint="cs"/>
        </w:rPr>
        <w:t>1</w:t>
      </w:r>
      <w:r w:rsidRPr="006D352C">
        <w:rPr>
          <w:rFonts w:hint="cs"/>
          <w:cs/>
        </w:rPr>
        <w:t xml:space="preserve"> และจะมีผลบังคับใช้ต่อไปอีก</w:t>
      </w:r>
      <w:r w:rsidR="00906D96" w:rsidRPr="006D352C">
        <w:rPr>
          <w:rFonts w:hint="cs"/>
          <w:cs/>
        </w:rPr>
        <w:t>คราวละ</w:t>
      </w:r>
      <w:r w:rsidRPr="006D352C">
        <w:rPr>
          <w:rFonts w:hint="cs"/>
          <w:cs/>
        </w:rPr>
        <w:t xml:space="preserve"> </w:t>
      </w:r>
      <w:r w:rsidR="00327A23" w:rsidRPr="006D352C">
        <w:rPr>
          <w:rFonts w:hint="cs"/>
        </w:rPr>
        <w:t>1</w:t>
      </w:r>
      <w:r w:rsidRPr="006D352C">
        <w:rPr>
          <w:rFonts w:hint="cs"/>
        </w:rPr>
        <w:t xml:space="preserve"> </w:t>
      </w:r>
      <w:r w:rsidRPr="006D352C">
        <w:rPr>
          <w:rFonts w:hint="cs"/>
          <w:cs/>
        </w:rPr>
        <w:t>ปี หากไม่มีฝ่ายใดฝ่ายหนึ่งบอกเลิกสัญญาล่วงหน้าตามข้อกำหนดในสัญญา อัตราค่าจ้างบริหารเป็นไปตามข้อกำหนดในสัญญา</w:t>
      </w:r>
    </w:p>
    <w:p w14:paraId="21B91EEE" w14:textId="77777777" w:rsidR="00A404EB" w:rsidRPr="00AD43DE" w:rsidRDefault="00A404EB" w:rsidP="00E0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3EF6238E" w14:textId="5F2BCCAF" w:rsidR="00DC206F" w:rsidRPr="006027EC" w:rsidRDefault="00A747CF">
      <w:pPr>
        <w:ind w:left="540"/>
        <w:jc w:val="thaiDistribute"/>
      </w:pPr>
      <w:r w:rsidRPr="00AD43DE">
        <w:rPr>
          <w:rFonts w:hint="cs"/>
          <w:cs/>
        </w:rPr>
        <w:t>บริษัทย่อยได้ทำสัญญาซื้อขายพลังงานไฟฟ้ากับกิจการที่เกี่ยวข้องกัน สัญญาดังกล่าวมีผลบังคับใช้ตั้งแต่เดือนพฤศจิกายน</w:t>
      </w:r>
      <w:r w:rsidR="00F15AA1" w:rsidRPr="00AD43DE">
        <w:rPr>
          <w:rFonts w:hint="cs"/>
        </w:rPr>
        <w:t xml:space="preserve"> </w:t>
      </w:r>
      <w:r w:rsidR="00327A23" w:rsidRPr="00AD43DE">
        <w:rPr>
          <w:rFonts w:hint="cs"/>
        </w:rPr>
        <w:t>2561</w:t>
      </w:r>
      <w:r w:rsidR="00F15AA1" w:rsidRPr="00AD43DE">
        <w:rPr>
          <w:rFonts w:hint="cs"/>
        </w:rPr>
        <w:t xml:space="preserve"> </w:t>
      </w:r>
      <w:r w:rsidRPr="00AD43DE">
        <w:rPr>
          <w:rFonts w:hint="cs"/>
          <w:cs/>
        </w:rPr>
        <w:t>และจะมีผล</w:t>
      </w:r>
      <w:r w:rsidRPr="006027EC">
        <w:rPr>
          <w:rFonts w:hint="cs"/>
          <w:cs/>
        </w:rPr>
        <w:t>บังคับใช้ต่อไปอีกเป็นระยะเวลา</w:t>
      </w:r>
      <w:r w:rsidRPr="006027EC">
        <w:rPr>
          <w:rFonts w:hint="cs"/>
        </w:rPr>
        <w:t> </w:t>
      </w:r>
      <w:r w:rsidR="00327A23">
        <w:rPr>
          <w:rFonts w:hint="cs"/>
        </w:rPr>
        <w:t>5</w:t>
      </w:r>
      <w:r w:rsidRPr="006027EC">
        <w:rPr>
          <w:rFonts w:hint="cs"/>
        </w:rPr>
        <w:t> </w:t>
      </w:r>
      <w:r w:rsidRPr="006027EC">
        <w:rPr>
          <w:rFonts w:hint="cs"/>
          <w:cs/>
        </w:rPr>
        <w:t>ปี รวมระยะเวลาทั้งสิ้นไม่เกิน</w:t>
      </w:r>
      <w:r w:rsidRPr="006027EC">
        <w:rPr>
          <w:rFonts w:hint="cs"/>
        </w:rPr>
        <w:t> </w:t>
      </w:r>
      <w:r w:rsidR="00327A23">
        <w:rPr>
          <w:rFonts w:hint="cs"/>
        </w:rPr>
        <w:t>25</w:t>
      </w:r>
      <w:r w:rsidRPr="006027EC">
        <w:rPr>
          <w:rFonts w:hint="cs"/>
        </w:rPr>
        <w:t> </w:t>
      </w:r>
      <w:r w:rsidRPr="006027EC">
        <w:rPr>
          <w:rFonts w:hint="cs"/>
          <w:cs/>
        </w:rPr>
        <w:t xml:space="preserve">ปี </w:t>
      </w:r>
      <w:r w:rsidR="00F15AA1" w:rsidRPr="006027EC">
        <w:rPr>
          <w:rFonts w:hint="cs"/>
          <w:cs/>
        </w:rPr>
        <w:t>นับ</w:t>
      </w:r>
      <w:r w:rsidRPr="006027EC">
        <w:rPr>
          <w:rFonts w:hint="cs"/>
          <w:cs/>
        </w:rPr>
        <w:t>จากวันจ่ายไฟฟ้าเข้าระบบเชิงพาณิชย์ โดยบริษัทย่อยตกลงซื้อไฟฟ้าจากกิจการที่เกี่ยวข้องกันตามปริมาณและอัตราที่กำหนดในสัญญา</w:t>
      </w:r>
    </w:p>
    <w:p w14:paraId="41DEEF58" w14:textId="2090CB20" w:rsidR="00A93EEB" w:rsidRPr="00BF2D4D" w:rsidRDefault="00A93EEB">
      <w:pPr>
        <w:ind w:left="540"/>
        <w:jc w:val="thaiDistribute"/>
        <w:rPr>
          <w:sz w:val="28"/>
          <w:szCs w:val="28"/>
        </w:rPr>
      </w:pPr>
    </w:p>
    <w:p w14:paraId="1FEFE91C" w14:textId="5028ED8D" w:rsidR="00A93EEB" w:rsidRPr="006027EC" w:rsidRDefault="00A93EEB" w:rsidP="00A93EE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</w:pPr>
      <w:r w:rsidRPr="006027EC">
        <w:rPr>
          <w:rFonts w:hint="cs"/>
          <w:cs/>
        </w:rPr>
        <w:t>บริษัท</w:t>
      </w:r>
      <w:r w:rsidR="00386725" w:rsidRPr="006027EC">
        <w:rPr>
          <w:rFonts w:hint="cs"/>
          <w:cs/>
        </w:rPr>
        <w:t>ย่อย</w:t>
      </w:r>
      <w:r w:rsidRPr="006027EC">
        <w:rPr>
          <w:rFonts w:hint="cs"/>
          <w:cs/>
        </w:rPr>
        <w:t>มีสัญญาบริการโปรแกรมคอมพิวเตอร์กับ</w:t>
      </w:r>
      <w:r w:rsidR="00F20C18" w:rsidRPr="006027EC">
        <w:rPr>
          <w:rFonts w:hint="cs"/>
          <w:cs/>
        </w:rPr>
        <w:t>กิจการที่เกี่ยวข้องกัน</w:t>
      </w:r>
      <w:r w:rsidRPr="006027EC">
        <w:rPr>
          <w:rFonts w:hint="cs"/>
          <w:cs/>
        </w:rPr>
        <w:t xml:space="preserve">เป็นระยะเวลา </w:t>
      </w:r>
      <w:r w:rsidR="00327A23">
        <w:rPr>
          <w:rFonts w:hint="cs"/>
        </w:rPr>
        <w:t>1</w:t>
      </w:r>
      <w:r w:rsidRPr="006027EC">
        <w:rPr>
          <w:rFonts w:hint="cs"/>
        </w:rPr>
        <w:t xml:space="preserve"> </w:t>
      </w:r>
      <w:r w:rsidRPr="006027EC">
        <w:rPr>
          <w:rFonts w:hint="cs"/>
          <w:cs/>
        </w:rPr>
        <w:t xml:space="preserve">ปี สัญญาดังกล่าวมีผลบังคับใช้ตั้งแต่เดือนมกราคม </w:t>
      </w:r>
      <w:r w:rsidR="00677BFF">
        <w:t>2562</w:t>
      </w:r>
      <w:r w:rsidRPr="006027EC">
        <w:rPr>
          <w:rFonts w:hint="cs"/>
          <w:cs/>
        </w:rPr>
        <w:t xml:space="preserve"> และจะมีผลบังคับใช้ต่อไปอีกเป็นระยะเวลา </w:t>
      </w:r>
      <w:r w:rsidR="00327A23">
        <w:rPr>
          <w:rFonts w:hint="cs"/>
        </w:rPr>
        <w:t>1</w:t>
      </w:r>
      <w:r w:rsidRPr="006027EC">
        <w:rPr>
          <w:rFonts w:hint="cs"/>
        </w:rPr>
        <w:t xml:space="preserve"> </w:t>
      </w:r>
      <w:r w:rsidRPr="006027EC">
        <w:rPr>
          <w:rFonts w:hint="cs"/>
          <w:cs/>
        </w:rPr>
        <w:t>ปี หากไม่มีฝ่ายใดฝ่ายหนึ่งบอกเลิกสัญญาล่วงหน้าตามข้อกำหนดในสัญญา อัตราค่าจ้างบริหารเป็นไปตามข้อกำหนดในสัญญา</w:t>
      </w:r>
    </w:p>
    <w:p w14:paraId="1CCA9BEB" w14:textId="77777777" w:rsidR="00CF223B" w:rsidRPr="00BF2D4D" w:rsidRDefault="00CF223B" w:rsidP="00906D96">
      <w:pPr>
        <w:pStyle w:val="index"/>
        <w:spacing w:after="0" w:line="240" w:lineRule="auto"/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1FB7087" w14:textId="76079ACD" w:rsidR="00906D96" w:rsidRPr="006027EC" w:rsidRDefault="00906D96" w:rsidP="00906D96">
      <w:pPr>
        <w:pStyle w:val="index"/>
        <w:spacing w:after="0" w:line="240" w:lineRule="auto"/>
        <w:ind w:left="540" w:firstLine="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AD43DE">
        <w:rPr>
          <w:rFonts w:ascii="Angsana New" w:hAnsi="Angsana New" w:hint="cs"/>
          <w:i/>
          <w:iCs/>
          <w:sz w:val="30"/>
          <w:szCs w:val="30"/>
          <w:cs/>
          <w:lang w:bidi="th-TH"/>
        </w:rPr>
        <w:t>สัญญาจะซื้อจะขายสินทรัพย์</w:t>
      </w:r>
    </w:p>
    <w:p w14:paraId="6618B78B" w14:textId="77777777" w:rsidR="00906D96" w:rsidRPr="00BF2D4D" w:rsidRDefault="00906D96" w:rsidP="00906D96">
      <w:pPr>
        <w:pStyle w:val="index"/>
        <w:spacing w:after="0" w:line="240" w:lineRule="auto"/>
        <w:ind w:left="540" w:firstLine="0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5D463ACB" w14:textId="3CC6A9E5" w:rsidR="00906D96" w:rsidRPr="006027EC" w:rsidRDefault="00906D96" w:rsidP="00906D96">
      <w:pPr>
        <w:pStyle w:val="index"/>
        <w:spacing w:after="0" w:line="240" w:lineRule="auto"/>
        <w:ind w:left="540" w:firstLine="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6027EC">
        <w:rPr>
          <w:rFonts w:ascii="Angsana New" w:hAnsi="Angsana New" w:hint="cs"/>
          <w:sz w:val="30"/>
          <w:szCs w:val="30"/>
          <w:cs/>
          <w:lang w:bidi="th-TH"/>
        </w:rPr>
        <w:t xml:space="preserve">ณ วันที่ </w:t>
      </w:r>
      <w:r w:rsidR="00327A23">
        <w:rPr>
          <w:rFonts w:ascii="Angsana New" w:hAnsi="Angsana New" w:cs="Times New Roman" w:hint="cs"/>
          <w:sz w:val="30"/>
          <w:szCs w:val="30"/>
          <w:rtl/>
        </w:rPr>
        <w:t>1</w:t>
      </w:r>
      <w:r w:rsidRPr="006027EC">
        <w:rPr>
          <w:rFonts w:ascii="Angsana New" w:hAnsi="Angsana New" w:hint="cs"/>
          <w:sz w:val="30"/>
          <w:szCs w:val="30"/>
          <w:cs/>
          <w:lang w:bidi="th-TH"/>
        </w:rPr>
        <w:t xml:space="preserve"> พฤศจิกายน </w:t>
      </w:r>
      <w:r w:rsidR="00327A23">
        <w:rPr>
          <w:rFonts w:ascii="Angsana New" w:hAnsi="Angsana New" w:cs="Times New Roman" w:hint="cs"/>
          <w:sz w:val="30"/>
          <w:szCs w:val="30"/>
          <w:rtl/>
        </w:rPr>
        <w:t>2562</w:t>
      </w:r>
      <w:r w:rsidRPr="006027EC">
        <w:rPr>
          <w:rFonts w:ascii="Angsana New" w:hAnsi="Angsana New" w:hint="cs"/>
          <w:sz w:val="30"/>
          <w:szCs w:val="30"/>
          <w:cs/>
          <w:lang w:bidi="th-TH"/>
        </w:rPr>
        <w:t xml:space="preserve"> บริษัทย่อยแห่งหนึ่งทำสัญญาจะซื้อจะขายที่ดินพร้อมสิ่งปลูกสร้าง เครื่องจักรและสินทรัพย์อื่นๆตามที่ระบุไว้ในสัญญาจาก</w:t>
      </w:r>
      <w:r w:rsidR="00CC0C2D">
        <w:rPr>
          <w:rFonts w:ascii="Angsana New" w:hAnsi="Angsana New" w:hint="cs"/>
          <w:sz w:val="30"/>
          <w:szCs w:val="30"/>
          <w:cs/>
          <w:lang w:bidi="th-TH"/>
        </w:rPr>
        <w:t>กิจการ</w:t>
      </w:r>
      <w:r w:rsidRPr="006027EC">
        <w:rPr>
          <w:rFonts w:ascii="Angsana New" w:hAnsi="Angsana New" w:hint="cs"/>
          <w:sz w:val="30"/>
          <w:szCs w:val="30"/>
          <w:cs/>
          <w:lang w:bidi="th-TH"/>
        </w:rPr>
        <w:t xml:space="preserve">ที่เกี่ยวข้องกัน เป็นจำนวนเงินรวมทั้งสิ้น </w:t>
      </w:r>
      <w:r w:rsidR="00327A23">
        <w:rPr>
          <w:rFonts w:ascii="Angsana New" w:hAnsi="Angsana New" w:hint="cs"/>
          <w:sz w:val="30"/>
          <w:szCs w:val="30"/>
        </w:rPr>
        <w:t>400</w:t>
      </w:r>
      <w:r w:rsidRPr="006027EC">
        <w:rPr>
          <w:rFonts w:ascii="Angsana New" w:hAnsi="Angsana New" w:hint="cs"/>
          <w:sz w:val="30"/>
          <w:szCs w:val="30"/>
        </w:rPr>
        <w:t xml:space="preserve"> </w:t>
      </w:r>
      <w:r w:rsidRPr="006027EC">
        <w:rPr>
          <w:rFonts w:ascii="Angsana New" w:hAnsi="Angsana New" w:hint="cs"/>
          <w:sz w:val="30"/>
          <w:szCs w:val="30"/>
          <w:cs/>
          <w:lang w:bidi="th-TH"/>
        </w:rPr>
        <w:t xml:space="preserve">ล้านบาท โดยบริษัทย่อยดังกล่าวสามารถเข้าซื้อสินทรัพย์ภายในระยะเวลาไม่เกิน </w:t>
      </w:r>
      <w:r w:rsidR="00327A23">
        <w:rPr>
          <w:rFonts w:ascii="Angsana New" w:hAnsi="Angsana New" w:hint="cs"/>
          <w:sz w:val="30"/>
          <w:szCs w:val="30"/>
        </w:rPr>
        <w:t>5</w:t>
      </w:r>
      <w:r w:rsidRPr="006027EC">
        <w:rPr>
          <w:rFonts w:ascii="Angsana New" w:hAnsi="Angsana New" w:hint="cs"/>
          <w:sz w:val="30"/>
          <w:szCs w:val="30"/>
        </w:rPr>
        <w:t xml:space="preserve"> </w:t>
      </w:r>
      <w:r w:rsidRPr="006027EC">
        <w:rPr>
          <w:rFonts w:ascii="Angsana New" w:hAnsi="Angsana New" w:hint="cs"/>
          <w:sz w:val="30"/>
          <w:szCs w:val="30"/>
          <w:cs/>
          <w:lang w:bidi="th-TH"/>
        </w:rPr>
        <w:t>ปี นับแต่วันทำสัญญา ในระหว่างที่บริษัทย่อยยังไม่เข้าซื้อสินทรัพย์</w:t>
      </w:r>
      <w:r w:rsidRPr="006027EC">
        <w:rPr>
          <w:rFonts w:ascii="Angsana New" w:hAnsi="Angsana New" w:hint="cs"/>
          <w:sz w:val="30"/>
          <w:szCs w:val="30"/>
        </w:rPr>
        <w:t> </w:t>
      </w:r>
      <w:r w:rsidRPr="006027EC">
        <w:rPr>
          <w:rFonts w:ascii="Angsana New" w:hAnsi="Angsana New" w:hint="cs"/>
          <w:sz w:val="30"/>
          <w:szCs w:val="30"/>
          <w:cs/>
          <w:lang w:bidi="th-TH"/>
        </w:rPr>
        <w:t xml:space="preserve"> บริษัทย่อยสามารถเข้าใช้งานสินทรัพย์ดังกล่าวได้โดยชำระค่าตอบแทนเป็นรายปี</w:t>
      </w:r>
      <w:r w:rsidR="001A6FE9" w:rsidRPr="006027EC">
        <w:rPr>
          <w:rFonts w:ascii="Angsana New" w:hAnsi="Angsana New" w:hint="cs"/>
          <w:sz w:val="30"/>
          <w:szCs w:val="30"/>
        </w:rPr>
        <w:t xml:space="preserve"> </w:t>
      </w:r>
      <w:r w:rsidRPr="006027EC">
        <w:rPr>
          <w:rFonts w:ascii="Angsana New" w:hAnsi="Angsana New" w:hint="cs"/>
          <w:sz w:val="30"/>
          <w:szCs w:val="30"/>
          <w:cs/>
          <w:lang w:bidi="th-TH"/>
        </w:rPr>
        <w:t>ปีละ</w:t>
      </w:r>
      <w:r w:rsidR="003A2606" w:rsidRPr="006027EC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5E2A57">
        <w:rPr>
          <w:rFonts w:ascii="Angsana New" w:hAnsi="Angsana New"/>
          <w:sz w:val="30"/>
          <w:szCs w:val="30"/>
          <w:lang w:bidi="th-TH"/>
        </w:rPr>
        <w:br/>
      </w:r>
      <w:r w:rsidR="00327A23">
        <w:rPr>
          <w:rFonts w:ascii="Angsana New" w:hAnsi="Angsana New" w:hint="cs"/>
          <w:sz w:val="30"/>
          <w:szCs w:val="30"/>
        </w:rPr>
        <w:t>20</w:t>
      </w:r>
      <w:r w:rsidRPr="006027EC">
        <w:rPr>
          <w:rFonts w:ascii="Angsana New" w:hAnsi="Angsana New" w:hint="cs"/>
          <w:sz w:val="30"/>
          <w:szCs w:val="30"/>
        </w:rPr>
        <w:t xml:space="preserve"> </w:t>
      </w:r>
      <w:r w:rsidRPr="006027EC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="00CF223B" w:rsidRPr="006027EC">
        <w:rPr>
          <w:rFonts w:ascii="Angsana New" w:hAnsi="Angsana New" w:hint="cs"/>
          <w:sz w:val="30"/>
          <w:szCs w:val="30"/>
        </w:rPr>
        <w:t xml:space="preserve"> </w:t>
      </w:r>
      <w:r w:rsidR="00CF223B" w:rsidRPr="006027EC">
        <w:rPr>
          <w:rFonts w:ascii="Angsana New" w:hAnsi="Angsana New" w:hint="cs"/>
          <w:sz w:val="30"/>
          <w:szCs w:val="30"/>
          <w:cs/>
          <w:lang w:bidi="th-TH"/>
        </w:rPr>
        <w:t xml:space="preserve">ณ วันที่ </w:t>
      </w:r>
      <w:r w:rsidR="00327A23">
        <w:rPr>
          <w:rFonts w:ascii="Angsana New" w:hAnsi="Angsana New" w:hint="cs"/>
          <w:sz w:val="30"/>
          <w:szCs w:val="30"/>
          <w:lang w:bidi="th-TH"/>
        </w:rPr>
        <w:t>31</w:t>
      </w:r>
      <w:r w:rsidR="00CF223B" w:rsidRPr="006027EC">
        <w:rPr>
          <w:rFonts w:ascii="Angsana New" w:hAnsi="Angsana New" w:hint="cs"/>
          <w:sz w:val="30"/>
          <w:szCs w:val="30"/>
          <w:lang w:bidi="th-TH"/>
        </w:rPr>
        <w:t xml:space="preserve"> </w:t>
      </w:r>
      <w:r w:rsidR="00CF223B" w:rsidRPr="006027EC">
        <w:rPr>
          <w:rFonts w:ascii="Angsana New" w:hAnsi="Angsana New" w:hint="cs"/>
          <w:sz w:val="30"/>
          <w:szCs w:val="30"/>
          <w:cs/>
          <w:lang w:bidi="th-TH"/>
        </w:rPr>
        <w:t xml:space="preserve">ธันวาคม </w:t>
      </w:r>
      <w:r w:rsidR="00327A23">
        <w:rPr>
          <w:rFonts w:ascii="Angsana New" w:hAnsi="Angsana New" w:hint="cs"/>
          <w:sz w:val="30"/>
          <w:szCs w:val="30"/>
          <w:lang w:val="en-US" w:bidi="th-TH"/>
        </w:rPr>
        <w:t>256</w:t>
      </w:r>
      <w:r w:rsidR="00CD0845">
        <w:rPr>
          <w:rFonts w:ascii="Angsana New" w:hAnsi="Angsana New"/>
          <w:sz w:val="30"/>
          <w:szCs w:val="30"/>
          <w:lang w:val="en-US" w:bidi="th-TH"/>
        </w:rPr>
        <w:t>4</w:t>
      </w:r>
      <w:r w:rsidR="00CF223B" w:rsidRPr="006027EC">
        <w:rPr>
          <w:rFonts w:ascii="Angsana New" w:hAnsi="Angsana New" w:hint="cs"/>
          <w:sz w:val="30"/>
          <w:szCs w:val="30"/>
          <w:lang w:val="en-US" w:bidi="th-TH"/>
        </w:rPr>
        <w:t xml:space="preserve"> </w:t>
      </w:r>
      <w:r w:rsidR="00CF223B" w:rsidRPr="006027EC">
        <w:rPr>
          <w:rFonts w:ascii="Angsana New" w:hAnsi="Angsana New" w:hint="cs"/>
          <w:sz w:val="30"/>
          <w:szCs w:val="30"/>
          <w:cs/>
          <w:lang w:val="en-US" w:bidi="th-TH"/>
        </w:rPr>
        <w:t>กลุ่มบริษัทบันทึกรายการดังกล่าวเป็นสินทรัพย์และหนี้สิน</w:t>
      </w:r>
      <w:r w:rsidR="001A6FE9" w:rsidRPr="006027EC">
        <w:rPr>
          <w:rFonts w:ascii="Angsana New" w:hAnsi="Angsana New" w:hint="cs"/>
          <w:sz w:val="30"/>
          <w:szCs w:val="30"/>
          <w:cs/>
          <w:lang w:val="en-US" w:bidi="th-TH"/>
        </w:rPr>
        <w:t>ตาม</w:t>
      </w:r>
      <w:r w:rsidR="00CF223B" w:rsidRPr="006027EC">
        <w:rPr>
          <w:rFonts w:ascii="Angsana New" w:hAnsi="Angsana New" w:hint="cs"/>
          <w:sz w:val="30"/>
          <w:szCs w:val="30"/>
          <w:cs/>
          <w:lang w:val="en-US" w:bidi="th-TH"/>
        </w:rPr>
        <w:t>สัญญาเช่า</w:t>
      </w:r>
    </w:p>
    <w:p w14:paraId="77542F5F" w14:textId="026BA28F" w:rsidR="00A1635F" w:rsidRPr="00982CE3" w:rsidRDefault="00A1635F" w:rsidP="00AD43DE">
      <w:pPr>
        <w:jc w:val="thaiDistribute"/>
        <w:rPr>
          <w:i/>
          <w:iCs/>
          <w:cs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 w:rsidRPr="00982CE3">
        <w:rPr>
          <w:rFonts w:hint="cs"/>
          <w:i/>
          <w:iCs/>
          <w:cs/>
        </w:rPr>
        <w:t>สัญญาเช่าที่ดิน</w:t>
      </w:r>
    </w:p>
    <w:p w14:paraId="63CD1EC0" w14:textId="4F2184FD" w:rsidR="00A1635F" w:rsidRPr="00BF2D4D" w:rsidRDefault="00A1635F" w:rsidP="00AD43DE">
      <w:pPr>
        <w:jc w:val="thaiDistribute"/>
        <w:rPr>
          <w:sz w:val="28"/>
          <w:szCs w:val="28"/>
        </w:rPr>
      </w:pPr>
    </w:p>
    <w:p w14:paraId="37619537" w14:textId="47F98499" w:rsidR="00201EBB" w:rsidRPr="00BF2D4D" w:rsidRDefault="00A1635F" w:rsidP="00BF2D4D">
      <w:pPr>
        <w:tabs>
          <w:tab w:val="clear" w:pos="454"/>
          <w:tab w:val="left" w:pos="450"/>
          <w:tab w:val="left" w:pos="630"/>
        </w:tabs>
        <w:ind w:left="450"/>
        <w:rPr>
          <w:cs/>
          <w:lang w:val="en-GB"/>
        </w:rPr>
      </w:pPr>
      <w:r w:rsidRPr="00BF2D4D">
        <w:rPr>
          <w:cs/>
          <w:lang w:val="en-GB"/>
        </w:rPr>
        <w:t>บริษัท</w:t>
      </w:r>
      <w:r w:rsidR="00B16397" w:rsidRPr="00BF2D4D">
        <w:rPr>
          <w:rFonts w:hint="cs"/>
          <w:cs/>
          <w:lang w:val="en-GB"/>
        </w:rPr>
        <w:t>ย่อยแห่งหนึ่ง</w:t>
      </w:r>
      <w:r w:rsidRPr="00BF2D4D">
        <w:rPr>
          <w:cs/>
          <w:lang w:val="en-GB"/>
        </w:rPr>
        <w:t>มีสัญญาเช่าที่ดินกับบริษัท</w:t>
      </w:r>
      <w:r w:rsidR="00B16397" w:rsidRPr="00BF2D4D">
        <w:rPr>
          <w:rFonts w:hint="cs"/>
          <w:cs/>
          <w:lang w:val="en-GB"/>
        </w:rPr>
        <w:t>ย่อยอีกแห่งหนึ่ง</w:t>
      </w:r>
      <w:r w:rsidRPr="00BF2D4D">
        <w:rPr>
          <w:cs/>
          <w:lang w:val="en-GB"/>
        </w:rPr>
        <w:t xml:space="preserve">เป็นระยะเวลา </w:t>
      </w:r>
      <w:r w:rsidRPr="00BF2D4D">
        <w:rPr>
          <w:lang w:val="en-GB"/>
        </w:rPr>
        <w:t xml:space="preserve">2 </w:t>
      </w:r>
      <w:r w:rsidRPr="00BF2D4D">
        <w:rPr>
          <w:cs/>
          <w:lang w:val="en-GB"/>
        </w:rPr>
        <w:t xml:space="preserve">ปี ตั้งแต่ </w:t>
      </w:r>
      <w:r w:rsidRPr="00BF2D4D">
        <w:rPr>
          <w:lang w:val="en-GB"/>
        </w:rPr>
        <w:t xml:space="preserve">1 </w:t>
      </w:r>
      <w:r w:rsidRPr="00BF2D4D">
        <w:rPr>
          <w:cs/>
          <w:lang w:val="en-GB"/>
        </w:rPr>
        <w:t xml:space="preserve">กรกฎาคม </w:t>
      </w:r>
      <w:r w:rsidRPr="00BF2D4D">
        <w:rPr>
          <w:lang w:val="en-GB"/>
        </w:rPr>
        <w:t xml:space="preserve">2563 </w:t>
      </w:r>
      <w:r w:rsidRPr="00BF2D4D">
        <w:rPr>
          <w:cs/>
          <w:lang w:val="en-GB"/>
        </w:rPr>
        <w:t>ถึงวันที่</w:t>
      </w:r>
    </w:p>
    <w:p w14:paraId="53F7C490" w14:textId="68B10F92" w:rsidR="00A404EB" w:rsidRDefault="00A1635F" w:rsidP="00BF2D4D">
      <w:pPr>
        <w:tabs>
          <w:tab w:val="clear" w:pos="454"/>
          <w:tab w:val="left" w:pos="450"/>
          <w:tab w:val="left" w:pos="630"/>
        </w:tabs>
        <w:ind w:left="450"/>
        <w:rPr>
          <w:cs/>
          <w:lang w:val="en-GB"/>
        </w:rPr>
      </w:pPr>
      <w:r w:rsidRPr="00BF2D4D">
        <w:rPr>
          <w:lang w:val="en-GB"/>
        </w:rPr>
        <w:t xml:space="preserve">30 </w:t>
      </w:r>
      <w:r w:rsidRPr="00BF2D4D">
        <w:rPr>
          <w:cs/>
          <w:lang w:val="en-GB"/>
        </w:rPr>
        <w:t xml:space="preserve">มิถุนายน </w:t>
      </w:r>
      <w:r w:rsidRPr="00BF2D4D">
        <w:rPr>
          <w:lang w:val="en-GB"/>
        </w:rPr>
        <w:t xml:space="preserve">2565 </w:t>
      </w:r>
      <w:r w:rsidRPr="00BF2D4D">
        <w:rPr>
          <w:cs/>
          <w:lang w:val="en-GB"/>
        </w:rPr>
        <w:t xml:space="preserve">เมื่อสัญญาครบกำหนดระยะเวลาการเช่า ผู้ให้เช่าจะให้เช่าสถานที่อีกคราวละ </w:t>
      </w:r>
      <w:r w:rsidRPr="00BF2D4D">
        <w:rPr>
          <w:lang w:val="en-GB"/>
        </w:rPr>
        <w:t xml:space="preserve">2 </w:t>
      </w:r>
      <w:r w:rsidRPr="00BF2D4D">
        <w:rPr>
          <w:cs/>
          <w:lang w:val="en-GB"/>
        </w:rPr>
        <w:t>ปี ภายใต้เงื่อนไขและข้อตกลงเดิมทุกประการ เว้นแต่คู่สัญญาทั้งสองฝ่ายจะตกลงกันเป็นอย่างอื่น</w:t>
      </w:r>
    </w:p>
    <w:p w14:paraId="6BAF536A" w14:textId="39052A08" w:rsidR="00A404EB" w:rsidRDefault="00A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en-GB"/>
        </w:rPr>
      </w:pPr>
    </w:p>
    <w:p w14:paraId="26680E73" w14:textId="1E4A857B" w:rsidR="00874263" w:rsidRPr="00BF1313" w:rsidRDefault="00874263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szCs w:val="30"/>
          <w:rtl/>
          <w:cs/>
          <w:lang w:val="th-TH"/>
        </w:rPr>
      </w:pPr>
      <w:r w:rsidRPr="00BF1313">
        <w:rPr>
          <w:rFonts w:asciiTheme="majorBidi" w:hAnsiTheme="majorBidi" w:cstheme="majorBidi"/>
          <w:b/>
          <w:bCs/>
          <w:szCs w:val="30"/>
          <w:cs/>
          <w:lang w:val="th-TH" w:bidi="th-TH"/>
        </w:rPr>
        <w:t>เงินสดและรายการเทียบเท่าเงินสด</w:t>
      </w:r>
    </w:p>
    <w:p w14:paraId="2E2B393C" w14:textId="0F14D1DB" w:rsidR="00F61426" w:rsidRPr="003747DF" w:rsidRDefault="00874263" w:rsidP="00F61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</w:pPr>
      <w:r w:rsidRPr="00BF1313" w:rsidDel="00874263">
        <w:rPr>
          <w:rFonts w:asciiTheme="majorBidi" w:hAnsiTheme="majorBidi" w:cstheme="majorBidi"/>
          <w:b/>
          <w:bCs/>
          <w:szCs w:val="22"/>
          <w:cs/>
          <w:lang w:val="th-TH"/>
        </w:rPr>
        <w:t xml:space="preserve"> 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3"/>
        <w:gridCol w:w="250"/>
        <w:gridCol w:w="20"/>
        <w:gridCol w:w="1081"/>
        <w:gridCol w:w="271"/>
        <w:gridCol w:w="1081"/>
        <w:gridCol w:w="273"/>
        <w:gridCol w:w="1072"/>
      </w:tblGrid>
      <w:tr w:rsidR="00F61426" w:rsidRPr="00BF1313" w14:paraId="1F40455E" w14:textId="77777777" w:rsidTr="003A2606">
        <w:tc>
          <w:tcPr>
            <w:tcW w:w="2233" w:type="pct"/>
            <w:shd w:val="clear" w:color="auto" w:fill="auto"/>
          </w:tcPr>
          <w:p w14:paraId="4B3F6C44" w14:textId="77777777" w:rsidR="00F61426" w:rsidRPr="00BF1313" w:rsidRDefault="00F61426" w:rsidP="006C0A8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right="-43"/>
              <w:outlineLvl w:val="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3" w:type="pct"/>
            <w:gridSpan w:val="4"/>
            <w:shd w:val="clear" w:color="auto" w:fill="auto"/>
          </w:tcPr>
          <w:p w14:paraId="5B2952C1" w14:textId="77777777" w:rsidR="00F61426" w:rsidRPr="00BF1313" w:rsidRDefault="00F61426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5B589F16" w14:textId="77777777" w:rsidR="00F61426" w:rsidRPr="00BF1313" w:rsidRDefault="00F61426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71DBFB30" w14:textId="77777777" w:rsidR="00F61426" w:rsidRPr="00BF1313" w:rsidRDefault="00F61426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F61426" w:rsidRPr="00BF1313" w14:paraId="61FA8DCF" w14:textId="77777777" w:rsidTr="003A2606">
        <w:tc>
          <w:tcPr>
            <w:tcW w:w="2233" w:type="pct"/>
            <w:shd w:val="clear" w:color="auto" w:fill="auto"/>
          </w:tcPr>
          <w:p w14:paraId="7FB1F465" w14:textId="77777777" w:rsidR="00F61426" w:rsidRPr="00BF1313" w:rsidRDefault="00F61426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shd w:val="clear" w:color="auto" w:fill="auto"/>
          </w:tcPr>
          <w:p w14:paraId="68F9D14E" w14:textId="2B6D9328" w:rsidR="00F61426" w:rsidRPr="00BF1313" w:rsidRDefault="00327A23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32188A">
              <w:t>4</w:t>
            </w:r>
          </w:p>
        </w:tc>
        <w:tc>
          <w:tcPr>
            <w:tcW w:w="135" w:type="pct"/>
            <w:shd w:val="clear" w:color="auto" w:fill="auto"/>
          </w:tcPr>
          <w:p w14:paraId="52DF9F09" w14:textId="77777777" w:rsidR="00F61426" w:rsidRPr="00BF1313" w:rsidRDefault="00F61426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7E50637" w14:textId="67EC38AF" w:rsidR="00F61426" w:rsidRPr="00BF1313" w:rsidRDefault="00327A23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32188A">
              <w:t>3</w:t>
            </w:r>
          </w:p>
        </w:tc>
        <w:tc>
          <w:tcPr>
            <w:tcW w:w="146" w:type="pct"/>
            <w:shd w:val="clear" w:color="auto" w:fill="auto"/>
          </w:tcPr>
          <w:p w14:paraId="582C660A" w14:textId="77777777" w:rsidR="00F61426" w:rsidRPr="00BF1313" w:rsidRDefault="00F61426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3A53635A" w14:textId="0C3284B3" w:rsidR="00F61426" w:rsidRPr="00BF1313" w:rsidRDefault="00327A23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32188A">
              <w:t>4</w:t>
            </w:r>
          </w:p>
        </w:tc>
        <w:tc>
          <w:tcPr>
            <w:tcW w:w="147" w:type="pct"/>
            <w:shd w:val="clear" w:color="auto" w:fill="auto"/>
          </w:tcPr>
          <w:p w14:paraId="2C1745BE" w14:textId="77777777" w:rsidR="00F61426" w:rsidRPr="00BF1313" w:rsidRDefault="00F61426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</w:tcPr>
          <w:p w14:paraId="13DB5FE5" w14:textId="3143FB1F" w:rsidR="00F61426" w:rsidRPr="00BF1313" w:rsidRDefault="00327A23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t>256</w:t>
            </w:r>
            <w:r w:rsidR="0032188A">
              <w:t>3</w:t>
            </w:r>
          </w:p>
        </w:tc>
      </w:tr>
      <w:tr w:rsidR="00F61426" w:rsidRPr="00BF1313" w14:paraId="5E722A91" w14:textId="77777777" w:rsidTr="003A2606">
        <w:tc>
          <w:tcPr>
            <w:tcW w:w="2233" w:type="pct"/>
          </w:tcPr>
          <w:p w14:paraId="641F3230" w14:textId="77777777" w:rsidR="00F61426" w:rsidRPr="00BF1313" w:rsidRDefault="00F61426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7" w:type="pct"/>
            <w:gridSpan w:val="8"/>
          </w:tcPr>
          <w:p w14:paraId="1BD53C2C" w14:textId="77777777" w:rsidR="00F61426" w:rsidRPr="00BF1313" w:rsidRDefault="00F61426" w:rsidP="009E6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32188A" w:rsidRPr="00BF1313" w14:paraId="32D28577" w14:textId="77777777" w:rsidTr="003A2606">
        <w:tc>
          <w:tcPr>
            <w:tcW w:w="2233" w:type="pct"/>
          </w:tcPr>
          <w:p w14:paraId="5CD7DA8F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584" w:type="pct"/>
          </w:tcPr>
          <w:p w14:paraId="5FE890A4" w14:textId="30DD4BFF" w:rsidR="0032188A" w:rsidRPr="00BF1313" w:rsidRDefault="00DB7C95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0.26</w:t>
            </w:r>
          </w:p>
        </w:tc>
        <w:tc>
          <w:tcPr>
            <w:tcW w:w="146" w:type="pct"/>
            <w:gridSpan w:val="2"/>
          </w:tcPr>
          <w:p w14:paraId="7801C49B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76E07720" w14:textId="5727B77D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0.22</w:t>
            </w:r>
          </w:p>
        </w:tc>
        <w:tc>
          <w:tcPr>
            <w:tcW w:w="146" w:type="pct"/>
          </w:tcPr>
          <w:p w14:paraId="1C46FA8B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A0659F8" w14:textId="0BC8705C" w:rsidR="0032188A" w:rsidRPr="00BF1313" w:rsidRDefault="00DB7C95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0.04</w:t>
            </w:r>
          </w:p>
        </w:tc>
        <w:tc>
          <w:tcPr>
            <w:tcW w:w="147" w:type="pct"/>
          </w:tcPr>
          <w:p w14:paraId="10B67722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43050661" w14:textId="63892D74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0.03</w:t>
            </w:r>
          </w:p>
        </w:tc>
      </w:tr>
      <w:tr w:rsidR="0032188A" w:rsidRPr="00BF1313" w14:paraId="4DDA54C1" w14:textId="77777777" w:rsidTr="007A4A3A">
        <w:tc>
          <w:tcPr>
            <w:tcW w:w="2233" w:type="pct"/>
          </w:tcPr>
          <w:p w14:paraId="5156F1FB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เงินฝากธนาคารประเภทกระแสรายวัน</w:t>
            </w:r>
          </w:p>
        </w:tc>
        <w:tc>
          <w:tcPr>
            <w:tcW w:w="584" w:type="pct"/>
          </w:tcPr>
          <w:p w14:paraId="0F8E1C87" w14:textId="086253E3" w:rsidR="0032188A" w:rsidRPr="00BF1313" w:rsidRDefault="00DB7C95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2.16</w:t>
            </w:r>
          </w:p>
        </w:tc>
        <w:tc>
          <w:tcPr>
            <w:tcW w:w="146" w:type="pct"/>
            <w:gridSpan w:val="2"/>
          </w:tcPr>
          <w:p w14:paraId="59E92190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5FB965D4" w14:textId="6E843E18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2.45</w:t>
            </w:r>
          </w:p>
        </w:tc>
        <w:tc>
          <w:tcPr>
            <w:tcW w:w="146" w:type="pct"/>
          </w:tcPr>
          <w:p w14:paraId="66847205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02171B43" w14:textId="33FF078D" w:rsidR="0032188A" w:rsidRPr="00BF1313" w:rsidRDefault="00DB7C95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4B7D8CF7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2A95BF58" w14:textId="763E406A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2188A" w:rsidRPr="00BF1313" w14:paraId="4AE9F925" w14:textId="77777777" w:rsidTr="007A4A3A">
        <w:tc>
          <w:tcPr>
            <w:tcW w:w="2233" w:type="pct"/>
          </w:tcPr>
          <w:p w14:paraId="4BF25C62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เงินฝากธนาคารประเภทออมทรัพย์</w:t>
            </w:r>
          </w:p>
        </w:tc>
        <w:tc>
          <w:tcPr>
            <w:tcW w:w="584" w:type="pct"/>
          </w:tcPr>
          <w:p w14:paraId="2BCF0780" w14:textId="0AAEC931" w:rsidR="0032188A" w:rsidRPr="00BF1313" w:rsidRDefault="00DB7C95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381.19</w:t>
            </w:r>
          </w:p>
        </w:tc>
        <w:tc>
          <w:tcPr>
            <w:tcW w:w="146" w:type="pct"/>
            <w:gridSpan w:val="2"/>
          </w:tcPr>
          <w:p w14:paraId="405F828E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2B205F3F" w14:textId="0C4604D1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154.48</w:t>
            </w:r>
          </w:p>
        </w:tc>
        <w:tc>
          <w:tcPr>
            <w:tcW w:w="146" w:type="pct"/>
          </w:tcPr>
          <w:p w14:paraId="13F2CFAD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515E6E1" w14:textId="7B0071D6" w:rsidR="0032188A" w:rsidRPr="00BF1313" w:rsidRDefault="00DB7C95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259.10</w:t>
            </w:r>
          </w:p>
        </w:tc>
        <w:tc>
          <w:tcPr>
            <w:tcW w:w="147" w:type="pct"/>
          </w:tcPr>
          <w:p w14:paraId="14472713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08B2B582" w14:textId="4ADC6BA8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8.65</w:t>
            </w:r>
          </w:p>
        </w:tc>
      </w:tr>
      <w:tr w:rsidR="0032188A" w:rsidRPr="00BF1313" w14:paraId="07626949" w14:textId="77777777" w:rsidTr="003A2606">
        <w:tc>
          <w:tcPr>
            <w:tcW w:w="2233" w:type="pct"/>
          </w:tcPr>
          <w:p w14:paraId="0D07CDC5" w14:textId="77777777" w:rsidR="0032188A" w:rsidRPr="006C0A87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F6DC36C" w14:textId="40E2FCAD" w:rsidR="0032188A" w:rsidRPr="006C0A87" w:rsidRDefault="00DB7C95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383.61</w:t>
            </w:r>
          </w:p>
        </w:tc>
        <w:tc>
          <w:tcPr>
            <w:tcW w:w="146" w:type="pct"/>
            <w:gridSpan w:val="2"/>
          </w:tcPr>
          <w:p w14:paraId="30EF03AA" w14:textId="77777777" w:rsidR="0032188A" w:rsidRPr="006C0A87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C6C6D4B" w14:textId="5590F5E3" w:rsidR="0032188A" w:rsidRPr="006C0A87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157.15</w:t>
            </w:r>
          </w:p>
        </w:tc>
        <w:tc>
          <w:tcPr>
            <w:tcW w:w="146" w:type="pct"/>
          </w:tcPr>
          <w:p w14:paraId="46A9BC99" w14:textId="77777777" w:rsidR="0032188A" w:rsidRPr="006C0A87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8B51810" w14:textId="09B7E5C5" w:rsidR="0032188A" w:rsidRPr="006C0A87" w:rsidRDefault="00DB7C95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259.14</w:t>
            </w:r>
          </w:p>
        </w:tc>
        <w:tc>
          <w:tcPr>
            <w:tcW w:w="147" w:type="pct"/>
          </w:tcPr>
          <w:p w14:paraId="56691FE3" w14:textId="77777777" w:rsidR="0032188A" w:rsidRPr="006C0A87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9F92DE5" w14:textId="74058CC7" w:rsidR="0032188A" w:rsidRPr="006C0A87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8.68</w:t>
            </w:r>
          </w:p>
        </w:tc>
      </w:tr>
    </w:tbl>
    <w:p w14:paraId="0395DCF1" w14:textId="7BB194FD" w:rsidR="00434D18" w:rsidRDefault="00434D18" w:rsidP="003C298B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4"/>
          <w:szCs w:val="24"/>
          <w:cs/>
          <w:lang w:bidi="th-TH"/>
        </w:rPr>
      </w:pPr>
    </w:p>
    <w:p w14:paraId="045C6F41" w14:textId="77777777" w:rsidR="00870CCC" w:rsidRPr="00BF1313" w:rsidRDefault="004762B0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14:paraId="6924CEE0" w14:textId="77777777" w:rsidR="009E45D4" w:rsidRPr="005924A9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="Angsana New" w:hAnsi="Angsana New"/>
          <w:sz w:val="28"/>
          <w:szCs w:val="28"/>
          <w:cs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876"/>
        <w:gridCol w:w="1012"/>
        <w:gridCol w:w="271"/>
        <w:gridCol w:w="1088"/>
        <w:gridCol w:w="265"/>
        <w:gridCol w:w="1085"/>
        <w:gridCol w:w="243"/>
        <w:gridCol w:w="1099"/>
      </w:tblGrid>
      <w:tr w:rsidR="009C0CAC" w:rsidRPr="00FB7304" w14:paraId="3F5BF4BC" w14:textId="77777777" w:rsidTr="001A0B4C">
        <w:trPr>
          <w:trHeight w:val="408"/>
        </w:trPr>
        <w:tc>
          <w:tcPr>
            <w:tcW w:w="1796" w:type="pct"/>
          </w:tcPr>
          <w:p w14:paraId="44216568" w14:textId="77777777" w:rsidR="009E45D4" w:rsidRPr="00FB7304" w:rsidRDefault="009E45D4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2" w:type="pct"/>
            <w:shd w:val="clear" w:color="auto" w:fill="auto"/>
          </w:tcPr>
          <w:p w14:paraId="503C0E30" w14:textId="77777777" w:rsidR="009E45D4" w:rsidRPr="00FB7304" w:rsidRDefault="009E45D4" w:rsidP="009F0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2AF92540" w14:textId="77777777" w:rsidR="009E45D4" w:rsidRPr="00FB7304" w:rsidRDefault="004762B0" w:rsidP="00C73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3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316CB9D" w14:textId="77777777" w:rsidR="009E45D4" w:rsidRPr="00FB7304" w:rsidRDefault="009E45D4" w:rsidP="00385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0C8E04D4" w14:textId="77777777" w:rsidR="009E45D4" w:rsidRPr="00FB7304" w:rsidRDefault="004762B0" w:rsidP="00385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3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0CAC" w:rsidRPr="00FB7304" w14:paraId="679BB4ED" w14:textId="77777777" w:rsidTr="001A0B4C">
        <w:trPr>
          <w:trHeight w:val="408"/>
        </w:trPr>
        <w:tc>
          <w:tcPr>
            <w:tcW w:w="1796" w:type="pct"/>
            <w:shd w:val="clear" w:color="auto" w:fill="auto"/>
          </w:tcPr>
          <w:p w14:paraId="5EB72D5C" w14:textId="77777777" w:rsidR="00F61426" w:rsidRPr="00FB7304" w:rsidRDefault="00F61426" w:rsidP="00F61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14:paraId="3454118B" w14:textId="77777777" w:rsidR="00F61426" w:rsidRPr="00FB7304" w:rsidRDefault="00F61426" w:rsidP="009F0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73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46" w:type="pct"/>
            <w:shd w:val="clear" w:color="auto" w:fill="auto"/>
          </w:tcPr>
          <w:p w14:paraId="1831C349" w14:textId="55C50995" w:rsidR="00F61426" w:rsidRPr="00FB7304" w:rsidRDefault="00327A23" w:rsidP="006C0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2188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481D8D6D" w14:textId="77777777" w:rsidR="00F61426" w:rsidRPr="00FB7304" w:rsidRDefault="00F61426" w:rsidP="006C0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0C77A7F" w14:textId="34C433FE" w:rsidR="00F61426" w:rsidRPr="00FB7304" w:rsidRDefault="00327A23" w:rsidP="006C0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2188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  <w:shd w:val="clear" w:color="auto" w:fill="auto"/>
          </w:tcPr>
          <w:p w14:paraId="6FB32330" w14:textId="77777777" w:rsidR="00F61426" w:rsidRPr="00FB7304" w:rsidRDefault="00F61426" w:rsidP="006C0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659EC76" w14:textId="5EDFDB24" w:rsidR="00F61426" w:rsidRPr="00FB7304" w:rsidRDefault="00327A23" w:rsidP="006C0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2188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1" w:type="pct"/>
            <w:shd w:val="clear" w:color="auto" w:fill="auto"/>
          </w:tcPr>
          <w:p w14:paraId="02D146CF" w14:textId="77777777" w:rsidR="00F61426" w:rsidRPr="00FB7304" w:rsidRDefault="00F61426" w:rsidP="006C0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19621CE" w14:textId="504DC153" w:rsidR="00F61426" w:rsidRPr="00FB7304" w:rsidRDefault="00327A23" w:rsidP="006C0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2188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C0CAC" w:rsidRPr="00FB7304" w14:paraId="52E8007F" w14:textId="77777777" w:rsidTr="001A0B4C">
        <w:trPr>
          <w:trHeight w:val="408"/>
        </w:trPr>
        <w:tc>
          <w:tcPr>
            <w:tcW w:w="1796" w:type="pct"/>
            <w:shd w:val="clear" w:color="auto" w:fill="auto"/>
          </w:tcPr>
          <w:p w14:paraId="5B78D7D0" w14:textId="77777777" w:rsidR="00F61426" w:rsidRPr="00FB7304" w:rsidRDefault="00F61426" w:rsidP="00F61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2" w:type="pct"/>
          </w:tcPr>
          <w:p w14:paraId="45FC4019" w14:textId="77777777" w:rsidR="00F61426" w:rsidRPr="00FB7304" w:rsidRDefault="00F61426" w:rsidP="004E2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2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31" w:type="pct"/>
            <w:gridSpan w:val="7"/>
            <w:shd w:val="clear" w:color="auto" w:fill="auto"/>
          </w:tcPr>
          <w:p w14:paraId="7933CA62" w14:textId="77777777" w:rsidR="00F61426" w:rsidRPr="00FB7304" w:rsidRDefault="00F61426" w:rsidP="006C0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730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188A" w:rsidRPr="00FB7304" w14:paraId="1BB3D1EA" w14:textId="77777777" w:rsidTr="001A0B4C">
        <w:trPr>
          <w:trHeight w:val="408"/>
        </w:trPr>
        <w:tc>
          <w:tcPr>
            <w:tcW w:w="1796" w:type="pct"/>
            <w:shd w:val="clear" w:color="auto" w:fill="auto"/>
          </w:tcPr>
          <w:p w14:paraId="2967DB62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B730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2" w:type="pct"/>
          </w:tcPr>
          <w:p w14:paraId="105810E0" w14:textId="1CF353CE" w:rsidR="0032188A" w:rsidRPr="00FB7304" w:rsidRDefault="001A0B4C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46" w:type="pct"/>
            <w:shd w:val="clear" w:color="auto" w:fill="auto"/>
          </w:tcPr>
          <w:p w14:paraId="1D8C25C9" w14:textId="6068A316" w:rsidR="0032188A" w:rsidRPr="00FB7304" w:rsidRDefault="0096085E" w:rsidP="0032188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851.38</w:t>
            </w:r>
          </w:p>
        </w:tc>
        <w:tc>
          <w:tcPr>
            <w:tcW w:w="146" w:type="pct"/>
            <w:shd w:val="clear" w:color="auto" w:fill="auto"/>
          </w:tcPr>
          <w:p w14:paraId="249263A4" w14:textId="77777777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F055955" w14:textId="59003328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760.94</w:t>
            </w:r>
          </w:p>
        </w:tc>
        <w:tc>
          <w:tcPr>
            <w:tcW w:w="143" w:type="pct"/>
            <w:shd w:val="clear" w:color="auto" w:fill="auto"/>
          </w:tcPr>
          <w:p w14:paraId="2B40C1AF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E532C11" w14:textId="1CAFB74E" w:rsidR="0032188A" w:rsidRPr="00FB7304" w:rsidRDefault="0096085E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0.14</w:t>
            </w:r>
          </w:p>
        </w:tc>
        <w:tc>
          <w:tcPr>
            <w:tcW w:w="131" w:type="pct"/>
            <w:shd w:val="clear" w:color="auto" w:fill="auto"/>
          </w:tcPr>
          <w:p w14:paraId="07CE6BAF" w14:textId="77777777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505D472" w14:textId="77777777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730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2188A" w:rsidRPr="00FB7304" w14:paraId="1D5427EA" w14:textId="77777777" w:rsidTr="001A0B4C">
        <w:trPr>
          <w:trHeight w:val="408"/>
        </w:trPr>
        <w:tc>
          <w:tcPr>
            <w:tcW w:w="1796" w:type="pct"/>
            <w:shd w:val="clear" w:color="auto" w:fill="auto"/>
          </w:tcPr>
          <w:p w14:paraId="5C88AFD5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FB7304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72" w:type="pct"/>
          </w:tcPr>
          <w:p w14:paraId="02CE7691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45A759A3" w14:textId="53964F84" w:rsidR="0032188A" w:rsidRPr="0096085E" w:rsidRDefault="0096085E" w:rsidP="0032188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270.87</w:t>
            </w:r>
          </w:p>
        </w:tc>
        <w:tc>
          <w:tcPr>
            <w:tcW w:w="146" w:type="pct"/>
            <w:shd w:val="clear" w:color="auto" w:fill="auto"/>
          </w:tcPr>
          <w:p w14:paraId="4026AE90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703ADD2" w14:textId="5264FF14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295.22</w:t>
            </w:r>
          </w:p>
        </w:tc>
        <w:tc>
          <w:tcPr>
            <w:tcW w:w="143" w:type="pct"/>
            <w:shd w:val="clear" w:color="auto" w:fill="auto"/>
          </w:tcPr>
          <w:p w14:paraId="53300D28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75759663" w14:textId="2C947A06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730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3B175285" w14:textId="77777777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08C58A37" w14:textId="77777777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730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2188A" w:rsidRPr="00FB7304" w14:paraId="1F17A965" w14:textId="77777777" w:rsidTr="001A0B4C">
        <w:trPr>
          <w:trHeight w:val="408"/>
        </w:trPr>
        <w:tc>
          <w:tcPr>
            <w:tcW w:w="1796" w:type="pct"/>
            <w:shd w:val="clear" w:color="auto" w:fill="auto"/>
          </w:tcPr>
          <w:p w14:paraId="408BFDDF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3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</w:tcPr>
          <w:p w14:paraId="559720E3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21D58C3E" w14:textId="24364564" w:rsidR="0032188A" w:rsidRPr="00FB7304" w:rsidRDefault="008A483D" w:rsidP="0032188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1,122.25</w:t>
            </w:r>
          </w:p>
        </w:tc>
        <w:tc>
          <w:tcPr>
            <w:tcW w:w="146" w:type="pct"/>
            <w:shd w:val="clear" w:color="auto" w:fill="auto"/>
          </w:tcPr>
          <w:p w14:paraId="1871EFF5" w14:textId="77777777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660F3DC7" w14:textId="4C52EC95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1,056.16</w:t>
            </w:r>
          </w:p>
        </w:tc>
        <w:tc>
          <w:tcPr>
            <w:tcW w:w="143" w:type="pct"/>
            <w:shd w:val="clear" w:color="auto" w:fill="auto"/>
          </w:tcPr>
          <w:p w14:paraId="71C1E8D6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370E4903" w14:textId="6DF0592E" w:rsidR="0032188A" w:rsidRPr="001A0B4C" w:rsidRDefault="008A483D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B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0.14</w:t>
            </w:r>
          </w:p>
        </w:tc>
        <w:tc>
          <w:tcPr>
            <w:tcW w:w="131" w:type="pct"/>
            <w:shd w:val="clear" w:color="auto" w:fill="auto"/>
          </w:tcPr>
          <w:p w14:paraId="3A13C7E4" w14:textId="77777777" w:rsidR="0032188A" w:rsidRPr="001A0B4C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23E83A77" w14:textId="77777777" w:rsidR="0032188A" w:rsidRPr="001A0B4C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B4C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32188A" w:rsidRPr="00FB7304" w14:paraId="46F69326" w14:textId="77777777" w:rsidTr="001A0B4C">
        <w:trPr>
          <w:trHeight w:val="408"/>
        </w:trPr>
        <w:tc>
          <w:tcPr>
            <w:tcW w:w="1796" w:type="pct"/>
          </w:tcPr>
          <w:p w14:paraId="69CA4A13" w14:textId="4BEA1743" w:rsidR="0032188A" w:rsidRPr="005924A9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9015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D084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CD0845">
              <w:rPr>
                <w:rFonts w:ascii="Angsana New" w:hAnsi="Angsana New"/>
                <w:sz w:val="30"/>
                <w:szCs w:val="30"/>
              </w:rPr>
              <w:br/>
            </w:r>
            <w:r w:rsidR="00642FAA" w:rsidRPr="00CD0845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1A0B4C" w:rsidRPr="00CD0845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CD0845">
              <w:rPr>
                <w:rFonts w:ascii="Angsana New" w:hAnsi="Angsana New"/>
                <w:sz w:val="30"/>
                <w:szCs w:val="30"/>
                <w:cs/>
              </w:rPr>
              <w:t>จะเกิดขึ้น</w:t>
            </w:r>
            <w:r w:rsidRPr="0049015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72" w:type="pct"/>
            <w:shd w:val="clear" w:color="auto" w:fill="auto"/>
          </w:tcPr>
          <w:p w14:paraId="1088B88F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2EB0EBEA" w14:textId="77777777" w:rsidR="0032188A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81D10E0" w14:textId="35B72986" w:rsidR="008A483D" w:rsidRPr="00FB7304" w:rsidRDefault="008A483D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E1D53CA" w14:textId="77777777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C403B42" w14:textId="77777777" w:rsidR="0032188A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624543D" w14:textId="772E4CE2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C05232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2D4BCBE" w14:textId="77777777" w:rsidR="0032188A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1E1E2E" w14:textId="5CF6602E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B730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1" w:type="pct"/>
          </w:tcPr>
          <w:p w14:paraId="4178B8A2" w14:textId="77777777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CDED498" w14:textId="77777777" w:rsidR="0032188A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F4FE44F" w14:textId="6659C4C6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B730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2188A" w:rsidRPr="00FB7304" w14:paraId="19E1DB87" w14:textId="77777777" w:rsidTr="001A0B4C">
        <w:trPr>
          <w:trHeight w:val="423"/>
        </w:trPr>
        <w:tc>
          <w:tcPr>
            <w:tcW w:w="1796" w:type="pct"/>
          </w:tcPr>
          <w:p w14:paraId="7C77FA95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730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72" w:type="pct"/>
            <w:shd w:val="clear" w:color="auto" w:fill="auto"/>
          </w:tcPr>
          <w:p w14:paraId="21D527E8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0968B9D7" w14:textId="132A894D" w:rsidR="0032188A" w:rsidRPr="00FB7304" w:rsidRDefault="008A483D" w:rsidP="0032188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1,122.25</w:t>
            </w:r>
          </w:p>
        </w:tc>
        <w:tc>
          <w:tcPr>
            <w:tcW w:w="146" w:type="pct"/>
          </w:tcPr>
          <w:p w14:paraId="11AE1652" w14:textId="77777777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E9AF784" w14:textId="62D6F31E" w:rsidR="0032188A" w:rsidRPr="00FB7304" w:rsidRDefault="0032188A" w:rsidP="0032188A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1,056.16</w:t>
            </w:r>
          </w:p>
        </w:tc>
        <w:tc>
          <w:tcPr>
            <w:tcW w:w="143" w:type="pct"/>
          </w:tcPr>
          <w:p w14:paraId="7A1677D7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B005ABB" w14:textId="356FC349" w:rsidR="0032188A" w:rsidRPr="00FB7304" w:rsidRDefault="008A483D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0.14</w:t>
            </w:r>
          </w:p>
        </w:tc>
        <w:tc>
          <w:tcPr>
            <w:tcW w:w="131" w:type="pct"/>
          </w:tcPr>
          <w:p w14:paraId="67A599DD" w14:textId="77777777" w:rsidR="0032188A" w:rsidRPr="00FB7304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70C9CA2" w14:textId="77777777" w:rsidR="0032188A" w:rsidRPr="00FB7304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b/>
                <w:bCs/>
              </w:rPr>
            </w:pPr>
            <w:r w:rsidRPr="00FB7304">
              <w:rPr>
                <w:rFonts w:hint="cs"/>
                <w:b/>
                <w:bCs/>
              </w:rPr>
              <w:t>-</w:t>
            </w:r>
          </w:p>
        </w:tc>
      </w:tr>
      <w:tr w:rsidR="00D32CD3" w:rsidRPr="00FB7304" w14:paraId="315B19A7" w14:textId="77777777" w:rsidTr="001A0B4C">
        <w:trPr>
          <w:trHeight w:val="269"/>
        </w:trPr>
        <w:tc>
          <w:tcPr>
            <w:tcW w:w="1796" w:type="pct"/>
          </w:tcPr>
          <w:p w14:paraId="08AF9A5F" w14:textId="77777777" w:rsidR="00D32CD3" w:rsidRPr="00FB7304" w:rsidRDefault="00D32CD3" w:rsidP="00D32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shd w:val="clear" w:color="auto" w:fill="auto"/>
          </w:tcPr>
          <w:p w14:paraId="53C1D732" w14:textId="77777777" w:rsidR="00D32CD3" w:rsidRPr="00FB7304" w:rsidRDefault="00D32CD3" w:rsidP="00D32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  <w:vAlign w:val="center"/>
          </w:tcPr>
          <w:p w14:paraId="4E698B34" w14:textId="77777777" w:rsidR="00D32CD3" w:rsidRPr="00FB7304" w:rsidRDefault="00D32CD3" w:rsidP="006C0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20E3543" w14:textId="77777777" w:rsidR="00D32CD3" w:rsidRPr="00FB7304" w:rsidRDefault="00D32CD3" w:rsidP="00D32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vAlign w:val="center"/>
          </w:tcPr>
          <w:p w14:paraId="361E3058" w14:textId="77777777" w:rsidR="00D32CD3" w:rsidRPr="00FB7304" w:rsidRDefault="00D32CD3" w:rsidP="00D32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555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F31741D" w14:textId="77777777" w:rsidR="00D32CD3" w:rsidRPr="00FB7304" w:rsidRDefault="00D32CD3" w:rsidP="00D32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vAlign w:val="center"/>
          </w:tcPr>
          <w:p w14:paraId="674055B3" w14:textId="77777777" w:rsidR="00D32CD3" w:rsidRPr="00FB7304" w:rsidRDefault="00D32CD3" w:rsidP="00D32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A2493B6" w14:textId="77777777" w:rsidR="00D32CD3" w:rsidRPr="00FB7304" w:rsidRDefault="00D32CD3" w:rsidP="00D32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5843853B" w14:textId="77777777" w:rsidR="00D32CD3" w:rsidRPr="00FB7304" w:rsidRDefault="00D32CD3" w:rsidP="00D32C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2CD3" w:rsidRPr="00FB7304" w14:paraId="2B9075AB" w14:textId="77777777" w:rsidTr="001A0B4C">
        <w:trPr>
          <w:trHeight w:val="425"/>
        </w:trPr>
        <w:tc>
          <w:tcPr>
            <w:tcW w:w="1796" w:type="pct"/>
          </w:tcPr>
          <w:p w14:paraId="0EF3E0C1" w14:textId="6B7CB09A" w:rsidR="005924A9" w:rsidRPr="00642FAA" w:rsidRDefault="00642FAA" w:rsidP="0049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</w:rPr>
            </w:pPr>
            <w:r w:rsidRPr="00490151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472" w:type="pct"/>
            <w:shd w:val="clear" w:color="auto" w:fill="auto"/>
          </w:tcPr>
          <w:p w14:paraId="3D0211B9" w14:textId="77777777" w:rsidR="00D32CD3" w:rsidRPr="00FB7304" w:rsidRDefault="00D32CD3" w:rsidP="0049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136EB63C" w14:textId="6B659D10" w:rsidR="00D32CD3" w:rsidRPr="00FB7304" w:rsidRDefault="00D32CD3" w:rsidP="004901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B730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951CEFA" w14:textId="77777777" w:rsidR="00D32CD3" w:rsidRPr="00FB7304" w:rsidRDefault="00D32CD3" w:rsidP="0049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727E029E" w14:textId="0BF97504" w:rsidR="00D32CD3" w:rsidRPr="00FB7304" w:rsidRDefault="00D32CD3" w:rsidP="0049015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B730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7375145" w14:textId="77777777" w:rsidR="00D32CD3" w:rsidRPr="00FB7304" w:rsidRDefault="00D32CD3" w:rsidP="0049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5035B73B" w14:textId="5495768E" w:rsidR="00D32CD3" w:rsidRPr="00FB7304" w:rsidRDefault="00D32CD3" w:rsidP="00490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  <w:lang w:val="en-GB"/>
              </w:rPr>
            </w:pPr>
            <w:r w:rsidRPr="00FB7304"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131" w:type="pct"/>
          </w:tcPr>
          <w:p w14:paraId="37C3333E" w14:textId="77777777" w:rsidR="00D32CD3" w:rsidRPr="00FB7304" w:rsidRDefault="00D32CD3" w:rsidP="004901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56919F13" w14:textId="1FAC48F3" w:rsidR="00D32CD3" w:rsidRPr="00FB7304" w:rsidRDefault="00D32CD3" w:rsidP="00490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cs/>
              </w:rPr>
            </w:pPr>
            <w:r w:rsidRPr="00FB7304">
              <w:rPr>
                <w:rFonts w:hint="cs"/>
                <w:cs/>
              </w:rPr>
              <w:t>-</w:t>
            </w:r>
          </w:p>
        </w:tc>
      </w:tr>
    </w:tbl>
    <w:p w14:paraId="0AC6D66E" w14:textId="1D3FBE74" w:rsidR="00A404EB" w:rsidRDefault="00A404EB" w:rsidP="0029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Theme="majorBidi" w:hAnsiTheme="majorBidi" w:cstheme="majorBidi"/>
          <w:cs/>
        </w:rPr>
      </w:pPr>
    </w:p>
    <w:p w14:paraId="317A3026" w14:textId="77777777" w:rsidR="00A404EB" w:rsidRDefault="00A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82500CE" w14:textId="1B04A778" w:rsidR="007D5445" w:rsidRPr="00BF1313" w:rsidRDefault="004762B0" w:rsidP="00293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/>
        <w:jc w:val="thaiDistribute"/>
        <w:rPr>
          <w:rFonts w:asciiTheme="majorBidi" w:hAnsiTheme="majorBidi" w:cstheme="majorBidi"/>
        </w:rPr>
      </w:pPr>
      <w:r w:rsidRPr="00AD43DE">
        <w:rPr>
          <w:rFonts w:asciiTheme="majorBidi" w:hAnsiTheme="majorBidi" w:cstheme="majorBidi"/>
          <w:cs/>
        </w:rPr>
        <w:lastRenderedPageBreak/>
        <w:t>การวิเคราะห์อายุของลูกหนี้การค้า มีดังนี้</w:t>
      </w:r>
    </w:p>
    <w:p w14:paraId="2E9CAABD" w14:textId="77777777" w:rsidR="00616CB3" w:rsidRPr="00CF223B" w:rsidRDefault="00616CB3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74"/>
        <w:gridCol w:w="250"/>
        <w:gridCol w:w="20"/>
        <w:gridCol w:w="1081"/>
        <w:gridCol w:w="271"/>
        <w:gridCol w:w="1081"/>
        <w:gridCol w:w="273"/>
        <w:gridCol w:w="1072"/>
      </w:tblGrid>
      <w:tr w:rsidR="009C0CAC" w:rsidRPr="00BF1313" w14:paraId="65056A9E" w14:textId="77777777" w:rsidTr="00434D18">
        <w:trPr>
          <w:tblHeader/>
        </w:trPr>
        <w:tc>
          <w:tcPr>
            <w:tcW w:w="2184" w:type="pct"/>
            <w:shd w:val="clear" w:color="auto" w:fill="auto"/>
          </w:tcPr>
          <w:p w14:paraId="5BCD0046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2" w:type="pct"/>
            <w:gridSpan w:val="4"/>
            <w:shd w:val="clear" w:color="auto" w:fill="auto"/>
          </w:tcPr>
          <w:p w14:paraId="62906414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585C4D9F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681ABE5A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0CAC" w:rsidRPr="00BF1313" w14:paraId="67BB04F2" w14:textId="77777777" w:rsidTr="00434D18">
        <w:trPr>
          <w:tblHeader/>
        </w:trPr>
        <w:tc>
          <w:tcPr>
            <w:tcW w:w="2184" w:type="pct"/>
            <w:shd w:val="clear" w:color="auto" w:fill="auto"/>
          </w:tcPr>
          <w:p w14:paraId="1BD82D21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  <w:shd w:val="clear" w:color="auto" w:fill="auto"/>
          </w:tcPr>
          <w:p w14:paraId="4F481CE2" w14:textId="069CACB4" w:rsidR="009C0CAC" w:rsidRPr="00BF1313" w:rsidRDefault="00327A23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32188A">
              <w:t>4</w:t>
            </w:r>
          </w:p>
        </w:tc>
        <w:tc>
          <w:tcPr>
            <w:tcW w:w="135" w:type="pct"/>
            <w:shd w:val="clear" w:color="auto" w:fill="auto"/>
          </w:tcPr>
          <w:p w14:paraId="1C88F866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4DAE22EB" w14:textId="0D88CE07" w:rsidR="009C0CAC" w:rsidRPr="00BF1313" w:rsidRDefault="00327A23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32188A">
              <w:t>3</w:t>
            </w:r>
          </w:p>
        </w:tc>
        <w:tc>
          <w:tcPr>
            <w:tcW w:w="146" w:type="pct"/>
            <w:shd w:val="clear" w:color="auto" w:fill="auto"/>
          </w:tcPr>
          <w:p w14:paraId="2C7E5E40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06F27EAB" w14:textId="4EA6F17C" w:rsidR="009C0CAC" w:rsidRPr="00BF1313" w:rsidRDefault="00327A23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32188A">
              <w:t>4</w:t>
            </w:r>
          </w:p>
        </w:tc>
        <w:tc>
          <w:tcPr>
            <w:tcW w:w="147" w:type="pct"/>
            <w:shd w:val="clear" w:color="auto" w:fill="auto"/>
          </w:tcPr>
          <w:p w14:paraId="1FF20931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</w:tcPr>
          <w:p w14:paraId="23575094" w14:textId="704FC0BD" w:rsidR="009C0CAC" w:rsidRPr="00BF1313" w:rsidRDefault="00327A23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32188A">
              <w:t>3</w:t>
            </w:r>
          </w:p>
        </w:tc>
      </w:tr>
      <w:tr w:rsidR="009C0CAC" w:rsidRPr="00BF1313" w14:paraId="0ACCC724" w14:textId="77777777" w:rsidTr="00434D18">
        <w:trPr>
          <w:tblHeader/>
        </w:trPr>
        <w:tc>
          <w:tcPr>
            <w:tcW w:w="2184" w:type="pct"/>
          </w:tcPr>
          <w:p w14:paraId="0CB9A730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6" w:type="pct"/>
            <w:gridSpan w:val="8"/>
          </w:tcPr>
          <w:p w14:paraId="494F85CC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C0CAC" w:rsidRPr="00BF1313" w14:paraId="7BD14023" w14:textId="77777777" w:rsidTr="000E4A05">
        <w:tc>
          <w:tcPr>
            <w:tcW w:w="2184" w:type="pct"/>
          </w:tcPr>
          <w:p w14:paraId="6D00765C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633" w:type="pct"/>
          </w:tcPr>
          <w:p w14:paraId="45C98FCC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gridSpan w:val="2"/>
          </w:tcPr>
          <w:p w14:paraId="609E5FFF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36D5A024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C6D4B23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47E8512F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367F5F40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4F75F8A9" w14:textId="77777777" w:rsidR="009C0CAC" w:rsidRPr="00BF1313" w:rsidRDefault="009C0CAC" w:rsidP="009C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32188A" w:rsidRPr="00BF1313" w14:paraId="36BF8C4F" w14:textId="77777777" w:rsidTr="000E4A05">
        <w:tc>
          <w:tcPr>
            <w:tcW w:w="2184" w:type="pct"/>
          </w:tcPr>
          <w:p w14:paraId="25966944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ยังไม่</w:t>
            </w:r>
            <w:r w:rsidRPr="00BF1313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633" w:type="pct"/>
          </w:tcPr>
          <w:p w14:paraId="16511492" w14:textId="5E991568" w:rsidR="0032188A" w:rsidRPr="00BF1313" w:rsidRDefault="008A483D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851.38</w:t>
            </w:r>
          </w:p>
        </w:tc>
        <w:tc>
          <w:tcPr>
            <w:tcW w:w="146" w:type="pct"/>
            <w:gridSpan w:val="2"/>
          </w:tcPr>
          <w:p w14:paraId="3F8EE7BA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85C975F" w14:textId="7DD5D50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760.43</w:t>
            </w:r>
          </w:p>
        </w:tc>
        <w:tc>
          <w:tcPr>
            <w:tcW w:w="146" w:type="pct"/>
          </w:tcPr>
          <w:p w14:paraId="4327F852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F6E2F56" w14:textId="2B406CCD" w:rsidR="0032188A" w:rsidRPr="00BF1313" w:rsidRDefault="008A483D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0.14</w:t>
            </w:r>
          </w:p>
        </w:tc>
        <w:tc>
          <w:tcPr>
            <w:tcW w:w="147" w:type="pct"/>
          </w:tcPr>
          <w:p w14:paraId="711AF65E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326A655E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32188A" w:rsidRPr="00BF1313" w14:paraId="4967B80F" w14:textId="77777777" w:rsidTr="000E4A05">
        <w:tc>
          <w:tcPr>
            <w:tcW w:w="2184" w:type="pct"/>
          </w:tcPr>
          <w:p w14:paraId="6D767F46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  <w:r w:rsidRPr="00BF1313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633" w:type="pct"/>
          </w:tcPr>
          <w:p w14:paraId="75FD92B1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gridSpan w:val="2"/>
          </w:tcPr>
          <w:p w14:paraId="1BF190A8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1D47365B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FFCF2CF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35FBE06B" w14:textId="6E5BE5E5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1ADD2DF5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3238D59D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32188A" w:rsidRPr="00BF1313" w14:paraId="640B5CC5" w14:textId="77777777" w:rsidTr="000E4A05">
        <w:tc>
          <w:tcPr>
            <w:tcW w:w="2184" w:type="pct"/>
          </w:tcPr>
          <w:p w14:paraId="2B0CF0FD" w14:textId="741C4911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>
              <w:t>3</w:t>
            </w:r>
            <w:r w:rsidRPr="00BF131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2A85F613" w14:textId="0066DC08" w:rsidR="0032188A" w:rsidRPr="00BF1313" w:rsidRDefault="008A483D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gridSpan w:val="2"/>
          </w:tcPr>
          <w:p w14:paraId="703DFA69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4BC813D" w14:textId="1C929A4E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0.51</w:t>
            </w:r>
          </w:p>
        </w:tc>
        <w:tc>
          <w:tcPr>
            <w:tcW w:w="146" w:type="pct"/>
          </w:tcPr>
          <w:p w14:paraId="1EB6B4A3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23CA2E3" w14:textId="285F4E2C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" w:type="pct"/>
          </w:tcPr>
          <w:p w14:paraId="4B41B7DB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3371AC9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2188A" w:rsidRPr="00BF1313" w14:paraId="38C69920" w14:textId="77777777" w:rsidTr="000E4A05">
        <w:tc>
          <w:tcPr>
            <w:tcW w:w="2184" w:type="pct"/>
          </w:tcPr>
          <w:p w14:paraId="22F2E3E9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5B1E1C2A" w14:textId="287CA418" w:rsidR="0032188A" w:rsidRPr="006C0A87" w:rsidRDefault="008A483D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851.38</w:t>
            </w:r>
          </w:p>
        </w:tc>
        <w:tc>
          <w:tcPr>
            <w:tcW w:w="146" w:type="pct"/>
            <w:gridSpan w:val="2"/>
          </w:tcPr>
          <w:p w14:paraId="2D2B4BC7" w14:textId="77777777" w:rsidR="0032188A" w:rsidRPr="006C0A87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106E6EF" w14:textId="2352F50E" w:rsidR="0032188A" w:rsidRPr="006C0A87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760.94</w:t>
            </w:r>
          </w:p>
        </w:tc>
        <w:tc>
          <w:tcPr>
            <w:tcW w:w="146" w:type="pct"/>
          </w:tcPr>
          <w:p w14:paraId="30D65044" w14:textId="77777777" w:rsidR="0032188A" w:rsidRPr="006C0A87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8D21AD8" w14:textId="568D3F32" w:rsidR="0032188A" w:rsidRPr="006C0A87" w:rsidRDefault="008A483D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0.14</w:t>
            </w:r>
          </w:p>
        </w:tc>
        <w:tc>
          <w:tcPr>
            <w:tcW w:w="147" w:type="pct"/>
          </w:tcPr>
          <w:p w14:paraId="1F5C97A7" w14:textId="77777777" w:rsidR="0032188A" w:rsidRPr="006C0A87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E32AA93" w14:textId="77777777" w:rsidR="0032188A" w:rsidRPr="006C0A87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C0A8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32188A" w:rsidRPr="00BF1313" w14:paraId="2F4CE5A4" w14:textId="77777777" w:rsidTr="000E4A05">
        <w:tc>
          <w:tcPr>
            <w:tcW w:w="2184" w:type="pct"/>
          </w:tcPr>
          <w:p w14:paraId="35ED44A8" w14:textId="136BD304" w:rsidR="0032188A" w:rsidRPr="00BF1313" w:rsidRDefault="00E47ED1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490151">
              <w:rPr>
                <w:i/>
                <w:iCs/>
                <w:cs/>
              </w:rPr>
              <w:t xml:space="preserve">หัก </w:t>
            </w:r>
            <w:r w:rsidRPr="00CD0845">
              <w:rPr>
                <w:cs/>
              </w:rPr>
              <w:t>ค่าเผื่อผลขาดทุนด้านเครดิตที่คาดว่า</w:t>
            </w:r>
            <w:r w:rsidRPr="00CD0845">
              <w:br/>
            </w:r>
            <w:r w:rsidRPr="00CD0845">
              <w:rPr>
                <w:rFonts w:hint="cs"/>
                <w:cs/>
              </w:rPr>
              <w:t xml:space="preserve">     </w:t>
            </w:r>
            <w:r w:rsidRPr="00CD0845">
              <w:t xml:space="preserve">    </w:t>
            </w:r>
            <w:r w:rsidRPr="00CD0845">
              <w:rPr>
                <w:cs/>
              </w:rPr>
              <w:t>จะเกิดขึ้น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77374688" w14:textId="77777777" w:rsidR="00E47ED1" w:rsidRDefault="00E47ED1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6A6FA750" w14:textId="4E002925" w:rsidR="0032188A" w:rsidRPr="00BF1313" w:rsidRDefault="008A483D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gridSpan w:val="2"/>
          </w:tcPr>
          <w:p w14:paraId="58729070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C0C58E0" w14:textId="77777777" w:rsidR="00E47ED1" w:rsidRDefault="00E47ED1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3E1BF380" w14:textId="1E99C44C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51595508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4F0DB08" w14:textId="77777777" w:rsidR="00E47ED1" w:rsidRDefault="00E47ED1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6B200472" w14:textId="50BA44DE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" w:type="pct"/>
          </w:tcPr>
          <w:p w14:paraId="465782DF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9EE418E" w14:textId="77777777" w:rsidR="00E47ED1" w:rsidRDefault="00E47ED1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26448FC9" w14:textId="770F8856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CC0C2D" w:rsidRPr="00BF1313" w14:paraId="55E8D3A3" w14:textId="77777777" w:rsidTr="000E4A05">
        <w:tc>
          <w:tcPr>
            <w:tcW w:w="2184" w:type="pct"/>
          </w:tcPr>
          <w:p w14:paraId="34129354" w14:textId="72F45FEA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47AAD3AF" w14:textId="0E98EB54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851.38</w:t>
            </w:r>
          </w:p>
        </w:tc>
        <w:tc>
          <w:tcPr>
            <w:tcW w:w="146" w:type="pct"/>
            <w:gridSpan w:val="2"/>
          </w:tcPr>
          <w:p w14:paraId="7F87B610" w14:textId="7777777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4608DAF" w14:textId="75ABB486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760.94</w:t>
            </w:r>
          </w:p>
        </w:tc>
        <w:tc>
          <w:tcPr>
            <w:tcW w:w="146" w:type="pct"/>
          </w:tcPr>
          <w:p w14:paraId="57282E71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3B8A83E9" w14:textId="432E4BA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0.14</w:t>
            </w:r>
          </w:p>
        </w:tc>
        <w:tc>
          <w:tcPr>
            <w:tcW w:w="147" w:type="pct"/>
          </w:tcPr>
          <w:p w14:paraId="4BF359D6" w14:textId="7777777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51CA3890" w14:textId="7777777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CC0C2D" w:rsidRPr="00906D96" w14:paraId="5CE7034B" w14:textId="77777777" w:rsidTr="00AD43DE">
        <w:trPr>
          <w:trHeight w:val="181"/>
        </w:trPr>
        <w:tc>
          <w:tcPr>
            <w:tcW w:w="2184" w:type="pct"/>
          </w:tcPr>
          <w:p w14:paraId="600C008F" w14:textId="07F580AA" w:rsidR="00CC0C2D" w:rsidRPr="00CF223B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477E60D0" w14:textId="77777777" w:rsidR="00CC0C2D" w:rsidRPr="00906D96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pct"/>
            <w:gridSpan w:val="2"/>
          </w:tcPr>
          <w:p w14:paraId="5654F6DC" w14:textId="77777777" w:rsidR="00CC0C2D" w:rsidRPr="00906D96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48F33F6" w14:textId="77777777" w:rsidR="00CC0C2D" w:rsidRPr="00906D96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pct"/>
          </w:tcPr>
          <w:p w14:paraId="54C91645" w14:textId="77777777" w:rsidR="00CC0C2D" w:rsidRPr="00906D96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1682DDB" w14:textId="77777777" w:rsidR="00CC0C2D" w:rsidRPr="00906D96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" w:type="pct"/>
          </w:tcPr>
          <w:p w14:paraId="54B40DC3" w14:textId="77777777" w:rsidR="00CC0C2D" w:rsidRPr="00906D96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A80DE90" w14:textId="77777777" w:rsidR="00CC0C2D" w:rsidRPr="00906D96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C0C2D" w:rsidRPr="00BF1313" w14:paraId="64A89CC0" w14:textId="77777777" w:rsidTr="000E4A05">
        <w:tc>
          <w:tcPr>
            <w:tcW w:w="2184" w:type="pct"/>
          </w:tcPr>
          <w:p w14:paraId="25762AF1" w14:textId="58FDBDCC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633" w:type="pct"/>
          </w:tcPr>
          <w:p w14:paraId="415A1919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gridSpan w:val="2"/>
          </w:tcPr>
          <w:p w14:paraId="38819ABD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5F1A2983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09B7732A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5DC9CD4D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21D5E1E9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25486071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CC0C2D" w:rsidRPr="00BF1313" w14:paraId="7874C6FC" w14:textId="77777777" w:rsidTr="000E4A05">
        <w:tc>
          <w:tcPr>
            <w:tcW w:w="2184" w:type="pct"/>
          </w:tcPr>
          <w:p w14:paraId="33925974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ยังไม่</w:t>
            </w:r>
            <w:r w:rsidRPr="00BF1313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633" w:type="pct"/>
          </w:tcPr>
          <w:p w14:paraId="107E799B" w14:textId="1CB04FDE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270.87</w:t>
            </w:r>
          </w:p>
        </w:tc>
        <w:tc>
          <w:tcPr>
            <w:tcW w:w="146" w:type="pct"/>
            <w:gridSpan w:val="2"/>
          </w:tcPr>
          <w:p w14:paraId="5F0BE734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6B1A30F" w14:textId="32B4A43F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293.35</w:t>
            </w:r>
          </w:p>
        </w:tc>
        <w:tc>
          <w:tcPr>
            <w:tcW w:w="146" w:type="pct"/>
          </w:tcPr>
          <w:p w14:paraId="47C9693D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14D72D7E" w14:textId="4794D033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" w:type="pct"/>
          </w:tcPr>
          <w:p w14:paraId="1DF8F692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7317F090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CC0C2D" w:rsidRPr="00BF1313" w14:paraId="00CED951" w14:textId="77777777" w:rsidTr="000E4A05">
        <w:tc>
          <w:tcPr>
            <w:tcW w:w="2184" w:type="pct"/>
          </w:tcPr>
          <w:p w14:paraId="3302A95C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  <w:lang w:val="th-TH"/>
              </w:rPr>
              <w:t xml:space="preserve">เกินกำหนดชำระ </w:t>
            </w:r>
            <w:r w:rsidRPr="00BF1313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633" w:type="pct"/>
          </w:tcPr>
          <w:p w14:paraId="0827F2FC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gridSpan w:val="2"/>
          </w:tcPr>
          <w:p w14:paraId="7FA168BD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E3C0787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0FF9C367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7BC9F58B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0DDDDF5E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13CED505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C0C2D" w:rsidRPr="00BF1313" w14:paraId="4298C985" w14:textId="77777777" w:rsidTr="001A0B4C">
        <w:tc>
          <w:tcPr>
            <w:tcW w:w="2184" w:type="pct"/>
          </w:tcPr>
          <w:p w14:paraId="1A73AA41" w14:textId="46F14C2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>
              <w:t>3</w:t>
            </w:r>
            <w:r w:rsidRPr="00BF1313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257516F" w14:textId="15511210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gridSpan w:val="2"/>
          </w:tcPr>
          <w:p w14:paraId="4ADC0227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54B66D6" w14:textId="48CD66C3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1.87</w:t>
            </w:r>
          </w:p>
        </w:tc>
        <w:tc>
          <w:tcPr>
            <w:tcW w:w="146" w:type="pct"/>
          </w:tcPr>
          <w:p w14:paraId="68B50352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34D4A11" w14:textId="6975C5A2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" w:type="pct"/>
          </w:tcPr>
          <w:p w14:paraId="471F2985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188A7C4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CC0C2D" w:rsidRPr="00BF1313" w14:paraId="4A8629BF" w14:textId="77777777" w:rsidTr="001A0B4C">
        <w:tc>
          <w:tcPr>
            <w:tcW w:w="2184" w:type="pct"/>
          </w:tcPr>
          <w:p w14:paraId="65010C0F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743898E0" w14:textId="6C190CB7" w:rsidR="00CC0C2D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270.87</w:t>
            </w:r>
          </w:p>
        </w:tc>
        <w:tc>
          <w:tcPr>
            <w:tcW w:w="146" w:type="pct"/>
            <w:gridSpan w:val="2"/>
          </w:tcPr>
          <w:p w14:paraId="3A4DCC20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59CC01D" w14:textId="1809B5CE" w:rsidR="00CC0C2D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295.22</w:t>
            </w:r>
          </w:p>
        </w:tc>
        <w:tc>
          <w:tcPr>
            <w:tcW w:w="146" w:type="pct"/>
          </w:tcPr>
          <w:p w14:paraId="7983063A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292DC47" w14:textId="479053E9" w:rsidR="00CC0C2D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47" w:type="pct"/>
          </w:tcPr>
          <w:p w14:paraId="47195759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238DD15" w14:textId="06EFF4B4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CC0C2D" w:rsidRPr="00BF1313" w14:paraId="5749E34F" w14:textId="77777777" w:rsidTr="000E4A05">
        <w:tc>
          <w:tcPr>
            <w:tcW w:w="2184" w:type="pct"/>
          </w:tcPr>
          <w:p w14:paraId="527D8CD5" w14:textId="327FE352" w:rsidR="00CC0C2D" w:rsidRPr="00642FAA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490151">
              <w:rPr>
                <w:i/>
                <w:iCs/>
                <w:cs/>
              </w:rPr>
              <w:t xml:space="preserve">หัก </w:t>
            </w:r>
            <w:r w:rsidRPr="00CD0845">
              <w:rPr>
                <w:cs/>
              </w:rPr>
              <w:t>ค่าเผื่อผลขาดทุนด้านเครดิตที่คาดว่า</w:t>
            </w:r>
            <w:r w:rsidRPr="00CD0845">
              <w:br/>
            </w:r>
            <w:r w:rsidRPr="00CD0845">
              <w:rPr>
                <w:rFonts w:hint="cs"/>
                <w:cs/>
              </w:rPr>
              <w:t xml:space="preserve">     </w:t>
            </w:r>
            <w:r w:rsidRPr="00CD0845">
              <w:t xml:space="preserve">    </w:t>
            </w:r>
            <w:r w:rsidRPr="00CD0845">
              <w:rPr>
                <w:cs/>
              </w:rPr>
              <w:t>จะเกิดขึ้น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9F50122" w14:textId="77777777" w:rsidR="00CC0C2D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3590A5CA" w14:textId="6F4089D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gridSpan w:val="2"/>
          </w:tcPr>
          <w:p w14:paraId="09350B21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7309B12" w14:textId="77777777" w:rsidR="00CC0C2D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52F8B52C" w14:textId="67392AEC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2A4B3E10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5456D6A" w14:textId="77777777" w:rsidR="00CC0C2D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2398C6ED" w14:textId="3EB9B444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7" w:type="pct"/>
          </w:tcPr>
          <w:p w14:paraId="37144724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689C2B9" w14:textId="77777777" w:rsidR="00CC0C2D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1FFA1023" w14:textId="03837E1D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CC0C2D" w:rsidRPr="00BF1313" w14:paraId="67C948BB" w14:textId="77777777" w:rsidTr="000E4A05">
        <w:tc>
          <w:tcPr>
            <w:tcW w:w="2184" w:type="pct"/>
          </w:tcPr>
          <w:p w14:paraId="48A22A4F" w14:textId="24108B12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103E0606" w14:textId="3A43CD63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270.87</w:t>
            </w:r>
          </w:p>
        </w:tc>
        <w:tc>
          <w:tcPr>
            <w:tcW w:w="146" w:type="pct"/>
            <w:gridSpan w:val="2"/>
          </w:tcPr>
          <w:p w14:paraId="3679C82E" w14:textId="7777777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790168CB" w14:textId="2E0CD5E0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295.22</w:t>
            </w:r>
          </w:p>
        </w:tc>
        <w:tc>
          <w:tcPr>
            <w:tcW w:w="146" w:type="pct"/>
          </w:tcPr>
          <w:p w14:paraId="461E3D04" w14:textId="7777777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117934E" w14:textId="4B3FB631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47" w:type="pct"/>
          </w:tcPr>
          <w:p w14:paraId="507ACA70" w14:textId="7777777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11B4FFE2" w14:textId="7777777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CC0C2D" w:rsidRPr="00BF1313" w14:paraId="6457B942" w14:textId="77777777" w:rsidTr="000E4A05">
        <w:tc>
          <w:tcPr>
            <w:tcW w:w="2184" w:type="pct"/>
          </w:tcPr>
          <w:p w14:paraId="2FF820A6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5D095DAA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gridSpan w:val="2"/>
          </w:tcPr>
          <w:p w14:paraId="4B5B2909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34215CA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94A9FDB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EE35440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5223F4DD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875A56A" w14:textId="77777777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CC0C2D" w:rsidRPr="00BF1313" w14:paraId="47F1D0B9" w14:textId="77777777" w:rsidTr="000E4A05">
        <w:tc>
          <w:tcPr>
            <w:tcW w:w="2184" w:type="pct"/>
          </w:tcPr>
          <w:p w14:paraId="146B0C72" w14:textId="29B3FD25" w:rsidR="00CC0C2D" w:rsidRPr="00BF1313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633" w:type="pct"/>
            <w:tcBorders>
              <w:bottom w:val="double" w:sz="4" w:space="0" w:color="auto"/>
            </w:tcBorders>
          </w:tcPr>
          <w:p w14:paraId="69C9215E" w14:textId="0DC5A7A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1,122.25</w:t>
            </w:r>
          </w:p>
        </w:tc>
        <w:tc>
          <w:tcPr>
            <w:tcW w:w="146" w:type="pct"/>
            <w:gridSpan w:val="2"/>
          </w:tcPr>
          <w:p w14:paraId="6411F694" w14:textId="7777777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02D6708" w14:textId="6ACF0FA9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1,056.16</w:t>
            </w:r>
          </w:p>
        </w:tc>
        <w:tc>
          <w:tcPr>
            <w:tcW w:w="146" w:type="pct"/>
          </w:tcPr>
          <w:p w14:paraId="08D65A87" w14:textId="7777777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25B9E7F" w14:textId="423918DE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0.14</w:t>
            </w:r>
          </w:p>
        </w:tc>
        <w:tc>
          <w:tcPr>
            <w:tcW w:w="147" w:type="pct"/>
          </w:tcPr>
          <w:p w14:paraId="2FDC437B" w14:textId="7777777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30159B41" w14:textId="77777777" w:rsidR="00CC0C2D" w:rsidRPr="006C0A87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08BDEF88" w14:textId="77777777" w:rsidR="009E45D4" w:rsidRPr="00BF1313" w:rsidRDefault="009E45D4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799AD8BE" w14:textId="4B023774" w:rsidR="009E45D4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BF1313">
        <w:rPr>
          <w:rFonts w:asciiTheme="majorBidi" w:hAnsiTheme="majorBidi" w:cstheme="majorBidi"/>
          <w:cs/>
        </w:rPr>
        <w:t>กลุ่ม</w:t>
      </w:r>
      <w:r w:rsidRPr="00BF1313">
        <w:rPr>
          <w:rFonts w:asciiTheme="majorBidi" w:hAnsiTheme="majorBidi" w:cstheme="majorBidi"/>
          <w:cs/>
          <w:lang w:val="th-TH"/>
        </w:rPr>
        <w:t>บริษัท</w:t>
      </w:r>
      <w:r w:rsidRPr="00BF1313">
        <w:rPr>
          <w:rFonts w:asciiTheme="majorBidi" w:hAnsiTheme="majorBidi" w:cstheme="majorBidi"/>
          <w:cs/>
        </w:rPr>
        <w:t xml:space="preserve">มีระยะเวลาตั้งแต่ </w:t>
      </w:r>
      <w:r w:rsidR="00BD5071">
        <w:t>7</w:t>
      </w:r>
      <w:r w:rsidRPr="00BF1313">
        <w:rPr>
          <w:rFonts w:asciiTheme="majorBidi" w:hAnsiTheme="majorBidi" w:cstheme="majorBidi"/>
        </w:rPr>
        <w:t xml:space="preserve"> </w:t>
      </w:r>
      <w:r w:rsidRPr="00BF1313">
        <w:rPr>
          <w:rFonts w:asciiTheme="majorBidi" w:hAnsiTheme="majorBidi" w:cstheme="majorBidi"/>
          <w:cs/>
        </w:rPr>
        <w:t xml:space="preserve">วันถึง </w:t>
      </w:r>
      <w:r w:rsidR="008F30A3">
        <w:t>45</w:t>
      </w:r>
      <w:r w:rsidRPr="00BF1313">
        <w:rPr>
          <w:rFonts w:asciiTheme="majorBidi" w:hAnsiTheme="majorBidi" w:cstheme="majorBidi"/>
          <w:cs/>
        </w:rPr>
        <w:t xml:space="preserve"> วัน</w:t>
      </w:r>
    </w:p>
    <w:p w14:paraId="590CDA87" w14:textId="3795EAA3" w:rsidR="00A404EB" w:rsidRDefault="00A40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D6D9BAC" w14:textId="6E90863A" w:rsidR="00870CCC" w:rsidRPr="00BF1313" w:rsidRDefault="004762B0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343E17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p w14:paraId="10F9CE22" w14:textId="77777777" w:rsidR="009E45D4" w:rsidRPr="00BF1313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52"/>
        <w:gridCol w:w="1072"/>
        <w:gridCol w:w="269"/>
        <w:gridCol w:w="1083"/>
        <w:gridCol w:w="267"/>
        <w:gridCol w:w="985"/>
        <w:gridCol w:w="237"/>
        <w:gridCol w:w="1118"/>
      </w:tblGrid>
      <w:tr w:rsidR="009E63E1" w:rsidRPr="00BF1313" w14:paraId="63E55300" w14:textId="77777777" w:rsidTr="003B6F8E">
        <w:trPr>
          <w:trHeight w:val="408"/>
        </w:trPr>
        <w:tc>
          <w:tcPr>
            <w:tcW w:w="1725" w:type="pct"/>
          </w:tcPr>
          <w:p w14:paraId="5A65AE1D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09D57E7B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5E61F665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F3665FE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14F3B14B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3E1" w:rsidRPr="00BF1313" w14:paraId="1C1EA163" w14:textId="77777777" w:rsidTr="003B6F8E">
        <w:trPr>
          <w:trHeight w:val="408"/>
        </w:trPr>
        <w:tc>
          <w:tcPr>
            <w:tcW w:w="1725" w:type="pct"/>
            <w:shd w:val="clear" w:color="auto" w:fill="auto"/>
          </w:tcPr>
          <w:p w14:paraId="6FAE0F26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3881115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  <w:shd w:val="clear" w:color="auto" w:fill="auto"/>
          </w:tcPr>
          <w:p w14:paraId="1603F1E0" w14:textId="10EEB2DE" w:rsidR="009E63E1" w:rsidRPr="00BF1313" w:rsidRDefault="00327A23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2188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3062EE66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E609898" w14:textId="2256E10E" w:rsidR="009E63E1" w:rsidRPr="00BF1313" w:rsidRDefault="00327A23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2188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14:paraId="3ACADB62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34F021D" w14:textId="1E0F491A" w:rsidR="009E63E1" w:rsidRPr="00BF1313" w:rsidRDefault="00327A23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2188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5910DF43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7751E72D" w14:textId="4586808A" w:rsidR="009E63E1" w:rsidRPr="00BF1313" w:rsidRDefault="00327A23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2188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E63E1" w:rsidRPr="00BF1313" w14:paraId="4FD162FF" w14:textId="77777777" w:rsidTr="003B6F8E">
        <w:trPr>
          <w:trHeight w:val="408"/>
        </w:trPr>
        <w:tc>
          <w:tcPr>
            <w:tcW w:w="1725" w:type="pct"/>
            <w:shd w:val="clear" w:color="auto" w:fill="auto"/>
          </w:tcPr>
          <w:p w14:paraId="5E220624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5A526F3D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4" w:type="pct"/>
            <w:gridSpan w:val="7"/>
            <w:shd w:val="clear" w:color="auto" w:fill="auto"/>
          </w:tcPr>
          <w:p w14:paraId="27826109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188A" w:rsidRPr="00BF1313" w14:paraId="613C6F32" w14:textId="77777777" w:rsidTr="003B6F8E">
        <w:trPr>
          <w:trHeight w:val="408"/>
        </w:trPr>
        <w:tc>
          <w:tcPr>
            <w:tcW w:w="1725" w:type="pct"/>
            <w:shd w:val="clear" w:color="auto" w:fill="auto"/>
          </w:tcPr>
          <w:p w14:paraId="2ECFAA7A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</w:tcPr>
          <w:p w14:paraId="6FCBDBFD" w14:textId="726D24A2" w:rsidR="0032188A" w:rsidRPr="00BF1313" w:rsidRDefault="0039417F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7" w:type="pct"/>
            <w:shd w:val="clear" w:color="auto" w:fill="auto"/>
          </w:tcPr>
          <w:p w14:paraId="7AC378A9" w14:textId="524A20DC" w:rsidR="0032188A" w:rsidRPr="006C0A87" w:rsidRDefault="000649E1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147" w:type="pct"/>
            <w:shd w:val="clear" w:color="auto" w:fill="auto"/>
          </w:tcPr>
          <w:p w14:paraId="37F8E00F" w14:textId="77777777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1B8723E" w14:textId="5F2C7D89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182.38</w:t>
            </w:r>
          </w:p>
        </w:tc>
        <w:tc>
          <w:tcPr>
            <w:tcW w:w="146" w:type="pct"/>
            <w:shd w:val="clear" w:color="auto" w:fill="auto"/>
          </w:tcPr>
          <w:p w14:paraId="7C03A9B5" w14:textId="77777777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3928841" w14:textId="2FF05E31" w:rsidR="0032188A" w:rsidRPr="006C0A87" w:rsidRDefault="000649E1" w:rsidP="00064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11.79</w:t>
            </w:r>
          </w:p>
        </w:tc>
        <w:tc>
          <w:tcPr>
            <w:tcW w:w="130" w:type="pct"/>
            <w:shd w:val="clear" w:color="auto" w:fill="auto"/>
          </w:tcPr>
          <w:p w14:paraId="1781F710" w14:textId="77777777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6FEFE54B" w14:textId="080AAE68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4.53</w:t>
            </w:r>
          </w:p>
        </w:tc>
      </w:tr>
      <w:tr w:rsidR="0032188A" w:rsidRPr="00BF1313" w14:paraId="21358D5B" w14:textId="77777777" w:rsidTr="003B6F8E">
        <w:trPr>
          <w:trHeight w:val="408"/>
        </w:trPr>
        <w:tc>
          <w:tcPr>
            <w:tcW w:w="1725" w:type="pct"/>
            <w:shd w:val="clear" w:color="auto" w:fill="auto"/>
          </w:tcPr>
          <w:p w14:paraId="6682C23B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1" w:type="pct"/>
          </w:tcPr>
          <w:p w14:paraId="41622EF2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EAFC7C3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88F797A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3341E0D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171C5AB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4B90F01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2A818A0F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69A1C1E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188A" w:rsidRPr="00BF1313" w14:paraId="37D903CA" w14:textId="77777777" w:rsidTr="003B6F8E">
        <w:trPr>
          <w:trHeight w:val="408"/>
        </w:trPr>
        <w:tc>
          <w:tcPr>
            <w:tcW w:w="1725" w:type="pct"/>
            <w:shd w:val="clear" w:color="auto" w:fill="auto"/>
          </w:tcPr>
          <w:p w14:paraId="186AB3DE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A87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21" w:type="pct"/>
          </w:tcPr>
          <w:p w14:paraId="508312D4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F763E49" w14:textId="56A60F58" w:rsidR="0032188A" w:rsidRPr="00BF1313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435.76</w:t>
            </w:r>
          </w:p>
        </w:tc>
        <w:tc>
          <w:tcPr>
            <w:tcW w:w="147" w:type="pct"/>
            <w:shd w:val="clear" w:color="auto" w:fill="auto"/>
          </w:tcPr>
          <w:p w14:paraId="0640463F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AD39C8D" w14:textId="3FC1F5C4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410.33</w:t>
            </w:r>
          </w:p>
        </w:tc>
        <w:tc>
          <w:tcPr>
            <w:tcW w:w="146" w:type="pct"/>
            <w:shd w:val="clear" w:color="auto" w:fill="auto"/>
          </w:tcPr>
          <w:p w14:paraId="5329B9DE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2CC622D" w14:textId="221AAB50" w:rsidR="0032188A" w:rsidRPr="00BF1313" w:rsidRDefault="00180608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5DF1ABB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B117598" w14:textId="297C7623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32188A" w:rsidRPr="00BF1313" w14:paraId="5682D64D" w14:textId="77777777" w:rsidTr="003B6F8E">
        <w:trPr>
          <w:trHeight w:val="408"/>
        </w:trPr>
        <w:tc>
          <w:tcPr>
            <w:tcW w:w="1725" w:type="pct"/>
            <w:shd w:val="clear" w:color="auto" w:fill="auto"/>
          </w:tcPr>
          <w:p w14:paraId="1E7CA976" w14:textId="6628A7A6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0A8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21" w:type="pct"/>
          </w:tcPr>
          <w:p w14:paraId="2F7DDFB2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AFB829D" w14:textId="70CF8BB4" w:rsidR="0032188A" w:rsidRPr="00BF1313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32.64</w:t>
            </w:r>
          </w:p>
        </w:tc>
        <w:tc>
          <w:tcPr>
            <w:tcW w:w="147" w:type="pct"/>
            <w:shd w:val="clear" w:color="auto" w:fill="auto"/>
          </w:tcPr>
          <w:p w14:paraId="6DCE776E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4C8B238" w14:textId="4AFF9E6B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36.61</w:t>
            </w:r>
          </w:p>
        </w:tc>
        <w:tc>
          <w:tcPr>
            <w:tcW w:w="146" w:type="pct"/>
            <w:shd w:val="clear" w:color="auto" w:fill="auto"/>
          </w:tcPr>
          <w:p w14:paraId="4269E08A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2D7F1EF" w14:textId="6DDA96F0" w:rsidR="0032188A" w:rsidRPr="00BF1313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15.80</w:t>
            </w:r>
          </w:p>
        </w:tc>
        <w:tc>
          <w:tcPr>
            <w:tcW w:w="130" w:type="pct"/>
            <w:shd w:val="clear" w:color="auto" w:fill="auto"/>
          </w:tcPr>
          <w:p w14:paraId="61695BED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1F887EA" w14:textId="1D1ED9A9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14.37</w:t>
            </w:r>
          </w:p>
        </w:tc>
      </w:tr>
      <w:tr w:rsidR="0032188A" w:rsidRPr="00BF1313" w14:paraId="6C4DEB76" w14:textId="77777777" w:rsidTr="003B6F8E">
        <w:trPr>
          <w:trHeight w:val="408"/>
        </w:trPr>
        <w:tc>
          <w:tcPr>
            <w:tcW w:w="1725" w:type="pct"/>
            <w:shd w:val="clear" w:color="auto" w:fill="auto"/>
          </w:tcPr>
          <w:p w14:paraId="37CBEC25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A8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21" w:type="pct"/>
          </w:tcPr>
          <w:p w14:paraId="252F1BD0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B4AC245" w14:textId="56F0998C" w:rsidR="0032188A" w:rsidRPr="00BF1313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2.37</w:t>
            </w:r>
          </w:p>
        </w:tc>
        <w:tc>
          <w:tcPr>
            <w:tcW w:w="147" w:type="pct"/>
            <w:shd w:val="clear" w:color="auto" w:fill="auto"/>
          </w:tcPr>
          <w:p w14:paraId="1E0BA464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FAE4334" w14:textId="387D3775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6.75</w:t>
            </w:r>
          </w:p>
        </w:tc>
        <w:tc>
          <w:tcPr>
            <w:tcW w:w="146" w:type="pct"/>
            <w:shd w:val="clear" w:color="auto" w:fill="auto"/>
          </w:tcPr>
          <w:p w14:paraId="1B55088C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835907E" w14:textId="0C2C92DF" w:rsidR="0032188A" w:rsidRPr="00BF1313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130" w:type="pct"/>
            <w:shd w:val="clear" w:color="auto" w:fill="auto"/>
          </w:tcPr>
          <w:p w14:paraId="29F4FD01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369AD0ED" w14:textId="2A8BA670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0.03</w:t>
            </w:r>
          </w:p>
        </w:tc>
      </w:tr>
      <w:tr w:rsidR="0032188A" w:rsidRPr="00BF1313" w14:paraId="22B31F05" w14:textId="77777777" w:rsidTr="003B6F8E">
        <w:trPr>
          <w:trHeight w:val="408"/>
        </w:trPr>
        <w:tc>
          <w:tcPr>
            <w:tcW w:w="1725" w:type="pct"/>
            <w:shd w:val="clear" w:color="auto" w:fill="auto"/>
          </w:tcPr>
          <w:p w14:paraId="044F0622" w14:textId="40B47B79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A8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21" w:type="pct"/>
          </w:tcPr>
          <w:p w14:paraId="66AAE7FE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592EA78" w14:textId="15D8D3E3" w:rsidR="0032188A" w:rsidRPr="00BF1313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23.67</w:t>
            </w:r>
          </w:p>
        </w:tc>
        <w:tc>
          <w:tcPr>
            <w:tcW w:w="147" w:type="pct"/>
            <w:shd w:val="clear" w:color="auto" w:fill="auto"/>
          </w:tcPr>
          <w:p w14:paraId="3039C65A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37B2C7C" w14:textId="4A92820C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24.83</w:t>
            </w:r>
          </w:p>
        </w:tc>
        <w:tc>
          <w:tcPr>
            <w:tcW w:w="146" w:type="pct"/>
            <w:shd w:val="clear" w:color="auto" w:fill="auto"/>
          </w:tcPr>
          <w:p w14:paraId="176656F5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4C22BA89" w14:textId="2ED19AB0" w:rsidR="0032188A" w:rsidRPr="00BF1313" w:rsidRDefault="00180608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B5B0930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1E7C541A" w14:textId="366EF95A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0.04</w:t>
            </w:r>
          </w:p>
        </w:tc>
      </w:tr>
      <w:tr w:rsidR="0032188A" w:rsidRPr="00BF1313" w14:paraId="5390766A" w14:textId="77777777" w:rsidTr="003B6F8E">
        <w:trPr>
          <w:trHeight w:val="408"/>
        </w:trPr>
        <w:tc>
          <w:tcPr>
            <w:tcW w:w="1725" w:type="pct"/>
            <w:shd w:val="clear" w:color="auto" w:fill="auto"/>
          </w:tcPr>
          <w:p w14:paraId="4CB9D7C9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14:paraId="1098131D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1F1E3" w14:textId="0833A605" w:rsidR="0032188A" w:rsidRPr="006C0A87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494.77</w:t>
            </w:r>
          </w:p>
        </w:tc>
        <w:tc>
          <w:tcPr>
            <w:tcW w:w="147" w:type="pct"/>
            <w:shd w:val="clear" w:color="auto" w:fill="auto"/>
          </w:tcPr>
          <w:p w14:paraId="72496DB3" w14:textId="77777777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025CE0" w14:textId="5388199E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660.90</w:t>
            </w:r>
          </w:p>
        </w:tc>
        <w:tc>
          <w:tcPr>
            <w:tcW w:w="146" w:type="pct"/>
            <w:shd w:val="clear" w:color="auto" w:fill="auto"/>
          </w:tcPr>
          <w:p w14:paraId="23B19FC5" w14:textId="77777777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B0A5A" w14:textId="5F57AF9D" w:rsidR="0032188A" w:rsidRPr="006C0A87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27.62</w:t>
            </w:r>
          </w:p>
        </w:tc>
        <w:tc>
          <w:tcPr>
            <w:tcW w:w="130" w:type="pct"/>
            <w:shd w:val="clear" w:color="auto" w:fill="auto"/>
          </w:tcPr>
          <w:p w14:paraId="09D90AF8" w14:textId="77777777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691B3" w14:textId="4F8C8B82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18.97</w:t>
            </w:r>
          </w:p>
        </w:tc>
      </w:tr>
    </w:tbl>
    <w:p w14:paraId="33D3F59E" w14:textId="246D4B3E" w:rsidR="00CF223B" w:rsidRDefault="00CF223B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14D2AA85" w14:textId="77777777" w:rsidR="00870CCC" w:rsidRPr="00BF1313" w:rsidRDefault="004762B0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p w14:paraId="70E460A5" w14:textId="77777777" w:rsidR="009E63E1" w:rsidRPr="00B75BAE" w:rsidRDefault="009E63E1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6"/>
        <w:gridCol w:w="953"/>
        <w:gridCol w:w="1072"/>
        <w:gridCol w:w="268"/>
        <w:gridCol w:w="1083"/>
        <w:gridCol w:w="267"/>
        <w:gridCol w:w="1046"/>
        <w:gridCol w:w="237"/>
        <w:gridCol w:w="1112"/>
      </w:tblGrid>
      <w:tr w:rsidR="009E63E1" w:rsidRPr="00BF1313" w14:paraId="6417F7E1" w14:textId="77777777" w:rsidTr="0032188A">
        <w:trPr>
          <w:trHeight w:val="408"/>
        </w:trPr>
        <w:tc>
          <w:tcPr>
            <w:tcW w:w="1716" w:type="pct"/>
          </w:tcPr>
          <w:p w14:paraId="045C90DB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" w:type="pct"/>
            <w:shd w:val="clear" w:color="auto" w:fill="auto"/>
          </w:tcPr>
          <w:p w14:paraId="6E2DDF39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70D97A5A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237B738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0E7CC82C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63E1" w:rsidRPr="00BF1313" w14:paraId="5AEFAEA8" w14:textId="77777777" w:rsidTr="0032188A">
        <w:trPr>
          <w:trHeight w:val="408"/>
        </w:trPr>
        <w:tc>
          <w:tcPr>
            <w:tcW w:w="1716" w:type="pct"/>
            <w:shd w:val="clear" w:color="auto" w:fill="auto"/>
          </w:tcPr>
          <w:p w14:paraId="068D5FEA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78A53A11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5B1A8DD" w14:textId="7D949D33" w:rsidR="009E63E1" w:rsidRPr="00BF1313" w:rsidRDefault="00327A23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2188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14:paraId="3BA82EE1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3E1B4CAC" w14:textId="73F80EF1" w:rsidR="009E63E1" w:rsidRPr="00BF1313" w:rsidRDefault="00327A23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2188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385941A5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33824A4" w14:textId="646BD2B2" w:rsidR="009E63E1" w:rsidRPr="00BF1313" w:rsidRDefault="00327A23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2188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shd w:val="clear" w:color="auto" w:fill="auto"/>
          </w:tcPr>
          <w:p w14:paraId="2BE28F48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2D9F7F9E" w14:textId="77C6CE62" w:rsidR="009E63E1" w:rsidRPr="00BF1313" w:rsidRDefault="00327A23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32188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E63E1" w:rsidRPr="00BF1313" w14:paraId="70AE7844" w14:textId="77777777" w:rsidTr="0032188A">
        <w:trPr>
          <w:trHeight w:val="408"/>
        </w:trPr>
        <w:tc>
          <w:tcPr>
            <w:tcW w:w="1716" w:type="pct"/>
            <w:shd w:val="clear" w:color="auto" w:fill="auto"/>
          </w:tcPr>
          <w:p w14:paraId="380C5034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4B6DA751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7"/>
            <w:shd w:val="clear" w:color="auto" w:fill="auto"/>
          </w:tcPr>
          <w:p w14:paraId="48B8B2C1" w14:textId="77777777" w:rsidR="009E63E1" w:rsidRPr="00BF1313" w:rsidRDefault="009E63E1" w:rsidP="009E63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188A" w:rsidRPr="00BF1313" w14:paraId="76A4D3AF" w14:textId="77777777" w:rsidTr="0032188A">
        <w:trPr>
          <w:trHeight w:val="408"/>
        </w:trPr>
        <w:tc>
          <w:tcPr>
            <w:tcW w:w="1716" w:type="pct"/>
            <w:shd w:val="clear" w:color="auto" w:fill="auto"/>
          </w:tcPr>
          <w:p w14:paraId="7048C6F4" w14:textId="77777777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A8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18" w:type="pct"/>
          </w:tcPr>
          <w:p w14:paraId="33058164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541B1D1" w14:textId="0918D01B" w:rsidR="0032188A" w:rsidRPr="00BF1313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316.85</w:t>
            </w:r>
          </w:p>
        </w:tc>
        <w:tc>
          <w:tcPr>
            <w:tcW w:w="146" w:type="pct"/>
            <w:shd w:val="clear" w:color="auto" w:fill="auto"/>
          </w:tcPr>
          <w:p w14:paraId="744F8C9E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AD2869B" w14:textId="2F3DE18E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750.53</w:t>
            </w:r>
          </w:p>
        </w:tc>
        <w:tc>
          <w:tcPr>
            <w:tcW w:w="145" w:type="pct"/>
            <w:shd w:val="clear" w:color="auto" w:fill="auto"/>
          </w:tcPr>
          <w:p w14:paraId="6982AFDD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5A19D08" w14:textId="4BD572B4" w:rsidR="0032188A" w:rsidRPr="00BF1313" w:rsidRDefault="005256B5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4121D64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35FE44DE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32188A" w:rsidRPr="00BF1313" w14:paraId="3B97E5C8" w14:textId="77777777" w:rsidTr="0032188A">
        <w:trPr>
          <w:trHeight w:val="408"/>
        </w:trPr>
        <w:tc>
          <w:tcPr>
            <w:tcW w:w="1716" w:type="pct"/>
            <w:shd w:val="clear" w:color="auto" w:fill="auto"/>
          </w:tcPr>
          <w:p w14:paraId="2C59D504" w14:textId="77777777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A8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18" w:type="pct"/>
          </w:tcPr>
          <w:p w14:paraId="0D4DB86C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9A8C306" w14:textId="318E1C35" w:rsidR="0032188A" w:rsidRPr="00BF1313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539.77</w:t>
            </w:r>
          </w:p>
        </w:tc>
        <w:tc>
          <w:tcPr>
            <w:tcW w:w="146" w:type="pct"/>
            <w:shd w:val="clear" w:color="auto" w:fill="auto"/>
          </w:tcPr>
          <w:p w14:paraId="5A4EBB6F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19796DB7" w14:textId="2916BB92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506.85</w:t>
            </w:r>
          </w:p>
        </w:tc>
        <w:tc>
          <w:tcPr>
            <w:tcW w:w="145" w:type="pct"/>
            <w:shd w:val="clear" w:color="auto" w:fill="auto"/>
          </w:tcPr>
          <w:p w14:paraId="6272B788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5F7C322" w14:textId="62D3E824" w:rsidR="0032188A" w:rsidRPr="00BF1313" w:rsidRDefault="00180608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5256B5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29" w:type="pct"/>
            <w:shd w:val="clear" w:color="auto" w:fill="auto"/>
          </w:tcPr>
          <w:p w14:paraId="6D05CA50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122F4C89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32188A" w:rsidRPr="00BF1313" w14:paraId="565AE189" w14:textId="77777777" w:rsidTr="0032188A">
        <w:trPr>
          <w:trHeight w:val="408"/>
        </w:trPr>
        <w:tc>
          <w:tcPr>
            <w:tcW w:w="1716" w:type="pct"/>
            <w:shd w:val="clear" w:color="auto" w:fill="auto"/>
          </w:tcPr>
          <w:p w14:paraId="02C06C09" w14:textId="77777777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A8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518" w:type="pct"/>
          </w:tcPr>
          <w:p w14:paraId="2AFD49A5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1FF1782" w14:textId="5A25BAB2" w:rsidR="0032188A" w:rsidRPr="00BF1313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127.12</w:t>
            </w:r>
          </w:p>
        </w:tc>
        <w:tc>
          <w:tcPr>
            <w:tcW w:w="146" w:type="pct"/>
            <w:shd w:val="clear" w:color="auto" w:fill="auto"/>
          </w:tcPr>
          <w:p w14:paraId="4235BB88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2681A10" w14:textId="2B1F9324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105.32</w:t>
            </w:r>
          </w:p>
        </w:tc>
        <w:tc>
          <w:tcPr>
            <w:tcW w:w="145" w:type="pct"/>
            <w:shd w:val="clear" w:color="auto" w:fill="auto"/>
          </w:tcPr>
          <w:p w14:paraId="0EBCA07F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565E2F4" w14:textId="3B24D9BE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0C09B08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8086D6D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32188A" w:rsidRPr="00BF1313" w14:paraId="30615C73" w14:textId="77777777" w:rsidTr="0032188A">
        <w:trPr>
          <w:trHeight w:val="408"/>
        </w:trPr>
        <w:tc>
          <w:tcPr>
            <w:tcW w:w="1716" w:type="pct"/>
            <w:shd w:val="clear" w:color="auto" w:fill="auto"/>
          </w:tcPr>
          <w:p w14:paraId="0EC724B2" w14:textId="66F1A792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0A87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518" w:type="pct"/>
          </w:tcPr>
          <w:p w14:paraId="08D78B39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004B2EB" w14:textId="779F3929" w:rsidR="0032188A" w:rsidRPr="00BF1313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43.11</w:t>
            </w:r>
          </w:p>
        </w:tc>
        <w:tc>
          <w:tcPr>
            <w:tcW w:w="146" w:type="pct"/>
            <w:shd w:val="clear" w:color="auto" w:fill="auto"/>
          </w:tcPr>
          <w:p w14:paraId="5F50B776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369B1EC2" w14:textId="7B705B68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39.64</w:t>
            </w:r>
          </w:p>
        </w:tc>
        <w:tc>
          <w:tcPr>
            <w:tcW w:w="145" w:type="pct"/>
            <w:shd w:val="clear" w:color="auto" w:fill="auto"/>
          </w:tcPr>
          <w:p w14:paraId="77F7B9BC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759D6983" w14:textId="2F9212F5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2E5CF7C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35559C7E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32188A" w:rsidRPr="00BF1313" w14:paraId="219C7236" w14:textId="77777777" w:rsidTr="0032188A">
        <w:trPr>
          <w:trHeight w:val="408"/>
        </w:trPr>
        <w:tc>
          <w:tcPr>
            <w:tcW w:w="1716" w:type="pct"/>
            <w:shd w:val="clear" w:color="auto" w:fill="auto"/>
          </w:tcPr>
          <w:p w14:paraId="222476FB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8" w:type="pct"/>
          </w:tcPr>
          <w:p w14:paraId="6BF52E6F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8033B75" w14:textId="2D3BFB08" w:rsidR="0032188A" w:rsidRPr="0039417F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41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1,026.85</w:t>
            </w:r>
          </w:p>
        </w:tc>
        <w:tc>
          <w:tcPr>
            <w:tcW w:w="146" w:type="pct"/>
            <w:shd w:val="clear" w:color="auto" w:fill="auto"/>
          </w:tcPr>
          <w:p w14:paraId="6F0CB6F7" w14:textId="77777777" w:rsidR="0032188A" w:rsidRPr="0039417F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55D41C2A" w14:textId="74643CF3" w:rsidR="0032188A" w:rsidRPr="0039417F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41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1,402.34</w:t>
            </w:r>
          </w:p>
        </w:tc>
        <w:tc>
          <w:tcPr>
            <w:tcW w:w="145" w:type="pct"/>
            <w:shd w:val="clear" w:color="auto" w:fill="auto"/>
          </w:tcPr>
          <w:p w14:paraId="4549499B" w14:textId="77777777" w:rsidR="0032188A" w:rsidRPr="0039417F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27998AB0" w14:textId="0A1654B7" w:rsidR="0032188A" w:rsidRPr="0039417F" w:rsidRDefault="00180608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9417F">
              <w:rPr>
                <w:rFonts w:asciiTheme="majorBidi" w:hAnsiTheme="majorBidi" w:cstheme="majorBidi"/>
                <w:b/>
                <w:bCs/>
              </w:rPr>
              <w:t>0.42</w:t>
            </w:r>
          </w:p>
        </w:tc>
        <w:tc>
          <w:tcPr>
            <w:tcW w:w="129" w:type="pct"/>
            <w:shd w:val="clear" w:color="auto" w:fill="auto"/>
          </w:tcPr>
          <w:p w14:paraId="486A5170" w14:textId="77777777" w:rsidR="0032188A" w:rsidRPr="0039417F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31C304D0" w14:textId="77777777" w:rsidR="0032188A" w:rsidRPr="0039417F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9417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32188A" w:rsidRPr="00BF1313" w14:paraId="2FF75A5D" w14:textId="77777777" w:rsidTr="0032188A">
        <w:trPr>
          <w:trHeight w:val="408"/>
        </w:trPr>
        <w:tc>
          <w:tcPr>
            <w:tcW w:w="1716" w:type="pct"/>
            <w:shd w:val="clear" w:color="auto" w:fill="auto"/>
          </w:tcPr>
          <w:p w14:paraId="09D64282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518" w:type="pct"/>
          </w:tcPr>
          <w:p w14:paraId="7BC2343D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45AFF25" w14:textId="0BA75992" w:rsidR="0032188A" w:rsidRPr="00BF1313" w:rsidRDefault="00180608" w:rsidP="00BD2F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(2.07)</w:t>
            </w:r>
          </w:p>
        </w:tc>
        <w:tc>
          <w:tcPr>
            <w:tcW w:w="146" w:type="pct"/>
            <w:shd w:val="clear" w:color="auto" w:fill="auto"/>
          </w:tcPr>
          <w:p w14:paraId="11FB195E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908E657" w14:textId="75EB1FBD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579847B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71DC133C" w14:textId="420B92DD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2DAD99D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B1668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32188A" w:rsidRPr="00BF1313" w14:paraId="394F3D5D" w14:textId="77777777" w:rsidTr="0032188A">
        <w:trPr>
          <w:trHeight w:val="408"/>
        </w:trPr>
        <w:tc>
          <w:tcPr>
            <w:tcW w:w="1716" w:type="pct"/>
            <w:shd w:val="clear" w:color="auto" w:fill="auto"/>
          </w:tcPr>
          <w:p w14:paraId="3F527FAC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18" w:type="pct"/>
          </w:tcPr>
          <w:p w14:paraId="5AF8B3D0" w14:textId="77777777" w:rsidR="0032188A" w:rsidRPr="00BF1313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71399" w14:textId="4FA9B077" w:rsidR="0032188A" w:rsidRPr="006C0A87" w:rsidRDefault="00180608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1,024.78</w:t>
            </w:r>
          </w:p>
        </w:tc>
        <w:tc>
          <w:tcPr>
            <w:tcW w:w="146" w:type="pct"/>
            <w:shd w:val="clear" w:color="auto" w:fill="auto"/>
          </w:tcPr>
          <w:p w14:paraId="1A5790AD" w14:textId="77777777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60A40" w14:textId="679EB3D2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1,402.34</w:t>
            </w:r>
          </w:p>
        </w:tc>
        <w:tc>
          <w:tcPr>
            <w:tcW w:w="145" w:type="pct"/>
            <w:shd w:val="clear" w:color="auto" w:fill="auto"/>
          </w:tcPr>
          <w:p w14:paraId="7BD40513" w14:textId="77777777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3A337" w14:textId="4330577B" w:rsidR="0032188A" w:rsidRPr="006C0A87" w:rsidRDefault="00180608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0.42</w:t>
            </w:r>
          </w:p>
        </w:tc>
        <w:tc>
          <w:tcPr>
            <w:tcW w:w="129" w:type="pct"/>
            <w:shd w:val="clear" w:color="auto" w:fill="auto"/>
          </w:tcPr>
          <w:p w14:paraId="45292B74" w14:textId="77777777" w:rsidR="0032188A" w:rsidRPr="006C0A87" w:rsidRDefault="0032188A" w:rsidP="00321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4DD00" w14:textId="77777777" w:rsidR="0032188A" w:rsidRPr="006C0A87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2FF1F5FF" w14:textId="77777777" w:rsidR="009E63E1" w:rsidRPr="00434D18" w:rsidRDefault="009E63E1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0"/>
        </w:rPr>
      </w:pPr>
    </w:p>
    <w:p w14:paraId="3DDFA989" w14:textId="5FB68B57" w:rsidR="008A3B46" w:rsidRPr="00692B17" w:rsidRDefault="008A3B46" w:rsidP="006C0A87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0"/>
        <w:gridCol w:w="1086"/>
        <w:gridCol w:w="254"/>
        <w:gridCol w:w="1092"/>
        <w:gridCol w:w="266"/>
        <w:gridCol w:w="992"/>
        <w:gridCol w:w="244"/>
        <w:gridCol w:w="1105"/>
      </w:tblGrid>
      <w:tr w:rsidR="00906D96" w:rsidRPr="00BF1313" w14:paraId="61C0B536" w14:textId="77777777" w:rsidTr="003B6F8E">
        <w:trPr>
          <w:trHeight w:val="408"/>
        </w:trPr>
        <w:tc>
          <w:tcPr>
            <w:tcW w:w="2258" w:type="pct"/>
            <w:shd w:val="clear" w:color="auto" w:fill="auto"/>
          </w:tcPr>
          <w:p w14:paraId="121F14A3" w14:textId="77777777" w:rsidR="00BF1FCF" w:rsidRPr="00BF1313" w:rsidRDefault="00BF1FCF" w:rsidP="006C0A87">
            <w:pPr>
              <w:tabs>
                <w:tab w:val="clear" w:pos="227"/>
                <w:tab w:val="left" w:pos="261"/>
              </w:tabs>
              <w:spacing w:line="240" w:lineRule="auto"/>
              <w:ind w:left="189" w:right="-1203" w:hanging="189"/>
              <w:rPr>
                <w:rFonts w:asciiTheme="majorBidi" w:hAnsiTheme="majorBidi" w:cstheme="majorBidi"/>
                <w:b/>
              </w:rPr>
            </w:pPr>
            <w:r w:rsidRPr="00BF1313">
              <w:rPr>
                <w:rFonts w:asciiTheme="majorBidi" w:hAnsiTheme="majorBidi" w:cstheme="majorBidi"/>
                <w:b/>
                <w:cs/>
              </w:rPr>
              <w:t>ต้นทุนของสินค้าคงเหลือที่บันทึกเป็น</w:t>
            </w:r>
          </w:p>
          <w:p w14:paraId="1018B00E" w14:textId="790C79BE" w:rsidR="00BF1FCF" w:rsidRPr="00BF1313" w:rsidRDefault="00BF1FCF" w:rsidP="006C0A87">
            <w:pPr>
              <w:tabs>
                <w:tab w:val="clear" w:pos="227"/>
                <w:tab w:val="left" w:pos="261"/>
              </w:tabs>
              <w:spacing w:line="240" w:lineRule="auto"/>
              <w:ind w:left="189" w:right="-1203" w:firstLine="72"/>
              <w:rPr>
                <w:rFonts w:asciiTheme="majorBidi" w:hAnsiTheme="majorBidi" w:cstheme="majorBidi"/>
                <w:b/>
                <w:cs/>
              </w:rPr>
            </w:pPr>
            <w:r w:rsidRPr="00BF1313">
              <w:rPr>
                <w:rFonts w:asciiTheme="majorBidi" w:hAnsiTheme="majorBidi" w:cstheme="majorBidi"/>
                <w:b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591" w:type="pct"/>
            <w:shd w:val="clear" w:color="auto" w:fill="auto"/>
          </w:tcPr>
          <w:p w14:paraId="1E26B0E0" w14:textId="77777777" w:rsidR="00BF1FCF" w:rsidRPr="00BF1313" w:rsidRDefault="00BF1FCF" w:rsidP="00BF1FCF">
            <w:pPr>
              <w:tabs>
                <w:tab w:val="decimal" w:pos="585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38" w:type="pct"/>
            <w:shd w:val="clear" w:color="auto" w:fill="auto"/>
          </w:tcPr>
          <w:p w14:paraId="4D5C4629" w14:textId="77777777" w:rsidR="00BF1FCF" w:rsidRPr="00BF1313" w:rsidRDefault="00BF1FCF" w:rsidP="00BF1FCF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</w:tcPr>
          <w:p w14:paraId="67FC62FE" w14:textId="77777777" w:rsidR="00BF1FCF" w:rsidRPr="00BF1313" w:rsidRDefault="00BF1FCF" w:rsidP="00BF1FCF">
            <w:pPr>
              <w:tabs>
                <w:tab w:val="clear" w:pos="680"/>
                <w:tab w:val="decimal" w:pos="665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shd w:val="clear" w:color="auto" w:fill="auto"/>
          </w:tcPr>
          <w:p w14:paraId="586E8AC8" w14:textId="77777777" w:rsidR="00BF1FCF" w:rsidRPr="00BF1313" w:rsidRDefault="00BF1FCF" w:rsidP="00BF1FCF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  <w:shd w:val="clear" w:color="auto" w:fill="auto"/>
          </w:tcPr>
          <w:p w14:paraId="23CEF2B3" w14:textId="77777777" w:rsidR="00BF1FCF" w:rsidRPr="00BF1313" w:rsidRDefault="00BF1FCF" w:rsidP="00BF1FCF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33" w:type="pct"/>
            <w:shd w:val="clear" w:color="auto" w:fill="auto"/>
          </w:tcPr>
          <w:p w14:paraId="554180E9" w14:textId="77777777" w:rsidR="00BF1FCF" w:rsidRPr="00BF1313" w:rsidRDefault="00BF1FCF" w:rsidP="00BF1FCF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4CFB5A36" w14:textId="77777777" w:rsidR="00BF1FCF" w:rsidRPr="00BF1313" w:rsidRDefault="00BF1FCF" w:rsidP="00BF1FCF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</w:tr>
      <w:tr w:rsidR="0032188A" w:rsidRPr="00BF1313" w14:paraId="1C0317BB" w14:textId="77777777" w:rsidTr="003B6F8E">
        <w:trPr>
          <w:trHeight w:val="408"/>
        </w:trPr>
        <w:tc>
          <w:tcPr>
            <w:tcW w:w="2258" w:type="pct"/>
            <w:shd w:val="clear" w:color="auto" w:fill="auto"/>
          </w:tcPr>
          <w:p w14:paraId="38F4D287" w14:textId="77777777" w:rsidR="0032188A" w:rsidRPr="00BF1313" w:rsidRDefault="0032188A" w:rsidP="0032188A">
            <w:pPr>
              <w:spacing w:line="240" w:lineRule="auto"/>
              <w:ind w:right="-1203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- </w:t>
            </w:r>
            <w:r w:rsidRPr="00BF1313">
              <w:rPr>
                <w:rFonts w:asciiTheme="majorBidi" w:hAnsiTheme="majorBidi" w:cstheme="majorBidi"/>
                <w:cs/>
              </w:rPr>
              <w:tab/>
              <w:t>ต้นทุนขาย</w:t>
            </w:r>
          </w:p>
        </w:tc>
        <w:tc>
          <w:tcPr>
            <w:tcW w:w="591" w:type="pct"/>
            <w:shd w:val="clear" w:color="auto" w:fill="auto"/>
          </w:tcPr>
          <w:p w14:paraId="233D4CD4" w14:textId="5A7DCFB3" w:rsidR="0032188A" w:rsidRPr="00BF1313" w:rsidRDefault="00180608" w:rsidP="0032188A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200" w:firstLine="7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13,06</w:t>
            </w:r>
            <w:r w:rsidR="00C60B7C">
              <w:rPr>
                <w:rFonts w:asciiTheme="majorBidi" w:hAnsiTheme="majorBidi" w:cstheme="majorBidi"/>
              </w:rPr>
              <w:t>3.34</w:t>
            </w:r>
          </w:p>
        </w:tc>
        <w:tc>
          <w:tcPr>
            <w:tcW w:w="138" w:type="pct"/>
            <w:shd w:val="clear" w:color="auto" w:fill="auto"/>
          </w:tcPr>
          <w:p w14:paraId="01B914F2" w14:textId="77777777" w:rsidR="0032188A" w:rsidRPr="00BF1313" w:rsidRDefault="0032188A" w:rsidP="0032188A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</w:tcPr>
          <w:p w14:paraId="346536AC" w14:textId="22BE70A4" w:rsidR="0032188A" w:rsidRPr="00BF1313" w:rsidRDefault="0032188A" w:rsidP="0032188A">
            <w:pPr>
              <w:tabs>
                <w:tab w:val="clear" w:pos="680"/>
                <w:tab w:val="clear" w:pos="907"/>
                <w:tab w:val="decimal" w:pos="665"/>
                <w:tab w:val="left" w:pos="802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10,868.86</w:t>
            </w:r>
          </w:p>
        </w:tc>
        <w:tc>
          <w:tcPr>
            <w:tcW w:w="145" w:type="pct"/>
            <w:shd w:val="clear" w:color="auto" w:fill="auto"/>
          </w:tcPr>
          <w:p w14:paraId="29EF2527" w14:textId="77777777" w:rsidR="0032188A" w:rsidRPr="00BF1313" w:rsidRDefault="0032188A" w:rsidP="0032188A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  <w:shd w:val="clear" w:color="auto" w:fill="auto"/>
          </w:tcPr>
          <w:p w14:paraId="56710A48" w14:textId="59E3F8BA" w:rsidR="0032188A" w:rsidRPr="00BF1313" w:rsidRDefault="00180608" w:rsidP="0032188A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1.79</w:t>
            </w:r>
          </w:p>
        </w:tc>
        <w:tc>
          <w:tcPr>
            <w:tcW w:w="133" w:type="pct"/>
            <w:shd w:val="clear" w:color="auto" w:fill="auto"/>
          </w:tcPr>
          <w:p w14:paraId="49A44013" w14:textId="77777777" w:rsidR="0032188A" w:rsidRPr="00BF1313" w:rsidRDefault="0032188A" w:rsidP="0032188A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3D3B0387" w14:textId="77777777" w:rsidR="0032188A" w:rsidRPr="00BF1313" w:rsidRDefault="0032188A" w:rsidP="0032188A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32188A" w:rsidRPr="00BF1313" w14:paraId="34674F93" w14:textId="77777777" w:rsidTr="003B6F8E">
        <w:trPr>
          <w:trHeight w:val="408"/>
        </w:trPr>
        <w:tc>
          <w:tcPr>
            <w:tcW w:w="2258" w:type="pct"/>
            <w:shd w:val="clear" w:color="auto" w:fill="auto"/>
          </w:tcPr>
          <w:p w14:paraId="5A5E642F" w14:textId="25CC7145" w:rsidR="0032188A" w:rsidRPr="00BD2FD3" w:rsidRDefault="00180608" w:rsidP="0032188A">
            <w:pPr>
              <w:spacing w:line="240" w:lineRule="auto"/>
              <w:ind w:right="-1203"/>
              <w:rPr>
                <w:rFonts w:asciiTheme="majorBidi" w:hAnsiTheme="majorBidi" w:cstheme="majorBidi"/>
                <w:cs/>
              </w:rPr>
            </w:pPr>
            <w:r w:rsidRPr="00BD2FD3">
              <w:rPr>
                <w:rFonts w:asciiTheme="majorBidi" w:hAnsiTheme="majorBidi" w:cstheme="majorBidi"/>
                <w:cs/>
              </w:rPr>
              <w:t>-</w:t>
            </w:r>
            <w:r w:rsidRPr="00BD2FD3">
              <w:rPr>
                <w:rFonts w:asciiTheme="majorBidi" w:hAnsiTheme="majorBidi" w:cstheme="majorBidi"/>
                <w:cs/>
              </w:rPr>
              <w:tab/>
            </w:r>
            <w:r w:rsidRPr="00BD2FD3">
              <w:rPr>
                <w:rFonts w:asciiTheme="majorBidi" w:hAnsiTheme="majorBidi"/>
                <w:cs/>
              </w:rPr>
              <w:t>(กลับรายการ) ค่าเผื่อการลดมูลค่าสินค้าคงเหลือ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72364D4A" w14:textId="1A0D417A" w:rsidR="0032188A" w:rsidRPr="00BD2FD3" w:rsidRDefault="00BD2FD3" w:rsidP="0032188A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 w:rsidRPr="00BD2FD3">
              <w:rPr>
                <w:rFonts w:asciiTheme="majorBidi" w:hAnsiTheme="majorBidi" w:cstheme="majorBidi"/>
              </w:rPr>
              <w:t>2.07</w:t>
            </w:r>
          </w:p>
        </w:tc>
        <w:tc>
          <w:tcPr>
            <w:tcW w:w="138" w:type="pct"/>
            <w:shd w:val="clear" w:color="auto" w:fill="auto"/>
          </w:tcPr>
          <w:p w14:paraId="28401781" w14:textId="77777777" w:rsidR="0032188A" w:rsidRPr="00BD2FD3" w:rsidRDefault="0032188A" w:rsidP="0032188A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3DD28103" w14:textId="71DAD46D" w:rsidR="0032188A" w:rsidRPr="00BD2FD3" w:rsidRDefault="0032188A" w:rsidP="0032188A">
            <w:pPr>
              <w:tabs>
                <w:tab w:val="clear" w:pos="680"/>
                <w:tab w:val="clear" w:pos="907"/>
                <w:tab w:val="decimal" w:pos="665"/>
                <w:tab w:val="left" w:pos="802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 w:rsidRPr="00BD2FD3">
              <w:rPr>
                <w:rFonts w:asciiTheme="majorBidi" w:hAnsiTheme="majorBidi" w:cstheme="majorBidi"/>
              </w:rPr>
              <w:t>(0.46)</w:t>
            </w:r>
          </w:p>
        </w:tc>
        <w:tc>
          <w:tcPr>
            <w:tcW w:w="145" w:type="pct"/>
            <w:shd w:val="clear" w:color="auto" w:fill="auto"/>
          </w:tcPr>
          <w:p w14:paraId="4FAC1F10" w14:textId="77777777" w:rsidR="0032188A" w:rsidRPr="006C0A87" w:rsidRDefault="0032188A" w:rsidP="0032188A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93093E3" w14:textId="205729E2" w:rsidR="0032188A" w:rsidRPr="00BF1313" w:rsidRDefault="0032188A" w:rsidP="0032188A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77A63497" w14:textId="77777777" w:rsidR="0032188A" w:rsidRPr="006C0A87" w:rsidRDefault="0032188A" w:rsidP="0032188A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3E3C8FD9" w14:textId="77777777" w:rsidR="0032188A" w:rsidRPr="00BF1313" w:rsidRDefault="0032188A" w:rsidP="0032188A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32188A" w:rsidRPr="00BF1313" w14:paraId="722A654C" w14:textId="77777777" w:rsidTr="003B6F8E">
        <w:trPr>
          <w:trHeight w:val="408"/>
        </w:trPr>
        <w:tc>
          <w:tcPr>
            <w:tcW w:w="2258" w:type="pct"/>
            <w:shd w:val="clear" w:color="auto" w:fill="auto"/>
          </w:tcPr>
          <w:p w14:paraId="7A6488C6" w14:textId="77777777" w:rsidR="0032188A" w:rsidRPr="00BF1313" w:rsidRDefault="0032188A" w:rsidP="0032188A">
            <w:pPr>
              <w:spacing w:line="240" w:lineRule="auto"/>
              <w:ind w:right="-1203"/>
              <w:rPr>
                <w:rFonts w:asciiTheme="majorBidi" w:hAnsiTheme="majorBidi" w:cstheme="majorBidi"/>
                <w:i/>
                <w:i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E013FB" w14:textId="1E59D308" w:rsidR="0032188A" w:rsidRPr="007F7BA7" w:rsidRDefault="00180608" w:rsidP="0032188A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13,065.</w:t>
            </w:r>
            <w:r w:rsidR="00C60B7C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  <w:tc>
          <w:tcPr>
            <w:tcW w:w="138" w:type="pct"/>
            <w:shd w:val="clear" w:color="auto" w:fill="auto"/>
          </w:tcPr>
          <w:p w14:paraId="186B6E5C" w14:textId="77777777" w:rsidR="0032188A" w:rsidRPr="00BF1313" w:rsidRDefault="0032188A" w:rsidP="0032188A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581BB" w14:textId="6C6FFA1E" w:rsidR="0032188A" w:rsidRPr="00BF1313" w:rsidRDefault="0032188A" w:rsidP="0032188A">
            <w:pPr>
              <w:tabs>
                <w:tab w:val="clear" w:pos="680"/>
                <w:tab w:val="clear" w:pos="907"/>
                <w:tab w:val="decimal" w:pos="665"/>
                <w:tab w:val="left" w:pos="802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10,868.40</w:t>
            </w:r>
          </w:p>
        </w:tc>
        <w:tc>
          <w:tcPr>
            <w:tcW w:w="145" w:type="pct"/>
            <w:shd w:val="clear" w:color="auto" w:fill="auto"/>
          </w:tcPr>
          <w:p w14:paraId="72FED99E" w14:textId="77777777" w:rsidR="0032188A" w:rsidRPr="00BF1313" w:rsidRDefault="0032188A" w:rsidP="0032188A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F77D0" w14:textId="58ED9602" w:rsidR="0032188A" w:rsidRPr="00BF1313" w:rsidRDefault="00180608" w:rsidP="0032188A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1.79</w:t>
            </w:r>
          </w:p>
        </w:tc>
        <w:tc>
          <w:tcPr>
            <w:tcW w:w="133" w:type="pct"/>
            <w:shd w:val="clear" w:color="auto" w:fill="auto"/>
          </w:tcPr>
          <w:p w14:paraId="3ED43251" w14:textId="77777777" w:rsidR="0032188A" w:rsidRPr="00BF1313" w:rsidRDefault="0032188A" w:rsidP="0032188A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B1967" w14:textId="77777777" w:rsidR="0032188A" w:rsidRPr="00BF1313" w:rsidRDefault="0032188A" w:rsidP="0032188A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C0A8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2948F5D3" w14:textId="79320C59" w:rsidR="00870CCC" w:rsidRPr="00434D18" w:rsidRDefault="004762B0" w:rsidP="00B83B6F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34D18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434D1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</w:t>
      </w:r>
      <w:r w:rsidR="00AA7988" w:rsidRPr="00434D1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ร่วมและการร่วมค้า</w:t>
      </w:r>
      <w:r w:rsidRPr="00434D1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16CD60B2" w14:textId="60033E6A" w:rsidR="000C0420" w:rsidRPr="00434D18" w:rsidRDefault="000C0420" w:rsidP="000C0420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20"/>
          <w:lang w:bidi="th-TH"/>
        </w:rPr>
      </w:pPr>
    </w:p>
    <w:tbl>
      <w:tblPr>
        <w:tblW w:w="95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0"/>
        <w:gridCol w:w="266"/>
        <w:gridCol w:w="1084"/>
        <w:gridCol w:w="250"/>
        <w:gridCol w:w="15"/>
        <w:gridCol w:w="1091"/>
        <w:gridCol w:w="273"/>
        <w:gridCol w:w="1082"/>
        <w:gridCol w:w="273"/>
        <w:gridCol w:w="1064"/>
      </w:tblGrid>
      <w:tr w:rsidR="00562EC8" w:rsidRPr="00BF1313" w14:paraId="3346E66C" w14:textId="77777777" w:rsidTr="00453259">
        <w:tc>
          <w:tcPr>
            <w:tcW w:w="2170" w:type="pct"/>
            <w:shd w:val="clear" w:color="auto" w:fill="auto"/>
          </w:tcPr>
          <w:p w14:paraId="76DD51A1" w14:textId="09C7F71A" w:rsidR="00562EC8" w:rsidRPr="00BF1313" w:rsidRDefault="00562EC8" w:rsidP="00150A5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9" w:type="pct"/>
          </w:tcPr>
          <w:p w14:paraId="239195DC" w14:textId="77777777" w:rsidR="00562EC8" w:rsidRPr="00BF1313" w:rsidRDefault="00562EC8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9" w:type="pct"/>
            <w:gridSpan w:val="4"/>
            <w:shd w:val="clear" w:color="auto" w:fill="auto"/>
          </w:tcPr>
          <w:p w14:paraId="232EE2E1" w14:textId="77777777" w:rsidR="00562EC8" w:rsidRPr="00BF1313" w:rsidRDefault="00562EC8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14:paraId="58C28FED" w14:textId="77777777" w:rsidR="00562EC8" w:rsidRPr="00BF1313" w:rsidRDefault="00562EC8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pct"/>
            <w:gridSpan w:val="3"/>
            <w:shd w:val="clear" w:color="auto" w:fill="auto"/>
          </w:tcPr>
          <w:p w14:paraId="3B186E29" w14:textId="77777777" w:rsidR="00562EC8" w:rsidRPr="00BF1313" w:rsidRDefault="00562EC8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562EC8" w:rsidRPr="00BF1313" w14:paraId="168C80F1" w14:textId="77777777" w:rsidTr="00453259">
        <w:tc>
          <w:tcPr>
            <w:tcW w:w="2170" w:type="pct"/>
            <w:shd w:val="clear" w:color="auto" w:fill="auto"/>
          </w:tcPr>
          <w:p w14:paraId="42029AAC" w14:textId="77777777" w:rsidR="00562EC8" w:rsidRPr="00BF1313" w:rsidRDefault="00562EC8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" w:type="pct"/>
          </w:tcPr>
          <w:p w14:paraId="78F47F5D" w14:textId="2C830448" w:rsidR="00562EC8" w:rsidRPr="00EC2F40" w:rsidRDefault="00562EC8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56C70C8B" w14:textId="1418C8B4" w:rsidR="00562EC8" w:rsidRPr="00BF1313" w:rsidRDefault="00327A23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32188A">
              <w:t>4</w:t>
            </w:r>
          </w:p>
        </w:tc>
        <w:tc>
          <w:tcPr>
            <w:tcW w:w="131" w:type="pct"/>
            <w:shd w:val="clear" w:color="auto" w:fill="auto"/>
          </w:tcPr>
          <w:p w14:paraId="2D3910C8" w14:textId="77777777" w:rsidR="00562EC8" w:rsidRPr="00BF1313" w:rsidRDefault="00562EC8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01458BCC" w14:textId="285C0D64" w:rsidR="00562EC8" w:rsidRPr="00BF1313" w:rsidRDefault="00327A23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t>256</w:t>
            </w:r>
            <w:r w:rsidR="0032188A">
              <w:t>3</w:t>
            </w:r>
          </w:p>
        </w:tc>
        <w:tc>
          <w:tcPr>
            <w:tcW w:w="143" w:type="pct"/>
            <w:shd w:val="clear" w:color="auto" w:fill="auto"/>
          </w:tcPr>
          <w:p w14:paraId="6410BAFE" w14:textId="77777777" w:rsidR="00562EC8" w:rsidRPr="00BF1313" w:rsidRDefault="00562EC8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  <w:shd w:val="clear" w:color="auto" w:fill="auto"/>
          </w:tcPr>
          <w:p w14:paraId="70E290B7" w14:textId="6A7DA836" w:rsidR="00562EC8" w:rsidRPr="00BF1313" w:rsidRDefault="00327A23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32188A">
              <w:t>4</w:t>
            </w:r>
          </w:p>
        </w:tc>
        <w:tc>
          <w:tcPr>
            <w:tcW w:w="143" w:type="pct"/>
            <w:shd w:val="clear" w:color="auto" w:fill="auto"/>
          </w:tcPr>
          <w:p w14:paraId="3ED6BE1B" w14:textId="77777777" w:rsidR="00562EC8" w:rsidRPr="00BF1313" w:rsidRDefault="00562EC8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4F47F4F0" w14:textId="49CBB12C" w:rsidR="00562EC8" w:rsidRPr="00BF1313" w:rsidRDefault="00327A23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32188A">
              <w:t>3</w:t>
            </w:r>
          </w:p>
        </w:tc>
      </w:tr>
      <w:tr w:rsidR="00562EC8" w:rsidRPr="00BF1313" w14:paraId="765B6E14" w14:textId="77777777" w:rsidTr="00453259">
        <w:tc>
          <w:tcPr>
            <w:tcW w:w="2170" w:type="pct"/>
          </w:tcPr>
          <w:p w14:paraId="273B6AA7" w14:textId="77777777" w:rsidR="00562EC8" w:rsidRPr="00BF1313" w:rsidRDefault="00562EC8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" w:type="pct"/>
          </w:tcPr>
          <w:p w14:paraId="2D775EFD" w14:textId="77777777" w:rsidR="00562EC8" w:rsidRPr="00BF1313" w:rsidRDefault="00562EC8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90" w:type="pct"/>
            <w:gridSpan w:val="8"/>
          </w:tcPr>
          <w:p w14:paraId="5783CCFA" w14:textId="77777777" w:rsidR="00562EC8" w:rsidRPr="00BF1313" w:rsidRDefault="00562EC8" w:rsidP="00150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32188A" w:rsidRPr="00BF1313" w14:paraId="0999A999" w14:textId="77777777" w:rsidTr="00453259">
        <w:tc>
          <w:tcPr>
            <w:tcW w:w="2170" w:type="pct"/>
          </w:tcPr>
          <w:p w14:paraId="40EC9BE4" w14:textId="6FA9EE8A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ณ วันที</w:t>
            </w:r>
            <w:r w:rsidRPr="00AC5EDC">
              <w:rPr>
                <w:rFonts w:asciiTheme="majorBidi" w:hAnsiTheme="majorBidi" w:cstheme="majorBidi"/>
                <w:cs/>
              </w:rPr>
              <w:t xml:space="preserve">่ </w:t>
            </w:r>
            <w:r>
              <w:t>1</w:t>
            </w:r>
            <w:r w:rsidRPr="00AC5EDC">
              <w:rPr>
                <w:rFonts w:asciiTheme="majorBidi" w:hAnsiTheme="majorBidi" w:cstheme="majorBidi"/>
              </w:rPr>
              <w:t xml:space="preserve"> </w:t>
            </w:r>
            <w:r w:rsidRPr="00AC5EDC">
              <w:rPr>
                <w:rFonts w:asciiTheme="majorBidi" w:hAnsiTheme="majorBidi" w:cstheme="majorBidi"/>
                <w:cs/>
              </w:rPr>
              <w:t>มกราคม</w:t>
            </w:r>
            <w:r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9" w:type="pct"/>
          </w:tcPr>
          <w:p w14:paraId="502562F4" w14:textId="77777777" w:rsidR="0032188A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4551FE69" w14:textId="256AF5D7" w:rsidR="0032188A" w:rsidRPr="007625E1" w:rsidRDefault="00081DF7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862.49</w:t>
            </w:r>
          </w:p>
        </w:tc>
        <w:tc>
          <w:tcPr>
            <w:tcW w:w="139" w:type="pct"/>
            <w:gridSpan w:val="2"/>
          </w:tcPr>
          <w:p w14:paraId="7599DED4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B065F4E" w14:textId="088D9334" w:rsidR="0032188A" w:rsidRDefault="0032188A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</w:rPr>
            </w:pPr>
            <w:r>
              <w:rPr>
                <w:rFonts w:hint="cs"/>
                <w:cs/>
              </w:rPr>
              <w:t>803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>
              <w:rPr>
                <w:rFonts w:hint="cs"/>
                <w:cs/>
              </w:rPr>
              <w:t>19</w:t>
            </w:r>
          </w:p>
        </w:tc>
        <w:tc>
          <w:tcPr>
            <w:tcW w:w="143" w:type="pct"/>
          </w:tcPr>
          <w:p w14:paraId="2E830994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</w:tcPr>
          <w:p w14:paraId="74134F39" w14:textId="58F60270" w:rsidR="0032188A" w:rsidRPr="00BF1313" w:rsidRDefault="00081DF7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803.45</w:t>
            </w:r>
          </w:p>
        </w:tc>
        <w:tc>
          <w:tcPr>
            <w:tcW w:w="143" w:type="pct"/>
          </w:tcPr>
          <w:p w14:paraId="23D34375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7ACF9BD1" w14:textId="35C48BA9" w:rsidR="0032188A" w:rsidRPr="005A3E2F" w:rsidRDefault="0032188A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47"/>
              <w:jc w:val="both"/>
              <w:rPr>
                <w:rFonts w:asciiTheme="majorBidi" w:hAnsiTheme="majorBidi" w:cstheme="majorBidi"/>
              </w:rPr>
            </w:pPr>
            <w:r w:rsidRPr="005A3E2F">
              <w:rPr>
                <w:rFonts w:asciiTheme="majorBidi" w:hAnsiTheme="majorBidi" w:cstheme="majorBidi" w:hint="cs"/>
                <w:cs/>
              </w:rPr>
              <w:t>744.15</w:t>
            </w:r>
          </w:p>
        </w:tc>
      </w:tr>
      <w:tr w:rsidR="0032188A" w:rsidRPr="00BF1313" w14:paraId="0FE4E152" w14:textId="77777777" w:rsidTr="00453259">
        <w:tc>
          <w:tcPr>
            <w:tcW w:w="2170" w:type="pct"/>
          </w:tcPr>
          <w:p w14:paraId="670C120B" w14:textId="149E7928" w:rsidR="0032188A" w:rsidRPr="00BF1313" w:rsidRDefault="0032188A" w:rsidP="0045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ส่วนแบ่งกำไรจากเงิน</w:t>
            </w:r>
            <w:r>
              <w:rPr>
                <w:rFonts w:asciiTheme="majorBidi" w:hAnsiTheme="majorBidi" w:cstheme="majorBidi" w:hint="cs"/>
                <w:cs/>
              </w:rPr>
              <w:t>ลงทุน</w:t>
            </w:r>
            <w:r w:rsidR="00453259" w:rsidRPr="00BF1313">
              <w:rPr>
                <w:rFonts w:asciiTheme="majorBidi" w:hAnsiTheme="majorBidi" w:cstheme="majorBidi"/>
                <w:cs/>
              </w:rPr>
              <w:t>ในบริษัทร่วม</w:t>
            </w:r>
          </w:p>
        </w:tc>
        <w:tc>
          <w:tcPr>
            <w:tcW w:w="139" w:type="pct"/>
          </w:tcPr>
          <w:p w14:paraId="551D2A6E" w14:textId="65B359A5" w:rsidR="0032188A" w:rsidRPr="00B83331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68" w:type="pct"/>
          </w:tcPr>
          <w:p w14:paraId="5AF19028" w14:textId="7FC01894" w:rsidR="00081DF7" w:rsidRPr="00BF1313" w:rsidRDefault="00081DF7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44.31</w:t>
            </w:r>
          </w:p>
        </w:tc>
        <w:tc>
          <w:tcPr>
            <w:tcW w:w="139" w:type="pct"/>
            <w:gridSpan w:val="2"/>
          </w:tcPr>
          <w:p w14:paraId="00343257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50C65EC" w14:textId="2F29700F" w:rsidR="0032188A" w:rsidRPr="00E71275" w:rsidRDefault="0032188A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20.76</w:t>
            </w:r>
          </w:p>
        </w:tc>
        <w:tc>
          <w:tcPr>
            <w:tcW w:w="143" w:type="pct"/>
          </w:tcPr>
          <w:p w14:paraId="07AEF6D0" w14:textId="77777777" w:rsidR="0032188A" w:rsidRPr="00E71275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</w:tcPr>
          <w:p w14:paraId="5E3F4880" w14:textId="59788285" w:rsidR="00081DF7" w:rsidRPr="00E71275" w:rsidRDefault="00081DF7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7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44.31</w:t>
            </w:r>
          </w:p>
        </w:tc>
        <w:tc>
          <w:tcPr>
            <w:tcW w:w="143" w:type="pct"/>
          </w:tcPr>
          <w:p w14:paraId="3CCD4685" w14:textId="77777777" w:rsidR="0032188A" w:rsidRPr="00E71275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54F32BD1" w14:textId="158DEC65" w:rsidR="0032188A" w:rsidRPr="005A3E2F" w:rsidRDefault="0032188A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66"/>
              <w:jc w:val="both"/>
              <w:rPr>
                <w:rFonts w:asciiTheme="majorBidi" w:hAnsiTheme="majorBidi" w:cstheme="majorBidi"/>
                <w:cs/>
              </w:rPr>
            </w:pPr>
            <w:r w:rsidRPr="005A3E2F">
              <w:rPr>
                <w:rFonts w:asciiTheme="majorBidi" w:hAnsiTheme="majorBidi" w:cstheme="majorBidi"/>
              </w:rPr>
              <w:t>20.76</w:t>
            </w:r>
          </w:p>
        </w:tc>
      </w:tr>
      <w:tr w:rsidR="0032188A" w:rsidRPr="00BF1313" w14:paraId="3A6C071E" w14:textId="77777777" w:rsidTr="00453259">
        <w:tc>
          <w:tcPr>
            <w:tcW w:w="2170" w:type="pct"/>
          </w:tcPr>
          <w:p w14:paraId="4BD8A93A" w14:textId="432409CD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</w:t>
            </w:r>
          </w:p>
        </w:tc>
        <w:tc>
          <w:tcPr>
            <w:tcW w:w="139" w:type="pct"/>
          </w:tcPr>
          <w:p w14:paraId="51E0E39F" w14:textId="77777777" w:rsidR="0032188A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3B892487" w14:textId="794403D5" w:rsidR="0032188A" w:rsidRDefault="00081DF7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(78.73)</w:t>
            </w:r>
          </w:p>
        </w:tc>
        <w:tc>
          <w:tcPr>
            <w:tcW w:w="139" w:type="pct"/>
            <w:gridSpan w:val="2"/>
          </w:tcPr>
          <w:p w14:paraId="174B19C0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72791E6" w14:textId="59F66AE9" w:rsidR="0032188A" w:rsidRPr="00E71275" w:rsidRDefault="0032188A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(2.12)</w:t>
            </w:r>
          </w:p>
        </w:tc>
        <w:tc>
          <w:tcPr>
            <w:tcW w:w="143" w:type="pct"/>
          </w:tcPr>
          <w:p w14:paraId="0414F269" w14:textId="77777777" w:rsidR="0032188A" w:rsidRPr="00E71275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</w:tcPr>
          <w:p w14:paraId="32A44F0E" w14:textId="289EE6BF" w:rsidR="0032188A" w:rsidRPr="00E71275" w:rsidRDefault="00081DF7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(78.73)</w:t>
            </w:r>
          </w:p>
        </w:tc>
        <w:tc>
          <w:tcPr>
            <w:tcW w:w="143" w:type="pct"/>
          </w:tcPr>
          <w:p w14:paraId="6479ACAB" w14:textId="77777777" w:rsidR="0032188A" w:rsidRPr="00E71275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2AE1FB22" w14:textId="61D43CCB" w:rsidR="0032188A" w:rsidRPr="00E71275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(2.12)</w:t>
            </w:r>
          </w:p>
        </w:tc>
      </w:tr>
      <w:tr w:rsidR="0032188A" w:rsidRPr="00BF1313" w14:paraId="5BE3EB5E" w14:textId="77777777" w:rsidTr="00453259">
        <w:tc>
          <w:tcPr>
            <w:tcW w:w="2170" w:type="pct"/>
          </w:tcPr>
          <w:p w14:paraId="04B7FB42" w14:textId="2A8E7B8E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  <w:cs/>
              </w:rPr>
            </w:pPr>
            <w:r w:rsidRPr="0004708B">
              <w:rPr>
                <w:rFonts w:asciiTheme="majorBidi" w:hAnsiTheme="majorBidi" w:cstheme="majorBidi" w:hint="cs"/>
                <w:cs/>
              </w:rPr>
              <w:t>เงินลงทุนในการร่วมค้า</w:t>
            </w:r>
          </w:p>
        </w:tc>
        <w:tc>
          <w:tcPr>
            <w:tcW w:w="139" w:type="pct"/>
          </w:tcPr>
          <w:p w14:paraId="212EB4C5" w14:textId="77777777" w:rsidR="0032188A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17D9C056" w14:textId="65FD1EF1" w:rsidR="0032188A" w:rsidRPr="00BF1313" w:rsidRDefault="004D4081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pct"/>
            <w:gridSpan w:val="2"/>
          </w:tcPr>
          <w:p w14:paraId="17B463C2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E63CC02" w14:textId="3971DC05" w:rsidR="0032188A" w:rsidRDefault="0032188A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40.80</w:t>
            </w:r>
          </w:p>
        </w:tc>
        <w:tc>
          <w:tcPr>
            <w:tcW w:w="143" w:type="pct"/>
          </w:tcPr>
          <w:p w14:paraId="55967451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</w:tcPr>
          <w:p w14:paraId="07F9308E" w14:textId="2179A9B8" w:rsidR="0032188A" w:rsidRPr="00BF1313" w:rsidRDefault="004D4081" w:rsidP="004D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7DC864FD" w14:textId="77777777" w:rsidR="0032188A" w:rsidRPr="00BF1313" w:rsidRDefault="0032188A" w:rsidP="004D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0BD740F7" w14:textId="2E1635F1" w:rsidR="0032188A" w:rsidRDefault="0032188A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74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40.80</w:t>
            </w:r>
          </w:p>
        </w:tc>
      </w:tr>
      <w:tr w:rsidR="008E0C74" w:rsidRPr="00BF1313" w14:paraId="7A2F2ECA" w14:textId="77777777" w:rsidTr="00453259">
        <w:tc>
          <w:tcPr>
            <w:tcW w:w="2170" w:type="pct"/>
          </w:tcPr>
          <w:p w14:paraId="10425978" w14:textId="71D0C750" w:rsidR="008E0C74" w:rsidRPr="0004708B" w:rsidRDefault="008E0C74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จัดประเภทเงินทุนในบริษัทร่วม</w:t>
            </w:r>
            <w:r w:rsidR="00CC0C2D">
              <w:rPr>
                <w:rFonts w:asciiTheme="majorBidi" w:hAnsiTheme="majorBidi" w:cstheme="majorBidi" w:hint="cs"/>
                <w:cs/>
              </w:rPr>
              <w:t>เป็นสินทรัพย์ทางการเงินอื่น</w:t>
            </w:r>
          </w:p>
        </w:tc>
        <w:tc>
          <w:tcPr>
            <w:tcW w:w="139" w:type="pct"/>
          </w:tcPr>
          <w:p w14:paraId="5C6EFB87" w14:textId="77777777" w:rsidR="008E0C74" w:rsidRDefault="008E0C74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vAlign w:val="bottom"/>
          </w:tcPr>
          <w:p w14:paraId="28B446F5" w14:textId="13A9F4A1" w:rsidR="008E0C74" w:rsidRDefault="004D4081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(787.40)</w:t>
            </w:r>
          </w:p>
        </w:tc>
        <w:tc>
          <w:tcPr>
            <w:tcW w:w="139" w:type="pct"/>
            <w:gridSpan w:val="2"/>
            <w:vAlign w:val="bottom"/>
          </w:tcPr>
          <w:p w14:paraId="2712E179" w14:textId="77777777" w:rsidR="008E0C74" w:rsidRPr="00BF1313" w:rsidRDefault="008E0C74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vAlign w:val="bottom"/>
          </w:tcPr>
          <w:p w14:paraId="1A60A8D7" w14:textId="3A98F01F" w:rsidR="008E0C74" w:rsidRDefault="004D4081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  <w:vAlign w:val="bottom"/>
          </w:tcPr>
          <w:p w14:paraId="0939F755" w14:textId="77777777" w:rsidR="008E0C74" w:rsidRPr="00BF1313" w:rsidRDefault="008E0C74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  <w:vAlign w:val="bottom"/>
          </w:tcPr>
          <w:p w14:paraId="0FD22656" w14:textId="581B1175" w:rsidR="008E0C74" w:rsidRDefault="004D4081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(728.36)</w:t>
            </w:r>
          </w:p>
        </w:tc>
        <w:tc>
          <w:tcPr>
            <w:tcW w:w="143" w:type="pct"/>
            <w:vAlign w:val="bottom"/>
          </w:tcPr>
          <w:p w14:paraId="0C157C66" w14:textId="77777777" w:rsidR="008E0C74" w:rsidRPr="00BF1313" w:rsidRDefault="008E0C74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vAlign w:val="bottom"/>
          </w:tcPr>
          <w:p w14:paraId="2F520FA6" w14:textId="446D8D9A" w:rsidR="008E0C74" w:rsidRDefault="008E0C74" w:rsidP="004D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</w:rPr>
            </w:pPr>
          </w:p>
        </w:tc>
      </w:tr>
      <w:tr w:rsidR="0032188A" w:rsidRPr="00BF1313" w14:paraId="633F7130" w14:textId="77777777" w:rsidTr="00453259">
        <w:tc>
          <w:tcPr>
            <w:tcW w:w="2170" w:type="pct"/>
          </w:tcPr>
          <w:p w14:paraId="543CFCBD" w14:textId="7921F78E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Pr="00BF1313">
              <w:rPr>
                <w:rFonts w:asciiTheme="majorBidi" w:hAnsiTheme="majorBidi" w:cstheme="majorBidi"/>
                <w:cs/>
              </w:rPr>
              <w:t>จากเงินลงทุนใน</w:t>
            </w: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การ</w:t>
            </w:r>
            <w:r w:rsidRPr="00BF1313">
              <w:rPr>
                <w:rFonts w:asciiTheme="majorBidi" w:hAnsiTheme="majorBidi" w:cstheme="majorBidi"/>
                <w:cs/>
              </w:rPr>
              <w:t>ร่วม</w:t>
            </w:r>
            <w:r>
              <w:rPr>
                <w:rFonts w:asciiTheme="majorBidi" w:hAnsiTheme="majorBidi" w:cstheme="majorBidi" w:hint="cs"/>
                <w:cs/>
              </w:rPr>
              <w:t>ค้า</w:t>
            </w:r>
            <w:r w:rsidR="008E0C74">
              <w:rPr>
                <w:rFonts w:asciiTheme="majorBidi" w:hAnsiTheme="majorBidi" w:cstheme="majorBidi" w:hint="cs"/>
                <w:cs/>
              </w:rPr>
              <w:t>ที่ไม่มีสาระสำคัญ</w:t>
            </w:r>
          </w:p>
        </w:tc>
        <w:tc>
          <w:tcPr>
            <w:tcW w:w="139" w:type="pct"/>
          </w:tcPr>
          <w:p w14:paraId="42B8BD38" w14:textId="77777777" w:rsidR="0032188A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1EF78119" w14:textId="77777777" w:rsidR="0032188A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443FF006" w14:textId="282124E1" w:rsidR="00081DF7" w:rsidRPr="00BF1313" w:rsidRDefault="00081DF7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(1.61)</w:t>
            </w:r>
          </w:p>
        </w:tc>
        <w:tc>
          <w:tcPr>
            <w:tcW w:w="139" w:type="pct"/>
            <w:gridSpan w:val="2"/>
          </w:tcPr>
          <w:p w14:paraId="63E7F87C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E9352C0" w14:textId="77777777" w:rsidR="0032188A" w:rsidRDefault="0032188A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</w:rPr>
            </w:pPr>
          </w:p>
          <w:p w14:paraId="553492E0" w14:textId="34DA6D69" w:rsidR="0032188A" w:rsidRPr="003B6F8E" w:rsidRDefault="0032188A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(0.14)</w:t>
            </w:r>
          </w:p>
        </w:tc>
        <w:tc>
          <w:tcPr>
            <w:tcW w:w="143" w:type="pct"/>
          </w:tcPr>
          <w:p w14:paraId="5CF36F71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</w:tcPr>
          <w:p w14:paraId="0ABC2D4B" w14:textId="77777777" w:rsidR="0032188A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02073A9D" w14:textId="3165F9AC" w:rsidR="00081DF7" w:rsidRPr="00BF1313" w:rsidRDefault="00081DF7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(1.61)</w:t>
            </w:r>
          </w:p>
        </w:tc>
        <w:tc>
          <w:tcPr>
            <w:tcW w:w="143" w:type="pct"/>
          </w:tcPr>
          <w:p w14:paraId="6A605679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60202600" w14:textId="77777777" w:rsidR="0032188A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0CE25E11" w14:textId="4C5EA764" w:rsidR="0032188A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(0.14)</w:t>
            </w:r>
          </w:p>
        </w:tc>
      </w:tr>
      <w:tr w:rsidR="0032188A" w:rsidRPr="00BF1313" w14:paraId="20C6E83C" w14:textId="77777777" w:rsidTr="00453259">
        <w:tc>
          <w:tcPr>
            <w:tcW w:w="2170" w:type="pct"/>
          </w:tcPr>
          <w:p w14:paraId="5AA4CBF2" w14:textId="0EBD446F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>31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39" w:type="pct"/>
          </w:tcPr>
          <w:p w14:paraId="7F30F5DA" w14:textId="77777777" w:rsidR="0032188A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14549E77" w14:textId="7E0AD1A6" w:rsidR="0032188A" w:rsidRPr="00554032" w:rsidRDefault="00081DF7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39.06</w:t>
            </w:r>
          </w:p>
        </w:tc>
        <w:tc>
          <w:tcPr>
            <w:tcW w:w="139" w:type="pct"/>
            <w:gridSpan w:val="2"/>
          </w:tcPr>
          <w:p w14:paraId="0D4FEEDC" w14:textId="77777777" w:rsidR="0032188A" w:rsidRPr="00554032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E8B272B" w14:textId="47F607DB" w:rsidR="0032188A" w:rsidRPr="00554032" w:rsidRDefault="0032188A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862.49</w:t>
            </w:r>
          </w:p>
        </w:tc>
        <w:tc>
          <w:tcPr>
            <w:tcW w:w="143" w:type="pct"/>
          </w:tcPr>
          <w:p w14:paraId="4B6A6DC5" w14:textId="77777777" w:rsidR="0032188A" w:rsidRPr="00554032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D01ED8A" w14:textId="46D9FDB0" w:rsidR="0032188A" w:rsidRPr="00554032" w:rsidRDefault="00081DF7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39.06</w:t>
            </w:r>
          </w:p>
        </w:tc>
        <w:tc>
          <w:tcPr>
            <w:tcW w:w="143" w:type="pct"/>
          </w:tcPr>
          <w:p w14:paraId="5E02B234" w14:textId="77777777" w:rsidR="0032188A" w:rsidRPr="00BF1313" w:rsidRDefault="0032188A" w:rsidP="00321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287B6463" w14:textId="04D29458" w:rsidR="0032188A" w:rsidRPr="00554032" w:rsidRDefault="0032188A" w:rsidP="005A3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7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803.45</w:t>
            </w:r>
          </w:p>
        </w:tc>
      </w:tr>
    </w:tbl>
    <w:p w14:paraId="5107EFCB" w14:textId="77777777" w:rsidR="00A404EB" w:rsidRDefault="00A404EB" w:rsidP="00525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/>
          <w:i/>
          <w:iCs/>
          <w:cs/>
          <w:lang w:val="th-TH"/>
        </w:rPr>
      </w:pPr>
    </w:p>
    <w:p w14:paraId="504D3DB7" w14:textId="660B0D3E" w:rsidR="005256B5" w:rsidRPr="006A3572" w:rsidRDefault="005256B5" w:rsidP="00525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/>
          <w:i/>
          <w:iCs/>
          <w:cs/>
          <w:lang w:val="th-TH"/>
        </w:rPr>
      </w:pPr>
      <w:r w:rsidRPr="006A3572">
        <w:rPr>
          <w:rFonts w:asciiTheme="majorBidi" w:hAnsiTheme="majorBidi" w:cstheme="majorBidi"/>
          <w:i/>
          <w:iCs/>
          <w:cs/>
          <w:lang w:val="th-TH"/>
        </w:rPr>
        <w:t xml:space="preserve">บริษัท วิน </w:t>
      </w:r>
      <w:bookmarkStart w:id="2" w:name="_Hlk78238435"/>
      <w:r w:rsidRPr="006A3572">
        <w:rPr>
          <w:rFonts w:asciiTheme="majorBidi" w:hAnsiTheme="majorBidi" w:cstheme="majorBidi"/>
          <w:i/>
          <w:iCs/>
          <w:cs/>
          <w:lang w:val="th-TH"/>
        </w:rPr>
        <w:t>อินกรีเดียนส์ จำกัด</w:t>
      </w:r>
      <w:bookmarkEnd w:id="2"/>
    </w:p>
    <w:p w14:paraId="3E45753D" w14:textId="77777777" w:rsidR="005256B5" w:rsidRPr="000534E6" w:rsidRDefault="005256B5" w:rsidP="005256B5">
      <w:pPr>
        <w:rPr>
          <w:rFonts w:asciiTheme="majorBidi" w:hAnsiTheme="majorBidi" w:cstheme="majorBidi"/>
          <w:sz w:val="24"/>
          <w:szCs w:val="24"/>
        </w:rPr>
      </w:pPr>
    </w:p>
    <w:p w14:paraId="09AF843F" w14:textId="1E88F353" w:rsidR="005256B5" w:rsidRDefault="005256B5" w:rsidP="00525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>
        <w:rPr>
          <w:rFonts w:asciiTheme="majorBidi" w:hAnsiTheme="majorBidi" w:cstheme="majorBidi" w:hint="cs"/>
          <w:cs/>
          <w:lang w:val="th-TH"/>
        </w:rPr>
        <w:t xml:space="preserve">บริษัทจัดประเภทเงินลงทุนในบริษัท วิน </w:t>
      </w:r>
      <w:r w:rsidRPr="00892BEA">
        <w:rPr>
          <w:rFonts w:asciiTheme="majorBidi" w:hAnsiTheme="majorBidi"/>
          <w:cs/>
          <w:lang w:val="th-TH"/>
        </w:rPr>
        <w:t>อินกรีเดียนส์ จำกัด</w:t>
      </w:r>
      <w:r>
        <w:rPr>
          <w:rFonts w:asciiTheme="majorBidi" w:hAnsiTheme="majorBidi" w:hint="cs"/>
          <w:cs/>
          <w:lang w:val="th-TH"/>
        </w:rPr>
        <w:t xml:space="preserve"> เป็นเงินลงทุนในการร่วมค้า </w:t>
      </w:r>
      <w:r>
        <w:rPr>
          <w:rFonts w:asciiTheme="majorBidi" w:hAnsiTheme="majorBidi" w:hint="cs"/>
          <w:cs/>
        </w:rPr>
        <w:t>เนื่องจาก</w:t>
      </w:r>
      <w:r w:rsidRPr="006A3572">
        <w:rPr>
          <w:rFonts w:asciiTheme="majorBidi" w:hAnsiTheme="majorBidi" w:cstheme="majorBidi" w:hint="cs"/>
          <w:cs/>
          <w:lang w:val="th-TH"/>
        </w:rPr>
        <w:t>บริษัทไม่มีอำนาจควบคุมเหนือกิจการดังกล่าว และการตัดสินใจในเรื่องสำคัญต้องได้รับมติเอกฉันท์จากผู้ถือหุ้นทุกฝ่าย</w:t>
      </w:r>
      <w:r>
        <w:rPr>
          <w:rFonts w:asciiTheme="majorBidi" w:hAnsiTheme="majorBidi" w:cstheme="majorBidi" w:hint="cs"/>
          <w:cs/>
          <w:lang w:val="th-TH"/>
        </w:rPr>
        <w:t xml:space="preserve"> </w:t>
      </w:r>
      <w:r>
        <w:rPr>
          <w:rFonts w:asciiTheme="majorBidi" w:hAnsiTheme="majorBidi" w:hint="cs"/>
          <w:cs/>
          <w:lang w:val="th-TH"/>
        </w:rPr>
        <w:t xml:space="preserve">ถึงแม้บริษัทมีสัดส่วนความเป็นเจ้าของร้อยละ </w:t>
      </w:r>
      <w:r>
        <w:rPr>
          <w:rFonts w:asciiTheme="majorBidi" w:hAnsiTheme="majorBidi"/>
        </w:rPr>
        <w:t>51</w:t>
      </w:r>
    </w:p>
    <w:p w14:paraId="2D712B9F" w14:textId="77777777" w:rsidR="005256B5" w:rsidRPr="00CC0C2D" w:rsidRDefault="005256B5" w:rsidP="00525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  <w:cs/>
        </w:rPr>
      </w:pPr>
    </w:p>
    <w:p w14:paraId="69A33838" w14:textId="77777777" w:rsidR="005256B5" w:rsidRDefault="005256B5" w:rsidP="00525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cs/>
          <w:lang w:val="th-TH"/>
        </w:rPr>
      </w:pPr>
      <w:r w:rsidRPr="005D6B03">
        <w:rPr>
          <w:rFonts w:asciiTheme="majorBidi" w:hAnsiTheme="majorBidi"/>
          <w:i/>
          <w:iCs/>
          <w:cs/>
          <w:lang w:val="th-TH"/>
        </w:rPr>
        <w:t xml:space="preserve">บริษัท อุบล ไบโอ เอทานอล จำกัด (มหาชน)  </w:t>
      </w:r>
    </w:p>
    <w:p w14:paraId="35B0A4CB" w14:textId="77777777" w:rsidR="005256B5" w:rsidRPr="000534E6" w:rsidRDefault="005256B5" w:rsidP="00525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14:paraId="54AEE187" w14:textId="121DDBE1" w:rsidR="005256B5" w:rsidRDefault="005256B5" w:rsidP="00525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</w:rPr>
      </w:pPr>
      <w:bookmarkStart w:id="3" w:name="_Hlk86586442"/>
      <w:r w:rsidRPr="00861C7A">
        <w:rPr>
          <w:rFonts w:asciiTheme="majorBidi" w:hAnsiTheme="majorBidi" w:cstheme="majorBidi"/>
          <w:cs/>
          <w:lang w:val="th-TH"/>
        </w:rPr>
        <w:t xml:space="preserve">ในปี </w:t>
      </w:r>
      <w:r w:rsidRPr="00C6181F">
        <w:rPr>
          <w:rFonts w:asciiTheme="majorBidi" w:hAnsiTheme="majorBidi" w:hint="cs"/>
        </w:rPr>
        <w:t>2564</w:t>
      </w:r>
      <w:r w:rsidRPr="00861C7A">
        <w:rPr>
          <w:rFonts w:asciiTheme="majorBidi" w:hAnsiTheme="majorBidi"/>
          <w:cs/>
          <w:lang w:val="th-TH"/>
        </w:rPr>
        <w:t xml:space="preserve"> </w:t>
      </w:r>
      <w:r w:rsidRPr="005D6B03">
        <w:rPr>
          <w:rFonts w:asciiTheme="majorBidi" w:hAnsiTheme="majorBidi"/>
          <w:cs/>
          <w:lang w:val="th-TH"/>
        </w:rPr>
        <w:t>บริษัท อุบล ไบโอ เอทานอล จำกัด (มหาชน)</w:t>
      </w:r>
      <w:r>
        <w:rPr>
          <w:rFonts w:asciiTheme="majorBidi" w:hAnsiTheme="majorBidi" w:hint="cs"/>
          <w:cs/>
          <w:lang w:val="th-TH"/>
        </w:rPr>
        <w:t xml:space="preserve"> </w:t>
      </w:r>
      <w:r>
        <w:rPr>
          <w:rFonts w:asciiTheme="majorBidi" w:hAnsiTheme="majorBidi"/>
        </w:rPr>
        <w:t>(“UBE”)</w:t>
      </w:r>
      <w:r>
        <w:rPr>
          <w:rFonts w:asciiTheme="majorBidi" w:hAnsiTheme="majorBidi" w:hint="cs"/>
          <w:cs/>
        </w:rPr>
        <w:t xml:space="preserve"> ได้มีการจดทะเบียนเพิ่มทุนชำระแล้วกับกระทรวงพาณิชย์ ส่งผลให้สัดส่วนการถือหุ้นของบริษัทลดลง </w:t>
      </w:r>
      <w:r>
        <w:rPr>
          <w:rFonts w:asciiTheme="majorBidi" w:hAnsiTheme="majorBidi" w:hint="cs"/>
          <w:cs/>
          <w:lang w:val="th-TH"/>
        </w:rPr>
        <w:t xml:space="preserve">ซึ่งทำให้ </w:t>
      </w:r>
      <w:r>
        <w:rPr>
          <w:rFonts w:asciiTheme="majorBidi" w:hAnsiTheme="majorBidi"/>
        </w:rPr>
        <w:t xml:space="preserve">UBE </w:t>
      </w:r>
      <w:r>
        <w:rPr>
          <w:rFonts w:asciiTheme="majorBidi" w:hAnsiTheme="majorBidi" w:hint="cs"/>
          <w:cs/>
        </w:rPr>
        <w:t>เปลี่ยนสถานะจากบริษัทร่วมของบริษัทเป็นสินทรัพย์ทางการเงินอื่น โดยกลุ่มบริษัทและบริษัทมีกำไรจากการ</w:t>
      </w:r>
      <w:r w:rsidRPr="0020086E">
        <w:rPr>
          <w:rFonts w:asciiTheme="majorBidi" w:hAnsiTheme="majorBidi"/>
          <w:cs/>
        </w:rPr>
        <w:t>ปรับมูลค่ายุติธรรมเงินลงทุน</w:t>
      </w:r>
      <w:r>
        <w:rPr>
          <w:rFonts w:asciiTheme="majorBidi" w:hAnsiTheme="majorBidi" w:hint="cs"/>
          <w:cs/>
        </w:rPr>
        <w:t xml:space="preserve">ดังกล่าวจำนวน </w:t>
      </w:r>
      <w:r>
        <w:rPr>
          <w:rFonts w:asciiTheme="majorBidi" w:hAnsiTheme="majorBidi"/>
        </w:rPr>
        <w:t xml:space="preserve">611.79 </w:t>
      </w:r>
      <w:r>
        <w:rPr>
          <w:rFonts w:asciiTheme="majorBidi" w:hAnsiTheme="majorBidi" w:hint="cs"/>
          <w:cs/>
        </w:rPr>
        <w:t xml:space="preserve">ล้านบาทและ </w:t>
      </w:r>
      <w:r>
        <w:rPr>
          <w:rFonts w:asciiTheme="majorBidi" w:hAnsiTheme="majorBidi"/>
        </w:rPr>
        <w:t xml:space="preserve">670.84 </w:t>
      </w:r>
      <w:r>
        <w:rPr>
          <w:rFonts w:asciiTheme="majorBidi" w:hAnsiTheme="majorBidi" w:hint="cs"/>
          <w:cs/>
        </w:rPr>
        <w:t xml:space="preserve">ล้านบาท ตามลำดับ และคณะกรรมการบริษัทมีมติอนุมัติการขายหุ้นสามัญใน </w:t>
      </w:r>
      <w:r>
        <w:rPr>
          <w:rFonts w:asciiTheme="majorBidi" w:hAnsiTheme="majorBidi"/>
        </w:rPr>
        <w:t xml:space="preserve">UBE </w:t>
      </w:r>
      <w:r>
        <w:rPr>
          <w:rFonts w:asciiTheme="majorBidi" w:hAnsiTheme="majorBidi" w:hint="cs"/>
          <w:cs/>
        </w:rPr>
        <w:t xml:space="preserve">จำนวน </w:t>
      </w:r>
      <w:r>
        <w:rPr>
          <w:rFonts w:asciiTheme="majorBidi" w:hAnsiTheme="majorBidi"/>
        </w:rPr>
        <w:t xml:space="preserve">97.85 </w:t>
      </w:r>
      <w:r>
        <w:rPr>
          <w:rFonts w:asciiTheme="majorBidi" w:hAnsiTheme="majorBidi" w:hint="cs"/>
          <w:cs/>
        </w:rPr>
        <w:t>ล้านหุ้น</w:t>
      </w:r>
      <w:r>
        <w:rPr>
          <w:rFonts w:asciiTheme="majorBidi" w:hAnsiTheme="majorBidi"/>
        </w:rPr>
        <w:t xml:space="preserve"> </w:t>
      </w:r>
      <w:r>
        <w:rPr>
          <w:rFonts w:asciiTheme="majorBidi" w:hAnsiTheme="majorBidi" w:hint="cs"/>
          <w:cs/>
        </w:rPr>
        <w:t xml:space="preserve">ในมูลค่า </w:t>
      </w:r>
      <w:r>
        <w:rPr>
          <w:rFonts w:asciiTheme="majorBidi" w:hAnsiTheme="majorBidi"/>
        </w:rPr>
        <w:t xml:space="preserve">234.86 </w:t>
      </w:r>
      <w:r>
        <w:rPr>
          <w:rFonts w:asciiTheme="majorBidi" w:hAnsiTheme="majorBidi" w:hint="cs"/>
          <w:cs/>
        </w:rPr>
        <w:t xml:space="preserve">ล้านบาท ส่งผลให้ ณ วันที่ </w:t>
      </w:r>
      <w:r>
        <w:rPr>
          <w:rFonts w:asciiTheme="majorBidi" w:hAnsiTheme="majorBidi"/>
        </w:rPr>
        <w:t xml:space="preserve">31 </w:t>
      </w:r>
      <w:r>
        <w:rPr>
          <w:rFonts w:asciiTheme="majorBidi" w:hAnsiTheme="majorBidi" w:hint="cs"/>
          <w:cs/>
        </w:rPr>
        <w:t xml:space="preserve">ธันวาคม </w:t>
      </w:r>
      <w:r>
        <w:rPr>
          <w:rFonts w:asciiTheme="majorBidi" w:hAnsiTheme="majorBidi"/>
        </w:rPr>
        <w:t xml:space="preserve">2564 </w:t>
      </w:r>
      <w:r>
        <w:rPr>
          <w:rFonts w:asciiTheme="majorBidi" w:hAnsiTheme="majorBidi" w:hint="cs"/>
          <w:cs/>
        </w:rPr>
        <w:t xml:space="preserve">บริษัทมีสัดส่วนการถือหุ้นใน </w:t>
      </w:r>
      <w:r>
        <w:rPr>
          <w:rFonts w:asciiTheme="majorBidi" w:hAnsiTheme="majorBidi"/>
        </w:rPr>
        <w:t xml:space="preserve">UBE </w:t>
      </w:r>
      <w:r>
        <w:rPr>
          <w:rFonts w:asciiTheme="majorBidi" w:hAnsiTheme="majorBidi" w:hint="cs"/>
          <w:cs/>
        </w:rPr>
        <w:t>ลดลงเหลือร้อยละ</w:t>
      </w:r>
      <w:r>
        <w:rPr>
          <w:rFonts w:asciiTheme="majorBidi" w:hAnsiTheme="majorBidi"/>
        </w:rPr>
        <w:t xml:space="preserve"> 12.39</w:t>
      </w:r>
      <w:r>
        <w:rPr>
          <w:rFonts w:asciiTheme="majorBidi" w:hAnsiTheme="majorBidi" w:hint="cs"/>
          <w:cs/>
        </w:rPr>
        <w:t xml:space="preserve"> </w:t>
      </w:r>
      <w:r w:rsidR="000D04C6">
        <w:rPr>
          <w:rFonts w:asciiTheme="majorBidi" w:hAnsiTheme="majorBidi" w:hint="cs"/>
          <w:cs/>
        </w:rPr>
        <w:t>กลุ่มบริษัทและบริษัทจัดประเภทเงินลงทุนดังกล่าวเป็นเงินลงทุนในตราสารทุนที่</w:t>
      </w:r>
      <w:r w:rsidR="00434D18">
        <w:rPr>
          <w:rFonts w:asciiTheme="majorBidi" w:hAnsiTheme="majorBidi" w:hint="cs"/>
          <w:cs/>
        </w:rPr>
        <w:t>วั</w:t>
      </w:r>
      <w:r w:rsidR="000D04C6">
        <w:rPr>
          <w:rFonts w:asciiTheme="majorBidi" w:hAnsiTheme="majorBidi" w:hint="cs"/>
          <w:cs/>
        </w:rPr>
        <w:t>ดมูลค่าด้วยมูลค่ายุติธรรมผ่านกำไรขาดทุนเบ็</w:t>
      </w:r>
      <w:r w:rsidR="006477CD">
        <w:rPr>
          <w:rFonts w:asciiTheme="majorBidi" w:hAnsiTheme="majorBidi" w:hint="cs"/>
          <w:cs/>
        </w:rPr>
        <w:t>ด</w:t>
      </w:r>
      <w:r w:rsidR="000D04C6">
        <w:rPr>
          <w:rFonts w:asciiTheme="majorBidi" w:hAnsiTheme="majorBidi" w:hint="cs"/>
          <w:cs/>
        </w:rPr>
        <w:t>เสร็จอื่น</w:t>
      </w:r>
    </w:p>
    <w:bookmarkEnd w:id="3"/>
    <w:p w14:paraId="19F9315A" w14:textId="77777777" w:rsidR="005256B5" w:rsidRDefault="005256B5" w:rsidP="000C0420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17384312" w14:textId="4F014CB0" w:rsidR="00AA7988" w:rsidRDefault="00AA7988" w:rsidP="00F7520A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AA7988" w:rsidSect="000E683A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104455E2" w14:textId="3F3CB150" w:rsidR="000C0420" w:rsidRDefault="00AA7988" w:rsidP="00FD1F81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/>
          <w:sz w:val="30"/>
          <w:szCs w:val="30"/>
          <w:lang w:bidi="th-TH"/>
        </w:rPr>
      </w:pPr>
      <w:r w:rsidRPr="00AA7988">
        <w:rPr>
          <w:rFonts w:asciiTheme="majorBidi" w:hAnsiTheme="majorBidi"/>
          <w:sz w:val="30"/>
          <w:szCs w:val="30"/>
          <w:cs/>
          <w:lang w:bidi="th-TH"/>
        </w:rPr>
        <w:lastRenderedPageBreak/>
        <w:t>เงินลงทุนในบริษัท</w:t>
      </w:r>
      <w:r w:rsidR="00562EC8">
        <w:rPr>
          <w:rFonts w:asciiTheme="majorBidi" w:hAnsiTheme="majorBidi" w:hint="cs"/>
          <w:sz w:val="30"/>
          <w:szCs w:val="30"/>
          <w:cs/>
          <w:lang w:bidi="th-TH"/>
        </w:rPr>
        <w:t>ร่วมและการร่วมค้า</w:t>
      </w:r>
      <w:r w:rsidRPr="00AA7988">
        <w:rPr>
          <w:rFonts w:asciiTheme="majorBidi" w:hAnsiTheme="majorBidi"/>
          <w:sz w:val="30"/>
          <w:szCs w:val="30"/>
          <w:cs/>
          <w:lang w:bidi="th-TH"/>
        </w:rPr>
        <w:t xml:space="preserve"> ณ วันที่ </w:t>
      </w:r>
      <w:r w:rsidR="00327A23">
        <w:rPr>
          <w:rFonts w:ascii="Angsana New" w:hAnsi="Angsana New"/>
          <w:sz w:val="30"/>
          <w:szCs w:val="30"/>
          <w:lang w:bidi="th-TH"/>
        </w:rPr>
        <w:t>31</w:t>
      </w:r>
      <w:r w:rsidRPr="00AA7988">
        <w:rPr>
          <w:rFonts w:asciiTheme="majorBidi" w:hAnsiTheme="majorBidi"/>
          <w:sz w:val="30"/>
          <w:szCs w:val="30"/>
          <w:cs/>
          <w:lang w:bidi="th-TH"/>
        </w:rPr>
        <w:t xml:space="preserve"> ธันวาคม </w:t>
      </w:r>
      <w:r w:rsidR="00327A23">
        <w:rPr>
          <w:rFonts w:ascii="Angsana New" w:hAnsi="Angsana New"/>
          <w:sz w:val="30"/>
          <w:szCs w:val="30"/>
          <w:lang w:bidi="th-TH"/>
        </w:rPr>
        <w:t>256</w:t>
      </w:r>
      <w:r w:rsidR="00B718FC">
        <w:rPr>
          <w:rFonts w:ascii="Angsana New" w:hAnsi="Angsana New"/>
          <w:sz w:val="30"/>
          <w:szCs w:val="30"/>
          <w:lang w:bidi="th-TH"/>
        </w:rPr>
        <w:t>4</w:t>
      </w:r>
      <w:r w:rsidRPr="00AA7988">
        <w:rPr>
          <w:rFonts w:asciiTheme="majorBidi" w:hAnsiTheme="majorBidi"/>
          <w:sz w:val="30"/>
          <w:szCs w:val="30"/>
          <w:cs/>
          <w:lang w:bidi="th-TH"/>
        </w:rPr>
        <w:t xml:space="preserve"> และ </w:t>
      </w:r>
      <w:r w:rsidR="00327A23">
        <w:rPr>
          <w:rFonts w:ascii="Angsana New" w:hAnsi="Angsana New"/>
          <w:sz w:val="30"/>
          <w:szCs w:val="30"/>
          <w:lang w:bidi="th-TH"/>
        </w:rPr>
        <w:t>256</w:t>
      </w:r>
      <w:r w:rsidR="00B718FC">
        <w:rPr>
          <w:rFonts w:ascii="Angsana New" w:hAnsi="Angsana New"/>
          <w:sz w:val="30"/>
          <w:szCs w:val="30"/>
          <w:lang w:bidi="th-TH"/>
        </w:rPr>
        <w:t>3</w:t>
      </w:r>
      <w:r w:rsidRPr="00AA7988">
        <w:rPr>
          <w:rFonts w:asciiTheme="majorBidi" w:hAnsiTheme="majorBidi"/>
          <w:sz w:val="30"/>
          <w:szCs w:val="30"/>
          <w:cs/>
          <w:lang w:bidi="th-TH"/>
        </w:rPr>
        <w:t xml:space="preserve">  และเงินปันผลรับจากเงินลงทุนสำหรับปีสิ้นสุดวันที่ </w:t>
      </w:r>
      <w:r w:rsidR="0004708B">
        <w:rPr>
          <w:rFonts w:ascii="Angsana New" w:hAnsi="Angsana New"/>
          <w:sz w:val="30"/>
          <w:szCs w:val="30"/>
          <w:lang w:val="en-US" w:bidi="th-TH"/>
        </w:rPr>
        <w:t>31</w:t>
      </w:r>
      <w:r w:rsidRPr="00AA7988">
        <w:rPr>
          <w:rFonts w:asciiTheme="majorBidi" w:hAnsiTheme="majorBidi"/>
          <w:sz w:val="30"/>
          <w:szCs w:val="30"/>
          <w:cs/>
          <w:lang w:bidi="th-TH"/>
        </w:rPr>
        <w:t xml:space="preserve"> ธันวาคม </w:t>
      </w:r>
      <w:r w:rsidR="0004708B">
        <w:rPr>
          <w:rFonts w:ascii="Angsana New" w:hAnsi="Angsana New"/>
          <w:sz w:val="30"/>
          <w:szCs w:val="30"/>
          <w:lang w:bidi="th-TH"/>
        </w:rPr>
        <w:t>256</w:t>
      </w:r>
      <w:r w:rsidR="006257CE">
        <w:rPr>
          <w:rFonts w:ascii="Angsana New" w:hAnsi="Angsana New"/>
          <w:sz w:val="30"/>
          <w:szCs w:val="30"/>
          <w:lang w:bidi="th-TH"/>
        </w:rPr>
        <w:t>4</w:t>
      </w:r>
      <w:r w:rsidRPr="00AA7988">
        <w:rPr>
          <w:rFonts w:asciiTheme="majorBidi" w:hAnsiTheme="majorBidi"/>
          <w:sz w:val="30"/>
          <w:szCs w:val="30"/>
          <w:cs/>
          <w:lang w:bidi="th-TH"/>
        </w:rPr>
        <w:t xml:space="preserve"> และ </w:t>
      </w:r>
      <w:r w:rsidR="0004708B">
        <w:rPr>
          <w:rFonts w:ascii="Angsana New" w:hAnsi="Angsana New"/>
          <w:sz w:val="30"/>
          <w:szCs w:val="30"/>
          <w:lang w:bidi="th-TH"/>
        </w:rPr>
        <w:t>256</w:t>
      </w:r>
      <w:r w:rsidR="006257CE">
        <w:rPr>
          <w:rFonts w:ascii="Angsana New" w:hAnsi="Angsana New"/>
          <w:sz w:val="30"/>
          <w:szCs w:val="30"/>
          <w:lang w:bidi="th-TH"/>
        </w:rPr>
        <w:t>3</w:t>
      </w:r>
      <w:r w:rsidRPr="00AA7988">
        <w:rPr>
          <w:rFonts w:asciiTheme="majorBidi" w:hAnsiTheme="majorBidi"/>
          <w:sz w:val="30"/>
          <w:szCs w:val="30"/>
          <w:cs/>
          <w:lang w:bidi="th-TH"/>
        </w:rPr>
        <w:t xml:space="preserve"> มีดังนี้</w:t>
      </w:r>
    </w:p>
    <w:tbl>
      <w:tblPr>
        <w:tblpPr w:leftFromText="180" w:rightFromText="180" w:vertAnchor="text" w:horzAnchor="margin" w:tblpX="-22" w:tblpY="47"/>
        <w:tblW w:w="151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178"/>
        <w:gridCol w:w="818"/>
        <w:gridCol w:w="178"/>
        <w:gridCol w:w="722"/>
        <w:gridCol w:w="179"/>
        <w:gridCol w:w="812"/>
        <w:gridCol w:w="180"/>
        <w:gridCol w:w="720"/>
        <w:gridCol w:w="180"/>
        <w:gridCol w:w="713"/>
        <w:gridCol w:w="180"/>
        <w:gridCol w:w="720"/>
        <w:gridCol w:w="180"/>
        <w:gridCol w:w="810"/>
        <w:gridCol w:w="180"/>
        <w:gridCol w:w="720"/>
        <w:gridCol w:w="180"/>
        <w:gridCol w:w="813"/>
        <w:gridCol w:w="180"/>
        <w:gridCol w:w="720"/>
        <w:gridCol w:w="183"/>
        <w:gridCol w:w="807"/>
        <w:gridCol w:w="210"/>
        <w:gridCol w:w="780"/>
        <w:gridCol w:w="178"/>
        <w:gridCol w:w="820"/>
        <w:gridCol w:w="12"/>
        <w:gridCol w:w="9"/>
      </w:tblGrid>
      <w:tr w:rsidR="00562EC8" w:rsidRPr="009D0520" w:rsidDel="00685444" w14:paraId="2BC3540B" w14:textId="77777777" w:rsidTr="00FD1F81">
        <w:trPr>
          <w:gridAfter w:val="2"/>
          <w:wAfter w:w="21" w:type="dxa"/>
          <w:cantSplit/>
          <w:tblHeader/>
        </w:trPr>
        <w:tc>
          <w:tcPr>
            <w:tcW w:w="15131" w:type="dxa"/>
            <w:gridSpan w:val="28"/>
            <w:shd w:val="clear" w:color="auto" w:fill="auto"/>
            <w:vAlign w:val="bottom"/>
          </w:tcPr>
          <w:p w14:paraId="23DE8C91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5E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62EC8" w:rsidRPr="009D0520" w:rsidDel="00685444" w14:paraId="252A76F1" w14:textId="77777777" w:rsidTr="00FD1F81">
        <w:trPr>
          <w:gridAfter w:val="1"/>
          <w:wAfter w:w="9" w:type="dxa"/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7F7BFAC4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52502A10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686A8133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713" w:type="dxa"/>
            <w:gridSpan w:val="3"/>
          </w:tcPr>
          <w:p w14:paraId="58EB761D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C1F28A6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13" w:type="dxa"/>
            <w:gridSpan w:val="3"/>
          </w:tcPr>
          <w:p w14:paraId="32675AA5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20D4CD3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13490F2D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74D7E0A0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3" w:type="dxa"/>
            <w:gridSpan w:val="3"/>
          </w:tcPr>
          <w:p w14:paraId="18D14B92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04CD3D1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0E66C01C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ส่วนได้เสีย</w:t>
            </w:r>
            <w:r w:rsidRPr="00AC5EDC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AC5ED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16E4BB14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0" w:type="dxa"/>
            <w:gridSpan w:val="4"/>
          </w:tcPr>
          <w:p w14:paraId="5FE9BDFD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649E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562EC8" w:rsidRPr="009D0520" w14:paraId="6FEEEC0F" w14:textId="77777777" w:rsidTr="00FD1F81">
        <w:trPr>
          <w:gridAfter w:val="1"/>
          <w:wAfter w:w="9" w:type="dxa"/>
          <w:cantSplit/>
          <w:trHeight w:val="240"/>
          <w:tblHeader/>
        </w:trPr>
        <w:tc>
          <w:tcPr>
            <w:tcW w:w="1980" w:type="dxa"/>
          </w:tcPr>
          <w:p w14:paraId="1F1CB2F9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B0ACC5B" w14:textId="255AF7A6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584E86FD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  <w:vAlign w:val="center"/>
          </w:tcPr>
          <w:p w14:paraId="579D8022" w14:textId="07E943D1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50498B97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307D07A2" w14:textId="6A5285A9" w:rsidR="00562EC8" w:rsidRPr="00990BEA" w:rsidRDefault="0004708B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79" w:type="dxa"/>
            <w:vAlign w:val="center"/>
          </w:tcPr>
          <w:p w14:paraId="479A9B48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1143F34C" w14:textId="46E7FB16" w:rsidR="00562EC8" w:rsidRPr="00990BEA" w:rsidRDefault="0004708B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6D971CA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EEF41A8" w14:textId="0B6E3BE2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0BB67378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vAlign w:val="center"/>
          </w:tcPr>
          <w:p w14:paraId="7178873A" w14:textId="42E8D3DF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7E8A499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2FF440A" w14:textId="326F5E74" w:rsidR="00562EC8" w:rsidRPr="00990BEA" w:rsidRDefault="0004708B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45E23842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29502F0" w14:textId="6695A28B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99E652F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C9CBE86" w14:textId="59BB8BD7" w:rsidR="00562EC8" w:rsidRPr="00990BEA" w:rsidRDefault="0004708B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3445FDA9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center"/>
          </w:tcPr>
          <w:p w14:paraId="7C211435" w14:textId="4E9B700B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C1130F7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A902302" w14:textId="22FCD446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3" w:type="dxa"/>
            <w:vAlign w:val="center"/>
          </w:tcPr>
          <w:p w14:paraId="669BF52A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08194C9D" w14:textId="34601050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10" w:type="dxa"/>
          </w:tcPr>
          <w:p w14:paraId="4D9CDC48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vAlign w:val="center"/>
          </w:tcPr>
          <w:p w14:paraId="15BB874E" w14:textId="1AC0656D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56428A4F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  <w:vAlign w:val="center"/>
          </w:tcPr>
          <w:p w14:paraId="51C0E3C5" w14:textId="2AFF77A9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B718FC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</w:tr>
      <w:tr w:rsidR="00562EC8" w:rsidRPr="009D0520" w14:paraId="445AAB86" w14:textId="77777777" w:rsidTr="00FD1F81">
        <w:trPr>
          <w:cantSplit/>
          <w:trHeight w:val="301"/>
        </w:trPr>
        <w:tc>
          <w:tcPr>
            <w:tcW w:w="1980" w:type="dxa"/>
          </w:tcPr>
          <w:p w14:paraId="3BE2E014" w14:textId="77777777" w:rsidR="00562EC8" w:rsidRPr="00AC5EDC" w:rsidRDefault="00562EC8" w:rsidP="00FD1F81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6" w:type="dxa"/>
            <w:gridSpan w:val="3"/>
          </w:tcPr>
          <w:p w14:paraId="09BB3703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C5EDC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6E3A1619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8" w:type="dxa"/>
            <w:gridSpan w:val="25"/>
          </w:tcPr>
          <w:p w14:paraId="456EBD22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C5EDC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562EC8" w:rsidRPr="009D0520" w14:paraId="685A476C" w14:textId="77777777" w:rsidTr="00FD1F81">
        <w:trPr>
          <w:gridAfter w:val="1"/>
          <w:wAfter w:w="9" w:type="dxa"/>
          <w:cantSplit/>
        </w:trPr>
        <w:tc>
          <w:tcPr>
            <w:tcW w:w="1980" w:type="dxa"/>
          </w:tcPr>
          <w:p w14:paraId="65731C47" w14:textId="77777777" w:rsidR="00562EC8" w:rsidRPr="00AC5EDC" w:rsidRDefault="00562EC8" w:rsidP="00FD1F81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C5ED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C10BF84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798FD7C2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1E551F25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298970C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2E78192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" w:type="dxa"/>
          </w:tcPr>
          <w:p w14:paraId="3662B28E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368B673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32C0A7B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B9AED12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49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185A3F4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2EEFAE5E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C012730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3492A84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8F0C7C4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82CA4C9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3BA9326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7AC1ABB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08A5094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5541ECAB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D215115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2308CAF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7B9211A7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DBC2C14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10" w:type="dxa"/>
          </w:tcPr>
          <w:p w14:paraId="26F3D136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72ADC534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0F734BC3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552E32A8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B718FC" w:rsidRPr="009D0520" w14:paraId="7D48B900" w14:textId="77777777" w:rsidTr="00FD1F81">
        <w:trPr>
          <w:gridAfter w:val="1"/>
          <w:wAfter w:w="9" w:type="dxa"/>
          <w:cantSplit/>
        </w:trPr>
        <w:tc>
          <w:tcPr>
            <w:tcW w:w="1980" w:type="dxa"/>
          </w:tcPr>
          <w:p w14:paraId="6A72E5C1" w14:textId="77777777" w:rsidR="00B718FC" w:rsidRPr="00AC5EDC" w:rsidRDefault="00B718FC" w:rsidP="00B718FC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5ED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อุบลไบโอ </w:t>
            </w:r>
            <w:r w:rsidRPr="00AC5EDC"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</w:p>
          <w:p w14:paraId="54E5100D" w14:textId="77777777" w:rsidR="00B718FC" w:rsidRPr="00AC5EDC" w:rsidRDefault="00B718FC" w:rsidP="00B718FC">
            <w:pPr>
              <w:tabs>
                <w:tab w:val="clear" w:pos="227"/>
                <w:tab w:val="clear" w:pos="454"/>
              </w:tabs>
              <w:spacing w:line="370" w:lineRule="exact"/>
              <w:ind w:left="105" w:hanging="10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C5ED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AC5EDC">
              <w:rPr>
                <w:rFonts w:asciiTheme="majorBidi" w:hAnsiTheme="majorBidi" w:cstheme="majorBidi"/>
                <w:sz w:val="22"/>
                <w:szCs w:val="22"/>
                <w:cs/>
              </w:rPr>
              <w:t>เอทานอล จำกัด</w:t>
            </w:r>
            <w:r w:rsidRPr="00AC5E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21C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5EDC">
              <w:rPr>
                <w:rFonts w:asciiTheme="majorBidi" w:hAnsiTheme="majorBidi" w:cstheme="majorBidi"/>
                <w:sz w:val="22"/>
                <w:szCs w:val="22"/>
                <w:cs/>
              </w:rPr>
              <w:t>มหาชน</w:t>
            </w:r>
            <w:r w:rsidRPr="00AC5E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0" w:type="dxa"/>
          </w:tcPr>
          <w:p w14:paraId="35E5D47E" w14:textId="77777777" w:rsidR="00B718FC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A1D27D3" w14:textId="3AF55485" w:rsidR="0087463C" w:rsidRPr="00990BEA" w:rsidRDefault="0087463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B8DA24B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7397EC83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659528E" w14:textId="3FA0B135" w:rsidR="00B718FC" w:rsidRPr="00990BEA" w:rsidRDefault="00B718FC" w:rsidP="00B718FC">
            <w:pPr>
              <w:pStyle w:val="acctfourfigures"/>
              <w:tabs>
                <w:tab w:val="clear" w:pos="765"/>
                <w:tab w:val="left" w:pos="493"/>
              </w:tabs>
              <w:spacing w:line="370" w:lineRule="exact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28</w:t>
            </w:r>
          </w:p>
        </w:tc>
        <w:tc>
          <w:tcPr>
            <w:tcW w:w="178" w:type="dxa"/>
          </w:tcPr>
          <w:p w14:paraId="4BC0D9E4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0FE9D4B" w14:textId="77777777" w:rsidR="00B718FC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913140B" w14:textId="0E32552F" w:rsidR="0087463C" w:rsidRPr="00990BEA" w:rsidRDefault="0087463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9" w:type="dxa"/>
          </w:tcPr>
          <w:p w14:paraId="2BF4AD49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4A88157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F76CCCF" w14:textId="3E8C2AB8" w:rsidR="00B718FC" w:rsidRPr="00990BEA" w:rsidRDefault="00B718FC" w:rsidP="00B718FC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740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B9BF1BE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BC486D4" w14:textId="77777777" w:rsidR="00B718FC" w:rsidRDefault="00B718FC" w:rsidP="00B718FC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FDBF6F" w14:textId="4FB91855" w:rsidR="0087463C" w:rsidRPr="00990BEA" w:rsidRDefault="0087463C" w:rsidP="00B718FC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4A5D964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4991C9E3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8FAED44" w14:textId="60907ADC" w:rsidR="00B718FC" w:rsidRPr="00990BEA" w:rsidRDefault="00B718FC" w:rsidP="00B718FC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763</w:t>
            </w: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4D6D47CF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1148773" w14:textId="77777777" w:rsidR="00B718FC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C9B26F6" w14:textId="79B417F4" w:rsidR="0087463C" w:rsidRPr="00FA34D1" w:rsidRDefault="0087463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32917F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A87A9E3" w14:textId="77777777" w:rsidR="00B718FC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980FA6D" w14:textId="218D4029" w:rsidR="00B718FC" w:rsidRPr="00990BEA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821.83</w:t>
            </w:r>
          </w:p>
        </w:tc>
        <w:tc>
          <w:tcPr>
            <w:tcW w:w="180" w:type="dxa"/>
          </w:tcPr>
          <w:p w14:paraId="141408C8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FA1AAAF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81DE718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E3776AA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00CFFD4D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352686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013BB53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417E324" w14:textId="77777777" w:rsidR="00B718FC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50DF043" w14:textId="23E227B1" w:rsidR="0087463C" w:rsidRPr="00990BEA" w:rsidRDefault="0087463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12C725E2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8941F2D" w14:textId="77777777" w:rsidR="00B718FC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D5DBB1" w14:textId="357CAE61" w:rsidR="00B718FC" w:rsidRPr="00990BEA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821.83</w:t>
            </w:r>
          </w:p>
        </w:tc>
        <w:tc>
          <w:tcPr>
            <w:tcW w:w="210" w:type="dxa"/>
          </w:tcPr>
          <w:p w14:paraId="1559F9EF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36D5AA92" w14:textId="77777777" w:rsidR="00B718FC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6767466" w14:textId="118B99F5" w:rsidR="0087463C" w:rsidRPr="00990BEA" w:rsidRDefault="0087463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78.73</w:t>
            </w:r>
          </w:p>
        </w:tc>
        <w:tc>
          <w:tcPr>
            <w:tcW w:w="178" w:type="dxa"/>
          </w:tcPr>
          <w:p w14:paraId="295C2481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7B05D9F2" w14:textId="77777777" w:rsidR="00B718FC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53A6BDD" w14:textId="2A87020A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2.12</w:t>
            </w:r>
          </w:p>
        </w:tc>
      </w:tr>
      <w:tr w:rsidR="00B718FC" w:rsidRPr="009D0520" w14:paraId="674157C2" w14:textId="77777777" w:rsidTr="00FD1F81">
        <w:trPr>
          <w:gridAfter w:val="1"/>
          <w:wAfter w:w="9" w:type="dxa"/>
          <w:cantSplit/>
        </w:trPr>
        <w:tc>
          <w:tcPr>
            <w:tcW w:w="1980" w:type="dxa"/>
          </w:tcPr>
          <w:p w14:paraId="6B2AD268" w14:textId="77777777" w:rsidR="00B718FC" w:rsidRPr="00AC5EDC" w:rsidRDefault="00B718FC" w:rsidP="00B718FC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4D6C409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E2B689C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0258EC43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86C73AC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39E6334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4E50AAF1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7BAAC5B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72D981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140EF76B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D367746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4D8A8322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5D58CDC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C89C822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CCFB5FD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7858BA4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94AFF86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D399591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52BA600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268C5566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0B4E638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6F0ED13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43C3E01F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C79E685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10" w:type="dxa"/>
          </w:tcPr>
          <w:p w14:paraId="7B8D4D50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76DBDD76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6BCBEB2E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090A3289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718FC" w:rsidRPr="009D0520" w14:paraId="6867BA01" w14:textId="77777777" w:rsidTr="00FD1F81">
        <w:trPr>
          <w:gridAfter w:val="1"/>
          <w:wAfter w:w="9" w:type="dxa"/>
          <w:cantSplit/>
        </w:trPr>
        <w:tc>
          <w:tcPr>
            <w:tcW w:w="1980" w:type="dxa"/>
          </w:tcPr>
          <w:p w14:paraId="740CF451" w14:textId="5CE09EEB" w:rsidR="00B718FC" w:rsidRPr="00AC5EDC" w:rsidRDefault="00B718FC" w:rsidP="00B718FC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3005B280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59DA1B4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6B5161FC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C28FA75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B1D225C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67BC04AD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330C5836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BA0D0A7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637189FB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5C75101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1A7B5FA5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A10ECF9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65FD07E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4CE48EA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8D01C5D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2DCF014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0F3165E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8ADEB96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4333D8B8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70DF52B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8342CC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1FA64D39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9ED57A0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10" w:type="dxa"/>
          </w:tcPr>
          <w:p w14:paraId="31477FC0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1EFCAE70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5EBCAF50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079E8BD9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B718FC" w:rsidRPr="009D0520" w14:paraId="673EC9BB" w14:textId="77777777" w:rsidTr="00FD1F81">
        <w:trPr>
          <w:gridAfter w:val="1"/>
          <w:wAfter w:w="9" w:type="dxa"/>
          <w:cantSplit/>
        </w:trPr>
        <w:tc>
          <w:tcPr>
            <w:tcW w:w="1980" w:type="dxa"/>
          </w:tcPr>
          <w:p w14:paraId="39287A90" w14:textId="43FCD53A" w:rsidR="00B718FC" w:rsidRPr="00AC5EDC" w:rsidRDefault="00B718FC" w:rsidP="00B718FC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201D">
              <w:rPr>
                <w:rFonts w:asciiTheme="majorBidi" w:hAnsiTheme="majorBidi"/>
                <w:sz w:val="22"/>
                <w:szCs w:val="22"/>
                <w:cs/>
              </w:rPr>
              <w:t>บริษัท วิน อินกรีเดียนส์ จำกัด</w:t>
            </w:r>
          </w:p>
        </w:tc>
        <w:tc>
          <w:tcPr>
            <w:tcW w:w="810" w:type="dxa"/>
          </w:tcPr>
          <w:p w14:paraId="60F2AACC" w14:textId="3D92EFF5" w:rsidR="00B718FC" w:rsidRPr="00990BEA" w:rsidRDefault="0087463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51.00</w:t>
            </w:r>
          </w:p>
        </w:tc>
        <w:tc>
          <w:tcPr>
            <w:tcW w:w="178" w:type="dxa"/>
          </w:tcPr>
          <w:p w14:paraId="588F2EB2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07FF53A9" w14:textId="272CCE9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51.00</w:t>
            </w:r>
          </w:p>
        </w:tc>
        <w:tc>
          <w:tcPr>
            <w:tcW w:w="178" w:type="dxa"/>
          </w:tcPr>
          <w:p w14:paraId="69392A92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1231B60" w14:textId="5A6CA3D8" w:rsidR="00B718FC" w:rsidRPr="00990BEA" w:rsidRDefault="0087463C" w:rsidP="00B718FC">
            <w:pPr>
              <w:pStyle w:val="acctfourfigures"/>
              <w:tabs>
                <w:tab w:val="clear" w:pos="765"/>
                <w:tab w:val="decimal" w:pos="100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80.00</w:t>
            </w:r>
          </w:p>
        </w:tc>
        <w:tc>
          <w:tcPr>
            <w:tcW w:w="179" w:type="dxa"/>
          </w:tcPr>
          <w:p w14:paraId="4ADE00C6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1D09009" w14:textId="58285A1E" w:rsidR="00B718FC" w:rsidRPr="00990BEA" w:rsidRDefault="00B718FC" w:rsidP="00B718FC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80.00</w:t>
            </w:r>
          </w:p>
        </w:tc>
        <w:tc>
          <w:tcPr>
            <w:tcW w:w="180" w:type="dxa"/>
          </w:tcPr>
          <w:p w14:paraId="79327684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F9B093" w14:textId="0214D3DD" w:rsidR="00B718FC" w:rsidRPr="00990BEA" w:rsidRDefault="0087463C" w:rsidP="00B718FC">
            <w:pPr>
              <w:pStyle w:val="acctfourfigures"/>
              <w:tabs>
                <w:tab w:val="clear" w:pos="765"/>
                <w:tab w:val="decimal" w:pos="9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40.80</w:t>
            </w:r>
          </w:p>
        </w:tc>
        <w:tc>
          <w:tcPr>
            <w:tcW w:w="180" w:type="dxa"/>
          </w:tcPr>
          <w:p w14:paraId="48F7AC60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609CC8D2" w14:textId="3AD98597" w:rsidR="00B718FC" w:rsidRPr="00990BEA" w:rsidRDefault="00B718FC" w:rsidP="008E0C74">
            <w:pPr>
              <w:pStyle w:val="acctfourfigures"/>
              <w:tabs>
                <w:tab w:val="clear" w:pos="765"/>
                <w:tab w:val="decimal" w:pos="90"/>
              </w:tabs>
              <w:spacing w:line="380" w:lineRule="exact"/>
              <w:ind w:left="-79" w:right="-191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40.80</w:t>
            </w:r>
          </w:p>
        </w:tc>
        <w:tc>
          <w:tcPr>
            <w:tcW w:w="180" w:type="dxa"/>
          </w:tcPr>
          <w:p w14:paraId="79D11A58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5EC9E0C" w14:textId="1F4EE64E" w:rsidR="00B718FC" w:rsidRPr="00990BEA" w:rsidRDefault="002636E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39.06</w:t>
            </w:r>
          </w:p>
        </w:tc>
        <w:tc>
          <w:tcPr>
            <w:tcW w:w="180" w:type="dxa"/>
          </w:tcPr>
          <w:p w14:paraId="41782AC5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A0D9D6F" w14:textId="1E139BB6" w:rsidR="00B718FC" w:rsidRPr="00990BEA" w:rsidRDefault="00B718FC" w:rsidP="006A04D1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A04D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.66</w:t>
            </w:r>
          </w:p>
        </w:tc>
        <w:tc>
          <w:tcPr>
            <w:tcW w:w="180" w:type="dxa"/>
          </w:tcPr>
          <w:p w14:paraId="375D8B4F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AB62354" w14:textId="04AEE882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87607E2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4319560C" w14:textId="226E6BC3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E06E83F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A088338" w14:textId="67E6508C" w:rsidR="00B718FC" w:rsidRPr="00990BEA" w:rsidRDefault="002636EC" w:rsidP="008E0C74">
            <w:pPr>
              <w:pStyle w:val="acctfourfigures"/>
              <w:tabs>
                <w:tab w:val="clear" w:pos="765"/>
              </w:tabs>
              <w:spacing w:line="370" w:lineRule="exact"/>
              <w:ind w:left="-79" w:right="-18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39.06</w:t>
            </w:r>
          </w:p>
        </w:tc>
        <w:tc>
          <w:tcPr>
            <w:tcW w:w="183" w:type="dxa"/>
          </w:tcPr>
          <w:p w14:paraId="239EB604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AB9738C" w14:textId="6303BAF1" w:rsidR="00B718FC" w:rsidRPr="00990BEA" w:rsidRDefault="00B718FC" w:rsidP="006A04D1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40.66</w:t>
            </w:r>
          </w:p>
        </w:tc>
        <w:tc>
          <w:tcPr>
            <w:tcW w:w="210" w:type="dxa"/>
          </w:tcPr>
          <w:p w14:paraId="57928F42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2C8EC92B" w14:textId="3A5BD11A" w:rsidR="00B718FC" w:rsidRPr="00990BEA" w:rsidRDefault="0087463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CC84990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2ABB1C70" w14:textId="1E1FE4FA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718FC" w:rsidRPr="009D0520" w14:paraId="16A5C97D" w14:textId="77777777" w:rsidTr="00FD1F81">
        <w:trPr>
          <w:gridAfter w:val="1"/>
          <w:wAfter w:w="9" w:type="dxa"/>
          <w:cantSplit/>
          <w:trHeight w:val="248"/>
        </w:trPr>
        <w:tc>
          <w:tcPr>
            <w:tcW w:w="1980" w:type="dxa"/>
            <w:vAlign w:val="bottom"/>
          </w:tcPr>
          <w:p w14:paraId="69EE2C49" w14:textId="77777777" w:rsidR="00B718FC" w:rsidRPr="00AC5EDC" w:rsidRDefault="00B718FC" w:rsidP="00B718FC">
            <w:pPr>
              <w:pStyle w:val="acctfourfigures"/>
              <w:tabs>
                <w:tab w:val="clear" w:pos="765"/>
                <w:tab w:val="decimal" w:pos="-170"/>
              </w:tabs>
              <w:spacing w:line="370" w:lineRule="exact"/>
              <w:ind w:left="-260" w:right="1079" w:hanging="450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C5EDC" w:rsidDel="00B565F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810" w:type="dxa"/>
            <w:vAlign w:val="bottom"/>
          </w:tcPr>
          <w:p w14:paraId="7125CCF3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2347DB6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42C79DA3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EF74CFA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051200F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7347C86C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23E0C382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0B917D7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43CC4" w14:textId="08573AD6" w:rsidR="00B718FC" w:rsidRPr="00990BEA" w:rsidRDefault="0087463C" w:rsidP="00B718FC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40.80</w:t>
            </w:r>
          </w:p>
        </w:tc>
        <w:tc>
          <w:tcPr>
            <w:tcW w:w="180" w:type="dxa"/>
            <w:vAlign w:val="bottom"/>
          </w:tcPr>
          <w:p w14:paraId="042C04BF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BED4A7" w14:textId="429CD7C6" w:rsidR="00B718FC" w:rsidRPr="00990BEA" w:rsidRDefault="00B718FC" w:rsidP="008E0C74">
            <w:pPr>
              <w:pStyle w:val="acctfourfigures"/>
              <w:tabs>
                <w:tab w:val="clear" w:pos="765"/>
                <w:tab w:val="decimal" w:pos="270"/>
                <w:tab w:val="decimal" w:pos="540"/>
              </w:tabs>
              <w:spacing w:line="38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804.04</w:t>
            </w:r>
          </w:p>
        </w:tc>
        <w:tc>
          <w:tcPr>
            <w:tcW w:w="180" w:type="dxa"/>
            <w:vAlign w:val="bottom"/>
          </w:tcPr>
          <w:p w14:paraId="5EF0C629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EF546" w14:textId="7AA19E74" w:rsidR="00B718FC" w:rsidRPr="00990BEA" w:rsidRDefault="002636E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39.06</w:t>
            </w:r>
          </w:p>
        </w:tc>
        <w:tc>
          <w:tcPr>
            <w:tcW w:w="180" w:type="dxa"/>
            <w:vAlign w:val="bottom"/>
          </w:tcPr>
          <w:p w14:paraId="4B446B3A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26005" w14:textId="25194DE2" w:rsidR="00B718FC" w:rsidRPr="00990BEA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862.49</w:t>
            </w:r>
          </w:p>
        </w:tc>
        <w:tc>
          <w:tcPr>
            <w:tcW w:w="180" w:type="dxa"/>
            <w:vAlign w:val="bottom"/>
          </w:tcPr>
          <w:p w14:paraId="13BA7264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3203F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0BEA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B8FA63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A7836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0BEA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929E11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69B9C" w14:textId="12DBFE7F" w:rsidR="00B718FC" w:rsidRPr="00990BEA" w:rsidRDefault="002636E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39.06</w:t>
            </w:r>
          </w:p>
        </w:tc>
        <w:tc>
          <w:tcPr>
            <w:tcW w:w="183" w:type="dxa"/>
            <w:vAlign w:val="bottom"/>
          </w:tcPr>
          <w:p w14:paraId="0D4C9AAC" w14:textId="77777777" w:rsidR="00B718FC" w:rsidRPr="00990BEA" w:rsidRDefault="00B718FC" w:rsidP="00B718FC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67AA5" w14:textId="09BC7A3B" w:rsidR="00B718FC" w:rsidRPr="00990BEA" w:rsidRDefault="00B718FC" w:rsidP="00B718FC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862.49</w:t>
            </w:r>
          </w:p>
        </w:tc>
        <w:tc>
          <w:tcPr>
            <w:tcW w:w="210" w:type="dxa"/>
            <w:vAlign w:val="bottom"/>
          </w:tcPr>
          <w:p w14:paraId="152BF4B2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3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570197" w14:textId="668FEF96" w:rsidR="00B718FC" w:rsidRPr="00990BEA" w:rsidRDefault="0087463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78.73</w:t>
            </w:r>
          </w:p>
        </w:tc>
        <w:tc>
          <w:tcPr>
            <w:tcW w:w="178" w:type="dxa"/>
            <w:vAlign w:val="bottom"/>
          </w:tcPr>
          <w:p w14:paraId="6EE4EF25" w14:textId="77777777" w:rsidR="00B718FC" w:rsidRPr="00990BEA" w:rsidRDefault="00B718FC" w:rsidP="00B718FC">
            <w:pPr>
              <w:pStyle w:val="acctfourfigures"/>
              <w:tabs>
                <w:tab w:val="clear" w:pos="765"/>
                <w:tab w:val="decimal" w:pos="43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750DB" w14:textId="404414BE" w:rsidR="00B718FC" w:rsidRPr="00990BEA" w:rsidRDefault="00B718FC" w:rsidP="00B718FC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2.12</w:t>
            </w:r>
          </w:p>
        </w:tc>
      </w:tr>
    </w:tbl>
    <w:p w14:paraId="2A148455" w14:textId="06C01B43" w:rsidR="00544400" w:rsidRDefault="00544400" w:rsidP="000C0420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szCs w:val="22"/>
          <w:cs/>
          <w:lang w:bidi="th-TH"/>
        </w:rPr>
      </w:pPr>
    </w:p>
    <w:p w14:paraId="3A6318ED" w14:textId="51CC0C39" w:rsidR="00562EC8" w:rsidRPr="0004708B" w:rsidRDefault="00544400" w:rsidP="00047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val="en-GB"/>
        </w:rPr>
      </w:pPr>
      <w:r>
        <w:rPr>
          <w:rFonts w:asciiTheme="majorBidi" w:hAnsiTheme="majorBidi" w:cstheme="majorBidi"/>
          <w:szCs w:val="22"/>
          <w:cs/>
        </w:rPr>
        <w:br w:type="page"/>
      </w:r>
    </w:p>
    <w:tbl>
      <w:tblPr>
        <w:tblpPr w:leftFromText="180" w:rightFromText="180" w:vertAnchor="text" w:horzAnchor="margin" w:tblpX="-22" w:tblpY="47"/>
        <w:tblW w:w="151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810"/>
        <w:gridCol w:w="178"/>
        <w:gridCol w:w="818"/>
        <w:gridCol w:w="178"/>
        <w:gridCol w:w="722"/>
        <w:gridCol w:w="179"/>
        <w:gridCol w:w="812"/>
        <w:gridCol w:w="180"/>
        <w:gridCol w:w="720"/>
        <w:gridCol w:w="180"/>
        <w:gridCol w:w="713"/>
        <w:gridCol w:w="180"/>
        <w:gridCol w:w="720"/>
        <w:gridCol w:w="180"/>
        <w:gridCol w:w="810"/>
        <w:gridCol w:w="180"/>
        <w:gridCol w:w="720"/>
        <w:gridCol w:w="180"/>
        <w:gridCol w:w="813"/>
        <w:gridCol w:w="180"/>
        <w:gridCol w:w="720"/>
        <w:gridCol w:w="183"/>
        <w:gridCol w:w="807"/>
        <w:gridCol w:w="210"/>
        <w:gridCol w:w="780"/>
        <w:gridCol w:w="178"/>
        <w:gridCol w:w="820"/>
        <w:gridCol w:w="12"/>
        <w:gridCol w:w="9"/>
      </w:tblGrid>
      <w:tr w:rsidR="00562EC8" w:rsidRPr="009D0520" w:rsidDel="00685444" w14:paraId="192B7F2E" w14:textId="77777777" w:rsidTr="00FD1F81">
        <w:trPr>
          <w:gridAfter w:val="2"/>
          <w:wAfter w:w="21" w:type="dxa"/>
          <w:cantSplit/>
          <w:tblHeader/>
        </w:trPr>
        <w:tc>
          <w:tcPr>
            <w:tcW w:w="15131" w:type="dxa"/>
            <w:gridSpan w:val="28"/>
            <w:shd w:val="clear" w:color="auto" w:fill="auto"/>
            <w:vAlign w:val="bottom"/>
          </w:tcPr>
          <w:p w14:paraId="5FE2C1A3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5E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562EC8" w:rsidRPr="009D0520" w:rsidDel="00685444" w14:paraId="1F9F5D0A" w14:textId="77777777" w:rsidTr="00FD1F81">
        <w:trPr>
          <w:gridAfter w:val="1"/>
          <w:wAfter w:w="9" w:type="dxa"/>
          <w:cantSplit/>
          <w:tblHeader/>
        </w:trPr>
        <w:tc>
          <w:tcPr>
            <w:tcW w:w="1980" w:type="dxa"/>
            <w:shd w:val="clear" w:color="auto" w:fill="auto"/>
            <w:vAlign w:val="bottom"/>
          </w:tcPr>
          <w:p w14:paraId="34BACFF1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7DC82E48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03A48947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713" w:type="dxa"/>
            <w:gridSpan w:val="3"/>
          </w:tcPr>
          <w:p w14:paraId="5A332BDA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82639D6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13" w:type="dxa"/>
            <w:gridSpan w:val="3"/>
          </w:tcPr>
          <w:p w14:paraId="6D85B94E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E22DB33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5A4002BA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64B5732F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3" w:type="dxa"/>
            <w:gridSpan w:val="3"/>
          </w:tcPr>
          <w:p w14:paraId="2010B535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C0471A5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1188940C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ส่วนได้เสีย</w:t>
            </w:r>
            <w:r w:rsidRPr="00AC5EDC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AC5ED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3FA44050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0" w:type="dxa"/>
            <w:gridSpan w:val="4"/>
          </w:tcPr>
          <w:p w14:paraId="1B44207F" w14:textId="77777777" w:rsidR="00562EC8" w:rsidRPr="00AC5EDC" w:rsidDel="00685444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649E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562EC8" w:rsidRPr="00990BEA" w14:paraId="6E20C3BC" w14:textId="77777777" w:rsidTr="00FD1F81">
        <w:trPr>
          <w:gridAfter w:val="1"/>
          <w:wAfter w:w="9" w:type="dxa"/>
          <w:cantSplit/>
          <w:trHeight w:val="242"/>
          <w:tblHeader/>
        </w:trPr>
        <w:tc>
          <w:tcPr>
            <w:tcW w:w="1980" w:type="dxa"/>
          </w:tcPr>
          <w:p w14:paraId="2A65DD7E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0EEFA46" w14:textId="572C812A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0B041E8F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  <w:vAlign w:val="center"/>
          </w:tcPr>
          <w:p w14:paraId="3815003C" w14:textId="5574C1F5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18B6BEB0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35BE24F4" w14:textId="25A51BE1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79" w:type="dxa"/>
            <w:vAlign w:val="center"/>
          </w:tcPr>
          <w:p w14:paraId="5A9C7543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3F4B7643" w14:textId="79A407C9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D04C9E5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C24310" w14:textId="3173FF4E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769393BA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vAlign w:val="center"/>
          </w:tcPr>
          <w:p w14:paraId="16973B63" w14:textId="4CADED1A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2CDFF56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3C94CD2" w14:textId="5BD2DCE8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0C95188A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4EDB3089" w14:textId="7733E8C4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9E1DFC5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95266E6" w14:textId="431D4FB4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694279B1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center"/>
          </w:tcPr>
          <w:p w14:paraId="36436A1F" w14:textId="257516CB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34AF38A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D6DCB86" w14:textId="26493114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3" w:type="dxa"/>
            <w:vAlign w:val="center"/>
          </w:tcPr>
          <w:p w14:paraId="7825BE13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5AF9DC68" w14:textId="6CA2858C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10" w:type="dxa"/>
          </w:tcPr>
          <w:p w14:paraId="3E896536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vAlign w:val="center"/>
          </w:tcPr>
          <w:p w14:paraId="37FCA3E1" w14:textId="7FF9E715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7227D1B7" w14:textId="77777777" w:rsidR="00562EC8" w:rsidRPr="00990BEA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  <w:vAlign w:val="center"/>
          </w:tcPr>
          <w:p w14:paraId="7CA557A8" w14:textId="286C3729" w:rsidR="00562EC8" w:rsidRPr="00990BEA" w:rsidRDefault="00EC2D8F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F7520A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</w:tr>
      <w:tr w:rsidR="00562EC8" w:rsidRPr="009D0520" w14:paraId="39C547A1" w14:textId="77777777" w:rsidTr="00FD1F81">
        <w:trPr>
          <w:cantSplit/>
          <w:trHeight w:val="301"/>
        </w:trPr>
        <w:tc>
          <w:tcPr>
            <w:tcW w:w="1980" w:type="dxa"/>
          </w:tcPr>
          <w:p w14:paraId="7A01FF4D" w14:textId="77777777" w:rsidR="00562EC8" w:rsidRPr="00AC5EDC" w:rsidRDefault="00562EC8" w:rsidP="00FD1F81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6" w:type="dxa"/>
            <w:gridSpan w:val="3"/>
          </w:tcPr>
          <w:p w14:paraId="39AC1E7D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C5EDC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1B1A8272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88" w:type="dxa"/>
            <w:gridSpan w:val="25"/>
          </w:tcPr>
          <w:p w14:paraId="630B0B81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C5EDC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562EC8" w:rsidRPr="009D0520" w14:paraId="3F7E67D3" w14:textId="77777777" w:rsidTr="00FD1F81">
        <w:trPr>
          <w:gridAfter w:val="1"/>
          <w:wAfter w:w="9" w:type="dxa"/>
          <w:cantSplit/>
        </w:trPr>
        <w:tc>
          <w:tcPr>
            <w:tcW w:w="1980" w:type="dxa"/>
          </w:tcPr>
          <w:p w14:paraId="6059B750" w14:textId="77777777" w:rsidR="00562EC8" w:rsidRPr="00AC5EDC" w:rsidRDefault="00562EC8" w:rsidP="00FD1F81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C5ED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6CDA715E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33C2647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0595207A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450BA204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A53480B" w14:textId="77777777" w:rsidR="00562EC8" w:rsidRPr="00AC5EDC" w:rsidRDefault="00562EC8" w:rsidP="00FD1F81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" w:type="dxa"/>
          </w:tcPr>
          <w:p w14:paraId="17FFD0F9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C00A76A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02367DF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7954B218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49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1414BFD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010CF9C3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9D660F0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51D2BE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E0EBC7C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661A561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B126D40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CF6297D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AA24FFD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1FE383DD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6467EC9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97AEC7E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4BCF60D5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DC2BB05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10" w:type="dxa"/>
          </w:tcPr>
          <w:p w14:paraId="628DA161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6E74FC19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8F84093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06D1F3B0" w14:textId="77777777" w:rsidR="00562EC8" w:rsidRPr="00AC5EDC" w:rsidRDefault="00562EC8" w:rsidP="00FD1F81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F7520A" w:rsidRPr="00990BEA" w14:paraId="5E2D0918" w14:textId="77777777" w:rsidTr="00FD1F81">
        <w:trPr>
          <w:gridAfter w:val="1"/>
          <w:wAfter w:w="9" w:type="dxa"/>
          <w:cantSplit/>
        </w:trPr>
        <w:tc>
          <w:tcPr>
            <w:tcW w:w="1980" w:type="dxa"/>
          </w:tcPr>
          <w:p w14:paraId="6F61EF07" w14:textId="77777777" w:rsidR="00F7520A" w:rsidRPr="00AC5EDC" w:rsidRDefault="00F7520A" w:rsidP="00F7520A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5ED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อุบลไบโอ </w:t>
            </w:r>
            <w:r w:rsidRPr="00AC5EDC"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</w:p>
          <w:p w14:paraId="1B1BD688" w14:textId="77777777" w:rsidR="00F7520A" w:rsidRPr="00AC5EDC" w:rsidRDefault="00F7520A" w:rsidP="00F7520A">
            <w:pPr>
              <w:tabs>
                <w:tab w:val="clear" w:pos="227"/>
                <w:tab w:val="clear" w:pos="454"/>
              </w:tabs>
              <w:spacing w:line="370" w:lineRule="exact"/>
              <w:ind w:left="105" w:hanging="10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C5ED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AC5EDC">
              <w:rPr>
                <w:rFonts w:asciiTheme="majorBidi" w:hAnsiTheme="majorBidi" w:cstheme="majorBidi"/>
                <w:sz w:val="22"/>
                <w:szCs w:val="22"/>
                <w:cs/>
              </w:rPr>
              <w:t>เอทานอล จำกัด</w:t>
            </w:r>
            <w:r w:rsidRPr="00AC5ED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21CD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C5EDC">
              <w:rPr>
                <w:rFonts w:asciiTheme="majorBidi" w:hAnsiTheme="majorBidi" w:cstheme="majorBidi"/>
                <w:sz w:val="22"/>
                <w:szCs w:val="22"/>
                <w:cs/>
              </w:rPr>
              <w:t>มหาชน</w:t>
            </w:r>
            <w:r w:rsidRPr="00AC5ED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0" w:type="dxa"/>
          </w:tcPr>
          <w:p w14:paraId="43E51266" w14:textId="77777777" w:rsidR="00F7520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1935C49" w14:textId="5B1EC2FA" w:rsidR="0099168A" w:rsidRPr="00990BEA" w:rsidRDefault="0099168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484963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55212712" w14:textId="77777777" w:rsidR="00F7520A" w:rsidRPr="00990BE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82A3756" w14:textId="73E4C071" w:rsidR="00F7520A" w:rsidRPr="00990BE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28</w:t>
            </w:r>
          </w:p>
        </w:tc>
        <w:tc>
          <w:tcPr>
            <w:tcW w:w="178" w:type="dxa"/>
          </w:tcPr>
          <w:p w14:paraId="4699BEE6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166A361" w14:textId="77777777" w:rsidR="00F7520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5203A6A" w14:textId="252AE66D" w:rsidR="0099168A" w:rsidRPr="00990BEA" w:rsidRDefault="0099168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9" w:type="dxa"/>
          </w:tcPr>
          <w:p w14:paraId="306DBE77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148A0000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C7A94EF" w14:textId="0D2EB9FF" w:rsidR="00F7520A" w:rsidRPr="00990BEA" w:rsidRDefault="00F7520A" w:rsidP="00F7520A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740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5B0606E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4DA33B24" w14:textId="77777777" w:rsidR="00F7520A" w:rsidRDefault="00F7520A" w:rsidP="00F7520A">
            <w:pPr>
              <w:pStyle w:val="acctfourfigures"/>
              <w:tabs>
                <w:tab w:val="clear" w:pos="765"/>
                <w:tab w:val="decimal" w:pos="36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9A25B20" w14:textId="55EDC9C2" w:rsidR="0099168A" w:rsidRPr="00990BEA" w:rsidRDefault="0099168A" w:rsidP="00F7520A">
            <w:pPr>
              <w:pStyle w:val="acctfourfigures"/>
              <w:tabs>
                <w:tab w:val="clear" w:pos="765"/>
                <w:tab w:val="decimal" w:pos="36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48EAE65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294B7DCD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89D982A" w14:textId="5025FB03" w:rsidR="00F7520A" w:rsidRPr="00990BEA" w:rsidRDefault="00F7520A" w:rsidP="00F7520A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763</w:t>
            </w: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24</w:t>
            </w:r>
          </w:p>
        </w:tc>
        <w:tc>
          <w:tcPr>
            <w:tcW w:w="180" w:type="dxa"/>
          </w:tcPr>
          <w:p w14:paraId="40E35980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1E4F8C" w14:textId="77777777" w:rsidR="00F7520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B407BDC" w14:textId="7C25DFD2" w:rsidR="0099168A" w:rsidRPr="00990BEA" w:rsidRDefault="0099168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3DC99A4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05EF0583" w14:textId="77777777" w:rsidR="00F7520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D6D08D" w14:textId="3DB3185B" w:rsidR="00F7520A" w:rsidRPr="00990BE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762.79</w:t>
            </w:r>
          </w:p>
        </w:tc>
        <w:tc>
          <w:tcPr>
            <w:tcW w:w="180" w:type="dxa"/>
          </w:tcPr>
          <w:p w14:paraId="480B849E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CEB819A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D7F9D6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598818E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46AECCF9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AFA42A0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DDAC99F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52D40B0" w14:textId="77777777" w:rsidR="00F7520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304A126" w14:textId="58F53196" w:rsidR="0099168A" w:rsidRPr="00990BEA" w:rsidRDefault="0099168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43A70DAA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651CA0B8" w14:textId="77777777" w:rsidR="00F7520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DE4DE19" w14:textId="164E9B26" w:rsidR="00F7520A" w:rsidRPr="00990BEA" w:rsidRDefault="00F7520A" w:rsidP="00F7520A">
            <w:pPr>
              <w:pStyle w:val="acctfourfigures"/>
              <w:tabs>
                <w:tab w:val="clear" w:pos="765"/>
                <w:tab w:val="decimal" w:pos="360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762.79</w:t>
            </w:r>
          </w:p>
        </w:tc>
        <w:tc>
          <w:tcPr>
            <w:tcW w:w="210" w:type="dxa"/>
          </w:tcPr>
          <w:p w14:paraId="60294C68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2E90200E" w14:textId="77777777" w:rsidR="00F7520A" w:rsidRDefault="00F7520A" w:rsidP="00F7520A">
            <w:pPr>
              <w:pStyle w:val="acctfourfigures"/>
              <w:tabs>
                <w:tab w:val="clear" w:pos="765"/>
                <w:tab w:val="decimal" w:pos="340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141A47D" w14:textId="707EF7EB" w:rsidR="0099168A" w:rsidRPr="00990BEA" w:rsidRDefault="0099168A" w:rsidP="00F7520A">
            <w:pPr>
              <w:pStyle w:val="acctfourfigures"/>
              <w:tabs>
                <w:tab w:val="clear" w:pos="765"/>
                <w:tab w:val="decimal" w:pos="340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78.73</w:t>
            </w:r>
          </w:p>
        </w:tc>
        <w:tc>
          <w:tcPr>
            <w:tcW w:w="178" w:type="dxa"/>
          </w:tcPr>
          <w:p w14:paraId="2E503AB5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545A7CD4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60F90A6" w14:textId="2E73A649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2.12</w:t>
            </w:r>
          </w:p>
        </w:tc>
      </w:tr>
      <w:tr w:rsidR="00F7520A" w:rsidRPr="00990BEA" w14:paraId="1D9F3EBF" w14:textId="77777777" w:rsidTr="00FD1F81">
        <w:trPr>
          <w:gridAfter w:val="1"/>
          <w:wAfter w:w="9" w:type="dxa"/>
          <w:cantSplit/>
        </w:trPr>
        <w:tc>
          <w:tcPr>
            <w:tcW w:w="1980" w:type="dxa"/>
          </w:tcPr>
          <w:p w14:paraId="3313EDF5" w14:textId="77777777" w:rsidR="00F7520A" w:rsidRPr="00AC5EDC" w:rsidRDefault="00F7520A" w:rsidP="00F7520A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E9CADE4" w14:textId="77777777" w:rsidR="00F7520A" w:rsidRPr="00990BE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C7CE27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3B3CB590" w14:textId="77777777" w:rsidR="00F7520A" w:rsidRPr="00990BE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30E37D8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3812DD6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3DC858D0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A03F6F5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525F537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6C3CFB25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A7BB52C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76E24733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1D27739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2349DBF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79492A3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9CA406C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163478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1E7B324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0D033DD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6E625935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E0541BC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AB7B053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33F430A0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39FA471D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360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10" w:type="dxa"/>
          </w:tcPr>
          <w:p w14:paraId="5186E6F8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3F57A437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2043AFF1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5FC181D9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F7520A" w:rsidRPr="00990BEA" w14:paraId="759F91D7" w14:textId="77777777" w:rsidTr="00FD1F81">
        <w:trPr>
          <w:gridAfter w:val="1"/>
          <w:wAfter w:w="9" w:type="dxa"/>
          <w:cantSplit/>
        </w:trPr>
        <w:tc>
          <w:tcPr>
            <w:tcW w:w="1980" w:type="dxa"/>
          </w:tcPr>
          <w:p w14:paraId="0FD4505B" w14:textId="16E49E47" w:rsidR="00F7520A" w:rsidRPr="00AC5EDC" w:rsidRDefault="00F7520A" w:rsidP="00F7520A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5F1B6901" w14:textId="77777777" w:rsidR="00F7520A" w:rsidRPr="00990BE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998432D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2155D9D6" w14:textId="77777777" w:rsidR="00F7520A" w:rsidRPr="00990BE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5929AF7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144FE6BA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58531DC0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7A920BA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59281A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D6477EA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591942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3F2ADD3B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A75FB9E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B42DEC6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F692DDD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111729E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566F07C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924C421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284DBDC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1DF377C4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04662D0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749796A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68C3A5A8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34B7092E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360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10" w:type="dxa"/>
          </w:tcPr>
          <w:p w14:paraId="6CE7F9CF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1A675AB6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A0FA9CC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15F1BAFF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F7520A" w:rsidRPr="00990BEA" w14:paraId="74F7D501" w14:textId="77777777" w:rsidTr="00FD1F81">
        <w:trPr>
          <w:gridAfter w:val="1"/>
          <w:wAfter w:w="9" w:type="dxa"/>
          <w:cantSplit/>
        </w:trPr>
        <w:tc>
          <w:tcPr>
            <w:tcW w:w="1980" w:type="dxa"/>
          </w:tcPr>
          <w:p w14:paraId="3AC140E3" w14:textId="1F0B59BB" w:rsidR="00F7520A" w:rsidRPr="00AC5EDC" w:rsidRDefault="00F7520A" w:rsidP="00F7520A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B201D">
              <w:rPr>
                <w:rFonts w:asciiTheme="majorBidi" w:hAnsiTheme="majorBidi"/>
                <w:sz w:val="22"/>
                <w:szCs w:val="22"/>
                <w:cs/>
              </w:rPr>
              <w:t>บริษัท วิน อินกรีเดียนส์ จำกัด</w:t>
            </w:r>
          </w:p>
        </w:tc>
        <w:tc>
          <w:tcPr>
            <w:tcW w:w="810" w:type="dxa"/>
          </w:tcPr>
          <w:p w14:paraId="22E324E6" w14:textId="1FAB3AF4" w:rsidR="00F7520A" w:rsidRPr="00990BEA" w:rsidRDefault="002636EC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51.00</w:t>
            </w:r>
          </w:p>
        </w:tc>
        <w:tc>
          <w:tcPr>
            <w:tcW w:w="178" w:type="dxa"/>
          </w:tcPr>
          <w:p w14:paraId="7F0B5CA0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71ED547E" w14:textId="057231E2" w:rsidR="00F7520A" w:rsidRPr="00990BE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51.00</w:t>
            </w:r>
          </w:p>
        </w:tc>
        <w:tc>
          <w:tcPr>
            <w:tcW w:w="178" w:type="dxa"/>
          </w:tcPr>
          <w:p w14:paraId="38CF550B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4FE56CC" w14:textId="1B127097" w:rsidR="00F7520A" w:rsidRPr="00990BEA" w:rsidRDefault="002636EC" w:rsidP="00F7520A">
            <w:pPr>
              <w:pStyle w:val="acctfourfigures"/>
              <w:tabs>
                <w:tab w:val="clear" w:pos="765"/>
                <w:tab w:val="decimal" w:pos="190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80.00</w:t>
            </w:r>
          </w:p>
        </w:tc>
        <w:tc>
          <w:tcPr>
            <w:tcW w:w="179" w:type="dxa"/>
          </w:tcPr>
          <w:p w14:paraId="2C5494BF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3DB258C" w14:textId="6DF48626" w:rsidR="00F7520A" w:rsidRPr="00990BEA" w:rsidRDefault="00F7520A" w:rsidP="00F7520A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80.00</w:t>
            </w:r>
          </w:p>
        </w:tc>
        <w:tc>
          <w:tcPr>
            <w:tcW w:w="180" w:type="dxa"/>
          </w:tcPr>
          <w:p w14:paraId="493C549C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A86BBF7" w14:textId="324C40DE" w:rsidR="00F7520A" w:rsidRPr="00990BEA" w:rsidRDefault="002636EC" w:rsidP="00F7520A">
            <w:pPr>
              <w:pStyle w:val="acctfourfigures"/>
              <w:tabs>
                <w:tab w:val="clear" w:pos="765"/>
                <w:tab w:val="decimal" w:pos="9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40.80</w:t>
            </w:r>
          </w:p>
        </w:tc>
        <w:tc>
          <w:tcPr>
            <w:tcW w:w="180" w:type="dxa"/>
          </w:tcPr>
          <w:p w14:paraId="0DE5BDAA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41A9C872" w14:textId="25C74720" w:rsidR="00F7520A" w:rsidRPr="00990BEA" w:rsidRDefault="00F7520A" w:rsidP="006A04D1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A04D1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.80</w:t>
            </w:r>
          </w:p>
        </w:tc>
        <w:tc>
          <w:tcPr>
            <w:tcW w:w="180" w:type="dxa"/>
          </w:tcPr>
          <w:p w14:paraId="297BA544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77FF21B" w14:textId="13FEFAEF" w:rsidR="00F7520A" w:rsidRPr="00990BEA" w:rsidRDefault="002636EC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39.06</w:t>
            </w:r>
          </w:p>
        </w:tc>
        <w:tc>
          <w:tcPr>
            <w:tcW w:w="180" w:type="dxa"/>
          </w:tcPr>
          <w:p w14:paraId="5277A576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3138DC9" w14:textId="71F14B3A" w:rsidR="00F7520A" w:rsidRPr="00990BEA" w:rsidRDefault="00F7520A" w:rsidP="006A04D1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40.66</w:t>
            </w:r>
          </w:p>
        </w:tc>
        <w:tc>
          <w:tcPr>
            <w:tcW w:w="180" w:type="dxa"/>
          </w:tcPr>
          <w:p w14:paraId="303343C5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9BB97AF" w14:textId="28537CCB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CB6FA79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42B3F55C" w14:textId="384685E4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CD89893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C62042F" w14:textId="2100156C" w:rsidR="00F7520A" w:rsidRPr="00990BEA" w:rsidRDefault="002636EC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39.06</w:t>
            </w:r>
          </w:p>
        </w:tc>
        <w:tc>
          <w:tcPr>
            <w:tcW w:w="183" w:type="dxa"/>
          </w:tcPr>
          <w:p w14:paraId="0747758A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B74E95A" w14:textId="5C050A2C" w:rsidR="00F7520A" w:rsidRPr="00990BEA" w:rsidRDefault="00F7520A" w:rsidP="006A04D1">
            <w:pPr>
              <w:pStyle w:val="acctfourfigures"/>
              <w:tabs>
                <w:tab w:val="clear" w:pos="765"/>
                <w:tab w:val="decimal" w:pos="360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40.66</w:t>
            </w:r>
          </w:p>
        </w:tc>
        <w:tc>
          <w:tcPr>
            <w:tcW w:w="210" w:type="dxa"/>
          </w:tcPr>
          <w:p w14:paraId="2F2900B5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530CDF84" w14:textId="4F5B1FBA" w:rsidR="00F7520A" w:rsidRPr="00990BEA" w:rsidRDefault="0099168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FE7BAE6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67F9CB44" w14:textId="2D67267E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7520A" w:rsidRPr="00990BEA" w14:paraId="6845FE2D" w14:textId="77777777" w:rsidTr="00FD1F81">
        <w:trPr>
          <w:gridAfter w:val="1"/>
          <w:wAfter w:w="9" w:type="dxa"/>
          <w:cantSplit/>
        </w:trPr>
        <w:tc>
          <w:tcPr>
            <w:tcW w:w="1980" w:type="dxa"/>
            <w:vAlign w:val="bottom"/>
          </w:tcPr>
          <w:p w14:paraId="00C2C0EE" w14:textId="77777777" w:rsidR="00F7520A" w:rsidRPr="00AC5EDC" w:rsidRDefault="00F7520A" w:rsidP="00F7520A">
            <w:pPr>
              <w:pStyle w:val="acctfourfigures"/>
              <w:tabs>
                <w:tab w:val="clear" w:pos="765"/>
                <w:tab w:val="decimal" w:pos="-170"/>
              </w:tabs>
              <w:spacing w:line="370" w:lineRule="exact"/>
              <w:ind w:left="-79" w:right="1079" w:hanging="541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C5EDC" w:rsidDel="00B565F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810" w:type="dxa"/>
            <w:vAlign w:val="bottom"/>
          </w:tcPr>
          <w:p w14:paraId="4A700A74" w14:textId="77777777" w:rsidR="00F7520A" w:rsidRPr="00990BE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4DF37C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1482BE35" w14:textId="77777777" w:rsidR="00F7520A" w:rsidRPr="00990BE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6C7A8C7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4A2DCF7" w14:textId="77777777" w:rsidR="00F7520A" w:rsidRPr="00990BE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5703E78A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BD683FB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F920EC5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D8C8F" w14:textId="7EB8E627" w:rsidR="00F7520A" w:rsidRPr="00990BEA" w:rsidRDefault="002636EC" w:rsidP="00F7520A">
            <w:pPr>
              <w:pStyle w:val="acctfourfigures"/>
              <w:tabs>
                <w:tab w:val="clear" w:pos="765"/>
                <w:tab w:val="decimal" w:pos="36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40.80</w:t>
            </w:r>
          </w:p>
        </w:tc>
        <w:tc>
          <w:tcPr>
            <w:tcW w:w="180" w:type="dxa"/>
            <w:vAlign w:val="bottom"/>
          </w:tcPr>
          <w:p w14:paraId="3716207E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953BE" w14:textId="4EF04D89" w:rsidR="00F7520A" w:rsidRPr="00990BEA" w:rsidRDefault="00F7520A" w:rsidP="006A04D1">
            <w:pPr>
              <w:pStyle w:val="acctfourfigures"/>
              <w:tabs>
                <w:tab w:val="clear" w:pos="765"/>
                <w:tab w:val="decimal" w:pos="-79"/>
                <w:tab w:val="decimal" w:pos="159"/>
              </w:tabs>
              <w:spacing w:line="380" w:lineRule="exact"/>
              <w:ind w:left="-79" w:right="-185" w:hanging="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804.04</w:t>
            </w:r>
          </w:p>
        </w:tc>
        <w:tc>
          <w:tcPr>
            <w:tcW w:w="180" w:type="dxa"/>
            <w:vAlign w:val="bottom"/>
          </w:tcPr>
          <w:p w14:paraId="203E954A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1F5A0" w14:textId="352C2EFD" w:rsidR="00F7520A" w:rsidRPr="00990BEA" w:rsidRDefault="002636EC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39.06</w:t>
            </w:r>
          </w:p>
        </w:tc>
        <w:tc>
          <w:tcPr>
            <w:tcW w:w="180" w:type="dxa"/>
            <w:vAlign w:val="bottom"/>
          </w:tcPr>
          <w:p w14:paraId="2C68C861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BEF21" w14:textId="398D4520" w:rsidR="00F7520A" w:rsidRPr="00990BEA" w:rsidRDefault="00F7520A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803.45</w:t>
            </w:r>
          </w:p>
        </w:tc>
        <w:tc>
          <w:tcPr>
            <w:tcW w:w="180" w:type="dxa"/>
            <w:vAlign w:val="bottom"/>
          </w:tcPr>
          <w:p w14:paraId="7271A02C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ABA5D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0BEA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6C375B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49963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0BEA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CD6A91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E2354" w14:textId="5D96072F" w:rsidR="00F7520A" w:rsidRPr="00990BEA" w:rsidRDefault="002636EC" w:rsidP="00F7520A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39.06</w:t>
            </w:r>
          </w:p>
        </w:tc>
        <w:tc>
          <w:tcPr>
            <w:tcW w:w="183" w:type="dxa"/>
            <w:vAlign w:val="bottom"/>
          </w:tcPr>
          <w:p w14:paraId="221E2183" w14:textId="77777777" w:rsidR="00F7520A" w:rsidRPr="00990BEA" w:rsidRDefault="00F7520A" w:rsidP="00F7520A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869D1" w14:textId="45B1F0C9" w:rsidR="00F7520A" w:rsidRPr="00990BEA" w:rsidRDefault="00F7520A" w:rsidP="00F7520A">
            <w:pPr>
              <w:pStyle w:val="acctfourfigures"/>
              <w:tabs>
                <w:tab w:val="clear" w:pos="765"/>
                <w:tab w:val="decimal" w:pos="360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803.45</w:t>
            </w:r>
          </w:p>
        </w:tc>
        <w:tc>
          <w:tcPr>
            <w:tcW w:w="210" w:type="dxa"/>
            <w:vAlign w:val="bottom"/>
          </w:tcPr>
          <w:p w14:paraId="6D005ED9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3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3A8A3" w14:textId="3CB2ADB3" w:rsidR="00F7520A" w:rsidRPr="00990BEA" w:rsidRDefault="0099168A" w:rsidP="00F7520A">
            <w:pPr>
              <w:pStyle w:val="acctfourfigures"/>
              <w:tabs>
                <w:tab w:val="clear" w:pos="765"/>
                <w:tab w:val="decimal" w:pos="340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78.73</w:t>
            </w:r>
          </w:p>
        </w:tc>
        <w:tc>
          <w:tcPr>
            <w:tcW w:w="178" w:type="dxa"/>
            <w:vAlign w:val="bottom"/>
          </w:tcPr>
          <w:p w14:paraId="38A94E28" w14:textId="77777777" w:rsidR="00F7520A" w:rsidRPr="00990BEA" w:rsidRDefault="00F7520A" w:rsidP="00F7520A">
            <w:pPr>
              <w:pStyle w:val="acctfourfigures"/>
              <w:tabs>
                <w:tab w:val="clear" w:pos="765"/>
                <w:tab w:val="decimal" w:pos="43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81F4F" w14:textId="530D96FB" w:rsidR="00F7520A" w:rsidRPr="00990BEA" w:rsidRDefault="00F7520A" w:rsidP="00F7520A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2.12</w:t>
            </w:r>
          </w:p>
        </w:tc>
      </w:tr>
    </w:tbl>
    <w:p w14:paraId="3C5ECB81" w14:textId="77777777" w:rsidR="00150A5D" w:rsidRPr="0063328A" w:rsidRDefault="00150A5D" w:rsidP="00562EC8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/>
          <w:sz w:val="28"/>
          <w:szCs w:val="28"/>
          <w:lang w:bidi="th-TH"/>
        </w:rPr>
      </w:pPr>
    </w:p>
    <w:p w14:paraId="513BFCE7" w14:textId="460492D9" w:rsidR="00E84A45" w:rsidRPr="005256B5" w:rsidRDefault="00A71864" w:rsidP="005256B5">
      <w:pPr>
        <w:pStyle w:val="index"/>
        <w:tabs>
          <w:tab w:val="clear" w:pos="1134"/>
        </w:tabs>
        <w:spacing w:after="0" w:line="240" w:lineRule="auto"/>
        <w:ind w:left="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E84A45" w:rsidRPr="005256B5" w:rsidSect="000E683A">
          <w:headerReference w:type="default" r:id="rId10"/>
          <w:pgSz w:w="16840" w:h="11907" w:orient="landscape" w:code="9"/>
          <w:pgMar w:top="1152" w:right="691" w:bottom="1152" w:left="900" w:header="720" w:footer="720" w:gutter="0"/>
          <w:cols w:space="708"/>
          <w:docGrid w:linePitch="408"/>
        </w:sectPr>
      </w:pPr>
      <w:r w:rsidRPr="0073335B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บริษัทร่วมและการร่วมค้าทั้งหมดจดทะเบียนจัดตั้งและดำเนินธุรกิจในประเทศไท</w:t>
      </w:r>
      <w:r w:rsidR="005256B5">
        <w:rPr>
          <w:rFonts w:asciiTheme="majorBidi" w:hAnsiTheme="majorBidi" w:cstheme="majorBidi" w:hint="cs"/>
          <w:sz w:val="30"/>
          <w:szCs w:val="30"/>
          <w:cs/>
          <w:lang w:bidi="th-TH"/>
        </w:rPr>
        <w:t>ย</w:t>
      </w:r>
    </w:p>
    <w:p w14:paraId="4B26A0D2" w14:textId="698F4645" w:rsidR="00150A5D" w:rsidRPr="00BF1313" w:rsidRDefault="00150A5D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150A5D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150A5D">
        <w:rPr>
          <w:rFonts w:asciiTheme="majorBidi" w:hAnsi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6F0B6269" w14:textId="77777777" w:rsidR="008A3B46" w:rsidRPr="00BF1313" w:rsidRDefault="008A3B46" w:rsidP="00562EC8">
      <w:pPr>
        <w:pStyle w:val="index"/>
        <w:tabs>
          <w:tab w:val="clear" w:pos="1134"/>
        </w:tabs>
        <w:spacing w:after="0" w:line="240" w:lineRule="auto"/>
        <w:ind w:left="720" w:right="-43" w:hanging="27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9090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4950"/>
        <w:gridCol w:w="1171"/>
        <w:gridCol w:w="1347"/>
        <w:gridCol w:w="253"/>
        <w:gridCol w:w="1369"/>
      </w:tblGrid>
      <w:tr w:rsidR="00562EC8" w:rsidRPr="00BF1313" w14:paraId="1EB9C29E" w14:textId="77777777" w:rsidTr="009209EA">
        <w:trPr>
          <w:trHeight w:val="408"/>
        </w:trPr>
        <w:tc>
          <w:tcPr>
            <w:tcW w:w="2723" w:type="pct"/>
          </w:tcPr>
          <w:p w14:paraId="724FA077" w14:textId="77777777" w:rsidR="00562EC8" w:rsidRPr="00BF1313" w:rsidRDefault="00562EC8" w:rsidP="0015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73CBD835" w14:textId="77777777" w:rsidR="00562EC8" w:rsidRPr="00BF1313" w:rsidRDefault="00562EC8" w:rsidP="0015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3" w:type="pct"/>
            <w:gridSpan w:val="3"/>
          </w:tcPr>
          <w:p w14:paraId="6E326781" w14:textId="77777777" w:rsidR="00562EC8" w:rsidRPr="00BF1313" w:rsidRDefault="00562EC8" w:rsidP="0015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EC8" w:rsidRPr="00BF1313" w14:paraId="0E016224" w14:textId="77777777" w:rsidTr="005256B5">
        <w:trPr>
          <w:trHeight w:val="408"/>
        </w:trPr>
        <w:tc>
          <w:tcPr>
            <w:tcW w:w="2723" w:type="pct"/>
            <w:shd w:val="clear" w:color="auto" w:fill="auto"/>
          </w:tcPr>
          <w:p w14:paraId="576BD986" w14:textId="77777777" w:rsidR="00562EC8" w:rsidRPr="00BF1313" w:rsidRDefault="00562EC8" w:rsidP="0015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F84D760" w14:textId="77D22315" w:rsidR="00562EC8" w:rsidRPr="00C006D5" w:rsidRDefault="00562EC8" w:rsidP="0015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1" w:type="pct"/>
            <w:shd w:val="clear" w:color="auto" w:fill="auto"/>
          </w:tcPr>
          <w:p w14:paraId="064754B9" w14:textId="6B88A3FC" w:rsidR="00562EC8" w:rsidRPr="00BF1313" w:rsidRDefault="00327A23" w:rsidP="0015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6257C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14:paraId="7989DE52" w14:textId="77777777" w:rsidR="00562EC8" w:rsidRPr="00BF1313" w:rsidRDefault="00562EC8" w:rsidP="0015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3922FAEF" w14:textId="6E6E090D" w:rsidR="00562EC8" w:rsidRPr="00BF1313" w:rsidRDefault="00327A23" w:rsidP="0015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6257C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62EC8" w:rsidRPr="00BF1313" w14:paraId="5889AADC" w14:textId="77777777" w:rsidTr="005256B5">
        <w:trPr>
          <w:trHeight w:val="408"/>
        </w:trPr>
        <w:tc>
          <w:tcPr>
            <w:tcW w:w="2723" w:type="pct"/>
            <w:shd w:val="clear" w:color="auto" w:fill="auto"/>
          </w:tcPr>
          <w:p w14:paraId="661EC536" w14:textId="77777777" w:rsidR="00562EC8" w:rsidRPr="00BF1313" w:rsidRDefault="00562EC8" w:rsidP="0015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4580830E" w14:textId="77777777" w:rsidR="00562EC8" w:rsidRPr="00C006D5" w:rsidRDefault="00562EC8" w:rsidP="00150A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3" w:type="pct"/>
            <w:gridSpan w:val="3"/>
            <w:shd w:val="clear" w:color="auto" w:fill="auto"/>
          </w:tcPr>
          <w:p w14:paraId="6E309323" w14:textId="77777777" w:rsidR="00562EC8" w:rsidRPr="00BF1313" w:rsidRDefault="00562EC8" w:rsidP="006C0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57CE" w:rsidRPr="00BF1313" w14:paraId="5F1E2BC3" w14:textId="77777777" w:rsidTr="005256B5">
        <w:trPr>
          <w:trHeight w:val="408"/>
        </w:trPr>
        <w:tc>
          <w:tcPr>
            <w:tcW w:w="2723" w:type="pct"/>
            <w:shd w:val="clear" w:color="auto" w:fill="auto"/>
          </w:tcPr>
          <w:p w14:paraId="6E6CB794" w14:textId="3FCA185F" w:rsidR="006257CE" w:rsidRPr="00BF1313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44" w:type="pct"/>
          </w:tcPr>
          <w:p w14:paraId="5BCB9795" w14:textId="77777777" w:rsidR="006257CE" w:rsidRPr="00C006D5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2C8321D8" w14:textId="39D4BDBC" w:rsidR="006257CE" w:rsidRPr="00843B06" w:rsidRDefault="00176F4C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4,715.38</w:t>
            </w:r>
          </w:p>
        </w:tc>
        <w:tc>
          <w:tcPr>
            <w:tcW w:w="139" w:type="pct"/>
            <w:shd w:val="clear" w:color="auto" w:fill="auto"/>
          </w:tcPr>
          <w:p w14:paraId="3DB638D4" w14:textId="77777777" w:rsidR="006257CE" w:rsidRPr="00BF1313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12AF034C" w14:textId="5D643B93" w:rsidR="006257CE" w:rsidRPr="00BF1313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3B06">
              <w:rPr>
                <w:rFonts w:ascii="Angsana New" w:hAnsi="Angsana New"/>
                <w:sz w:val="30"/>
                <w:szCs w:val="30"/>
              </w:rPr>
              <w:t>4,153.97</w:t>
            </w:r>
          </w:p>
        </w:tc>
      </w:tr>
      <w:tr w:rsidR="006257CE" w:rsidRPr="00BF1313" w14:paraId="0D2223AF" w14:textId="77777777" w:rsidTr="006257CE">
        <w:trPr>
          <w:trHeight w:val="408"/>
        </w:trPr>
        <w:tc>
          <w:tcPr>
            <w:tcW w:w="2723" w:type="pct"/>
            <w:shd w:val="clear" w:color="auto" w:fill="auto"/>
          </w:tcPr>
          <w:p w14:paraId="2381B7AD" w14:textId="79AC5E40" w:rsidR="006257CE" w:rsidRPr="00BF1313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</w:t>
            </w:r>
            <w:r w:rsidR="005256B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ทุน </w:t>
            </w:r>
            <w:r w:rsidR="005256B5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="005256B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44" w:type="pct"/>
          </w:tcPr>
          <w:p w14:paraId="42702789" w14:textId="77777777" w:rsidR="006257CE" w:rsidRPr="00C006D5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63A99BBE" w14:textId="67D7C684" w:rsidR="006257CE" w:rsidRPr="00843B06" w:rsidRDefault="00176F4C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50.0</w:t>
            </w:r>
            <w:r w:rsidR="002D09C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7CC8B437" w14:textId="77777777" w:rsidR="006257CE" w:rsidRPr="00BF1313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3AB6AD46" w14:textId="7F5D2A2E" w:rsidR="006257CE" w:rsidRPr="00BF1313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3B06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</w:tr>
      <w:tr w:rsidR="006257CE" w:rsidRPr="00BF1313" w14:paraId="08E9053E" w14:textId="77777777" w:rsidTr="006257CE">
        <w:trPr>
          <w:trHeight w:val="408"/>
        </w:trPr>
        <w:tc>
          <w:tcPr>
            <w:tcW w:w="2723" w:type="pct"/>
            <w:shd w:val="clear" w:color="auto" w:fill="auto"/>
          </w:tcPr>
          <w:p w14:paraId="71BFAE76" w14:textId="54783931" w:rsidR="006257CE" w:rsidRPr="00BF1313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</w:p>
        </w:tc>
        <w:tc>
          <w:tcPr>
            <w:tcW w:w="644" w:type="pct"/>
          </w:tcPr>
          <w:p w14:paraId="6194E66B" w14:textId="7F8A4DA8" w:rsidR="006257CE" w:rsidRPr="00C006D5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285872F6" w14:textId="7B01D47E" w:rsidR="006257CE" w:rsidRPr="00843B06" w:rsidRDefault="00F57ED5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2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4.99</w:t>
            </w:r>
          </w:p>
        </w:tc>
        <w:tc>
          <w:tcPr>
            <w:tcW w:w="139" w:type="pct"/>
            <w:shd w:val="clear" w:color="auto" w:fill="auto"/>
          </w:tcPr>
          <w:p w14:paraId="643F03E8" w14:textId="77777777" w:rsidR="006257CE" w:rsidRPr="00BF1313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6085D27E" w14:textId="01E5A225" w:rsidR="006257CE" w:rsidRPr="00BF1313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3B06">
              <w:rPr>
                <w:rFonts w:ascii="Angsana New" w:hAnsi="Angsana New"/>
                <w:sz w:val="30"/>
                <w:szCs w:val="30"/>
              </w:rPr>
              <w:t>968.39</w:t>
            </w:r>
          </w:p>
        </w:tc>
      </w:tr>
      <w:tr w:rsidR="006257CE" w:rsidRPr="00BF1313" w14:paraId="62A03D26" w14:textId="77777777" w:rsidTr="006257CE">
        <w:trPr>
          <w:trHeight w:val="408"/>
        </w:trPr>
        <w:tc>
          <w:tcPr>
            <w:tcW w:w="2723" w:type="pct"/>
            <w:shd w:val="clear" w:color="auto" w:fill="auto"/>
          </w:tcPr>
          <w:p w14:paraId="2933783B" w14:textId="2D2A65FB" w:rsidR="006257CE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5256B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44" w:type="pct"/>
          </w:tcPr>
          <w:p w14:paraId="36982C80" w14:textId="77777777" w:rsidR="006257CE" w:rsidRPr="00C006D5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06F005C4" w14:textId="19B9DA49" w:rsidR="006257CE" w:rsidRPr="002D09C9" w:rsidRDefault="00176F4C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D09C9">
              <w:rPr>
                <w:rFonts w:ascii="Angsana New" w:hAnsi="Angsana New"/>
                <w:sz w:val="30"/>
                <w:szCs w:val="30"/>
              </w:rPr>
              <w:t>(526.12)</w:t>
            </w:r>
          </w:p>
        </w:tc>
        <w:tc>
          <w:tcPr>
            <w:tcW w:w="139" w:type="pct"/>
            <w:shd w:val="clear" w:color="auto" w:fill="auto"/>
          </w:tcPr>
          <w:p w14:paraId="4119ECD2" w14:textId="77777777" w:rsidR="006257CE" w:rsidRPr="002D09C9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1A9F0C1C" w14:textId="06FC82CE" w:rsidR="006257CE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9EA">
              <w:rPr>
                <w:rFonts w:ascii="Angsana New" w:hAnsi="Angsana New"/>
                <w:sz w:val="30"/>
                <w:szCs w:val="30"/>
              </w:rPr>
              <w:t>(456.98)</w:t>
            </w:r>
          </w:p>
        </w:tc>
      </w:tr>
      <w:tr w:rsidR="006257CE" w:rsidRPr="00BF1313" w14:paraId="26E7334F" w14:textId="77777777" w:rsidTr="006257CE">
        <w:trPr>
          <w:trHeight w:val="408"/>
        </w:trPr>
        <w:tc>
          <w:tcPr>
            <w:tcW w:w="2723" w:type="pct"/>
            <w:shd w:val="clear" w:color="auto" w:fill="auto"/>
          </w:tcPr>
          <w:p w14:paraId="0D314831" w14:textId="0E983086" w:rsidR="006257CE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176F4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7514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76F4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176F4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75141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644" w:type="pct"/>
          </w:tcPr>
          <w:p w14:paraId="36AB42A3" w14:textId="77777777" w:rsidR="006257CE" w:rsidRPr="00C006D5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632841F4" w14:textId="73A868C5" w:rsidR="006257CE" w:rsidRPr="00176F4C" w:rsidRDefault="00176F4C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0.46</w:t>
            </w:r>
          </w:p>
        </w:tc>
        <w:tc>
          <w:tcPr>
            <w:tcW w:w="139" w:type="pct"/>
            <w:shd w:val="clear" w:color="auto" w:fill="auto"/>
          </w:tcPr>
          <w:p w14:paraId="1A770635" w14:textId="77777777" w:rsidR="006257CE" w:rsidRPr="00BF1313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6335ED8D" w14:textId="55AD0390" w:rsidR="006257CE" w:rsidRDefault="006257CE" w:rsidP="00C67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57CE" w:rsidRPr="00BF1313" w14:paraId="6C96AD90" w14:textId="77777777" w:rsidTr="006257CE">
        <w:trPr>
          <w:trHeight w:val="408"/>
        </w:trPr>
        <w:tc>
          <w:tcPr>
            <w:tcW w:w="2723" w:type="pct"/>
            <w:shd w:val="clear" w:color="auto" w:fill="auto"/>
          </w:tcPr>
          <w:p w14:paraId="6E7ACA5A" w14:textId="3AC6E2A8" w:rsidR="006257CE" w:rsidRPr="00BF1313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4" w:type="pct"/>
          </w:tcPr>
          <w:p w14:paraId="77B1CCB0" w14:textId="77777777" w:rsidR="006257CE" w:rsidRPr="00C006D5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66EA6" w14:textId="6DC9AC09" w:rsidR="006257CE" w:rsidRPr="0004708B" w:rsidRDefault="00176F4C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4,754.</w:t>
            </w:r>
            <w:r w:rsidR="00F57E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78</w:t>
            </w:r>
          </w:p>
        </w:tc>
        <w:tc>
          <w:tcPr>
            <w:tcW w:w="139" w:type="pct"/>
            <w:shd w:val="clear" w:color="auto" w:fill="auto"/>
          </w:tcPr>
          <w:p w14:paraId="40CFDA1B" w14:textId="77777777" w:rsidR="006257CE" w:rsidRPr="00301DD7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EF04C5" w14:textId="537D923B" w:rsidR="006257CE" w:rsidRPr="00301DD7" w:rsidRDefault="006257CE" w:rsidP="00625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8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4,715.38  </w:t>
            </w:r>
          </w:p>
        </w:tc>
      </w:tr>
    </w:tbl>
    <w:p w14:paraId="55D89EC4" w14:textId="77777777" w:rsidR="00562EC8" w:rsidRPr="00BF1313" w:rsidRDefault="00562EC8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5989888C" w14:textId="54A27883" w:rsidR="005256B5" w:rsidRDefault="005256B5" w:rsidP="005256B5">
      <w:pPr>
        <w:ind w:firstLine="5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บริษัทย่อยทั้งหมดจดทะเบียนจัดตั้ง และดำเนินธุรกิจในประเทศไทย</w:t>
      </w:r>
    </w:p>
    <w:p w14:paraId="4B5304EE" w14:textId="77777777" w:rsidR="005256B5" w:rsidRDefault="005256B5" w:rsidP="005256B5">
      <w:pPr>
        <w:ind w:firstLine="540"/>
        <w:rPr>
          <w:rFonts w:asciiTheme="majorBidi" w:hAnsiTheme="majorBidi" w:cstheme="majorBidi"/>
        </w:rPr>
      </w:pPr>
    </w:p>
    <w:p w14:paraId="4AF10078" w14:textId="77777777" w:rsidR="005256B5" w:rsidRPr="00861C7A" w:rsidRDefault="005256B5" w:rsidP="00525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/>
          <w:i/>
          <w:iCs/>
          <w:cs/>
          <w:lang w:val="th-TH"/>
        </w:rPr>
      </w:pPr>
      <w:r w:rsidRPr="00861C7A">
        <w:rPr>
          <w:rFonts w:asciiTheme="majorBidi" w:hAnsiTheme="majorBidi" w:cstheme="majorBidi"/>
          <w:i/>
          <w:iCs/>
          <w:cs/>
          <w:lang w:val="th-TH"/>
        </w:rPr>
        <w:t>บริษัท บีบีจีไอ ยูทิลิตี้ แอนด์ เพาเวอร์ จำกัด</w:t>
      </w:r>
    </w:p>
    <w:p w14:paraId="1AABC58D" w14:textId="77777777" w:rsidR="005256B5" w:rsidRPr="000534E6" w:rsidRDefault="005256B5" w:rsidP="00525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/>
          <w:sz w:val="24"/>
          <w:szCs w:val="24"/>
          <w:cs/>
          <w:lang w:val="th-TH"/>
        </w:rPr>
      </w:pPr>
    </w:p>
    <w:p w14:paraId="4AC6706A" w14:textId="2CBAB77C" w:rsidR="005256B5" w:rsidRDefault="005256B5" w:rsidP="00525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cs/>
        </w:rPr>
      </w:pPr>
      <w:r w:rsidRPr="00861C7A">
        <w:rPr>
          <w:rFonts w:asciiTheme="majorBidi" w:hAnsiTheme="majorBidi" w:cstheme="majorBidi"/>
          <w:cs/>
          <w:lang w:val="th-TH"/>
        </w:rPr>
        <w:t xml:space="preserve">ในปี </w:t>
      </w:r>
      <w:r w:rsidRPr="00C6181F">
        <w:rPr>
          <w:rFonts w:asciiTheme="majorBidi" w:hAnsiTheme="majorBidi" w:hint="cs"/>
        </w:rPr>
        <w:t>2564</w:t>
      </w:r>
      <w:r w:rsidRPr="00861C7A">
        <w:rPr>
          <w:rFonts w:asciiTheme="majorBidi" w:hAnsiTheme="majorBidi"/>
          <w:cs/>
          <w:lang w:val="th-TH"/>
        </w:rPr>
        <w:t xml:space="preserve"> </w:t>
      </w:r>
      <w:r w:rsidRPr="00861C7A">
        <w:rPr>
          <w:rFonts w:asciiTheme="majorBidi" w:hAnsiTheme="majorBidi" w:cstheme="majorBidi"/>
          <w:cs/>
          <w:lang w:val="th-TH"/>
        </w:rPr>
        <w:t xml:space="preserve">บริษัท บีบีจีไอ ยูทิลิตี้ แอนด์ เพาเวอร์ จำกัด จดทะเบียนเพิ่มทุนจำนวน </w:t>
      </w:r>
      <w:r w:rsidRPr="00C6181F">
        <w:rPr>
          <w:rFonts w:asciiTheme="majorBidi" w:hAnsiTheme="majorBidi" w:hint="cs"/>
        </w:rPr>
        <w:t>5</w:t>
      </w:r>
      <w:r w:rsidRPr="00861C7A">
        <w:rPr>
          <w:rFonts w:asciiTheme="majorBidi" w:hAnsiTheme="majorBidi"/>
          <w:cs/>
          <w:lang w:val="th-TH"/>
        </w:rPr>
        <w:t xml:space="preserve"> </w:t>
      </w:r>
      <w:r w:rsidRPr="00861C7A">
        <w:rPr>
          <w:rFonts w:asciiTheme="majorBidi" w:hAnsiTheme="majorBidi" w:cstheme="majorBidi"/>
          <w:cs/>
          <w:lang w:val="th-TH"/>
        </w:rPr>
        <w:t xml:space="preserve">ล้านหุ้น เป็นเงินจำนวน </w:t>
      </w:r>
      <w:r w:rsidRPr="00C6181F">
        <w:rPr>
          <w:rFonts w:asciiTheme="majorBidi" w:hAnsiTheme="majorBidi" w:hint="cs"/>
        </w:rPr>
        <w:t>50</w:t>
      </w:r>
      <w:r w:rsidRPr="00861C7A">
        <w:rPr>
          <w:rFonts w:asciiTheme="majorBidi" w:hAnsiTheme="majorBidi"/>
          <w:cs/>
          <w:lang w:val="th-TH"/>
        </w:rPr>
        <w:t xml:space="preserve"> </w:t>
      </w:r>
      <w:r w:rsidRPr="00861C7A">
        <w:rPr>
          <w:rFonts w:asciiTheme="majorBidi" w:hAnsiTheme="majorBidi" w:cstheme="majorBidi"/>
          <w:cs/>
          <w:lang w:val="th-TH"/>
        </w:rPr>
        <w:t>ล้านบาท โดยบริษัทได้ซื้อและชำระเงินค่าหุ้นเพิ่มทุนดังกล่าวแล้วทั้งจำนวน ปัจจุบันบริษัทย่อยดังกล่าวอยู่ระหว่างการก่อสร้างโรงงานเพื่อผลิตก๊าซชีวภาพ</w:t>
      </w:r>
    </w:p>
    <w:p w14:paraId="003FDC2C" w14:textId="0C484385" w:rsidR="005256B5" w:rsidRPr="00BF1313" w:rsidRDefault="005256B5" w:rsidP="005256B5">
      <w:pPr>
        <w:ind w:firstLine="540"/>
        <w:rPr>
          <w:rFonts w:asciiTheme="majorBidi" w:hAnsiTheme="majorBidi" w:cstheme="majorBidi"/>
        </w:rPr>
        <w:sectPr w:rsidR="005256B5" w:rsidRPr="00BF1313" w:rsidSect="000E683A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957D183" w14:textId="4B76B43D" w:rsidR="008E1E71" w:rsidRDefault="004762B0" w:rsidP="00562E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both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="00327A23">
        <w:t>31</w:t>
      </w:r>
      <w:r w:rsidRPr="00BF1313">
        <w:rPr>
          <w:rFonts w:asciiTheme="majorBidi" w:hAnsiTheme="majorBidi" w:cstheme="majorBidi"/>
        </w:rPr>
        <w:t xml:space="preserve"> </w:t>
      </w:r>
      <w:r w:rsidRPr="00BF1313">
        <w:rPr>
          <w:rFonts w:asciiTheme="majorBidi" w:hAnsiTheme="majorBidi" w:cstheme="majorBidi"/>
          <w:cs/>
        </w:rPr>
        <w:t xml:space="preserve">ธันวาคม </w:t>
      </w:r>
      <w:r w:rsidR="00E92430">
        <w:t>25</w:t>
      </w:r>
      <w:r w:rsidR="00327A23">
        <w:t>6</w:t>
      </w:r>
      <w:r w:rsidR="006257CE">
        <w:t>4</w:t>
      </w:r>
      <w:r w:rsidR="00490445" w:rsidRPr="00BF1313">
        <w:rPr>
          <w:rFonts w:asciiTheme="majorBidi" w:hAnsiTheme="majorBidi" w:cstheme="majorBidi"/>
          <w:cs/>
        </w:rPr>
        <w:t xml:space="preserve"> และ </w:t>
      </w:r>
      <w:r w:rsidR="00327A23">
        <w:t>256</w:t>
      </w:r>
      <w:r w:rsidR="006257CE">
        <w:t>3</w:t>
      </w:r>
      <w:r w:rsidR="00490445" w:rsidRPr="00BF1313">
        <w:rPr>
          <w:rFonts w:asciiTheme="majorBidi" w:hAnsiTheme="majorBidi" w:cstheme="majorBidi"/>
        </w:rPr>
        <w:t xml:space="preserve"> </w:t>
      </w:r>
      <w:r w:rsidR="007076A9" w:rsidRPr="00BF1313">
        <w:rPr>
          <w:rFonts w:asciiTheme="majorBidi" w:hAnsiTheme="majorBidi" w:cstheme="majorBidi"/>
        </w:rPr>
        <w:t xml:space="preserve"> </w:t>
      </w:r>
      <w:r w:rsidR="008272A4" w:rsidRPr="00BF1313">
        <w:rPr>
          <w:rFonts w:asciiTheme="majorBidi" w:hAnsiTheme="majorBidi" w:cstheme="majorBidi"/>
          <w:cs/>
        </w:rPr>
        <w:t>และเงินปันผลรับจากเงินลงทุนสำหรับ</w:t>
      </w:r>
      <w:r w:rsidR="00490445" w:rsidRPr="00BF1313">
        <w:rPr>
          <w:rFonts w:asciiTheme="majorBidi" w:hAnsiTheme="majorBidi" w:cstheme="majorBidi"/>
          <w:cs/>
        </w:rPr>
        <w:t xml:space="preserve">ปีสิ้นสุดวันที่ </w:t>
      </w:r>
      <w:r w:rsidR="00327A23">
        <w:t>31</w:t>
      </w:r>
      <w:r w:rsidR="00490445" w:rsidRPr="00BF1313">
        <w:rPr>
          <w:rFonts w:asciiTheme="majorBidi" w:hAnsiTheme="majorBidi" w:cstheme="majorBidi"/>
        </w:rPr>
        <w:t xml:space="preserve"> </w:t>
      </w:r>
      <w:r w:rsidR="00490445" w:rsidRPr="00BF1313">
        <w:rPr>
          <w:rFonts w:asciiTheme="majorBidi" w:hAnsiTheme="majorBidi" w:cstheme="majorBidi"/>
          <w:cs/>
        </w:rPr>
        <w:t xml:space="preserve">ธันวาคม </w:t>
      </w:r>
      <w:r w:rsidR="00327A23">
        <w:t>256</w:t>
      </w:r>
      <w:r w:rsidR="006257CE">
        <w:t>4</w:t>
      </w:r>
      <w:r w:rsidR="00490445" w:rsidRPr="00BF1313">
        <w:rPr>
          <w:rFonts w:asciiTheme="majorBidi" w:hAnsiTheme="majorBidi" w:cstheme="majorBidi"/>
        </w:rPr>
        <w:t xml:space="preserve"> </w:t>
      </w:r>
      <w:r w:rsidR="00454120">
        <w:rPr>
          <w:rFonts w:asciiTheme="majorBidi" w:hAnsiTheme="majorBidi" w:cstheme="majorBidi" w:hint="cs"/>
          <w:cs/>
        </w:rPr>
        <w:t>และ</w:t>
      </w:r>
      <w:r w:rsidR="00454120">
        <w:rPr>
          <w:rFonts w:asciiTheme="majorBidi" w:hAnsiTheme="majorBidi" w:cstheme="majorBidi"/>
        </w:rPr>
        <w:t xml:space="preserve"> </w:t>
      </w:r>
      <w:r w:rsidR="00327A23">
        <w:t>256</w:t>
      </w:r>
      <w:r w:rsidR="006257CE">
        <w:t>3</w:t>
      </w:r>
      <w:r w:rsidR="00454120">
        <w:rPr>
          <w:rFonts w:asciiTheme="majorBidi" w:hAnsiTheme="majorBidi" w:cstheme="majorBidi"/>
        </w:rPr>
        <w:t xml:space="preserve"> </w:t>
      </w:r>
      <w:r w:rsidRPr="00BF1313">
        <w:rPr>
          <w:rFonts w:asciiTheme="majorBidi" w:hAnsiTheme="majorBidi" w:cstheme="majorBidi"/>
          <w:cs/>
        </w:rPr>
        <w:t>มีดังนี้</w:t>
      </w:r>
    </w:p>
    <w:tbl>
      <w:tblPr>
        <w:tblpPr w:leftFromText="180" w:rightFromText="180" w:vertAnchor="text" w:horzAnchor="margin" w:tblpX="-22" w:tblpY="47"/>
        <w:tblW w:w="1570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78"/>
        <w:gridCol w:w="818"/>
        <w:gridCol w:w="178"/>
        <w:gridCol w:w="722"/>
        <w:gridCol w:w="179"/>
        <w:gridCol w:w="812"/>
        <w:gridCol w:w="180"/>
        <w:gridCol w:w="720"/>
        <w:gridCol w:w="180"/>
        <w:gridCol w:w="811"/>
        <w:gridCol w:w="180"/>
        <w:gridCol w:w="720"/>
        <w:gridCol w:w="180"/>
        <w:gridCol w:w="810"/>
        <w:gridCol w:w="180"/>
        <w:gridCol w:w="720"/>
        <w:gridCol w:w="180"/>
        <w:gridCol w:w="813"/>
        <w:gridCol w:w="180"/>
        <w:gridCol w:w="720"/>
        <w:gridCol w:w="183"/>
        <w:gridCol w:w="807"/>
        <w:gridCol w:w="210"/>
        <w:gridCol w:w="780"/>
        <w:gridCol w:w="178"/>
        <w:gridCol w:w="822"/>
        <w:gridCol w:w="10"/>
        <w:gridCol w:w="11"/>
      </w:tblGrid>
      <w:tr w:rsidR="00562EC8" w:rsidRPr="009D0520" w:rsidDel="00685444" w14:paraId="6E5E6451" w14:textId="77777777" w:rsidTr="00150A5D">
        <w:trPr>
          <w:gridAfter w:val="2"/>
          <w:wAfter w:w="21" w:type="dxa"/>
          <w:cantSplit/>
          <w:tblHeader/>
        </w:trPr>
        <w:tc>
          <w:tcPr>
            <w:tcW w:w="15681" w:type="dxa"/>
            <w:gridSpan w:val="28"/>
            <w:shd w:val="clear" w:color="auto" w:fill="auto"/>
            <w:vAlign w:val="bottom"/>
          </w:tcPr>
          <w:p w14:paraId="590D4D61" w14:textId="77777777" w:rsidR="00562EC8" w:rsidRPr="00AC5EDC" w:rsidRDefault="00562EC8" w:rsidP="00150A5D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5E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562EC8" w:rsidRPr="009D0520" w:rsidDel="00685444" w14:paraId="476F0617" w14:textId="77777777" w:rsidTr="00150A5D">
        <w:trPr>
          <w:gridAfter w:val="1"/>
          <w:wAfter w:w="11" w:type="dxa"/>
          <w:cantSplit/>
          <w:tblHeader/>
        </w:trPr>
        <w:tc>
          <w:tcPr>
            <w:tcW w:w="2430" w:type="dxa"/>
            <w:shd w:val="clear" w:color="auto" w:fill="auto"/>
            <w:vAlign w:val="bottom"/>
          </w:tcPr>
          <w:p w14:paraId="363B6EB6" w14:textId="77777777" w:rsidR="00562EC8" w:rsidRPr="00AC5EDC" w:rsidDel="00685444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21131C8D" w14:textId="77777777" w:rsidR="00562EC8" w:rsidRPr="00AC5EDC" w:rsidDel="00685444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753B1E4B" w14:textId="77777777" w:rsidR="00562EC8" w:rsidRPr="00AC5EDC" w:rsidDel="00685444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713" w:type="dxa"/>
            <w:gridSpan w:val="3"/>
          </w:tcPr>
          <w:p w14:paraId="7806119D" w14:textId="77777777" w:rsidR="00562EC8" w:rsidRPr="00AC5EDC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BDEA34E" w14:textId="77777777" w:rsidR="00562EC8" w:rsidRPr="00AC5EDC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472BB722" w14:textId="77777777" w:rsidR="00562EC8" w:rsidRPr="00AC5EDC" w:rsidDel="00685444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31D7E59" w14:textId="77777777" w:rsidR="00562EC8" w:rsidRPr="00AC5EDC" w:rsidDel="00685444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4D8504DB" w14:textId="77777777" w:rsidR="00562EC8" w:rsidRPr="00AC5EDC" w:rsidDel="00685444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03182E63" w14:textId="77777777" w:rsidR="00562EC8" w:rsidRPr="00AC5EDC" w:rsidDel="00685444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3" w:type="dxa"/>
            <w:gridSpan w:val="3"/>
          </w:tcPr>
          <w:p w14:paraId="51B843DC" w14:textId="77777777" w:rsidR="00562EC8" w:rsidRPr="00AC5EDC" w:rsidDel="00685444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5103C19" w14:textId="77777777" w:rsidR="00562EC8" w:rsidRPr="00AC5EDC" w:rsidDel="00685444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ADE4825" w14:textId="77777777" w:rsidR="00562EC8" w:rsidRPr="00AC5EDC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C5EDC">
              <w:rPr>
                <w:rFonts w:asciiTheme="majorBidi" w:hAnsiTheme="majorBidi" w:cstheme="majorBidi"/>
                <w:szCs w:val="22"/>
                <w:cs/>
                <w:lang w:bidi="th-TH"/>
              </w:rPr>
              <w:t>ส่วนได้เสีย</w:t>
            </w:r>
            <w:r w:rsidRPr="00AC5EDC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AC5EDC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3C82B511" w14:textId="77777777" w:rsidR="00562EC8" w:rsidRPr="00AC5EDC" w:rsidDel="00685444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0" w:type="dxa"/>
            <w:gridSpan w:val="4"/>
          </w:tcPr>
          <w:p w14:paraId="7D69304D" w14:textId="77777777" w:rsidR="00562EC8" w:rsidRPr="00AC5EDC" w:rsidDel="00685444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4649E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562EC8" w:rsidRPr="00990BEA" w14:paraId="3D1FF2BC" w14:textId="77777777" w:rsidTr="00990BEA">
        <w:trPr>
          <w:gridAfter w:val="1"/>
          <w:wAfter w:w="11" w:type="dxa"/>
          <w:cantSplit/>
          <w:trHeight w:val="236"/>
          <w:tblHeader/>
        </w:trPr>
        <w:tc>
          <w:tcPr>
            <w:tcW w:w="2430" w:type="dxa"/>
          </w:tcPr>
          <w:p w14:paraId="09496D9C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0FEB790" w14:textId="63207F54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26D4EA81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  <w:vAlign w:val="center"/>
          </w:tcPr>
          <w:p w14:paraId="51350C83" w14:textId="4F1086C7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78" w:type="dxa"/>
          </w:tcPr>
          <w:p w14:paraId="7B2DD986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center"/>
          </w:tcPr>
          <w:p w14:paraId="28FEE503" w14:textId="135FF53B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79" w:type="dxa"/>
            <w:vAlign w:val="center"/>
          </w:tcPr>
          <w:p w14:paraId="55A47D54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center"/>
          </w:tcPr>
          <w:p w14:paraId="2268E62B" w14:textId="7C588B17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D52D39E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D8D1FA0" w14:textId="16B5C67E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0A03250E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vAlign w:val="center"/>
          </w:tcPr>
          <w:p w14:paraId="35B13B17" w14:textId="67AAFEE3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B34B340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CD8C8B" w14:textId="15984D7A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6B9598B8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6510BE15" w14:textId="0875190B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E59138E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A5005F4" w14:textId="5146CEBA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center"/>
          </w:tcPr>
          <w:p w14:paraId="7B013389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  <w:vAlign w:val="center"/>
          </w:tcPr>
          <w:p w14:paraId="7822FD10" w14:textId="50C01623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71533709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0734796" w14:textId="446D7390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83" w:type="dxa"/>
            <w:vAlign w:val="center"/>
          </w:tcPr>
          <w:p w14:paraId="018E0DF4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vAlign w:val="center"/>
          </w:tcPr>
          <w:p w14:paraId="41B9EF8E" w14:textId="69B8D414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10" w:type="dxa"/>
          </w:tcPr>
          <w:p w14:paraId="1527F0FB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vAlign w:val="center"/>
          </w:tcPr>
          <w:p w14:paraId="38549CAF" w14:textId="6D23E10C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210BB4B3" w14:textId="77777777" w:rsidR="00562EC8" w:rsidRPr="00990BEA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  <w:vAlign w:val="center"/>
          </w:tcPr>
          <w:p w14:paraId="592009AC" w14:textId="2C10CDB8" w:rsidR="00562EC8" w:rsidRPr="00990BEA" w:rsidRDefault="00EC2D8F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</w:t>
            </w:r>
            <w:r w:rsidR="006257C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</w:tr>
      <w:tr w:rsidR="00562EC8" w:rsidRPr="009D0520" w14:paraId="7136FF18" w14:textId="77777777" w:rsidTr="00150A5D">
        <w:trPr>
          <w:cantSplit/>
          <w:trHeight w:val="301"/>
        </w:trPr>
        <w:tc>
          <w:tcPr>
            <w:tcW w:w="2430" w:type="dxa"/>
          </w:tcPr>
          <w:p w14:paraId="0DAFFBAE" w14:textId="77777777" w:rsidR="00562EC8" w:rsidRPr="00AC5EDC" w:rsidRDefault="00562EC8" w:rsidP="00150A5D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6" w:type="dxa"/>
            <w:gridSpan w:val="3"/>
          </w:tcPr>
          <w:p w14:paraId="3356EC79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C5EDC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28BAA285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88" w:type="dxa"/>
            <w:gridSpan w:val="25"/>
          </w:tcPr>
          <w:p w14:paraId="1AF98383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C5EDC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562EC8" w:rsidRPr="009D0520" w14:paraId="2AC127FC" w14:textId="77777777" w:rsidTr="00150A5D">
        <w:trPr>
          <w:gridAfter w:val="1"/>
          <w:wAfter w:w="11" w:type="dxa"/>
          <w:cantSplit/>
        </w:trPr>
        <w:tc>
          <w:tcPr>
            <w:tcW w:w="2430" w:type="dxa"/>
          </w:tcPr>
          <w:p w14:paraId="65E538FF" w14:textId="77777777" w:rsidR="00562EC8" w:rsidRPr="00AC5EDC" w:rsidRDefault="00562EC8" w:rsidP="00150A5D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C5ED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ย่อย</w:t>
            </w:r>
          </w:p>
        </w:tc>
        <w:tc>
          <w:tcPr>
            <w:tcW w:w="810" w:type="dxa"/>
          </w:tcPr>
          <w:p w14:paraId="25C88374" w14:textId="77777777" w:rsidR="00562EC8" w:rsidRPr="00AC5EDC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867B370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</w:tcPr>
          <w:p w14:paraId="5D5B8F4D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C955EFB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29698D24" w14:textId="77777777" w:rsidR="00562EC8" w:rsidRPr="00AC5EDC" w:rsidRDefault="00562EC8" w:rsidP="00150A5D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" w:type="dxa"/>
          </w:tcPr>
          <w:p w14:paraId="51585C45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5D893C4" w14:textId="77777777" w:rsidR="00562EC8" w:rsidRPr="003206A4" w:rsidRDefault="00562EC8" w:rsidP="00150A5D">
            <w:pPr>
              <w:pStyle w:val="acctfourfigures"/>
              <w:tabs>
                <w:tab w:val="clear" w:pos="765"/>
                <w:tab w:val="decimal" w:pos="640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0A991BC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448905F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49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ED75366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75A71D15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713B534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A1B480F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3A83BD2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280BAEFF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3453FF5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2B3733E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958F82C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1535AA7F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6DA7CF0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6F7E2DF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2EC75D21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314C85D8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10" w:type="dxa"/>
          </w:tcPr>
          <w:p w14:paraId="5FB7748D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1BFF3132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80F1B30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6692D9FA" w14:textId="77777777" w:rsidR="00562EC8" w:rsidRPr="00AC5EDC" w:rsidRDefault="00562EC8" w:rsidP="00150A5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F57ED5" w:rsidRPr="00990BEA" w14:paraId="5E28B941" w14:textId="77777777" w:rsidTr="00150A5D">
        <w:trPr>
          <w:gridAfter w:val="1"/>
          <w:wAfter w:w="11" w:type="dxa"/>
          <w:cantSplit/>
        </w:trPr>
        <w:tc>
          <w:tcPr>
            <w:tcW w:w="2430" w:type="dxa"/>
          </w:tcPr>
          <w:p w14:paraId="4F27B20F" w14:textId="77777777" w:rsidR="00F57ED5" w:rsidRPr="00AC5EDC" w:rsidRDefault="00F57ED5" w:rsidP="00F57ED5">
            <w:pPr>
              <w:tabs>
                <w:tab w:val="clear" w:pos="227"/>
                <w:tab w:val="clear" w:pos="454"/>
              </w:tabs>
              <w:spacing w:line="240" w:lineRule="auto"/>
              <w:ind w:left="105" w:hanging="10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7417">
              <w:rPr>
                <w:rFonts w:asciiTheme="majorBidi" w:hAnsiTheme="majorBidi"/>
                <w:sz w:val="22"/>
                <w:szCs w:val="22"/>
                <w:cs/>
              </w:rPr>
              <w:t>บริษัท บางจากไบโอฟูเอล จำกัด</w:t>
            </w:r>
          </w:p>
        </w:tc>
        <w:tc>
          <w:tcPr>
            <w:tcW w:w="810" w:type="dxa"/>
            <w:vAlign w:val="bottom"/>
          </w:tcPr>
          <w:p w14:paraId="40E6B62D" w14:textId="10F910F5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6DE7B62F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6D45211B" w14:textId="20989D84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01408B7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B9F0A5A" w14:textId="68BD947C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281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79" w:type="dxa"/>
          </w:tcPr>
          <w:p w14:paraId="4F5D0F89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4029E9E3" w14:textId="5C7266F3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281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22FE919E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B25204F" w14:textId="5EC70D30" w:rsidR="00F57ED5" w:rsidRPr="00990BEA" w:rsidRDefault="00F57ED5" w:rsidP="00F57ED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425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7A553C3B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32F492DA" w14:textId="38B86BB6" w:rsidR="00F57ED5" w:rsidRPr="00990BEA" w:rsidRDefault="00F57ED5" w:rsidP="00F57ED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425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6BB292EE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BB9738" w14:textId="21494F4D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971.39</w:t>
            </w:r>
          </w:p>
        </w:tc>
        <w:tc>
          <w:tcPr>
            <w:tcW w:w="180" w:type="dxa"/>
          </w:tcPr>
          <w:p w14:paraId="03A50269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C5A190F" w14:textId="4E215B47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962.59</w:t>
            </w:r>
          </w:p>
        </w:tc>
        <w:tc>
          <w:tcPr>
            <w:tcW w:w="180" w:type="dxa"/>
          </w:tcPr>
          <w:p w14:paraId="57804703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F3133F3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DA2E6C4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7D7BBFD8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F7BCF16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BC43E29" w14:textId="388C513C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 w:right="-25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971.39</w:t>
            </w:r>
          </w:p>
        </w:tc>
        <w:tc>
          <w:tcPr>
            <w:tcW w:w="183" w:type="dxa"/>
          </w:tcPr>
          <w:p w14:paraId="52916317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2E934C0A" w14:textId="1D7C12B3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962.59</w:t>
            </w:r>
          </w:p>
        </w:tc>
        <w:tc>
          <w:tcPr>
            <w:tcW w:w="210" w:type="dxa"/>
          </w:tcPr>
          <w:p w14:paraId="63D8D793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10D3083C" w14:textId="695B4A74" w:rsidR="00F57ED5" w:rsidRPr="00990BEA" w:rsidRDefault="00F57ED5" w:rsidP="00F57ED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526.12</w:t>
            </w:r>
          </w:p>
        </w:tc>
        <w:tc>
          <w:tcPr>
            <w:tcW w:w="178" w:type="dxa"/>
          </w:tcPr>
          <w:p w14:paraId="0AEF9382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23FA8E10" w14:textId="747EDC1B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334.98</w:t>
            </w:r>
          </w:p>
        </w:tc>
      </w:tr>
      <w:tr w:rsidR="00F57ED5" w:rsidRPr="00990BEA" w14:paraId="046BB2B9" w14:textId="77777777" w:rsidTr="00150A5D">
        <w:trPr>
          <w:gridAfter w:val="1"/>
          <w:wAfter w:w="11" w:type="dxa"/>
          <w:cantSplit/>
        </w:trPr>
        <w:tc>
          <w:tcPr>
            <w:tcW w:w="2430" w:type="dxa"/>
          </w:tcPr>
          <w:p w14:paraId="5B57CA5A" w14:textId="77777777" w:rsidR="00F57ED5" w:rsidRPr="00C97417" w:rsidRDefault="00F57ED5" w:rsidP="00F57ED5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7417">
              <w:rPr>
                <w:rFonts w:asciiTheme="majorBidi" w:hAnsiTheme="majorBidi"/>
                <w:sz w:val="22"/>
                <w:szCs w:val="22"/>
                <w:cs/>
              </w:rPr>
              <w:t xml:space="preserve">บริษัท บางจาก ไบโอเอทานอล </w:t>
            </w:r>
          </w:p>
          <w:p w14:paraId="51FAD36F" w14:textId="77777777" w:rsidR="00F57ED5" w:rsidRPr="00C97417" w:rsidRDefault="00F57ED5" w:rsidP="00F57ED5">
            <w:pPr>
              <w:tabs>
                <w:tab w:val="clear" w:pos="227"/>
                <w:tab w:val="clear" w:pos="454"/>
                <w:tab w:val="left" w:pos="4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7417">
              <w:rPr>
                <w:rFonts w:asciiTheme="majorBidi" w:hAnsiTheme="majorBidi"/>
                <w:sz w:val="22"/>
                <w:szCs w:val="22"/>
                <w:cs/>
              </w:rPr>
              <w:t xml:space="preserve">   (ฉะเชิงเทรา) จำกัด</w:t>
            </w:r>
          </w:p>
        </w:tc>
        <w:tc>
          <w:tcPr>
            <w:tcW w:w="810" w:type="dxa"/>
            <w:vAlign w:val="bottom"/>
          </w:tcPr>
          <w:p w14:paraId="1E8E2304" w14:textId="3E0C3589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85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4DE21430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752D5711" w14:textId="2FB73853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85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67721B03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F833B67" w14:textId="4BF65A5F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088A94D2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477BEAD2" w14:textId="72ABF965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7EC4C68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F3C34FB" w14:textId="1551E0C1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444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03C95D20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5F06433B" w14:textId="71665778" w:rsidR="00F57ED5" w:rsidRPr="00990BEA" w:rsidRDefault="00F57ED5" w:rsidP="00F57ED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444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0E4E0787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FE095E4" w14:textId="77777777" w:rsidR="00F57ED5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2837865" w14:textId="6E581BCB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357.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09</w:t>
            </w:r>
          </w:p>
        </w:tc>
        <w:tc>
          <w:tcPr>
            <w:tcW w:w="180" w:type="dxa"/>
          </w:tcPr>
          <w:p w14:paraId="68AE96ED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4D2D8DED" w14:textId="77777777" w:rsidR="00F57ED5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CD4D028" w14:textId="67AAAA91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364.11</w:t>
            </w:r>
          </w:p>
        </w:tc>
        <w:tc>
          <w:tcPr>
            <w:tcW w:w="180" w:type="dxa"/>
          </w:tcPr>
          <w:p w14:paraId="7B4268BE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DB9358A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47B3FF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AD0EE57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2C545BFE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B59F7B0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58001AB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C7B5873" w14:textId="77777777" w:rsidR="00F57ED5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ACCB1B9" w14:textId="42FCFEA1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357.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09</w:t>
            </w:r>
          </w:p>
        </w:tc>
        <w:tc>
          <w:tcPr>
            <w:tcW w:w="183" w:type="dxa"/>
          </w:tcPr>
          <w:p w14:paraId="39CACD51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08EDBEAC" w14:textId="77777777" w:rsidR="00F57ED5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1B7E9A2" w14:textId="23B86FED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364.11</w:t>
            </w:r>
          </w:p>
        </w:tc>
        <w:tc>
          <w:tcPr>
            <w:tcW w:w="210" w:type="dxa"/>
          </w:tcPr>
          <w:p w14:paraId="778AA924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0E8F7C79" w14:textId="77777777" w:rsidR="00F57ED5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D87BA40" w14:textId="51D25B3D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7B00D993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381F4A1A" w14:textId="77777777" w:rsidR="00F57ED5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5AFCD81" w14:textId="236A985F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57ED5" w:rsidRPr="00990BEA" w14:paraId="29A134E0" w14:textId="77777777" w:rsidTr="00150A5D">
        <w:trPr>
          <w:gridAfter w:val="1"/>
          <w:wAfter w:w="11" w:type="dxa"/>
          <w:cantSplit/>
        </w:trPr>
        <w:tc>
          <w:tcPr>
            <w:tcW w:w="2430" w:type="dxa"/>
          </w:tcPr>
          <w:p w14:paraId="32B4030D" w14:textId="77777777" w:rsidR="00F57ED5" w:rsidRPr="00C97417" w:rsidRDefault="00F57ED5" w:rsidP="00F57ED5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7417">
              <w:rPr>
                <w:rFonts w:asciiTheme="majorBidi" w:hAnsiTheme="majorBidi"/>
                <w:sz w:val="22"/>
                <w:szCs w:val="22"/>
                <w:cs/>
              </w:rPr>
              <w:t xml:space="preserve">บริษัท เคเอสแอล กรีน </w:t>
            </w:r>
          </w:p>
          <w:p w14:paraId="3EE5EB21" w14:textId="77777777" w:rsidR="00F57ED5" w:rsidRPr="00C97417" w:rsidRDefault="00F57ED5" w:rsidP="00F57ED5">
            <w:pPr>
              <w:tabs>
                <w:tab w:val="clear" w:pos="227"/>
                <w:tab w:val="clear" w:pos="454"/>
                <w:tab w:val="left" w:pos="45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7417">
              <w:rPr>
                <w:rFonts w:asciiTheme="majorBidi" w:hAnsiTheme="majorBidi"/>
                <w:sz w:val="22"/>
                <w:szCs w:val="22"/>
                <w:cs/>
              </w:rPr>
              <w:t xml:space="preserve">  อินโนเวชั่น จํากัด (มหาชน)</w:t>
            </w:r>
          </w:p>
        </w:tc>
        <w:tc>
          <w:tcPr>
            <w:tcW w:w="810" w:type="dxa"/>
            <w:vAlign w:val="bottom"/>
          </w:tcPr>
          <w:p w14:paraId="157A2FED" w14:textId="756E9AE3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B8D4FE6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473ED1E4" w14:textId="33215059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006FF87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785C6DE" w14:textId="44F5DBFB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610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222B10E9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69348173" w14:textId="6660942E" w:rsidR="00F57ED5" w:rsidRPr="002D09C9" w:rsidRDefault="00F57ED5" w:rsidP="00F57ED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610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E570B92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C639E02" w14:textId="2F898228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782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</w:p>
        </w:tc>
        <w:tc>
          <w:tcPr>
            <w:tcW w:w="180" w:type="dxa"/>
          </w:tcPr>
          <w:p w14:paraId="64B16E84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05E9BC36" w14:textId="0B3350AD" w:rsidR="00F57ED5" w:rsidRPr="002D09C9" w:rsidRDefault="00F57ED5" w:rsidP="00F57ED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782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72E61990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AC4A95A" w14:textId="77777777" w:rsidR="00F57ED5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6FA121" w14:textId="6902A3E5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3,327.</w:t>
            </w:r>
            <w:r w:rsidR="00290F3D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  <w:tc>
          <w:tcPr>
            <w:tcW w:w="180" w:type="dxa"/>
          </w:tcPr>
          <w:p w14:paraId="55850D2F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5549EAA" w14:textId="77777777" w:rsidR="00F57ED5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97A09D2" w14:textId="2A57C36A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3,338.98</w:t>
            </w:r>
          </w:p>
        </w:tc>
        <w:tc>
          <w:tcPr>
            <w:tcW w:w="180" w:type="dxa"/>
          </w:tcPr>
          <w:p w14:paraId="59D7B2B3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2EF6F25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687AA6A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DA1ABC1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4E46DFB5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000FF5E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151801C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7129CB" w14:textId="77777777" w:rsidR="00F57ED5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AC662B" w14:textId="47A9DE10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3,327.</w:t>
            </w:r>
            <w:r w:rsidR="00290F3D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  <w:tc>
          <w:tcPr>
            <w:tcW w:w="183" w:type="dxa"/>
          </w:tcPr>
          <w:p w14:paraId="36D88212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FD71E6C" w14:textId="77777777" w:rsidR="00F57ED5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5DFF922" w14:textId="6AB6E016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3,338.98</w:t>
            </w:r>
          </w:p>
        </w:tc>
        <w:tc>
          <w:tcPr>
            <w:tcW w:w="210" w:type="dxa"/>
          </w:tcPr>
          <w:p w14:paraId="1C6562B3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535C4AA5" w14:textId="77777777" w:rsidR="00F57ED5" w:rsidRDefault="00F57ED5" w:rsidP="00F57ED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8881C3B" w14:textId="54E159F8" w:rsidR="00F57ED5" w:rsidRPr="00990BEA" w:rsidRDefault="00F57ED5" w:rsidP="004D408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8AFEDE9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5D5BDB33" w14:textId="77777777" w:rsidR="00F57ED5" w:rsidRDefault="00F57ED5" w:rsidP="00F57ED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492AA6F" w14:textId="27F521E6" w:rsidR="00F57ED5" w:rsidRPr="00990BEA" w:rsidRDefault="00F57ED5" w:rsidP="0075141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122.00</w:t>
            </w:r>
          </w:p>
        </w:tc>
      </w:tr>
      <w:tr w:rsidR="00F57ED5" w:rsidRPr="00990BEA" w14:paraId="526C9818" w14:textId="77777777" w:rsidTr="00150A5D">
        <w:trPr>
          <w:gridAfter w:val="1"/>
          <w:wAfter w:w="11" w:type="dxa"/>
          <w:cantSplit/>
        </w:trPr>
        <w:tc>
          <w:tcPr>
            <w:tcW w:w="2430" w:type="dxa"/>
          </w:tcPr>
          <w:p w14:paraId="287632F8" w14:textId="77777777" w:rsidR="00F57ED5" w:rsidRPr="00C97417" w:rsidRDefault="00F57ED5" w:rsidP="00F57ED5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C97417">
              <w:rPr>
                <w:rFonts w:asciiTheme="majorBidi" w:hAnsiTheme="majorBidi"/>
                <w:sz w:val="22"/>
                <w:szCs w:val="22"/>
                <w:cs/>
              </w:rPr>
              <w:t xml:space="preserve">บริษัท บีบีจีไอ ยูทิลิตี้ แอนด์ </w:t>
            </w:r>
          </w:p>
          <w:p w14:paraId="598E1368" w14:textId="77777777" w:rsidR="00F57ED5" w:rsidRPr="00C97417" w:rsidRDefault="00F57ED5" w:rsidP="00F57ED5">
            <w:pPr>
              <w:tabs>
                <w:tab w:val="clear" w:pos="227"/>
              </w:tabs>
              <w:spacing w:line="240" w:lineRule="auto"/>
              <w:ind w:left="100"/>
              <w:rPr>
                <w:rFonts w:asciiTheme="majorBidi" w:hAnsiTheme="majorBidi"/>
                <w:sz w:val="22"/>
                <w:szCs w:val="22"/>
                <w:cs/>
              </w:rPr>
            </w:pPr>
            <w:r w:rsidRPr="00C97417">
              <w:rPr>
                <w:rFonts w:asciiTheme="majorBidi" w:hAnsiTheme="majorBidi"/>
                <w:sz w:val="22"/>
                <w:szCs w:val="22"/>
                <w:cs/>
              </w:rPr>
              <w:t>เพาเวอร์ จำกัด</w:t>
            </w:r>
          </w:p>
        </w:tc>
        <w:tc>
          <w:tcPr>
            <w:tcW w:w="810" w:type="dxa"/>
            <w:vAlign w:val="bottom"/>
          </w:tcPr>
          <w:p w14:paraId="3A8B6947" w14:textId="2F38F9AA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152A33C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2A4CF17E" w14:textId="4411281B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990BEA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64D92731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9C17A62" w14:textId="667F391C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9" w:type="dxa"/>
          </w:tcPr>
          <w:p w14:paraId="0E80FDE9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  <w:vAlign w:val="bottom"/>
          </w:tcPr>
          <w:p w14:paraId="05999450" w14:textId="7E51A216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50.00</w:t>
            </w:r>
          </w:p>
        </w:tc>
        <w:tc>
          <w:tcPr>
            <w:tcW w:w="180" w:type="dxa"/>
          </w:tcPr>
          <w:p w14:paraId="6FDB6B2B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FAB53F8" w14:textId="437977D8" w:rsidR="00F57ED5" w:rsidRPr="00990BEA" w:rsidRDefault="00F57ED5" w:rsidP="00F57ED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7AC13AF7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vAlign w:val="bottom"/>
          </w:tcPr>
          <w:p w14:paraId="620008D2" w14:textId="11916DF3" w:rsidR="00F57ED5" w:rsidRPr="00990BEA" w:rsidRDefault="00F57ED5" w:rsidP="00F57ED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50.00</w:t>
            </w:r>
          </w:p>
        </w:tc>
        <w:tc>
          <w:tcPr>
            <w:tcW w:w="180" w:type="dxa"/>
          </w:tcPr>
          <w:p w14:paraId="365F3A21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2D25AA5" w14:textId="77777777" w:rsidR="00F57ED5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E45D5A8" w14:textId="7DB718DF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</w:t>
            </w:r>
            <w:r w:rsidR="00290F3D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180" w:type="dxa"/>
          </w:tcPr>
          <w:p w14:paraId="58228DC8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CEA6AAE" w14:textId="77777777" w:rsidR="00F57ED5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118EA83" w14:textId="080B6E28" w:rsidR="00F57ED5" w:rsidRPr="00990BEA" w:rsidRDefault="00F57ED5" w:rsidP="0075141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49.70</w:t>
            </w:r>
          </w:p>
        </w:tc>
        <w:tc>
          <w:tcPr>
            <w:tcW w:w="180" w:type="dxa"/>
          </w:tcPr>
          <w:p w14:paraId="73E96B71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CCBD5AB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2D0F8A3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5DF2DD3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0DEDE2BA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A1FC2C6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990BE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F801187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67BCE1" w14:textId="77777777" w:rsidR="00F57ED5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2D3B96" w14:textId="4E58BD9F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99.</w:t>
            </w:r>
            <w:r w:rsidR="00290F3D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183" w:type="dxa"/>
          </w:tcPr>
          <w:p w14:paraId="6553D7A3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5218FA9" w14:textId="77777777" w:rsidR="00F57ED5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C3C3FB" w14:textId="3391166B" w:rsidR="00F57ED5" w:rsidRPr="00990BEA" w:rsidRDefault="00F57ED5" w:rsidP="0075141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49.70</w:t>
            </w:r>
          </w:p>
        </w:tc>
        <w:tc>
          <w:tcPr>
            <w:tcW w:w="210" w:type="dxa"/>
          </w:tcPr>
          <w:p w14:paraId="3A425B36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7EAB0548" w14:textId="77777777" w:rsidR="00F57ED5" w:rsidRDefault="00F57ED5" w:rsidP="00F57ED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EB1F718" w14:textId="491C189E" w:rsidR="00F57ED5" w:rsidRPr="00990BEA" w:rsidRDefault="00F57ED5" w:rsidP="00F57ED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2C610A58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2" w:type="dxa"/>
            <w:gridSpan w:val="2"/>
          </w:tcPr>
          <w:p w14:paraId="7699C7B8" w14:textId="77777777" w:rsidR="00F57ED5" w:rsidRDefault="00F57ED5" w:rsidP="00F57ED5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02E7C8A" w14:textId="048FC600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F57ED5" w:rsidRPr="00990BEA" w14:paraId="3DEEEFBF" w14:textId="77777777" w:rsidTr="00150A5D">
        <w:trPr>
          <w:gridAfter w:val="1"/>
          <w:wAfter w:w="11" w:type="dxa"/>
          <w:cantSplit/>
        </w:trPr>
        <w:tc>
          <w:tcPr>
            <w:tcW w:w="2430" w:type="dxa"/>
            <w:vAlign w:val="bottom"/>
          </w:tcPr>
          <w:p w14:paraId="38713BD6" w14:textId="77777777" w:rsidR="00F57ED5" w:rsidRPr="00AC5EDC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 w:right="1079" w:hanging="361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AC5EDC" w:rsidDel="00B565F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810" w:type="dxa"/>
            <w:vAlign w:val="bottom"/>
          </w:tcPr>
          <w:p w14:paraId="6B114633" w14:textId="77777777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0BEFAFB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09AF2AC1" w14:textId="77777777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007F11A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</w:tcPr>
          <w:p w14:paraId="6BB934C1" w14:textId="77777777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3B29C6CD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4CBC7586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F5615B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4CB6F" w14:textId="33C86C26" w:rsidR="00F57ED5" w:rsidRPr="00990BEA" w:rsidRDefault="00F57ED5" w:rsidP="00F57ED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3,752.18</w:t>
            </w:r>
          </w:p>
        </w:tc>
        <w:tc>
          <w:tcPr>
            <w:tcW w:w="180" w:type="dxa"/>
            <w:vAlign w:val="bottom"/>
          </w:tcPr>
          <w:p w14:paraId="411D200A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2FAC0" w14:textId="409DEB4E" w:rsidR="00F57ED5" w:rsidRPr="00990BEA" w:rsidRDefault="00F57ED5" w:rsidP="00F57ED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3,702.11</w:t>
            </w:r>
          </w:p>
        </w:tc>
        <w:tc>
          <w:tcPr>
            <w:tcW w:w="180" w:type="dxa"/>
            <w:vAlign w:val="bottom"/>
          </w:tcPr>
          <w:p w14:paraId="113A466F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CA06" w14:textId="7C8EF3AB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4,754.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78</w:t>
            </w:r>
          </w:p>
        </w:tc>
        <w:tc>
          <w:tcPr>
            <w:tcW w:w="180" w:type="dxa"/>
            <w:vAlign w:val="bottom"/>
          </w:tcPr>
          <w:p w14:paraId="16CEF66A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FF6C2" w14:textId="08316066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4,715.38</w:t>
            </w:r>
          </w:p>
        </w:tc>
        <w:tc>
          <w:tcPr>
            <w:tcW w:w="180" w:type="dxa"/>
            <w:vAlign w:val="bottom"/>
          </w:tcPr>
          <w:p w14:paraId="713A376E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D77B0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0BEA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95772D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9C3D3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990BEA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AA649F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301F9" w14:textId="30741FE0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4,754.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78</w:t>
            </w:r>
          </w:p>
        </w:tc>
        <w:tc>
          <w:tcPr>
            <w:tcW w:w="183" w:type="dxa"/>
            <w:vAlign w:val="bottom"/>
          </w:tcPr>
          <w:p w14:paraId="23CFA1F9" w14:textId="77777777" w:rsidR="00F57ED5" w:rsidRPr="00990BEA" w:rsidRDefault="00F57ED5" w:rsidP="00F57ED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5923D" w14:textId="424EF84E" w:rsidR="00F57ED5" w:rsidRPr="00990BEA" w:rsidRDefault="00F57ED5" w:rsidP="00F57ED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4,715.38</w:t>
            </w:r>
          </w:p>
        </w:tc>
        <w:tc>
          <w:tcPr>
            <w:tcW w:w="210" w:type="dxa"/>
            <w:vAlign w:val="bottom"/>
          </w:tcPr>
          <w:p w14:paraId="7248249E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1C858" w14:textId="44A442FC" w:rsidR="00F57ED5" w:rsidRPr="00990BEA" w:rsidRDefault="00F57ED5" w:rsidP="00F57ED5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526.12</w:t>
            </w:r>
          </w:p>
        </w:tc>
        <w:tc>
          <w:tcPr>
            <w:tcW w:w="178" w:type="dxa"/>
            <w:vAlign w:val="bottom"/>
          </w:tcPr>
          <w:p w14:paraId="435FB70E" w14:textId="77777777" w:rsidR="00F57ED5" w:rsidRPr="00990BEA" w:rsidRDefault="00F57ED5" w:rsidP="00F57ED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E5AD1" w14:textId="45D7518F" w:rsidR="00F57ED5" w:rsidRPr="00990BEA" w:rsidRDefault="00F57ED5" w:rsidP="00F57ED5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456.98</w:t>
            </w:r>
          </w:p>
        </w:tc>
      </w:tr>
    </w:tbl>
    <w:p w14:paraId="6D80EAE1" w14:textId="77777777" w:rsidR="00642FAA" w:rsidRDefault="00642FAA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124FA6C6" w14:textId="10DC4648" w:rsidR="00642FAA" w:rsidRPr="00562EC8" w:rsidRDefault="00642FAA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cs/>
        </w:rPr>
        <w:sectPr w:rsidR="00642FAA" w:rsidRPr="00562EC8" w:rsidSect="000E683A">
          <w:headerReference w:type="default" r:id="rId11"/>
          <w:pgSz w:w="16840" w:h="11907" w:orient="landscape" w:code="9"/>
          <w:pgMar w:top="1152" w:right="691" w:bottom="1152" w:left="720" w:header="720" w:footer="720" w:gutter="0"/>
          <w:cols w:space="708"/>
          <w:docGrid w:linePitch="360"/>
        </w:sectPr>
      </w:pPr>
    </w:p>
    <w:p w14:paraId="4BC0F760" w14:textId="7DA8CA1C" w:rsidR="00150A5D" w:rsidRPr="008D2FC4" w:rsidRDefault="00150A5D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D2FC4">
        <w:rPr>
          <w:rFonts w:asciiTheme="majorBidi" w:hAnsiTheme="majorBidi"/>
          <w:b/>
          <w:bCs/>
          <w:sz w:val="30"/>
          <w:szCs w:val="30"/>
          <w:cs/>
          <w:lang w:bidi="th-TH"/>
        </w:rPr>
        <w:lastRenderedPageBreak/>
        <w:t>ส่วน</w:t>
      </w:r>
      <w:r w:rsidR="00BC1468">
        <w:rPr>
          <w:rFonts w:asciiTheme="majorBidi" w:hAnsiTheme="majorBidi" w:hint="cs"/>
          <w:b/>
          <w:bCs/>
          <w:sz w:val="30"/>
          <w:szCs w:val="30"/>
          <w:cs/>
          <w:lang w:bidi="th-TH"/>
        </w:rPr>
        <w:t>ได้เสีย</w:t>
      </w:r>
      <w:r w:rsidRPr="008D2FC4">
        <w:rPr>
          <w:rFonts w:asciiTheme="majorBidi" w:hAnsiTheme="majorBidi"/>
          <w:b/>
          <w:bCs/>
          <w:sz w:val="30"/>
          <w:szCs w:val="30"/>
          <w:cs/>
          <w:lang w:bidi="th-TH"/>
        </w:rPr>
        <w:t>ที่ไม่มีอำนาจควบคุม</w:t>
      </w:r>
    </w:p>
    <w:p w14:paraId="4F3BB7B7" w14:textId="77777777" w:rsidR="00EA24B7" w:rsidRPr="00BF1313" w:rsidRDefault="00EA24B7" w:rsidP="00A21206">
      <w:pPr>
        <w:pStyle w:val="index"/>
        <w:tabs>
          <w:tab w:val="clear" w:pos="1134"/>
          <w:tab w:val="left" w:pos="99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8F98E81" w14:textId="35A32B22" w:rsidR="00EA24B7" w:rsidRDefault="00EA24B7" w:rsidP="006C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269BF1FD" w14:textId="77777777" w:rsidR="001839DB" w:rsidRPr="00A404EB" w:rsidRDefault="001839DB" w:rsidP="001839DB">
      <w:pPr>
        <w:tabs>
          <w:tab w:val="clear" w:pos="227"/>
          <w:tab w:val="clear" w:pos="454"/>
          <w:tab w:val="left" w:pos="540"/>
        </w:tabs>
        <w:spacing w:line="240" w:lineRule="auto"/>
        <w:jc w:val="both"/>
      </w:pPr>
    </w:p>
    <w:tbl>
      <w:tblPr>
        <w:tblW w:w="91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3"/>
        <w:gridCol w:w="1008"/>
        <w:gridCol w:w="180"/>
        <w:gridCol w:w="1008"/>
        <w:gridCol w:w="180"/>
        <w:gridCol w:w="1008"/>
        <w:gridCol w:w="180"/>
        <w:gridCol w:w="1008"/>
      </w:tblGrid>
      <w:tr w:rsidR="001839DB" w:rsidRPr="00FA1AFF" w14:paraId="5A76CC37" w14:textId="77777777" w:rsidTr="0087454C">
        <w:trPr>
          <w:cantSplit/>
          <w:trHeight w:val="20"/>
          <w:tblHeader/>
        </w:trPr>
        <w:tc>
          <w:tcPr>
            <w:tcW w:w="4593" w:type="dxa"/>
            <w:vAlign w:val="bottom"/>
          </w:tcPr>
          <w:p w14:paraId="479F4729" w14:textId="77777777" w:rsidR="001839DB" w:rsidRPr="00FA1AFF" w:rsidRDefault="001839DB">
            <w:pPr>
              <w:pStyle w:val="acctfourfigures"/>
              <w:tabs>
                <w:tab w:val="left" w:pos="720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2196" w:type="dxa"/>
            <w:gridSpan w:val="3"/>
            <w:vAlign w:val="bottom"/>
            <w:hideMark/>
          </w:tcPr>
          <w:p w14:paraId="7AE9263E" w14:textId="77777777" w:rsidR="00FA1AFF" w:rsidRPr="00FA1AFF" w:rsidRDefault="00FA1AFF" w:rsidP="00FA1AF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FA1AFF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บริษัท บางจาก</w:t>
            </w:r>
          </w:p>
          <w:p w14:paraId="4479B7FA" w14:textId="5D6D21CA" w:rsidR="001839DB" w:rsidRPr="00FA1AFF" w:rsidRDefault="00FA1AFF" w:rsidP="00FA1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A1AFF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ไบโอฟูเอล จำกัด</w:t>
            </w:r>
          </w:p>
        </w:tc>
        <w:tc>
          <w:tcPr>
            <w:tcW w:w="180" w:type="dxa"/>
          </w:tcPr>
          <w:p w14:paraId="0C93C19F" w14:textId="77777777" w:rsidR="001839DB" w:rsidRPr="00FA1AFF" w:rsidRDefault="001839D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2196" w:type="dxa"/>
            <w:gridSpan w:val="3"/>
            <w:hideMark/>
          </w:tcPr>
          <w:p w14:paraId="1B48CEFE" w14:textId="77777777" w:rsidR="00FA1AFF" w:rsidRPr="00FA1AFF" w:rsidRDefault="00FA1AFF" w:rsidP="00FA1AFF">
            <w:pPr>
              <w:pStyle w:val="acctmergecolhdg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FA1AFF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บริษัท บางจาก</w:t>
            </w:r>
          </w:p>
          <w:p w14:paraId="6404CA34" w14:textId="53B5F422" w:rsidR="002E37D0" w:rsidRDefault="00FA1AFF" w:rsidP="002E37D0">
            <w:pPr>
              <w:pStyle w:val="acctmergecolhdg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FA1AFF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ไบโอ</w:t>
            </w:r>
            <w:r w:rsidRPr="00FA1AFF">
              <w:rPr>
                <w:rFonts w:ascii="Angsana New" w:hAnsi="Angsana New" w:hint="cs"/>
                <w:b w:val="0"/>
                <w:sz w:val="30"/>
                <w:szCs w:val="30"/>
                <w:lang w:bidi="th-TH"/>
              </w:rPr>
              <w:t>-</w:t>
            </w:r>
            <w:r w:rsidRPr="00FA1AFF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 xml:space="preserve">เอทานอล </w:t>
            </w:r>
          </w:p>
          <w:p w14:paraId="1B77B566" w14:textId="77FA9A77" w:rsidR="001839DB" w:rsidRPr="00FA1AFF" w:rsidRDefault="00FA1AFF" w:rsidP="00FA1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A1AFF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(ฉะเชิงเทรา) จำกัด</w:t>
            </w:r>
          </w:p>
        </w:tc>
      </w:tr>
      <w:tr w:rsidR="001839DB" w:rsidRPr="00FA1AFF" w14:paraId="686304A1" w14:textId="77777777" w:rsidTr="0087454C">
        <w:trPr>
          <w:cantSplit/>
          <w:trHeight w:val="20"/>
          <w:tblHeader/>
        </w:trPr>
        <w:tc>
          <w:tcPr>
            <w:tcW w:w="4593" w:type="dxa"/>
            <w:vAlign w:val="bottom"/>
            <w:hideMark/>
          </w:tcPr>
          <w:p w14:paraId="1A8542BC" w14:textId="506614EB" w:rsidR="001839DB" w:rsidRPr="00FA1AFF" w:rsidRDefault="001839DB">
            <w:pPr>
              <w:pStyle w:val="acctfourfigures"/>
              <w:tabs>
                <w:tab w:val="left" w:pos="720"/>
              </w:tabs>
              <w:spacing w:line="240" w:lineRule="atLeast"/>
              <w:ind w:left="1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08" w:type="dxa"/>
            <w:vAlign w:val="bottom"/>
            <w:hideMark/>
          </w:tcPr>
          <w:p w14:paraId="055DD73B" w14:textId="77777777" w:rsidR="001839DB" w:rsidRPr="00FA1AFF" w:rsidRDefault="001839D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C1696FF" w14:textId="77777777" w:rsidR="001839DB" w:rsidRPr="00FA1AFF" w:rsidRDefault="001839D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  <w:hideMark/>
          </w:tcPr>
          <w:p w14:paraId="09ABA70E" w14:textId="77777777" w:rsidR="001839DB" w:rsidRPr="00FA1AFF" w:rsidRDefault="001839D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80" w:type="dxa"/>
          </w:tcPr>
          <w:p w14:paraId="193485A7" w14:textId="77777777" w:rsidR="001839DB" w:rsidRPr="00FA1AFF" w:rsidRDefault="001839D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hideMark/>
          </w:tcPr>
          <w:p w14:paraId="0EF808AD" w14:textId="77777777" w:rsidR="001839DB" w:rsidRPr="00FA1AFF" w:rsidRDefault="001839D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A1AF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C718061" w14:textId="77777777" w:rsidR="001839DB" w:rsidRPr="00FA1AFF" w:rsidRDefault="001839D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hideMark/>
          </w:tcPr>
          <w:p w14:paraId="0956F789" w14:textId="77777777" w:rsidR="001839DB" w:rsidRPr="00FA1AFF" w:rsidRDefault="001839D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A1AF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1839DB" w:rsidRPr="00FA1AFF" w14:paraId="13A669C4" w14:textId="77777777" w:rsidTr="0087454C">
        <w:trPr>
          <w:cantSplit/>
          <w:trHeight w:val="20"/>
          <w:tblHeader/>
        </w:trPr>
        <w:tc>
          <w:tcPr>
            <w:tcW w:w="4593" w:type="dxa"/>
            <w:vAlign w:val="bottom"/>
          </w:tcPr>
          <w:p w14:paraId="39B587BB" w14:textId="77777777" w:rsidR="001839DB" w:rsidRPr="00FA1AFF" w:rsidRDefault="001839D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72" w:type="dxa"/>
            <w:gridSpan w:val="7"/>
            <w:vAlign w:val="bottom"/>
            <w:hideMark/>
          </w:tcPr>
          <w:p w14:paraId="0424D25A" w14:textId="77777777" w:rsidR="001839DB" w:rsidRPr="00FA1AFF" w:rsidRDefault="001839D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FA1AFF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839DB" w:rsidRPr="00FA1AFF" w14:paraId="068A6A74" w14:textId="77777777" w:rsidTr="0087454C">
        <w:trPr>
          <w:cantSplit/>
          <w:trHeight w:val="20"/>
        </w:trPr>
        <w:tc>
          <w:tcPr>
            <w:tcW w:w="4593" w:type="dxa"/>
            <w:vAlign w:val="bottom"/>
            <w:hideMark/>
          </w:tcPr>
          <w:p w14:paraId="723437FA" w14:textId="77777777" w:rsidR="001839DB" w:rsidRPr="00FA1AFF" w:rsidRDefault="001839D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08" w:type="dxa"/>
            <w:vAlign w:val="bottom"/>
          </w:tcPr>
          <w:p w14:paraId="58545F5D" w14:textId="7FB97FC6" w:rsidR="001839DB" w:rsidRPr="00FA1AFF" w:rsidRDefault="00FA1AF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30%</w:t>
            </w:r>
          </w:p>
        </w:tc>
        <w:tc>
          <w:tcPr>
            <w:tcW w:w="180" w:type="dxa"/>
            <w:vAlign w:val="bottom"/>
          </w:tcPr>
          <w:p w14:paraId="37DB6234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653428C" w14:textId="1126BF4D" w:rsidR="001839DB" w:rsidRPr="00FA1AFF" w:rsidRDefault="0087454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30%</w:t>
            </w:r>
          </w:p>
        </w:tc>
        <w:tc>
          <w:tcPr>
            <w:tcW w:w="180" w:type="dxa"/>
          </w:tcPr>
          <w:p w14:paraId="732CF702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F0CF533" w14:textId="56B9DA9F" w:rsidR="001839DB" w:rsidRPr="00FA1AFF" w:rsidRDefault="00FA1AF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15%</w:t>
            </w:r>
          </w:p>
        </w:tc>
        <w:tc>
          <w:tcPr>
            <w:tcW w:w="180" w:type="dxa"/>
            <w:vAlign w:val="bottom"/>
          </w:tcPr>
          <w:p w14:paraId="4F27678A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5BBF3F2" w14:textId="071CBF81" w:rsidR="001839DB" w:rsidRPr="00FA1AFF" w:rsidRDefault="0087454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15%</w:t>
            </w:r>
          </w:p>
        </w:tc>
      </w:tr>
      <w:tr w:rsidR="001839DB" w:rsidRPr="00FA1AFF" w14:paraId="0ECFD30C" w14:textId="77777777" w:rsidTr="0087454C">
        <w:trPr>
          <w:cantSplit/>
          <w:trHeight w:val="20"/>
        </w:trPr>
        <w:tc>
          <w:tcPr>
            <w:tcW w:w="4593" w:type="dxa"/>
          </w:tcPr>
          <w:p w14:paraId="072287F6" w14:textId="77777777" w:rsidR="001839DB" w:rsidRPr="00FA1AFF" w:rsidRDefault="001839D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</w:tcPr>
          <w:p w14:paraId="52C69519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80" w:type="dxa"/>
          </w:tcPr>
          <w:p w14:paraId="2752CAC8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E3A274F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02D493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FA1BAD4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895665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1C4326F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1839DB" w:rsidRPr="00FA1AFF" w14:paraId="697EA38C" w14:textId="77777777" w:rsidTr="0087454C">
        <w:trPr>
          <w:cantSplit/>
          <w:trHeight w:val="20"/>
        </w:trPr>
        <w:tc>
          <w:tcPr>
            <w:tcW w:w="4593" w:type="dxa"/>
            <w:hideMark/>
          </w:tcPr>
          <w:p w14:paraId="55E03D9D" w14:textId="77777777" w:rsidR="001839DB" w:rsidRPr="00FA1AFF" w:rsidRDefault="001839D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08" w:type="dxa"/>
          </w:tcPr>
          <w:p w14:paraId="16A88A1A" w14:textId="20DA08A9" w:rsidR="001839DB" w:rsidRPr="00FA1AFF" w:rsidRDefault="00FA1AF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1,440.22</w:t>
            </w:r>
          </w:p>
        </w:tc>
        <w:tc>
          <w:tcPr>
            <w:tcW w:w="180" w:type="dxa"/>
          </w:tcPr>
          <w:p w14:paraId="5AC6C7A8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6E66B6C" w14:textId="577C4E71" w:rsidR="001839DB" w:rsidRPr="00FA1AFF" w:rsidRDefault="0087454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1,296.27</w:t>
            </w:r>
          </w:p>
        </w:tc>
        <w:tc>
          <w:tcPr>
            <w:tcW w:w="180" w:type="dxa"/>
          </w:tcPr>
          <w:p w14:paraId="20B3DD96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F4884AE" w14:textId="29B83761" w:rsidR="001839DB" w:rsidRPr="00FA1AFF" w:rsidRDefault="00FA1AF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197.74</w:t>
            </w:r>
          </w:p>
        </w:tc>
        <w:tc>
          <w:tcPr>
            <w:tcW w:w="180" w:type="dxa"/>
          </w:tcPr>
          <w:p w14:paraId="0C16E21A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4ECBF95" w14:textId="3735EFF9" w:rsidR="001839DB" w:rsidRPr="00FA1AFF" w:rsidRDefault="0087454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267.68</w:t>
            </w:r>
          </w:p>
        </w:tc>
      </w:tr>
      <w:tr w:rsidR="001839DB" w:rsidRPr="00FA1AFF" w14:paraId="4732D3E5" w14:textId="77777777" w:rsidTr="0087454C">
        <w:trPr>
          <w:cantSplit/>
          <w:trHeight w:val="20"/>
        </w:trPr>
        <w:tc>
          <w:tcPr>
            <w:tcW w:w="4593" w:type="dxa"/>
            <w:hideMark/>
          </w:tcPr>
          <w:p w14:paraId="3A552BB2" w14:textId="77777777" w:rsidR="001839DB" w:rsidRPr="00FA1AFF" w:rsidRDefault="001839D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08" w:type="dxa"/>
          </w:tcPr>
          <w:p w14:paraId="707A0C79" w14:textId="14BD64F4" w:rsidR="001839DB" w:rsidRPr="00FA1AFF" w:rsidRDefault="00FA1AF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2,037.75</w:t>
            </w:r>
          </w:p>
        </w:tc>
        <w:tc>
          <w:tcPr>
            <w:tcW w:w="180" w:type="dxa"/>
          </w:tcPr>
          <w:p w14:paraId="153D82BC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3CD14AD" w14:textId="499BDF08" w:rsidR="001839DB" w:rsidRPr="00FA1AFF" w:rsidRDefault="0087454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2,119.32</w:t>
            </w:r>
          </w:p>
        </w:tc>
        <w:tc>
          <w:tcPr>
            <w:tcW w:w="180" w:type="dxa"/>
          </w:tcPr>
          <w:p w14:paraId="1D9F1B66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BEAD6EB" w14:textId="59B39F31" w:rsidR="001839DB" w:rsidRPr="00FA1AFF" w:rsidRDefault="00FA1AF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921.96</w:t>
            </w:r>
          </w:p>
        </w:tc>
        <w:tc>
          <w:tcPr>
            <w:tcW w:w="180" w:type="dxa"/>
          </w:tcPr>
          <w:p w14:paraId="7B43DE6B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5B8A22F" w14:textId="0F0F7356" w:rsidR="001839DB" w:rsidRPr="00FA1AFF" w:rsidRDefault="0087454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970.16</w:t>
            </w:r>
          </w:p>
        </w:tc>
      </w:tr>
      <w:tr w:rsidR="001839DB" w:rsidRPr="00FA1AFF" w14:paraId="3E1FDBA1" w14:textId="77777777" w:rsidTr="0087454C">
        <w:trPr>
          <w:cantSplit/>
          <w:trHeight w:val="20"/>
        </w:trPr>
        <w:tc>
          <w:tcPr>
            <w:tcW w:w="4593" w:type="dxa"/>
            <w:hideMark/>
          </w:tcPr>
          <w:p w14:paraId="03F7C48C" w14:textId="77777777" w:rsidR="001839DB" w:rsidRPr="00FA1AFF" w:rsidRDefault="001839D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008" w:type="dxa"/>
          </w:tcPr>
          <w:p w14:paraId="533BE5DB" w14:textId="16AA1FE7" w:rsidR="001839DB" w:rsidRPr="00FA1AFF" w:rsidRDefault="00FA1AFF" w:rsidP="00C67ECF">
            <w:pPr>
              <w:pStyle w:val="acctmergecolhdg"/>
              <w:spacing w:line="240" w:lineRule="atLeast"/>
              <w:ind w:right="-53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(1,065.79)</w:t>
            </w:r>
          </w:p>
        </w:tc>
        <w:tc>
          <w:tcPr>
            <w:tcW w:w="180" w:type="dxa"/>
          </w:tcPr>
          <w:p w14:paraId="3BEDE8D6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10A3142" w14:textId="1427CF79" w:rsidR="001839DB" w:rsidRPr="00FA1AFF" w:rsidRDefault="0087454C" w:rsidP="00C67ECF">
            <w:pPr>
              <w:pStyle w:val="acctmergecolhdg"/>
              <w:spacing w:line="240" w:lineRule="atLeast"/>
              <w:ind w:right="-53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(847.53)</w:t>
            </w:r>
          </w:p>
        </w:tc>
        <w:tc>
          <w:tcPr>
            <w:tcW w:w="180" w:type="dxa"/>
          </w:tcPr>
          <w:p w14:paraId="6F1090CF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9903B40" w14:textId="1CB5337B" w:rsidR="001839DB" w:rsidRPr="00FA1AFF" w:rsidRDefault="00FA1AFF" w:rsidP="00C67ECF">
            <w:pPr>
              <w:pStyle w:val="acctmergecolhdg"/>
              <w:spacing w:line="240" w:lineRule="atLeast"/>
              <w:ind w:right="-53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(382.00)</w:t>
            </w:r>
          </w:p>
        </w:tc>
        <w:tc>
          <w:tcPr>
            <w:tcW w:w="180" w:type="dxa"/>
          </w:tcPr>
          <w:p w14:paraId="5D3DEF5F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C1509A5" w14:textId="7EEDFCE3" w:rsidR="001839DB" w:rsidRPr="00FA1AFF" w:rsidRDefault="0087454C" w:rsidP="00C67ECF">
            <w:pPr>
              <w:pStyle w:val="acctmergecolhdg"/>
              <w:spacing w:line="240" w:lineRule="atLeast"/>
              <w:ind w:right="-53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(384.64)</w:t>
            </w:r>
          </w:p>
        </w:tc>
      </w:tr>
      <w:tr w:rsidR="001839DB" w:rsidRPr="00FA1AFF" w14:paraId="343B1FC5" w14:textId="77777777" w:rsidTr="0087454C">
        <w:trPr>
          <w:cantSplit/>
          <w:trHeight w:val="20"/>
        </w:trPr>
        <w:tc>
          <w:tcPr>
            <w:tcW w:w="4593" w:type="dxa"/>
            <w:hideMark/>
          </w:tcPr>
          <w:p w14:paraId="67397D69" w14:textId="77777777" w:rsidR="001839DB" w:rsidRPr="00FA1AFF" w:rsidRDefault="001839D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D21C1" w14:textId="34484DCF" w:rsidR="001839DB" w:rsidRPr="00FA1AFF" w:rsidRDefault="00FA1AFF" w:rsidP="00C67ECF">
            <w:pPr>
              <w:pStyle w:val="acctmergecolhdg"/>
              <w:spacing w:line="240" w:lineRule="atLeast"/>
              <w:ind w:right="-53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</w:t>
            </w:r>
            <w:r w:rsidR="003D01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061.20)</w:t>
            </w:r>
          </w:p>
        </w:tc>
        <w:tc>
          <w:tcPr>
            <w:tcW w:w="180" w:type="dxa"/>
          </w:tcPr>
          <w:p w14:paraId="78549F35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BA00" w14:textId="0B95B628" w:rsidR="001839DB" w:rsidRPr="00FA1AFF" w:rsidRDefault="0087454C" w:rsidP="00C67ECF">
            <w:pPr>
              <w:pStyle w:val="acctmergecolhdg"/>
              <w:spacing w:line="240" w:lineRule="atLeast"/>
              <w:ind w:right="-53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(1,229.64)</w:t>
            </w:r>
          </w:p>
        </w:tc>
        <w:tc>
          <w:tcPr>
            <w:tcW w:w="180" w:type="dxa"/>
          </w:tcPr>
          <w:p w14:paraId="232874AF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11984" w14:textId="282024B3" w:rsidR="001839DB" w:rsidRPr="00FA1AFF" w:rsidRDefault="00FA1AFF" w:rsidP="00C67ECF">
            <w:pPr>
              <w:pStyle w:val="acctmergecolhdg"/>
              <w:spacing w:line="240" w:lineRule="atLeast"/>
              <w:ind w:right="-53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(178.39)</w:t>
            </w:r>
          </w:p>
        </w:tc>
        <w:tc>
          <w:tcPr>
            <w:tcW w:w="180" w:type="dxa"/>
          </w:tcPr>
          <w:p w14:paraId="450CC2C8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946BB" w14:textId="7DBBCCC2" w:rsidR="001839DB" w:rsidRPr="00FA1AFF" w:rsidRDefault="0087454C" w:rsidP="00C67ECF">
            <w:pPr>
              <w:pStyle w:val="acctmergecolhdg"/>
              <w:spacing w:line="240" w:lineRule="atLeast"/>
              <w:ind w:right="-53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(285.63)</w:t>
            </w:r>
          </w:p>
        </w:tc>
      </w:tr>
      <w:tr w:rsidR="001839DB" w:rsidRPr="00FA1AFF" w14:paraId="261C3233" w14:textId="77777777" w:rsidTr="0087454C">
        <w:trPr>
          <w:cantSplit/>
          <w:trHeight w:val="20"/>
        </w:trPr>
        <w:tc>
          <w:tcPr>
            <w:tcW w:w="4593" w:type="dxa"/>
            <w:hideMark/>
          </w:tcPr>
          <w:p w14:paraId="5B3E8602" w14:textId="77777777" w:rsidR="001839DB" w:rsidRPr="00FA1AFF" w:rsidRDefault="001839D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7D279" w14:textId="0B580287" w:rsidR="001839DB" w:rsidRPr="00FA1AFF" w:rsidRDefault="00FA1AF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1,350.98</w:t>
            </w:r>
          </w:p>
        </w:tc>
        <w:tc>
          <w:tcPr>
            <w:tcW w:w="180" w:type="dxa"/>
          </w:tcPr>
          <w:p w14:paraId="294213F8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4EAC8" w14:textId="2B70E316" w:rsidR="001839DB" w:rsidRPr="00FA1AFF" w:rsidRDefault="0087454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1,338.42</w:t>
            </w:r>
          </w:p>
        </w:tc>
        <w:tc>
          <w:tcPr>
            <w:tcW w:w="180" w:type="dxa"/>
          </w:tcPr>
          <w:p w14:paraId="42AFE4C1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7A1BE" w14:textId="52D94BF6" w:rsidR="001839DB" w:rsidRPr="00FA1AFF" w:rsidRDefault="00FA1AF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bCs/>
                <w:sz w:val="30"/>
                <w:szCs w:val="30"/>
              </w:rPr>
              <w:t>559.31</w:t>
            </w:r>
          </w:p>
        </w:tc>
        <w:tc>
          <w:tcPr>
            <w:tcW w:w="180" w:type="dxa"/>
          </w:tcPr>
          <w:p w14:paraId="0134E9DE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FC963B" w14:textId="6774D751" w:rsidR="001839DB" w:rsidRPr="00FA1AFF" w:rsidRDefault="0087454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567.57</w:t>
            </w:r>
          </w:p>
        </w:tc>
      </w:tr>
      <w:tr w:rsidR="001839DB" w:rsidRPr="00FA1AFF" w14:paraId="1158BDC0" w14:textId="77777777" w:rsidTr="0087454C">
        <w:trPr>
          <w:cantSplit/>
          <w:trHeight w:val="20"/>
        </w:trPr>
        <w:tc>
          <w:tcPr>
            <w:tcW w:w="4593" w:type="dxa"/>
            <w:hideMark/>
          </w:tcPr>
          <w:p w14:paraId="22BE8886" w14:textId="77777777" w:rsidR="001839DB" w:rsidRPr="00FA1AFF" w:rsidRDefault="001839D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846CA" w14:textId="04015B51" w:rsidR="001839DB" w:rsidRPr="00FA1AFF" w:rsidRDefault="00FA1AF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405.29</w:t>
            </w:r>
          </w:p>
        </w:tc>
        <w:tc>
          <w:tcPr>
            <w:tcW w:w="180" w:type="dxa"/>
          </w:tcPr>
          <w:p w14:paraId="41105926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8CF44" w14:textId="6A5B3257" w:rsidR="001839DB" w:rsidRPr="00FA1AFF" w:rsidRDefault="0087454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401.53</w:t>
            </w:r>
          </w:p>
        </w:tc>
        <w:tc>
          <w:tcPr>
            <w:tcW w:w="180" w:type="dxa"/>
          </w:tcPr>
          <w:p w14:paraId="3D74209F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144117" w14:textId="15646BEC" w:rsidR="001839DB" w:rsidRPr="00FA1AFF" w:rsidRDefault="00FA1AF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83.90</w:t>
            </w:r>
          </w:p>
        </w:tc>
        <w:tc>
          <w:tcPr>
            <w:tcW w:w="180" w:type="dxa"/>
          </w:tcPr>
          <w:p w14:paraId="4311D437" w14:textId="77777777" w:rsidR="001839DB" w:rsidRPr="00FA1AFF" w:rsidRDefault="001839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07190D" w14:textId="687B3229" w:rsidR="001839DB" w:rsidRPr="00FA1AFF" w:rsidRDefault="0087454C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85.14</w:t>
            </w:r>
          </w:p>
        </w:tc>
      </w:tr>
      <w:tr w:rsidR="001839DB" w:rsidRPr="00FA1AFF" w14:paraId="653A2CBD" w14:textId="77777777" w:rsidTr="0087454C">
        <w:trPr>
          <w:cantSplit/>
          <w:trHeight w:val="20"/>
        </w:trPr>
        <w:tc>
          <w:tcPr>
            <w:tcW w:w="4593" w:type="dxa"/>
          </w:tcPr>
          <w:p w14:paraId="147420CE" w14:textId="77777777" w:rsidR="001839DB" w:rsidRPr="00FA1AFF" w:rsidRDefault="001839DB">
            <w:pPr>
              <w:pStyle w:val="ListBullet3"/>
              <w:ind w:left="191" w:hanging="180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1B3F33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E54627E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5342E2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63399A09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D7457B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64913CF9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DD0CA0" w14:textId="77777777" w:rsidR="001839DB" w:rsidRPr="00FA1AFF" w:rsidRDefault="001839D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9DB" w:rsidRPr="00FA1AFF" w14:paraId="490B2DCE" w14:textId="77777777" w:rsidTr="0087454C">
        <w:trPr>
          <w:cantSplit/>
          <w:trHeight w:val="20"/>
        </w:trPr>
        <w:tc>
          <w:tcPr>
            <w:tcW w:w="4593" w:type="dxa"/>
            <w:hideMark/>
          </w:tcPr>
          <w:p w14:paraId="19A9194A" w14:textId="77777777" w:rsidR="001839DB" w:rsidRPr="00FA1AFF" w:rsidRDefault="001839DB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008" w:type="dxa"/>
          </w:tcPr>
          <w:p w14:paraId="073BED26" w14:textId="218A86BA" w:rsidR="001839DB" w:rsidRPr="00FA1AFF" w:rsidRDefault="00FA1AF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764.61</w:t>
            </w:r>
          </w:p>
        </w:tc>
        <w:tc>
          <w:tcPr>
            <w:tcW w:w="180" w:type="dxa"/>
          </w:tcPr>
          <w:p w14:paraId="2105864D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6BFDF3FD" w14:textId="3808E272" w:rsidR="001839DB" w:rsidRPr="00FA1AFF" w:rsidRDefault="0087454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876.91</w:t>
            </w:r>
          </w:p>
        </w:tc>
        <w:tc>
          <w:tcPr>
            <w:tcW w:w="180" w:type="dxa"/>
          </w:tcPr>
          <w:p w14:paraId="08861DB6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1C2E78B4" w14:textId="293728FD" w:rsidR="001839DB" w:rsidRPr="00FA1AFF" w:rsidRDefault="00FA1AFF" w:rsidP="00C67ECF">
            <w:pPr>
              <w:tabs>
                <w:tab w:val="clear" w:pos="680"/>
                <w:tab w:val="clear" w:pos="907"/>
              </w:tabs>
              <w:ind w:right="-7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(9.17)</w:t>
            </w:r>
          </w:p>
        </w:tc>
        <w:tc>
          <w:tcPr>
            <w:tcW w:w="180" w:type="dxa"/>
          </w:tcPr>
          <w:p w14:paraId="3DD963F6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57DCB4A6" w14:textId="0DDFC524" w:rsidR="001839DB" w:rsidRPr="00FA1AFF" w:rsidRDefault="0087454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22.92</w:t>
            </w:r>
          </w:p>
        </w:tc>
      </w:tr>
      <w:tr w:rsidR="001839DB" w:rsidRPr="00FA1AFF" w14:paraId="608D040C" w14:textId="77777777" w:rsidTr="0087454C">
        <w:trPr>
          <w:cantSplit/>
          <w:trHeight w:val="20"/>
        </w:trPr>
        <w:tc>
          <w:tcPr>
            <w:tcW w:w="4593" w:type="dxa"/>
            <w:vAlign w:val="bottom"/>
            <w:hideMark/>
          </w:tcPr>
          <w:p w14:paraId="4CE90815" w14:textId="77777777" w:rsidR="001839DB" w:rsidRPr="00FA1AFF" w:rsidRDefault="001839DB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7FC13" w14:textId="6E812DC3" w:rsidR="001839DB" w:rsidRPr="00FA1AFF" w:rsidRDefault="00FA1AFF" w:rsidP="00C67ECF">
            <w:pPr>
              <w:tabs>
                <w:tab w:val="clear" w:pos="680"/>
                <w:tab w:val="clear" w:pos="907"/>
              </w:tabs>
              <w:ind w:right="-4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(0.44)</w:t>
            </w:r>
          </w:p>
        </w:tc>
        <w:tc>
          <w:tcPr>
            <w:tcW w:w="180" w:type="dxa"/>
          </w:tcPr>
          <w:p w14:paraId="38BE34B4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8A206" w14:textId="47E3F8FE" w:rsidR="001839DB" w:rsidRPr="00FA1AFF" w:rsidRDefault="0087454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46CA8B5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0EA36" w14:textId="48CD9879" w:rsidR="001839DB" w:rsidRPr="00FA1AFF" w:rsidRDefault="00FA1AF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0.91</w:t>
            </w:r>
          </w:p>
        </w:tc>
        <w:tc>
          <w:tcPr>
            <w:tcW w:w="180" w:type="dxa"/>
          </w:tcPr>
          <w:p w14:paraId="0D761E3E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2F77C" w14:textId="5C9ABDA2" w:rsidR="001839DB" w:rsidRPr="00FA1AFF" w:rsidRDefault="0087454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39DB" w:rsidRPr="00FA1AFF" w14:paraId="1C377AB8" w14:textId="77777777" w:rsidTr="0087454C">
        <w:trPr>
          <w:cantSplit/>
          <w:trHeight w:val="20"/>
        </w:trPr>
        <w:tc>
          <w:tcPr>
            <w:tcW w:w="4593" w:type="dxa"/>
            <w:hideMark/>
          </w:tcPr>
          <w:p w14:paraId="1CE11C73" w14:textId="77777777" w:rsidR="001839DB" w:rsidRPr="00FA1AFF" w:rsidRDefault="001839DB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D2453" w14:textId="0B2C1750" w:rsidR="001839DB" w:rsidRPr="00FA1AFF" w:rsidRDefault="00FA1AF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A1AFF">
              <w:rPr>
                <w:rFonts w:asciiTheme="majorBidi" w:hAnsiTheme="majorBidi" w:cstheme="majorBidi"/>
                <w:b/>
                <w:bCs/>
              </w:rPr>
              <w:t>764.17</w:t>
            </w:r>
          </w:p>
        </w:tc>
        <w:tc>
          <w:tcPr>
            <w:tcW w:w="180" w:type="dxa"/>
          </w:tcPr>
          <w:p w14:paraId="2A372EA3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4FCAF" w14:textId="3ECADE14" w:rsidR="001839DB" w:rsidRPr="00FA1AFF" w:rsidRDefault="0087454C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876.91</w:t>
            </w:r>
          </w:p>
        </w:tc>
        <w:tc>
          <w:tcPr>
            <w:tcW w:w="180" w:type="dxa"/>
          </w:tcPr>
          <w:p w14:paraId="345E8B69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6F9B6" w14:textId="6286F6AD" w:rsidR="001839DB" w:rsidRPr="00FA1AFF" w:rsidRDefault="00FA1AFF" w:rsidP="00C67ECF">
            <w:pPr>
              <w:tabs>
                <w:tab w:val="clear" w:pos="907"/>
              </w:tabs>
              <w:ind w:right="-4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A1AFF">
              <w:rPr>
                <w:rFonts w:asciiTheme="majorBidi" w:hAnsiTheme="majorBidi" w:cstheme="majorBidi"/>
                <w:b/>
                <w:bCs/>
              </w:rPr>
              <w:t>(8.26)</w:t>
            </w:r>
          </w:p>
        </w:tc>
        <w:tc>
          <w:tcPr>
            <w:tcW w:w="180" w:type="dxa"/>
          </w:tcPr>
          <w:p w14:paraId="4E76884B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78288" w14:textId="5214463B" w:rsidR="001839DB" w:rsidRPr="00FA1AFF" w:rsidRDefault="0087454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22.92</w:t>
            </w:r>
          </w:p>
        </w:tc>
      </w:tr>
      <w:tr w:rsidR="001839DB" w:rsidRPr="00FA1AFF" w14:paraId="1C724B25" w14:textId="77777777" w:rsidTr="0087454C">
        <w:trPr>
          <w:cantSplit/>
          <w:trHeight w:val="20"/>
        </w:trPr>
        <w:tc>
          <w:tcPr>
            <w:tcW w:w="4593" w:type="dxa"/>
            <w:hideMark/>
          </w:tcPr>
          <w:p w14:paraId="176B9A1F" w14:textId="77777777" w:rsidR="001839DB" w:rsidRPr="00FA1AFF" w:rsidRDefault="001839DB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04505C" w14:textId="351883BA" w:rsidR="001839DB" w:rsidRPr="00FA1AFF" w:rsidRDefault="00FA1AFF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229.25</w:t>
            </w:r>
          </w:p>
        </w:tc>
        <w:tc>
          <w:tcPr>
            <w:tcW w:w="180" w:type="dxa"/>
          </w:tcPr>
          <w:p w14:paraId="3E8B9CA2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04CA12" w14:textId="2607BCB7" w:rsidR="001839DB" w:rsidRPr="00FA1AFF" w:rsidRDefault="0087454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263.07</w:t>
            </w:r>
          </w:p>
        </w:tc>
        <w:tc>
          <w:tcPr>
            <w:tcW w:w="180" w:type="dxa"/>
          </w:tcPr>
          <w:p w14:paraId="0BC8D881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2676AD" w14:textId="22194189" w:rsidR="001839DB" w:rsidRPr="00FA1AFF" w:rsidRDefault="00FA1AFF" w:rsidP="00C67ECF">
            <w:pPr>
              <w:tabs>
                <w:tab w:val="clear" w:pos="680"/>
                <w:tab w:val="clear" w:pos="907"/>
              </w:tabs>
              <w:ind w:right="-3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(1.24)</w:t>
            </w:r>
          </w:p>
        </w:tc>
        <w:tc>
          <w:tcPr>
            <w:tcW w:w="180" w:type="dxa"/>
            <w:vAlign w:val="bottom"/>
          </w:tcPr>
          <w:p w14:paraId="65A38BF5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D3049" w14:textId="350EB7C3" w:rsidR="001839DB" w:rsidRPr="00FA1AFF" w:rsidRDefault="0087454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3.44</w:t>
            </w:r>
          </w:p>
        </w:tc>
      </w:tr>
      <w:tr w:rsidR="001839DB" w:rsidRPr="00FA1AFF" w14:paraId="07839D62" w14:textId="77777777" w:rsidTr="0087454C">
        <w:trPr>
          <w:cantSplit/>
          <w:trHeight w:val="125"/>
        </w:trPr>
        <w:tc>
          <w:tcPr>
            <w:tcW w:w="4593" w:type="dxa"/>
          </w:tcPr>
          <w:p w14:paraId="7B751312" w14:textId="77777777" w:rsidR="001839DB" w:rsidRPr="00FA1AFF" w:rsidRDefault="001839DB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5569A056" w14:textId="77777777" w:rsidR="001839DB" w:rsidRPr="00FA1AFF" w:rsidRDefault="001839DB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5038D464" w14:textId="77777777" w:rsidR="001839DB" w:rsidRPr="00FA1AFF" w:rsidRDefault="001839D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2F38CF4E" w14:textId="77777777" w:rsidR="001839DB" w:rsidRPr="00FA1AFF" w:rsidRDefault="001839D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3175A80C" w14:textId="77777777" w:rsidR="001839DB" w:rsidRPr="00FA1AFF" w:rsidRDefault="001839D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9BC9D7E" w14:textId="77777777" w:rsidR="001839DB" w:rsidRPr="00FA1AFF" w:rsidRDefault="001839D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3F2A90A" w14:textId="77777777" w:rsidR="001839DB" w:rsidRPr="00FA1AFF" w:rsidRDefault="001839DB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2F4BBC4D" w14:textId="77777777" w:rsidR="001839DB" w:rsidRPr="00FA1AFF" w:rsidRDefault="001839D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9DB" w:rsidRPr="00FA1AFF" w14:paraId="4E883049" w14:textId="77777777" w:rsidTr="0087454C">
        <w:trPr>
          <w:cantSplit/>
          <w:trHeight w:val="20"/>
        </w:trPr>
        <w:tc>
          <w:tcPr>
            <w:tcW w:w="4593" w:type="dxa"/>
            <w:vAlign w:val="bottom"/>
            <w:hideMark/>
          </w:tcPr>
          <w:p w14:paraId="5F39700C" w14:textId="77777777" w:rsidR="001839DB" w:rsidRPr="00FA1AFF" w:rsidRDefault="001839DB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008" w:type="dxa"/>
            <w:vAlign w:val="bottom"/>
          </w:tcPr>
          <w:p w14:paraId="398C6615" w14:textId="6805410F" w:rsidR="001839DB" w:rsidRPr="00FA1AFF" w:rsidRDefault="0087454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1,062.31</w:t>
            </w:r>
          </w:p>
        </w:tc>
        <w:tc>
          <w:tcPr>
            <w:tcW w:w="180" w:type="dxa"/>
            <w:vAlign w:val="bottom"/>
          </w:tcPr>
          <w:p w14:paraId="5A3518C8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20492BD" w14:textId="358CDF03" w:rsidR="001839DB" w:rsidRPr="00FA1AFF" w:rsidRDefault="0087454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966.09</w:t>
            </w:r>
          </w:p>
        </w:tc>
        <w:tc>
          <w:tcPr>
            <w:tcW w:w="180" w:type="dxa"/>
          </w:tcPr>
          <w:p w14:paraId="447E2D95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37A78D90" w14:textId="08AE7982" w:rsidR="001839DB" w:rsidRPr="00FA1AFF" w:rsidRDefault="0087454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154.11</w:t>
            </w:r>
          </w:p>
        </w:tc>
        <w:tc>
          <w:tcPr>
            <w:tcW w:w="180" w:type="dxa"/>
            <w:vAlign w:val="bottom"/>
          </w:tcPr>
          <w:p w14:paraId="31EE9E63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2A3F03F9" w14:textId="1B122E3E" w:rsidR="001839DB" w:rsidRPr="00FA1AFF" w:rsidRDefault="0087454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123.42</w:t>
            </w:r>
          </w:p>
        </w:tc>
      </w:tr>
      <w:tr w:rsidR="001839DB" w:rsidRPr="00FA1AFF" w14:paraId="47AB4D26" w14:textId="77777777" w:rsidTr="0087454C">
        <w:trPr>
          <w:cantSplit/>
          <w:trHeight w:val="20"/>
        </w:trPr>
        <w:tc>
          <w:tcPr>
            <w:tcW w:w="4593" w:type="dxa"/>
            <w:vAlign w:val="bottom"/>
            <w:hideMark/>
          </w:tcPr>
          <w:p w14:paraId="59B14FA3" w14:textId="77777777" w:rsidR="001839DB" w:rsidRPr="00FA1AFF" w:rsidRDefault="001839DB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A1A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008" w:type="dxa"/>
            <w:vAlign w:val="bottom"/>
          </w:tcPr>
          <w:p w14:paraId="0249085F" w14:textId="0B235CB9" w:rsidR="001839DB" w:rsidRPr="00FA1AFF" w:rsidRDefault="0087454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(92.34)</w:t>
            </w:r>
          </w:p>
        </w:tc>
        <w:tc>
          <w:tcPr>
            <w:tcW w:w="180" w:type="dxa"/>
            <w:vAlign w:val="bottom"/>
          </w:tcPr>
          <w:p w14:paraId="46D2C40E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1EB838FD" w14:textId="3CD6C526" w:rsidR="001839DB" w:rsidRPr="00FA1AFF" w:rsidRDefault="0087454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(225.69)</w:t>
            </w:r>
          </w:p>
        </w:tc>
        <w:tc>
          <w:tcPr>
            <w:tcW w:w="180" w:type="dxa"/>
          </w:tcPr>
          <w:p w14:paraId="1C6EFB9C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68B73DE7" w14:textId="3E6E14BC" w:rsidR="001839DB" w:rsidRPr="00FA1AFF" w:rsidRDefault="0087454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(26.90)</w:t>
            </w:r>
          </w:p>
        </w:tc>
        <w:tc>
          <w:tcPr>
            <w:tcW w:w="180" w:type="dxa"/>
            <w:vAlign w:val="bottom"/>
          </w:tcPr>
          <w:p w14:paraId="58CEA387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A645F5E" w14:textId="31007AAD" w:rsidR="001839DB" w:rsidRPr="00FA1AFF" w:rsidRDefault="0087454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(14.74)</w:t>
            </w:r>
          </w:p>
        </w:tc>
      </w:tr>
      <w:tr w:rsidR="001839DB" w:rsidRPr="00FA1AFF" w14:paraId="40245621" w14:textId="77777777" w:rsidTr="0087454C">
        <w:trPr>
          <w:cantSplit/>
          <w:trHeight w:val="20"/>
        </w:trPr>
        <w:tc>
          <w:tcPr>
            <w:tcW w:w="4593" w:type="dxa"/>
            <w:hideMark/>
          </w:tcPr>
          <w:p w14:paraId="11BB86E5" w14:textId="77777777" w:rsidR="001839DB" w:rsidRPr="00FA1AFF" w:rsidRDefault="001839DB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1A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008" w:type="dxa"/>
          </w:tcPr>
          <w:p w14:paraId="6232BBBB" w14:textId="4DC86734" w:rsidR="001839DB" w:rsidRPr="00FA1AFF" w:rsidRDefault="0087454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(974.66)</w:t>
            </w:r>
          </w:p>
        </w:tc>
        <w:tc>
          <w:tcPr>
            <w:tcW w:w="180" w:type="dxa"/>
          </w:tcPr>
          <w:p w14:paraId="4F58EC25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216820E8" w14:textId="739221C9" w:rsidR="001839DB" w:rsidRPr="00FA1AFF" w:rsidRDefault="0087454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(674.35)</w:t>
            </w:r>
          </w:p>
        </w:tc>
        <w:tc>
          <w:tcPr>
            <w:tcW w:w="180" w:type="dxa"/>
          </w:tcPr>
          <w:p w14:paraId="32C3397A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680C4F5" w14:textId="3BA8FAFB" w:rsidR="001839DB" w:rsidRPr="00FA1AFF" w:rsidRDefault="0087454C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(129.27)</w:t>
            </w:r>
          </w:p>
        </w:tc>
        <w:tc>
          <w:tcPr>
            <w:tcW w:w="180" w:type="dxa"/>
          </w:tcPr>
          <w:p w14:paraId="151090FF" w14:textId="77777777" w:rsidR="001839DB" w:rsidRPr="00FA1AFF" w:rsidRDefault="001839D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37973DA3" w14:textId="486EBDBA" w:rsidR="001839DB" w:rsidRPr="00FA1AFF" w:rsidRDefault="0087454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(103.58)</w:t>
            </w:r>
          </w:p>
        </w:tc>
      </w:tr>
    </w:tbl>
    <w:p w14:paraId="43EFF95C" w14:textId="77777777" w:rsidR="001839DB" w:rsidRPr="00BF1313" w:rsidRDefault="001839DB" w:rsidP="006C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</w:rPr>
      </w:pPr>
    </w:p>
    <w:p w14:paraId="75597E20" w14:textId="35826E4E" w:rsidR="00751415" w:rsidRDefault="00751415"/>
    <w:p w14:paraId="026C4260" w14:textId="0E3B1082" w:rsidR="00444CDF" w:rsidRPr="0060670F" w:rsidRDefault="00444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8"/>
          <w:szCs w:val="18"/>
        </w:rPr>
      </w:pPr>
    </w:p>
    <w:p w14:paraId="1AF1183E" w14:textId="2FF0FA01" w:rsidR="00733729" w:rsidRPr="006C0A87" w:rsidRDefault="00733729" w:rsidP="00692B17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4151E53" w14:textId="77777777" w:rsidR="008E1E71" w:rsidRPr="00BF1313" w:rsidRDefault="008E1E71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cs/>
        </w:rPr>
        <w:sectPr w:rsidR="008E1E71" w:rsidRPr="00BF1313" w:rsidSect="000E683A">
          <w:headerReference w:type="default" r:id="rId12"/>
          <w:pgSz w:w="11907" w:h="16840" w:code="9"/>
          <w:pgMar w:top="691" w:right="1152" w:bottom="576" w:left="1152" w:header="720" w:footer="720" w:gutter="0"/>
          <w:cols w:space="708"/>
          <w:docGrid w:linePitch="408"/>
        </w:sectPr>
      </w:pPr>
    </w:p>
    <w:p w14:paraId="1C8B70E0" w14:textId="79D56F18" w:rsidR="00CA1D22" w:rsidRPr="004362B8" w:rsidRDefault="00B42BF9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  <w:bookmarkStart w:id="4" w:name="OLE_LINK11"/>
      <w:bookmarkStart w:id="5" w:name="OLE_LINK12"/>
      <w:r w:rsidRPr="004362B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p w14:paraId="2C760C61" w14:textId="77777777" w:rsidR="00B42BF9" w:rsidRPr="00BF1313" w:rsidRDefault="00B42BF9" w:rsidP="003C298B">
      <w:pPr>
        <w:rPr>
          <w:rFonts w:asciiTheme="majorBidi" w:hAnsiTheme="majorBidi" w:cstheme="majorBidi"/>
        </w:rPr>
      </w:pPr>
    </w:p>
    <w:tbl>
      <w:tblPr>
        <w:tblW w:w="1026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608"/>
        <w:gridCol w:w="989"/>
        <w:gridCol w:w="269"/>
        <w:gridCol w:w="803"/>
        <w:gridCol w:w="7"/>
        <w:gridCol w:w="270"/>
        <w:gridCol w:w="9"/>
        <w:gridCol w:w="871"/>
        <w:gridCol w:w="13"/>
        <w:gridCol w:w="7"/>
        <w:gridCol w:w="227"/>
        <w:gridCol w:w="13"/>
        <w:gridCol w:w="844"/>
        <w:gridCol w:w="13"/>
        <w:gridCol w:w="223"/>
        <w:gridCol w:w="10"/>
        <w:gridCol w:w="13"/>
        <w:gridCol w:w="849"/>
        <w:gridCol w:w="17"/>
        <w:gridCol w:w="229"/>
        <w:gridCol w:w="17"/>
        <w:gridCol w:w="17"/>
        <w:gridCol w:w="772"/>
        <w:gridCol w:w="24"/>
        <w:gridCol w:w="27"/>
        <w:gridCol w:w="248"/>
        <w:gridCol w:w="17"/>
        <w:gridCol w:w="840"/>
        <w:gridCol w:w="17"/>
      </w:tblGrid>
      <w:tr w:rsidR="006414CB" w:rsidRPr="001A580C" w14:paraId="6F0DB386" w14:textId="77777777" w:rsidTr="009C2AE1">
        <w:tc>
          <w:tcPr>
            <w:tcW w:w="2608" w:type="dxa"/>
            <w:shd w:val="clear" w:color="auto" w:fill="auto"/>
          </w:tcPr>
          <w:p w14:paraId="47C5B842" w14:textId="77777777" w:rsidR="006414CB" w:rsidRPr="001A580C" w:rsidRDefault="006414CB" w:rsidP="003C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olor w:val="0000FF"/>
                <w:sz w:val="24"/>
                <w:szCs w:val="24"/>
              </w:rPr>
            </w:pPr>
            <w:bookmarkStart w:id="6" w:name="OLE_LINK2"/>
          </w:p>
        </w:tc>
        <w:tc>
          <w:tcPr>
            <w:tcW w:w="7655" w:type="dxa"/>
            <w:gridSpan w:val="28"/>
            <w:shd w:val="clear" w:color="auto" w:fill="auto"/>
            <w:vAlign w:val="bottom"/>
          </w:tcPr>
          <w:p w14:paraId="073A9FB6" w14:textId="77777777" w:rsidR="006414CB" w:rsidRPr="001A580C" w:rsidRDefault="006414CB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1A580C">
              <w:rPr>
                <w:rFonts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21440" w:rsidRPr="001A580C" w14:paraId="2AAD36F7" w14:textId="77777777" w:rsidTr="009C2AE1">
        <w:trPr>
          <w:gridAfter w:val="1"/>
          <w:wAfter w:w="17" w:type="dxa"/>
          <w:trHeight w:val="1601"/>
        </w:trPr>
        <w:tc>
          <w:tcPr>
            <w:tcW w:w="2608" w:type="dxa"/>
            <w:shd w:val="clear" w:color="auto" w:fill="auto"/>
          </w:tcPr>
          <w:p w14:paraId="7BAD1489" w14:textId="77777777" w:rsidR="00421440" w:rsidRPr="001A580C" w:rsidRDefault="00421440" w:rsidP="003C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9F9CB86" w14:textId="77777777" w:rsidR="00433598" w:rsidRPr="001A580C" w:rsidRDefault="00433598" w:rsidP="00CE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  <w:p w14:paraId="3CAFECE8" w14:textId="633EAED9" w:rsidR="00421440" w:rsidRPr="001A580C" w:rsidRDefault="00421440" w:rsidP="00C0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sz w:val="24"/>
                <w:szCs w:val="24"/>
              </w:rPr>
            </w:pPr>
            <w:r w:rsidRPr="001A580C">
              <w:rPr>
                <w:rFonts w:hint="cs"/>
                <w:sz w:val="24"/>
                <w:szCs w:val="24"/>
                <w:cs/>
              </w:rPr>
              <w:t>ที่ดิ</w:t>
            </w:r>
            <w:r w:rsidR="0031475B" w:rsidRPr="001A580C">
              <w:rPr>
                <w:rFonts w:hint="cs"/>
                <w:sz w:val="24"/>
                <w:szCs w:val="24"/>
                <w:cs/>
              </w:rPr>
              <w:t xml:space="preserve">น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4204823" w14:textId="77777777" w:rsidR="00421440" w:rsidRPr="001A580C" w:rsidRDefault="0042144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BE1EC75" w14:textId="3B439AAB" w:rsidR="00421440" w:rsidRPr="001A580C" w:rsidRDefault="00CE629F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270" w:type="dxa"/>
            <w:vAlign w:val="bottom"/>
          </w:tcPr>
          <w:p w14:paraId="1539058B" w14:textId="77777777" w:rsidR="00421440" w:rsidRPr="001A580C" w:rsidRDefault="0042144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47967273" w14:textId="77777777" w:rsidR="00421440" w:rsidRPr="001A580C" w:rsidRDefault="0042144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sz w:val="24"/>
                <w:szCs w:val="24"/>
              </w:rPr>
            </w:pPr>
            <w:r w:rsidRPr="001A580C">
              <w:rPr>
                <w:rFonts w:hint="cs"/>
                <w:sz w:val="24"/>
                <w:szCs w:val="24"/>
                <w:cs/>
              </w:rPr>
              <w:t>เครื่องจักรและ</w:t>
            </w:r>
          </w:p>
          <w:p w14:paraId="3EDBE034" w14:textId="5265CD5E" w:rsidR="00421440" w:rsidRPr="001A580C" w:rsidRDefault="00421440" w:rsidP="00CE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sz w:val="24"/>
                <w:szCs w:val="24"/>
              </w:rPr>
            </w:pPr>
            <w:r w:rsidRPr="001A580C">
              <w:rPr>
                <w:rFonts w:hint="cs"/>
                <w:sz w:val="24"/>
                <w:szCs w:val="24"/>
                <w:cs/>
              </w:rPr>
              <w:t>อุปกรณ</w:t>
            </w:r>
            <w:r w:rsidR="00CE629F">
              <w:rPr>
                <w:rFonts w:hint="cs"/>
                <w:sz w:val="24"/>
                <w:szCs w:val="24"/>
                <w:cs/>
              </w:rPr>
              <w:t>์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1435057B" w14:textId="77777777" w:rsidR="00421440" w:rsidRPr="001A580C" w:rsidRDefault="0042144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</w:tcPr>
          <w:p w14:paraId="72048D47" w14:textId="77777777" w:rsidR="0076299F" w:rsidRPr="001A580C" w:rsidRDefault="0076299F" w:rsidP="00CE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eastAsia="Calibri"/>
                <w:sz w:val="24"/>
                <w:szCs w:val="24"/>
              </w:rPr>
            </w:pPr>
          </w:p>
          <w:p w14:paraId="33ACD20F" w14:textId="5E612070" w:rsidR="00421440" w:rsidRPr="001A580C" w:rsidRDefault="00CE629F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  <w:r>
              <w:rPr>
                <w:rFonts w:eastAsia="Calibri" w:hint="cs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8034745" w14:textId="77777777" w:rsidR="00421440" w:rsidRPr="001A580C" w:rsidRDefault="0042144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</w:tcPr>
          <w:p w14:paraId="76CE486D" w14:textId="04B00155" w:rsidR="00CE629F" w:rsidRDefault="00CE629F" w:rsidP="00CE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eastAsia="Calibri"/>
                <w:sz w:val="24"/>
                <w:szCs w:val="24"/>
              </w:rPr>
            </w:pPr>
          </w:p>
          <w:p w14:paraId="6F2FDF09" w14:textId="1A8C4F36" w:rsidR="00CE629F" w:rsidRDefault="00CE629F" w:rsidP="00CE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eastAsia="Calibri"/>
                <w:sz w:val="24"/>
                <w:szCs w:val="24"/>
              </w:rPr>
            </w:pPr>
          </w:p>
          <w:p w14:paraId="13C796AC" w14:textId="0FEE3F08" w:rsidR="00CE629F" w:rsidRDefault="00CE629F" w:rsidP="00CE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eastAsia="Calibri"/>
                <w:sz w:val="24"/>
                <w:szCs w:val="24"/>
              </w:rPr>
            </w:pPr>
          </w:p>
          <w:p w14:paraId="41F4CF4D" w14:textId="77777777" w:rsidR="00CE629F" w:rsidRPr="001A580C" w:rsidRDefault="00CE629F" w:rsidP="00CE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eastAsia="Calibri"/>
                <w:sz w:val="24"/>
                <w:szCs w:val="24"/>
              </w:rPr>
            </w:pPr>
          </w:p>
          <w:p w14:paraId="4808B5A7" w14:textId="77777777" w:rsidR="00421440" w:rsidRPr="001A580C" w:rsidRDefault="0031475B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  <w:cs/>
              </w:rPr>
            </w:pPr>
            <w:r w:rsidRPr="001A580C">
              <w:rPr>
                <w:rFonts w:eastAsia="Calibr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12D9EE3" w14:textId="77777777" w:rsidR="00421440" w:rsidRPr="001A580C" w:rsidRDefault="0042144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  <w:p w14:paraId="1E352E6D" w14:textId="77777777" w:rsidR="00AC5CC6" w:rsidRPr="001A580C" w:rsidRDefault="00AC5CC6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shd w:val="clear" w:color="auto" w:fill="auto"/>
          </w:tcPr>
          <w:p w14:paraId="14F5FC0C" w14:textId="67C19C0E" w:rsidR="00AC5CC6" w:rsidRDefault="00AC5CC6" w:rsidP="00CE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eastAsia="Calibri"/>
                <w:sz w:val="24"/>
                <w:szCs w:val="24"/>
              </w:rPr>
            </w:pPr>
          </w:p>
          <w:p w14:paraId="098CB22F" w14:textId="77777777" w:rsidR="00CE629F" w:rsidRPr="001A580C" w:rsidRDefault="00CE629F" w:rsidP="00CE6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eastAsia="Calibri"/>
                <w:sz w:val="24"/>
                <w:szCs w:val="24"/>
              </w:rPr>
            </w:pPr>
          </w:p>
          <w:p w14:paraId="3BD305FE" w14:textId="77777777" w:rsidR="00421440" w:rsidRPr="001A580C" w:rsidRDefault="0042144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1A580C">
              <w:rPr>
                <w:rFonts w:eastAsia="Calibri" w:hint="cs"/>
                <w:sz w:val="24"/>
                <w:szCs w:val="24"/>
                <w:cs/>
              </w:rPr>
              <w:t>งานระหว่างก่อสร้าง</w:t>
            </w:r>
            <w:r w:rsidR="00BC0E4B" w:rsidRPr="001A580C">
              <w:rPr>
                <w:rFonts w:eastAsia="Calibri" w:hint="cs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999AC81" w14:textId="77777777" w:rsidR="00421440" w:rsidRPr="001A580C" w:rsidRDefault="0042144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77B926E" w14:textId="77777777" w:rsidR="00421440" w:rsidRPr="001A580C" w:rsidRDefault="0042144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z w:val="24"/>
                <w:szCs w:val="24"/>
                <w:cs/>
              </w:rPr>
            </w:pPr>
            <w:r w:rsidRPr="001A580C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421440" w:rsidRPr="001A580C" w14:paraId="2AE88419" w14:textId="77777777" w:rsidTr="009C2AE1">
        <w:tc>
          <w:tcPr>
            <w:tcW w:w="2608" w:type="dxa"/>
            <w:shd w:val="clear" w:color="auto" w:fill="auto"/>
          </w:tcPr>
          <w:p w14:paraId="522273A0" w14:textId="77777777" w:rsidR="00421440" w:rsidRPr="001A580C" w:rsidRDefault="00421440" w:rsidP="003C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5" w:type="dxa"/>
            <w:gridSpan w:val="28"/>
            <w:shd w:val="clear" w:color="auto" w:fill="auto"/>
            <w:vAlign w:val="bottom"/>
          </w:tcPr>
          <w:p w14:paraId="0EBAAF6C" w14:textId="77777777" w:rsidR="00421440" w:rsidRPr="001A580C" w:rsidRDefault="00421440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1A580C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1A580C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733729" w:rsidRPr="001A580C" w14:paraId="4DAC3AD5" w14:textId="77777777" w:rsidTr="009C2AE1">
        <w:tc>
          <w:tcPr>
            <w:tcW w:w="2608" w:type="dxa"/>
            <w:shd w:val="clear" w:color="auto" w:fill="auto"/>
          </w:tcPr>
          <w:p w14:paraId="453B56AF" w14:textId="77777777" w:rsidR="00733729" w:rsidRPr="001A580C" w:rsidRDefault="00733729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b/>
                <w:bCs/>
                <w:sz w:val="24"/>
                <w:szCs w:val="24"/>
                <w:cs/>
              </w:rPr>
            </w:pPr>
            <w:r w:rsidRPr="001A580C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079437B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71E793D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71DCB71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D125CF5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6484F19A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5B358F8A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30D07EDF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99FED67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176371B2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5D0D7501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684EA22B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2BB040A9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3AD6299" w14:textId="77777777" w:rsidR="00733729" w:rsidRPr="001A580C" w:rsidRDefault="00733729" w:rsidP="00A212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1307C" w:rsidRPr="001A580C" w14:paraId="0C0102BD" w14:textId="77777777" w:rsidTr="009C2AE1">
        <w:tc>
          <w:tcPr>
            <w:tcW w:w="2608" w:type="dxa"/>
            <w:shd w:val="clear" w:color="auto" w:fill="auto"/>
          </w:tcPr>
          <w:p w14:paraId="6359E082" w14:textId="26F64E05" w:rsidR="0051307C" w:rsidRPr="001A580C" w:rsidRDefault="0051307C" w:rsidP="0051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b/>
                <w:bCs/>
                <w:sz w:val="24"/>
                <w:szCs w:val="24"/>
              </w:rPr>
            </w:pPr>
            <w:r w:rsidRPr="001A580C">
              <w:rPr>
                <w:rFonts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A580C">
              <w:rPr>
                <w:rFonts w:hint="cs"/>
                <w:b/>
                <w:bCs/>
                <w:sz w:val="24"/>
                <w:szCs w:val="24"/>
              </w:rPr>
              <w:t xml:space="preserve">1 </w:t>
            </w:r>
            <w:r w:rsidRPr="001A580C">
              <w:rPr>
                <w:rFonts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1A580C">
              <w:rPr>
                <w:rFonts w:hint="cs"/>
                <w:b/>
                <w:bCs/>
                <w:sz w:val="24"/>
                <w:szCs w:val="24"/>
              </w:rPr>
              <w:t>256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A06C0FC" w14:textId="652C4A2D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265.20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0262A49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33108D7" w14:textId="369CA1E6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1,416.49</w:t>
            </w:r>
          </w:p>
        </w:tc>
        <w:tc>
          <w:tcPr>
            <w:tcW w:w="270" w:type="dxa"/>
          </w:tcPr>
          <w:p w14:paraId="5B2CDD2C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632DBC3F" w14:textId="2104EE94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4,772.39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6C9B9FDD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2950DF77" w14:textId="471E72CC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84.05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E99AD93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08A4B5F9" w14:textId="4CD906B4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8.88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1E5D591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593EF9C9" w14:textId="6EA9E3F6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665.40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60017340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2AF5949" w14:textId="0DE60F5C" w:rsidR="0051307C" w:rsidRPr="001A580C" w:rsidRDefault="0051307C" w:rsidP="005130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7,212.41</w:t>
            </w:r>
          </w:p>
        </w:tc>
      </w:tr>
      <w:tr w:rsidR="0051307C" w:rsidRPr="001A580C" w14:paraId="51CF4A5E" w14:textId="77777777" w:rsidTr="009C2AE1">
        <w:tc>
          <w:tcPr>
            <w:tcW w:w="2608" w:type="dxa"/>
          </w:tcPr>
          <w:p w14:paraId="4F6F8EBF" w14:textId="77777777" w:rsidR="0051307C" w:rsidRPr="001A580C" w:rsidRDefault="0051307C" w:rsidP="0051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4"/>
                <w:szCs w:val="24"/>
                <w:cs/>
              </w:rPr>
            </w:pPr>
            <w:r w:rsidRPr="001A580C">
              <w:rPr>
                <w:rFonts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5C41F1D" w14:textId="5940D5D1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7.16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EA5A53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C98043B" w14:textId="653BA750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E742B9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28F76D47" w14:textId="44399426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2.35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37280DDE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16A8C5A8" w14:textId="2F2E7370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0.53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3B386DC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7949950A" w14:textId="7A34210B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03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16E788C9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4B774D14" w14:textId="2C16191A" w:rsidR="0051307C" w:rsidRPr="001A580C" w:rsidRDefault="0051307C" w:rsidP="007F2818">
            <w:pPr>
              <w:pStyle w:val="acctfourfigures"/>
              <w:tabs>
                <w:tab w:val="clear" w:pos="765"/>
              </w:tabs>
              <w:spacing w:line="240" w:lineRule="atLeast"/>
              <w:ind w:left="-126" w:right="-3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821.49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3AD4CBBD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098D27A" w14:textId="7DF48D1D" w:rsidR="0051307C" w:rsidRPr="001A580C" w:rsidRDefault="0051307C" w:rsidP="0051307C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831.53</w:t>
            </w:r>
          </w:p>
        </w:tc>
      </w:tr>
      <w:tr w:rsidR="0051307C" w:rsidRPr="001A580C" w14:paraId="539553DD" w14:textId="77777777" w:rsidTr="009C2AE1">
        <w:tc>
          <w:tcPr>
            <w:tcW w:w="2608" w:type="dxa"/>
          </w:tcPr>
          <w:p w14:paraId="1864CCE5" w14:textId="77777777" w:rsidR="0051307C" w:rsidRPr="001A580C" w:rsidRDefault="0051307C" w:rsidP="0051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4"/>
                <w:szCs w:val="24"/>
              </w:rPr>
            </w:pPr>
            <w:r w:rsidRPr="001A580C">
              <w:rPr>
                <w:rFonts w:hint="cs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E153160" w14:textId="297C1BFF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E1414F4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374AFD5" w14:textId="64306DBF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136.69</w:t>
            </w:r>
          </w:p>
        </w:tc>
        <w:tc>
          <w:tcPr>
            <w:tcW w:w="270" w:type="dxa"/>
            <w:vAlign w:val="bottom"/>
          </w:tcPr>
          <w:p w14:paraId="4E8A3407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26FACC7B" w14:textId="6166CC8A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177.47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E835FA6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10F962C3" w14:textId="041DE93A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2.57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A4E8544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415B64E9" w14:textId="44F5806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13.53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A3B0500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753BC057" w14:textId="0D6BC405" w:rsidR="0051307C" w:rsidRPr="001A580C" w:rsidRDefault="0051307C" w:rsidP="007F2818">
            <w:pPr>
              <w:pStyle w:val="acctfourfigures"/>
              <w:tabs>
                <w:tab w:val="clear" w:pos="765"/>
              </w:tabs>
              <w:spacing w:line="240" w:lineRule="atLeast"/>
              <w:ind w:left="-126" w:right="-57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(318.86)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104EC6AA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9282161" w14:textId="44748D60" w:rsidR="0051307C" w:rsidRPr="001A580C" w:rsidRDefault="0051307C" w:rsidP="0051307C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11.40</w:t>
            </w:r>
          </w:p>
        </w:tc>
      </w:tr>
      <w:tr w:rsidR="0051307C" w:rsidRPr="001A580C" w14:paraId="5DCDCCA6" w14:textId="77777777" w:rsidTr="009C2AE1">
        <w:tc>
          <w:tcPr>
            <w:tcW w:w="2608" w:type="dxa"/>
          </w:tcPr>
          <w:p w14:paraId="22BF2605" w14:textId="77777777" w:rsidR="0051307C" w:rsidRPr="001A580C" w:rsidRDefault="0051307C" w:rsidP="0051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4"/>
                <w:szCs w:val="24"/>
                <w:cs/>
              </w:rPr>
            </w:pPr>
            <w:r w:rsidRPr="001A580C">
              <w:rPr>
                <w:rFonts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25467" w14:textId="7B185B9A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0CAAF1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6A9E2" w14:textId="564693A4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(3.15)</w:t>
            </w:r>
          </w:p>
        </w:tc>
        <w:tc>
          <w:tcPr>
            <w:tcW w:w="270" w:type="dxa"/>
            <w:vAlign w:val="bottom"/>
          </w:tcPr>
          <w:p w14:paraId="39AFFDC5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  <w:vAlign w:val="bottom"/>
          </w:tcPr>
          <w:p w14:paraId="2FA75106" w14:textId="0AE51DC5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(5.56)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40DC2095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57DABFF5" w14:textId="1721DAE9" w:rsidR="0051307C" w:rsidRPr="001A580C" w:rsidRDefault="0051307C" w:rsidP="00CE629F">
            <w:pPr>
              <w:pStyle w:val="acctfourfigures"/>
              <w:tabs>
                <w:tab w:val="clear" w:pos="765"/>
              </w:tabs>
              <w:spacing w:line="240" w:lineRule="atLeast"/>
              <w:ind w:left="-180" w:right="-3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(1.91)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E02ECF2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5149030A" w14:textId="5AD0C180" w:rsidR="0051307C" w:rsidRPr="001A580C" w:rsidRDefault="0051307C" w:rsidP="007F2818">
            <w:pPr>
              <w:pStyle w:val="acctfourfigures"/>
              <w:tabs>
                <w:tab w:val="clear" w:pos="765"/>
              </w:tabs>
              <w:spacing w:line="240" w:lineRule="atLeast"/>
              <w:ind w:left="-180" w:right="-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6032C">
              <w:rPr>
                <w:rFonts w:ascii="Angsana New" w:hAnsi="Angsana New"/>
                <w:sz w:val="24"/>
                <w:szCs w:val="24"/>
              </w:rPr>
              <w:t>(1.</w:t>
            </w:r>
            <w:r w:rsidRPr="00CE629F">
              <w:rPr>
                <w:rFonts w:ascii="Angsana New" w:hAnsi="Angsana New"/>
                <w:sz w:val="24"/>
                <w:szCs w:val="24"/>
                <w:lang w:val="en-US" w:bidi="th-TH"/>
              </w:rPr>
              <w:t>39</w:t>
            </w:r>
            <w:r w:rsidRPr="00C6032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9066BAC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065DABE9" w14:textId="250EACB9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5298B806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7D8A8BA" w14:textId="3ED75FC6" w:rsidR="0051307C" w:rsidRPr="001A580C" w:rsidRDefault="0051307C" w:rsidP="0051307C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(12.01)</w:t>
            </w:r>
          </w:p>
        </w:tc>
      </w:tr>
      <w:tr w:rsidR="0051307C" w:rsidRPr="001A580C" w14:paraId="08AA436A" w14:textId="77777777" w:rsidTr="00F85442">
        <w:trPr>
          <w:trHeight w:val="307"/>
        </w:trPr>
        <w:tc>
          <w:tcPr>
            <w:tcW w:w="2608" w:type="dxa"/>
            <w:shd w:val="clear" w:color="auto" w:fill="auto"/>
          </w:tcPr>
          <w:p w14:paraId="5BC4F8EA" w14:textId="125BCD83" w:rsidR="0051307C" w:rsidRPr="001A580C" w:rsidRDefault="0051307C" w:rsidP="0051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4"/>
                <w:szCs w:val="24"/>
              </w:rPr>
            </w:pPr>
            <w:r w:rsidRPr="001A580C">
              <w:rPr>
                <w:rFonts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A580C">
              <w:rPr>
                <w:rFonts w:hint="cs"/>
                <w:b/>
                <w:bCs/>
                <w:sz w:val="24"/>
                <w:szCs w:val="24"/>
              </w:rPr>
              <w:t xml:space="preserve">31 </w:t>
            </w:r>
            <w:r w:rsidRPr="001A580C">
              <w:rPr>
                <w:rFonts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A580C">
              <w:rPr>
                <w:rFonts w:hint="cs"/>
                <w:b/>
                <w:bCs/>
                <w:sz w:val="24"/>
                <w:szCs w:val="24"/>
              </w:rPr>
              <w:t>256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E0911" w14:textId="03F02FB9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272.36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FEA5C6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A532D" w14:textId="74B5E7C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1,550.03</w:t>
            </w:r>
          </w:p>
        </w:tc>
        <w:tc>
          <w:tcPr>
            <w:tcW w:w="270" w:type="dxa"/>
          </w:tcPr>
          <w:p w14:paraId="47C5D2AB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  <w:vAlign w:val="bottom"/>
          </w:tcPr>
          <w:p w14:paraId="0B2FC47D" w14:textId="1A041C3C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4,946.65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4291A522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8EC41" w14:textId="056F34BC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85.24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20C70D4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1281E" w14:textId="33E9C381" w:rsidR="0051307C" w:rsidRPr="001A580C" w:rsidRDefault="0051307C" w:rsidP="007F2818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21.02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E7CDC17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4635A" w14:textId="0EBC6832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1,168.03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74345D6B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0B707" w14:textId="329DD404" w:rsidR="0051307C" w:rsidRPr="001A580C" w:rsidRDefault="0051307C" w:rsidP="005130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8,043.33</w:t>
            </w:r>
          </w:p>
        </w:tc>
      </w:tr>
      <w:tr w:rsidR="009C2AE1" w:rsidRPr="001A580C" w14:paraId="34F72027" w14:textId="77777777" w:rsidTr="009C2AE1">
        <w:tc>
          <w:tcPr>
            <w:tcW w:w="2608" w:type="dxa"/>
          </w:tcPr>
          <w:p w14:paraId="1D52CE7F" w14:textId="77777777" w:rsidR="009C2AE1" w:rsidRPr="00064A97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064A97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CC89031" w14:textId="4C260C51" w:rsidR="009C2AE1" w:rsidRPr="001A580C" w:rsidRDefault="001A2BA5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50682B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8B8EE38" w14:textId="2EA42152" w:rsidR="009C2AE1" w:rsidRPr="001A580C" w:rsidRDefault="00877DFA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97C7D0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7ED95EEF" w14:textId="1896A23D" w:rsidR="009C2AE1" w:rsidRPr="001A580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1.41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41BF7FF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7005F788" w14:textId="10F68203" w:rsidR="009C2AE1" w:rsidRPr="001A580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1.34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FF60D06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0D5E7952" w14:textId="68168175" w:rsidR="009C2AE1" w:rsidRPr="00C6032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C6105F8" w14:textId="77777777" w:rsidR="009C2AE1" w:rsidRPr="00C6032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312EEA5D" w14:textId="61721A14" w:rsidR="009C2AE1" w:rsidRPr="00C6032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570.81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6FE1C195" w14:textId="77777777" w:rsidR="009C2AE1" w:rsidRPr="00C6032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2CC5C20" w14:textId="1B81875E" w:rsidR="009C2AE1" w:rsidRPr="00C6032C" w:rsidRDefault="00637D24" w:rsidP="009C2AE1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573.56</w:t>
            </w:r>
          </w:p>
        </w:tc>
      </w:tr>
      <w:tr w:rsidR="009C2AE1" w:rsidRPr="001A580C" w14:paraId="59C14E7A" w14:textId="77777777" w:rsidTr="009C2AE1">
        <w:tc>
          <w:tcPr>
            <w:tcW w:w="2608" w:type="dxa"/>
          </w:tcPr>
          <w:p w14:paraId="07993A8F" w14:textId="77777777" w:rsidR="009C2AE1" w:rsidRPr="00064A97" w:rsidRDefault="009C2AE1" w:rsidP="009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4"/>
                <w:szCs w:val="24"/>
              </w:rPr>
            </w:pPr>
            <w:r w:rsidRPr="00064A97">
              <w:rPr>
                <w:rFonts w:hint="cs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C6830E1" w14:textId="69EA9B73" w:rsidR="009C2AE1" w:rsidRPr="001A580C" w:rsidRDefault="001A2BA5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427F2AA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B95562C" w14:textId="204DEA54" w:rsidR="009C2AE1" w:rsidRPr="001A580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365.28</w:t>
            </w:r>
          </w:p>
        </w:tc>
        <w:tc>
          <w:tcPr>
            <w:tcW w:w="270" w:type="dxa"/>
            <w:vAlign w:val="bottom"/>
          </w:tcPr>
          <w:p w14:paraId="5B17BDD5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38DA8B4A" w14:textId="56ACC409" w:rsidR="009C2AE1" w:rsidRPr="001A580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215.99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331E79D7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3334EC6C" w14:textId="0D459661" w:rsidR="009C2AE1" w:rsidRPr="001A580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4.23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05EB15F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1BC73D97" w14:textId="7F0E2158" w:rsidR="009C2AE1" w:rsidRPr="00C6032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592868C" w14:textId="77777777" w:rsidR="009C2AE1" w:rsidRPr="00C6032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214087A5" w14:textId="52E452C3" w:rsidR="009C2AE1" w:rsidRPr="00C6032C" w:rsidRDefault="00186DC6" w:rsidP="00CE629F">
            <w:pPr>
              <w:pStyle w:val="acctfourfigures"/>
              <w:tabs>
                <w:tab w:val="clear" w:pos="765"/>
              </w:tabs>
              <w:spacing w:line="240" w:lineRule="atLeast"/>
              <w:ind w:left="-180" w:right="-3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598.</w:t>
            </w:r>
            <w:r w:rsidRPr="00CE629F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86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43A0962A" w14:textId="77777777" w:rsidR="009C2AE1" w:rsidRPr="00C6032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2AD9F34" w14:textId="32E46235" w:rsidR="009C2AE1" w:rsidRPr="00C6032C" w:rsidRDefault="00637D24" w:rsidP="00E93107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(13.36)</w:t>
            </w:r>
          </w:p>
        </w:tc>
      </w:tr>
      <w:tr w:rsidR="009C2AE1" w:rsidRPr="001A580C" w14:paraId="02A2A928" w14:textId="77777777" w:rsidTr="009C2AE1">
        <w:tc>
          <w:tcPr>
            <w:tcW w:w="2608" w:type="dxa"/>
          </w:tcPr>
          <w:p w14:paraId="67EC8E30" w14:textId="77777777" w:rsidR="009C2AE1" w:rsidRPr="00064A97" w:rsidRDefault="009C2AE1" w:rsidP="009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4"/>
                <w:szCs w:val="24"/>
                <w:cs/>
              </w:rPr>
            </w:pPr>
            <w:r w:rsidRPr="00064A97">
              <w:rPr>
                <w:rFonts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7BF8B" w14:textId="591D1E3C" w:rsidR="009C2AE1" w:rsidRPr="001A580C" w:rsidRDefault="001A2BA5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F1C3E38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BB49A" w14:textId="7F983311" w:rsidR="009C2AE1" w:rsidRPr="001A580C" w:rsidRDefault="00186DC6" w:rsidP="00FA5313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(0.28)</w:t>
            </w:r>
          </w:p>
        </w:tc>
        <w:tc>
          <w:tcPr>
            <w:tcW w:w="270" w:type="dxa"/>
            <w:vAlign w:val="bottom"/>
          </w:tcPr>
          <w:p w14:paraId="1F9C2BA6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  <w:vAlign w:val="bottom"/>
          </w:tcPr>
          <w:p w14:paraId="45433F85" w14:textId="6FB63346" w:rsidR="009C2AE1" w:rsidRPr="001A580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(18.68)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3FE89E58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F6551" w14:textId="7D2247B5" w:rsidR="009C2AE1" w:rsidRPr="001A580C" w:rsidRDefault="00186DC6" w:rsidP="00CE629F">
            <w:pPr>
              <w:pStyle w:val="acctfourfigures"/>
              <w:tabs>
                <w:tab w:val="clear" w:pos="765"/>
              </w:tabs>
              <w:spacing w:line="240" w:lineRule="atLeast"/>
              <w:ind w:left="-180" w:right="-3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(4.25)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BAEBBFB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E40B6" w14:textId="26E4D55A" w:rsidR="009C2AE1" w:rsidRPr="00C6032C" w:rsidRDefault="00186DC6" w:rsidP="007F2818">
            <w:pPr>
              <w:pStyle w:val="acctfourfigures"/>
              <w:tabs>
                <w:tab w:val="clear" w:pos="765"/>
              </w:tabs>
              <w:spacing w:line="240" w:lineRule="atLeast"/>
              <w:ind w:left="-180" w:right="-4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(4.09)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5B54642" w14:textId="77777777" w:rsidR="009C2AE1" w:rsidRPr="00C6032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5180A" w14:textId="58F832F3" w:rsidR="009C2AE1" w:rsidRPr="00C6032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0987E4BE" w14:textId="77777777" w:rsidR="009C2AE1" w:rsidRPr="00C6032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vAlign w:val="bottom"/>
          </w:tcPr>
          <w:p w14:paraId="3D5F0DD6" w14:textId="4A05636E" w:rsidR="009C2AE1" w:rsidRPr="00C6032C" w:rsidRDefault="00637D24" w:rsidP="009C2AE1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(27.30)</w:t>
            </w:r>
          </w:p>
        </w:tc>
      </w:tr>
      <w:tr w:rsidR="009C2AE1" w:rsidRPr="001A580C" w14:paraId="48BE9014" w14:textId="77777777" w:rsidTr="009C2AE1">
        <w:tc>
          <w:tcPr>
            <w:tcW w:w="2608" w:type="dxa"/>
            <w:shd w:val="clear" w:color="auto" w:fill="auto"/>
          </w:tcPr>
          <w:p w14:paraId="354011EA" w14:textId="238602A7" w:rsidR="009C2AE1" w:rsidRPr="00064A97" w:rsidRDefault="009C2AE1" w:rsidP="009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4"/>
                <w:szCs w:val="24"/>
                <w:cs/>
              </w:rPr>
            </w:pPr>
            <w:r w:rsidRPr="00064A97">
              <w:rPr>
                <w:rFonts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64A97">
              <w:rPr>
                <w:rFonts w:hint="cs"/>
                <w:b/>
                <w:bCs/>
                <w:sz w:val="24"/>
                <w:szCs w:val="24"/>
              </w:rPr>
              <w:t xml:space="preserve">31 </w:t>
            </w:r>
            <w:r w:rsidRPr="00064A97">
              <w:rPr>
                <w:rFonts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64A97">
              <w:rPr>
                <w:rFonts w:hint="cs"/>
                <w:b/>
                <w:bCs/>
                <w:sz w:val="24"/>
                <w:szCs w:val="24"/>
              </w:rPr>
              <w:t>256</w:t>
            </w:r>
            <w:r w:rsidR="0051307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C0231" w14:textId="7406D61C" w:rsidR="009C2AE1" w:rsidRPr="001A580C" w:rsidRDefault="001A2BA5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272.36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FED0DE1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A6926" w14:textId="4397B721" w:rsidR="009C2AE1" w:rsidRPr="001A580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1,915.03</w:t>
            </w:r>
          </w:p>
        </w:tc>
        <w:tc>
          <w:tcPr>
            <w:tcW w:w="270" w:type="dxa"/>
          </w:tcPr>
          <w:p w14:paraId="6FE0ACAB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D2278" w14:textId="1A64A602" w:rsidR="009C2AE1" w:rsidRPr="001A580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5,145.37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3F30234B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6DBF3" w14:textId="2244C670" w:rsidR="009C2AE1" w:rsidRPr="001A580C" w:rsidRDefault="00637D24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86.56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BF0BBBD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F1FEB" w14:textId="0B2F548A" w:rsidR="009C2AE1" w:rsidRPr="001A580C" w:rsidRDefault="00186DC6" w:rsidP="007F2818">
            <w:pPr>
              <w:pStyle w:val="acctfourfigures"/>
              <w:tabs>
                <w:tab w:val="clear" w:pos="765"/>
              </w:tabs>
              <w:spacing w:line="240" w:lineRule="atLeast"/>
              <w:ind w:right="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16.93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558678A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90BFF" w14:textId="788AF965" w:rsidR="009C2AE1" w:rsidRPr="001A580C" w:rsidRDefault="00186DC6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1,139.98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339E2103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52EBB" w14:textId="0F70F59E" w:rsidR="009C2AE1" w:rsidRPr="001A580C" w:rsidRDefault="00637D24" w:rsidP="009C2AE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8,576.23</w:t>
            </w:r>
          </w:p>
        </w:tc>
      </w:tr>
      <w:tr w:rsidR="009C2AE1" w:rsidRPr="001A580C" w14:paraId="10989EF6" w14:textId="77777777" w:rsidTr="009C2AE1">
        <w:trPr>
          <w:trHeight w:val="143"/>
        </w:trPr>
        <w:tc>
          <w:tcPr>
            <w:tcW w:w="2608" w:type="dxa"/>
            <w:shd w:val="clear" w:color="auto" w:fill="auto"/>
          </w:tcPr>
          <w:p w14:paraId="6E9C5307" w14:textId="77777777" w:rsidR="009C2AE1" w:rsidRPr="00064A97" w:rsidRDefault="009C2AE1" w:rsidP="009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E2A2009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378" w:right="16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11BFA13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95567AC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dxa"/>
            <w:gridSpan w:val="3"/>
          </w:tcPr>
          <w:p w14:paraId="7C76F0DF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7A038E79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57DB4B6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28A9496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73430A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65DFBCE8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535F0E29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00AF1ABB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378" w:right="16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8A1379F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3BDFB7BD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C2AE1" w:rsidRPr="001A580C" w14:paraId="26F07F50" w14:textId="77777777" w:rsidTr="009C2AE1">
        <w:trPr>
          <w:trHeight w:val="143"/>
        </w:trPr>
        <w:tc>
          <w:tcPr>
            <w:tcW w:w="2608" w:type="dxa"/>
            <w:shd w:val="clear" w:color="auto" w:fill="auto"/>
          </w:tcPr>
          <w:p w14:paraId="4A16F9EA" w14:textId="77777777" w:rsidR="009C2AE1" w:rsidRPr="00064A97" w:rsidRDefault="009C2AE1" w:rsidP="009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b/>
                <w:bCs/>
                <w:sz w:val="24"/>
                <w:szCs w:val="24"/>
                <w:cs/>
              </w:rPr>
            </w:pPr>
            <w:r w:rsidRPr="00064A97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E7E68D6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378" w:right="16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288C9FD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4B9A648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6" w:type="dxa"/>
            <w:gridSpan w:val="3"/>
          </w:tcPr>
          <w:p w14:paraId="712CFAE9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65A2BCEB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F368260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9347224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0BC40A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7A6CA239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349868CE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55F989AA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378" w:right="162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1232F00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1DCEF096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1307C" w:rsidRPr="001A580C" w14:paraId="310FF80B" w14:textId="77777777" w:rsidTr="009C2AE1">
        <w:trPr>
          <w:trHeight w:val="143"/>
        </w:trPr>
        <w:tc>
          <w:tcPr>
            <w:tcW w:w="2608" w:type="dxa"/>
            <w:shd w:val="clear" w:color="auto" w:fill="auto"/>
          </w:tcPr>
          <w:p w14:paraId="7350EB36" w14:textId="670573B8" w:rsidR="0051307C" w:rsidRPr="00064A97" w:rsidRDefault="0051307C" w:rsidP="0051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b/>
                <w:bCs/>
                <w:sz w:val="24"/>
                <w:szCs w:val="24"/>
              </w:rPr>
            </w:pPr>
            <w:r w:rsidRPr="00064A97">
              <w:rPr>
                <w:rFonts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64A97">
              <w:rPr>
                <w:rFonts w:hint="cs"/>
                <w:b/>
                <w:bCs/>
                <w:sz w:val="24"/>
                <w:szCs w:val="24"/>
              </w:rPr>
              <w:t xml:space="preserve">1 </w:t>
            </w:r>
            <w:r w:rsidRPr="00064A97">
              <w:rPr>
                <w:rFonts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064A97">
              <w:rPr>
                <w:rFonts w:hint="cs"/>
                <w:b/>
                <w:bCs/>
                <w:sz w:val="24"/>
                <w:szCs w:val="24"/>
              </w:rPr>
              <w:t>256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25C7DF1" w14:textId="28C603CE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583BD3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0FBED1E" w14:textId="682A6FF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(316.77)</w:t>
            </w:r>
          </w:p>
        </w:tc>
        <w:tc>
          <w:tcPr>
            <w:tcW w:w="286" w:type="dxa"/>
            <w:gridSpan w:val="3"/>
          </w:tcPr>
          <w:p w14:paraId="7BC44BBF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349AD2E7" w14:textId="55573469" w:rsidR="0051307C" w:rsidRPr="001A580C" w:rsidRDefault="0051307C" w:rsidP="00CE629F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(1,605.11)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299ACC7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C86255C" w14:textId="649C670A" w:rsidR="0051307C" w:rsidRPr="001A580C" w:rsidRDefault="0051307C" w:rsidP="007F2818">
            <w:pPr>
              <w:pStyle w:val="acctfourfigures"/>
              <w:tabs>
                <w:tab w:val="clear" w:pos="765"/>
              </w:tabs>
              <w:spacing w:line="240" w:lineRule="atLeast"/>
              <w:ind w:right="-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(39.93)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5416CF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21FBDB9E" w14:textId="64CFB4AC" w:rsidR="0051307C" w:rsidRPr="001A580C" w:rsidRDefault="0051307C" w:rsidP="007F2818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(6.09)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5624FCC3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64019FCD" w14:textId="02AB09DC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2D5C68F2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4D32CDDA" w14:textId="53F0AE2A" w:rsidR="0051307C" w:rsidRPr="001A580C" w:rsidRDefault="0051307C" w:rsidP="005130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(1,967.90)</w:t>
            </w:r>
          </w:p>
        </w:tc>
      </w:tr>
      <w:tr w:rsidR="0051307C" w:rsidRPr="001A580C" w14:paraId="43A5A230" w14:textId="77777777" w:rsidTr="009C2AE1">
        <w:trPr>
          <w:trHeight w:val="321"/>
        </w:trPr>
        <w:tc>
          <w:tcPr>
            <w:tcW w:w="2608" w:type="dxa"/>
          </w:tcPr>
          <w:p w14:paraId="4CAB7B49" w14:textId="579082EF" w:rsidR="0051307C" w:rsidRPr="00064A97" w:rsidRDefault="0051307C" w:rsidP="0051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4"/>
                <w:szCs w:val="24"/>
                <w:cs/>
              </w:rPr>
            </w:pPr>
            <w:r w:rsidRPr="00064A97">
              <w:rPr>
                <w:rFonts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9A58FAF" w14:textId="33141E34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86298F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8F50587" w14:textId="57374D85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(69.97)</w:t>
            </w:r>
          </w:p>
        </w:tc>
        <w:tc>
          <w:tcPr>
            <w:tcW w:w="286" w:type="dxa"/>
            <w:gridSpan w:val="3"/>
          </w:tcPr>
          <w:p w14:paraId="5AE1D6D2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4FB1AC5" w14:textId="17FDCA07" w:rsidR="0051307C" w:rsidRPr="001A580C" w:rsidRDefault="0051307C" w:rsidP="00CE629F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(306.23)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03EC14C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28A5043" w14:textId="68643846" w:rsidR="0051307C" w:rsidRPr="001A580C" w:rsidRDefault="0051307C" w:rsidP="007F2818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(9.44)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F35D109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2EA1370A" w14:textId="281E9DBD" w:rsidR="0051307C" w:rsidRPr="001A580C" w:rsidRDefault="0051307C" w:rsidP="007F2818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1275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2.37</w:t>
            </w:r>
            <w:r w:rsidRPr="00E71275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79C93C44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381A0167" w14:textId="4D313EFD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8B49A44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238F1858" w14:textId="3FEA862E" w:rsidR="0051307C" w:rsidRPr="001A580C" w:rsidRDefault="0051307C" w:rsidP="005130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(388.01)</w:t>
            </w:r>
          </w:p>
        </w:tc>
      </w:tr>
      <w:tr w:rsidR="0051307C" w:rsidRPr="001A580C" w14:paraId="6D735417" w14:textId="77777777" w:rsidTr="009C2AE1">
        <w:trPr>
          <w:trHeight w:val="321"/>
        </w:trPr>
        <w:tc>
          <w:tcPr>
            <w:tcW w:w="2608" w:type="dxa"/>
          </w:tcPr>
          <w:p w14:paraId="444BEA72" w14:textId="77777777" w:rsidR="0051307C" w:rsidRPr="00064A97" w:rsidRDefault="0051307C" w:rsidP="0051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4"/>
                <w:szCs w:val="24"/>
                <w:cs/>
              </w:rPr>
            </w:pPr>
            <w:r w:rsidRPr="00064A97">
              <w:rPr>
                <w:rFonts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DFD8B" w14:textId="2ACA4EF8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A48714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ECBFB" w14:textId="0D18D012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468" w:right="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0.63</w:t>
            </w:r>
          </w:p>
        </w:tc>
        <w:tc>
          <w:tcPr>
            <w:tcW w:w="286" w:type="dxa"/>
            <w:gridSpan w:val="3"/>
            <w:vAlign w:val="bottom"/>
          </w:tcPr>
          <w:p w14:paraId="29441B20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gridSpan w:val="3"/>
            <w:tcBorders>
              <w:bottom w:val="single" w:sz="4" w:space="0" w:color="auto"/>
            </w:tcBorders>
            <w:vAlign w:val="bottom"/>
          </w:tcPr>
          <w:p w14:paraId="34D16448" w14:textId="051F2EBF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247" w:right="6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4.28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000E6D6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480ED" w14:textId="783B130A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424" w:right="3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1.90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AF2CE20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A8D25" w14:textId="4629F7B2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1.39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5E65B761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8F680" w14:textId="338DCDF0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7558CC7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tcBorders>
              <w:bottom w:val="single" w:sz="4" w:space="0" w:color="auto"/>
            </w:tcBorders>
            <w:vAlign w:val="bottom"/>
          </w:tcPr>
          <w:p w14:paraId="380686EF" w14:textId="58C69CFB" w:rsidR="0051307C" w:rsidRPr="001A580C" w:rsidRDefault="0051307C" w:rsidP="005130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364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8.20</w:t>
            </w:r>
          </w:p>
        </w:tc>
      </w:tr>
      <w:tr w:rsidR="0051307C" w:rsidRPr="001A580C" w14:paraId="65679CB4" w14:textId="77777777" w:rsidTr="009C2AE1">
        <w:trPr>
          <w:trHeight w:val="334"/>
        </w:trPr>
        <w:tc>
          <w:tcPr>
            <w:tcW w:w="2608" w:type="dxa"/>
            <w:shd w:val="clear" w:color="auto" w:fill="auto"/>
          </w:tcPr>
          <w:p w14:paraId="1FE97119" w14:textId="30AD5F7F" w:rsidR="0051307C" w:rsidRPr="00064A97" w:rsidRDefault="0051307C" w:rsidP="00513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4"/>
                <w:szCs w:val="24"/>
              </w:rPr>
            </w:pPr>
            <w:r w:rsidRPr="00064A97">
              <w:rPr>
                <w:rFonts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64A97">
              <w:rPr>
                <w:rFonts w:hint="cs"/>
                <w:b/>
                <w:bCs/>
                <w:sz w:val="24"/>
                <w:szCs w:val="24"/>
              </w:rPr>
              <w:t xml:space="preserve">31 </w:t>
            </w:r>
            <w:r w:rsidRPr="00064A97">
              <w:rPr>
                <w:rFonts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64A97">
              <w:rPr>
                <w:rFonts w:hint="cs"/>
                <w:b/>
                <w:bCs/>
                <w:sz w:val="24"/>
                <w:szCs w:val="24"/>
              </w:rPr>
              <w:t>256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48A7F" w14:textId="34E6FACF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8620FBE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2AB31" w14:textId="0F362A26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(386.11)</w:t>
            </w:r>
          </w:p>
        </w:tc>
        <w:tc>
          <w:tcPr>
            <w:tcW w:w="286" w:type="dxa"/>
            <w:gridSpan w:val="3"/>
          </w:tcPr>
          <w:p w14:paraId="526E2EFF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680DCF51" w14:textId="72A04C0E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(1,907.06)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4D738BB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843C2" w14:textId="37D499FB" w:rsidR="0051307C" w:rsidRPr="001A580C" w:rsidRDefault="0051307C" w:rsidP="007F2818">
            <w:pPr>
              <w:pStyle w:val="acctfourfigures"/>
              <w:tabs>
                <w:tab w:val="clear" w:pos="765"/>
              </w:tabs>
              <w:spacing w:line="240" w:lineRule="atLeast"/>
              <w:ind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(47.47)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3C63FB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493CA" w14:textId="69CECC4B" w:rsidR="0051307C" w:rsidRPr="001A580C" w:rsidRDefault="0051307C" w:rsidP="007F2818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(7.07)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7E366CBE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6B65A" w14:textId="7BE3D143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7BBE61F3" w14:textId="77777777" w:rsidR="0051307C" w:rsidRPr="001A580C" w:rsidRDefault="0051307C" w:rsidP="005130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09D83" w14:textId="43706985" w:rsidR="0051307C" w:rsidRPr="001A580C" w:rsidRDefault="0051307C" w:rsidP="0051307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(2,347.71)</w:t>
            </w:r>
          </w:p>
        </w:tc>
      </w:tr>
      <w:tr w:rsidR="009C2AE1" w:rsidRPr="001A580C" w14:paraId="72599400" w14:textId="77777777" w:rsidTr="009C2AE1">
        <w:trPr>
          <w:trHeight w:val="321"/>
        </w:trPr>
        <w:tc>
          <w:tcPr>
            <w:tcW w:w="2608" w:type="dxa"/>
          </w:tcPr>
          <w:p w14:paraId="52F397BB" w14:textId="76C6B0D7" w:rsidR="009C2AE1" w:rsidRPr="001A580C" w:rsidRDefault="009C2AE1" w:rsidP="009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4"/>
                <w:szCs w:val="24"/>
                <w:cs/>
              </w:rPr>
            </w:pPr>
            <w:r w:rsidRPr="001A580C">
              <w:rPr>
                <w:rFonts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610C1D0" w14:textId="345142DC" w:rsidR="009C2AE1" w:rsidRPr="001A580C" w:rsidRDefault="00C17887" w:rsidP="00FA5313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E84372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8704210" w14:textId="727549A1" w:rsidR="009C2AE1" w:rsidRPr="001A580C" w:rsidRDefault="00C1788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(114.3</w:t>
            </w:r>
            <w:r w:rsidR="00C5325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55A30487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69F18908" w14:textId="65A75153" w:rsidR="009C2AE1" w:rsidRPr="001A580C" w:rsidRDefault="00C17887" w:rsidP="00E712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(255.8</w:t>
            </w:r>
            <w:r w:rsidR="00C5325E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222D783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DB2B41A" w14:textId="7AA61CF8" w:rsidR="009C2AE1" w:rsidRPr="001A580C" w:rsidRDefault="00C17887" w:rsidP="007F2818">
            <w:pPr>
              <w:pStyle w:val="acctfourfigures"/>
              <w:tabs>
                <w:tab w:val="clear" w:pos="765"/>
              </w:tabs>
              <w:spacing w:line="240" w:lineRule="atLeast"/>
              <w:ind w:right="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(9.2</w:t>
            </w:r>
            <w:r w:rsidR="00C5325E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BB41880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171C8BD1" w14:textId="7A7F4954" w:rsidR="009C2AE1" w:rsidRPr="00E71275" w:rsidRDefault="00C17887" w:rsidP="007F2818">
            <w:pPr>
              <w:pStyle w:val="acctfourfigures"/>
              <w:tabs>
                <w:tab w:val="clear" w:pos="765"/>
              </w:tabs>
              <w:spacing w:line="240" w:lineRule="atLeast"/>
              <w:ind w:left="-247" w:righ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(2.08)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3D2C95EF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7280D6D3" w14:textId="4B189018" w:rsidR="009C2AE1" w:rsidRPr="001A580C" w:rsidRDefault="00C17887" w:rsidP="00FA531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3BE5729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48229922" w14:textId="3EDF733A" w:rsidR="009C2AE1" w:rsidRPr="001A580C" w:rsidRDefault="00C17887" w:rsidP="009C2AE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(381.5</w:t>
            </w:r>
            <w:r w:rsidR="00C5325E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9C2AE1" w:rsidRPr="001A580C" w14:paraId="6608318E" w14:textId="77777777" w:rsidTr="009C2AE1">
        <w:trPr>
          <w:trHeight w:val="321"/>
        </w:trPr>
        <w:tc>
          <w:tcPr>
            <w:tcW w:w="2608" w:type="dxa"/>
          </w:tcPr>
          <w:p w14:paraId="76B5E97F" w14:textId="77777777" w:rsidR="009C2AE1" w:rsidRPr="001A580C" w:rsidRDefault="009C2AE1" w:rsidP="009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4"/>
                <w:szCs w:val="24"/>
                <w:cs/>
              </w:rPr>
            </w:pPr>
            <w:r w:rsidRPr="001A580C">
              <w:rPr>
                <w:rFonts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BCBAA1E" w14:textId="5A6AD578" w:rsidR="009C2AE1" w:rsidRPr="001A580C" w:rsidRDefault="00C17887" w:rsidP="00FA5313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4A19D7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8CE17E3" w14:textId="73EDA10B" w:rsidR="009C2AE1" w:rsidRPr="001A580C" w:rsidRDefault="00C17887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468" w:right="65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0.18</w:t>
            </w:r>
          </w:p>
        </w:tc>
        <w:tc>
          <w:tcPr>
            <w:tcW w:w="286" w:type="dxa"/>
            <w:gridSpan w:val="3"/>
            <w:vAlign w:val="bottom"/>
          </w:tcPr>
          <w:p w14:paraId="05771D96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45B6A6DC" w14:textId="6599ED69" w:rsidR="009C2AE1" w:rsidRPr="001A580C" w:rsidRDefault="00C17887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247" w:right="6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16.</w:t>
            </w:r>
            <w:r w:rsidR="00C60B7C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  <w:r w:rsidR="00F14578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B2C1593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5445F1A" w14:textId="1B4DEC41" w:rsidR="009C2AE1" w:rsidRPr="001A580C" w:rsidRDefault="00C17887" w:rsidP="009C2AE1">
            <w:pPr>
              <w:pStyle w:val="acctfourfigures"/>
              <w:tabs>
                <w:tab w:val="clear" w:pos="765"/>
              </w:tabs>
              <w:spacing w:line="240" w:lineRule="atLeast"/>
              <w:ind w:left="-247" w:right="6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4.21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B0132DA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180896D6" w14:textId="6F74A468" w:rsidR="009C2AE1" w:rsidRPr="001A580C" w:rsidRDefault="00C17887" w:rsidP="007F2818">
            <w:pPr>
              <w:pStyle w:val="acctfourfigures"/>
              <w:tabs>
                <w:tab w:val="clear" w:pos="765"/>
              </w:tabs>
              <w:spacing w:line="240" w:lineRule="atLeast"/>
              <w:ind w:left="-24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3.81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1C8F47B7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3FBF0542" w14:textId="7D2BA3BD" w:rsidR="009C2AE1" w:rsidRPr="001A580C" w:rsidRDefault="00C17887" w:rsidP="00FA531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E397D49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1E8817DD" w14:textId="72276CF4" w:rsidR="009C2AE1" w:rsidRPr="001A580C" w:rsidRDefault="00C17887" w:rsidP="009C2AE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364" w:right="-108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24.</w:t>
            </w:r>
            <w:r w:rsidR="00C60B7C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  <w:r w:rsidR="00F14578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</w:p>
        </w:tc>
      </w:tr>
      <w:tr w:rsidR="009C2AE1" w:rsidRPr="001A580C" w14:paraId="6997C2C8" w14:textId="77777777" w:rsidTr="009C2AE1">
        <w:trPr>
          <w:trHeight w:val="334"/>
        </w:trPr>
        <w:tc>
          <w:tcPr>
            <w:tcW w:w="2608" w:type="dxa"/>
            <w:shd w:val="clear" w:color="auto" w:fill="auto"/>
          </w:tcPr>
          <w:p w14:paraId="6361FE3C" w14:textId="1928F19C" w:rsidR="009C2AE1" w:rsidRPr="001A580C" w:rsidRDefault="009C2AE1" w:rsidP="009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4"/>
                <w:szCs w:val="24"/>
              </w:rPr>
            </w:pPr>
            <w:r w:rsidRPr="001A580C">
              <w:rPr>
                <w:rFonts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A580C">
              <w:rPr>
                <w:rFonts w:hint="cs"/>
                <w:b/>
                <w:bCs/>
                <w:sz w:val="24"/>
                <w:szCs w:val="24"/>
              </w:rPr>
              <w:t xml:space="preserve">31 </w:t>
            </w:r>
            <w:r w:rsidRPr="001A580C">
              <w:rPr>
                <w:rFonts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A580C">
              <w:rPr>
                <w:rFonts w:hint="cs"/>
                <w:b/>
                <w:bCs/>
                <w:sz w:val="24"/>
                <w:szCs w:val="24"/>
              </w:rPr>
              <w:t>256</w:t>
            </w:r>
            <w:r w:rsidR="0051307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321FB" w14:textId="1FFC9632" w:rsidR="009C2AE1" w:rsidRPr="001A580C" w:rsidRDefault="00C17887" w:rsidP="00FA5313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31B8064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92684" w14:textId="56861712" w:rsidR="009C2AE1" w:rsidRPr="001A580C" w:rsidRDefault="00C1788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(500.3</w:t>
            </w:r>
            <w:r w:rsidR="00C5325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5CE7538B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CE12D" w14:textId="59DFB6F7" w:rsidR="009C2AE1" w:rsidRPr="001A580C" w:rsidRDefault="00C1788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(2,146.6</w:t>
            </w:r>
            <w:r w:rsidR="00C5325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1ED7417C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7E61F" w14:textId="670C21F8" w:rsidR="009C2AE1" w:rsidRPr="001A580C" w:rsidRDefault="00C1788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(52.5</w:t>
            </w:r>
            <w:r w:rsidR="00C5325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B441651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90036" w14:textId="715E5AA0" w:rsidR="009C2AE1" w:rsidRPr="001A580C" w:rsidRDefault="00C17887" w:rsidP="007F2818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(5.34)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6029E8D6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6560C" w14:textId="2B20B0C0" w:rsidR="009C2AE1" w:rsidRPr="001A580C" w:rsidRDefault="00C17887" w:rsidP="00FA531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33AFF150" w14:textId="77777777" w:rsidR="009C2AE1" w:rsidRPr="001A580C" w:rsidRDefault="009C2AE1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95390" w14:textId="5C658D5B" w:rsidR="009C2AE1" w:rsidRPr="001A580C" w:rsidRDefault="00C17887" w:rsidP="009C2AE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(2,704.</w:t>
            </w:r>
            <w:r w:rsidR="00C5325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82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F00D7" w:rsidRPr="001A580C" w14:paraId="4D428117" w14:textId="77777777" w:rsidTr="003F00D7">
        <w:trPr>
          <w:trHeight w:val="334"/>
        </w:trPr>
        <w:tc>
          <w:tcPr>
            <w:tcW w:w="2608" w:type="dxa"/>
            <w:shd w:val="clear" w:color="auto" w:fill="auto"/>
          </w:tcPr>
          <w:p w14:paraId="6F95A973" w14:textId="77777777" w:rsidR="003F00D7" w:rsidRPr="001A580C" w:rsidRDefault="003F00D7" w:rsidP="009C2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29C8F" w14:textId="77777777" w:rsidR="003F00D7" w:rsidRDefault="003F00D7" w:rsidP="00FA5313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28CF67D" w14:textId="77777777" w:rsidR="003F00D7" w:rsidRPr="001A580C" w:rsidRDefault="003F00D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8D967" w14:textId="77777777" w:rsidR="003F00D7" w:rsidRDefault="003F00D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5E18FC8A" w14:textId="77777777" w:rsidR="003F00D7" w:rsidRPr="001A580C" w:rsidRDefault="003F00D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7F9D15D7" w14:textId="77777777" w:rsidR="003F00D7" w:rsidRDefault="003F00D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485BE5E5" w14:textId="77777777" w:rsidR="003F00D7" w:rsidRPr="001A580C" w:rsidRDefault="003F00D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F67B9" w14:textId="77777777" w:rsidR="003F00D7" w:rsidRDefault="003F00D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8ADC68" w14:textId="77777777" w:rsidR="003F00D7" w:rsidRPr="001A580C" w:rsidRDefault="003F00D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63E19" w14:textId="77777777" w:rsidR="003F00D7" w:rsidRDefault="003F00D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3DF92764" w14:textId="77777777" w:rsidR="003F00D7" w:rsidRPr="001A580C" w:rsidRDefault="003F00D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8F242" w14:textId="77777777" w:rsidR="003F00D7" w:rsidRDefault="003F00D7" w:rsidP="00FA531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7229A07" w14:textId="77777777" w:rsidR="003F00D7" w:rsidRPr="001A580C" w:rsidRDefault="003F00D7" w:rsidP="009C2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BE666" w14:textId="77777777" w:rsidR="003F00D7" w:rsidRDefault="003F00D7" w:rsidP="009C2AE1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3F00D7" w:rsidRPr="001A580C" w14:paraId="4BFE0B81" w14:textId="77777777" w:rsidTr="003F00D7">
        <w:trPr>
          <w:trHeight w:val="334"/>
        </w:trPr>
        <w:tc>
          <w:tcPr>
            <w:tcW w:w="2608" w:type="dxa"/>
            <w:shd w:val="clear" w:color="auto" w:fill="auto"/>
          </w:tcPr>
          <w:p w14:paraId="09C1421F" w14:textId="78DB8215" w:rsidR="003F00D7" w:rsidRPr="001A580C" w:rsidRDefault="003F00D7" w:rsidP="003F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4"/>
                <w:szCs w:val="24"/>
                <w:cs/>
              </w:rPr>
            </w:pPr>
            <w:r w:rsidRPr="00A966F9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6126864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B3BA8F6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ACD96AB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1C1A0BE5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E4707A4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5FCE1F0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1749958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2B80D5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2CFA709B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1EBEA7AD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133368A0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36416E42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14:paraId="072FB34B" w14:textId="77777777" w:rsidR="003F00D7" w:rsidRDefault="003F00D7" w:rsidP="003F00D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3F00D7" w:rsidRPr="001A580C" w14:paraId="2B793C14" w14:textId="77777777" w:rsidTr="003F00D7">
        <w:trPr>
          <w:trHeight w:val="334"/>
        </w:trPr>
        <w:tc>
          <w:tcPr>
            <w:tcW w:w="2608" w:type="dxa"/>
            <w:shd w:val="clear" w:color="auto" w:fill="auto"/>
          </w:tcPr>
          <w:p w14:paraId="2025B848" w14:textId="181A59FD" w:rsidR="003F00D7" w:rsidRPr="001A580C" w:rsidRDefault="003F00D7" w:rsidP="003F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4"/>
                <w:szCs w:val="24"/>
                <w:cs/>
              </w:rPr>
            </w:pPr>
            <w:r w:rsidRPr="00A966F9">
              <w:rPr>
                <w:rFonts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966F9">
              <w:rPr>
                <w:rFonts w:hint="cs"/>
                <w:b/>
                <w:bCs/>
                <w:sz w:val="24"/>
                <w:szCs w:val="24"/>
              </w:rPr>
              <w:t xml:space="preserve">31 </w:t>
            </w:r>
            <w:r w:rsidRPr="00A966F9">
              <w:rPr>
                <w:rFonts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966F9">
              <w:rPr>
                <w:rFonts w:hint="cs"/>
                <w:b/>
                <w:bCs/>
                <w:sz w:val="24"/>
                <w:szCs w:val="24"/>
              </w:rPr>
              <w:t>256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21B6EA9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1712555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CB202D8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542417EC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7B69187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1F9A4E4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1375ED2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43D8DA3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686F6D8B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15CA6AB4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116C42E0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014E49CB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14:paraId="3371AFFD" w14:textId="77777777" w:rsidR="003F00D7" w:rsidRDefault="003F00D7" w:rsidP="003F00D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3F00D7" w:rsidRPr="001A580C" w14:paraId="3429435E" w14:textId="77777777" w:rsidTr="003F00D7">
        <w:trPr>
          <w:trHeight w:val="334"/>
        </w:trPr>
        <w:tc>
          <w:tcPr>
            <w:tcW w:w="2608" w:type="dxa"/>
            <w:shd w:val="clear" w:color="auto" w:fill="auto"/>
          </w:tcPr>
          <w:p w14:paraId="451EEAC1" w14:textId="45FB0A37" w:rsidR="003F00D7" w:rsidRPr="001A580C" w:rsidRDefault="003F00D7" w:rsidP="003F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4"/>
                <w:szCs w:val="24"/>
                <w:cs/>
              </w:rPr>
            </w:pPr>
            <w:r w:rsidRPr="00A966F9">
              <w:rPr>
                <w:rFonts w:hint="cs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E20D9DC" w14:textId="2BB0873B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272.36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D52AE67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7F98B52" w14:textId="2E409D0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1,163.92</w:t>
            </w:r>
          </w:p>
        </w:tc>
        <w:tc>
          <w:tcPr>
            <w:tcW w:w="286" w:type="dxa"/>
            <w:gridSpan w:val="3"/>
          </w:tcPr>
          <w:p w14:paraId="4B62A3D4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233CA18" w14:textId="7FD4F10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3,039.59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7DCB889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9A033FE" w14:textId="272F916E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37.77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1F7510C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07ECEE90" w14:textId="66EAF469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  <w:r>
              <w:rPr>
                <w:rFonts w:ascii="Angsana New" w:hAnsi="Angsana New"/>
                <w:sz w:val="24"/>
                <w:szCs w:val="24"/>
              </w:rPr>
              <w:t>.95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2788BC72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43B21960" w14:textId="5EAF5CF9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1,168.03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22845CC5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14:paraId="4AE7A81D" w14:textId="088EADD4" w:rsidR="003F00D7" w:rsidRDefault="003F00D7" w:rsidP="003F00D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6E7B71">
              <w:rPr>
                <w:rFonts w:ascii="Angsana New" w:hAnsi="Angsana New"/>
                <w:sz w:val="24"/>
                <w:szCs w:val="24"/>
              </w:rPr>
              <w:t>5,</w:t>
            </w:r>
            <w:r>
              <w:rPr>
                <w:rFonts w:ascii="Angsana New" w:hAnsi="Angsana New"/>
                <w:sz w:val="24"/>
                <w:szCs w:val="24"/>
              </w:rPr>
              <w:t>695.62</w:t>
            </w:r>
          </w:p>
        </w:tc>
      </w:tr>
      <w:tr w:rsidR="003F00D7" w:rsidRPr="001A580C" w14:paraId="1A0DBE5C" w14:textId="77777777" w:rsidTr="003F00D7">
        <w:trPr>
          <w:trHeight w:val="334"/>
        </w:trPr>
        <w:tc>
          <w:tcPr>
            <w:tcW w:w="2608" w:type="dxa"/>
            <w:shd w:val="clear" w:color="auto" w:fill="auto"/>
          </w:tcPr>
          <w:p w14:paraId="5EA0A7BE" w14:textId="77777777" w:rsidR="003F00D7" w:rsidRPr="001A580C" w:rsidRDefault="003F00D7" w:rsidP="003F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450105E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E90D904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5E23363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41DA3B00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6C164743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DB8D47F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6BCC90E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379EB6A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6749065D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77861B36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6ECEE95D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2DB93A4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14:paraId="0CBBC1FD" w14:textId="77777777" w:rsidR="003F00D7" w:rsidRDefault="003F00D7" w:rsidP="003F00D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3F00D7" w:rsidRPr="001A580C" w14:paraId="0414C662" w14:textId="77777777" w:rsidTr="003F00D7">
        <w:trPr>
          <w:trHeight w:val="334"/>
        </w:trPr>
        <w:tc>
          <w:tcPr>
            <w:tcW w:w="2608" w:type="dxa"/>
            <w:shd w:val="clear" w:color="auto" w:fill="auto"/>
          </w:tcPr>
          <w:p w14:paraId="7E55D332" w14:textId="4AC3A883" w:rsidR="003F00D7" w:rsidRPr="001A580C" w:rsidRDefault="003F00D7" w:rsidP="003F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4"/>
                <w:szCs w:val="24"/>
                <w:cs/>
              </w:rPr>
            </w:pPr>
            <w:r w:rsidRPr="00A966F9">
              <w:rPr>
                <w:rFonts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966F9">
              <w:rPr>
                <w:rFonts w:hint="cs"/>
                <w:b/>
                <w:bCs/>
                <w:sz w:val="24"/>
                <w:szCs w:val="24"/>
              </w:rPr>
              <w:t xml:space="preserve">31 </w:t>
            </w:r>
            <w:r w:rsidRPr="00A966F9">
              <w:rPr>
                <w:rFonts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966F9">
              <w:rPr>
                <w:rFonts w:hint="cs"/>
                <w:b/>
                <w:bCs/>
                <w:sz w:val="24"/>
                <w:szCs w:val="24"/>
              </w:rPr>
              <w:t>256</w:t>
            </w: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D942B83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8560E4A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86F1496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787580F3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4EE0EEE6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639DAE1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48E9DBE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4637BF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26D57D4B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67347717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62C9AD2E" w14:textId="7777777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E05B944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14:paraId="6CA153B2" w14:textId="77777777" w:rsidR="003F00D7" w:rsidRDefault="003F00D7" w:rsidP="003F00D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3F00D7" w:rsidRPr="001A580C" w14:paraId="5CDDBE70" w14:textId="77777777" w:rsidTr="003F00D7">
        <w:trPr>
          <w:trHeight w:val="334"/>
        </w:trPr>
        <w:tc>
          <w:tcPr>
            <w:tcW w:w="2608" w:type="dxa"/>
            <w:shd w:val="clear" w:color="auto" w:fill="auto"/>
          </w:tcPr>
          <w:p w14:paraId="567F2FCB" w14:textId="41DFB0D8" w:rsidR="003F00D7" w:rsidRPr="00A966F9" w:rsidRDefault="003F00D7" w:rsidP="003F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4"/>
                <w:szCs w:val="24"/>
                <w:cs/>
              </w:rPr>
            </w:pPr>
            <w:r w:rsidRPr="00A966F9">
              <w:rPr>
                <w:rFonts w:hint="cs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85951B1" w14:textId="64AF4AAC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272.36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9FD010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EFDCAB5" w14:textId="464839B7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1,414.7</w:t>
            </w:r>
            <w:r w:rsidR="00C5325E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86" w:type="dxa"/>
            <w:gridSpan w:val="3"/>
          </w:tcPr>
          <w:p w14:paraId="095653E1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4FDC9536" w14:textId="7B5E2528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2,998.7</w:t>
            </w:r>
            <w:r w:rsidR="00C5325E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C55147A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6FF80AF" w14:textId="399B0CAA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34.0</w:t>
            </w:r>
            <w:r w:rsidR="00C5325E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2F896C9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25BD755D" w14:textId="40D2F9FD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11.59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704C2A2D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34FB05CC" w14:textId="78CD262A" w:rsidR="003F00D7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1,139.98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D1A29EB" w14:textId="77777777" w:rsidR="003F00D7" w:rsidRPr="001A580C" w:rsidRDefault="003F00D7" w:rsidP="003F00D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14:paraId="0FC6E8CD" w14:textId="3021C99A" w:rsidR="003F00D7" w:rsidRDefault="003F00D7" w:rsidP="003F00D7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5,871.4</w:t>
            </w:r>
            <w:r w:rsidR="00C60B7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bookmarkEnd w:id="6"/>
    </w:tbl>
    <w:p w14:paraId="119AACA9" w14:textId="77777777" w:rsidR="00B42BF9" w:rsidRPr="00BF1313" w:rsidRDefault="00B42BF9" w:rsidP="003C298B">
      <w:pPr>
        <w:rPr>
          <w:rFonts w:asciiTheme="majorBidi" w:hAnsiTheme="majorBidi" w:cstheme="majorBidi"/>
        </w:rPr>
      </w:pPr>
    </w:p>
    <w:p w14:paraId="5A4521E5" w14:textId="77777777" w:rsidR="002B1317" w:rsidRPr="006C0A87" w:rsidRDefault="002B1317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8B176BA" w14:textId="77777777" w:rsidR="004C6B27" w:rsidRPr="00BF1313" w:rsidRDefault="004C6B27" w:rsidP="003C298B">
      <w:pPr>
        <w:rPr>
          <w:rFonts w:asciiTheme="majorBidi" w:hAnsiTheme="majorBidi" w:cstheme="majorBidi"/>
        </w:rPr>
      </w:pPr>
    </w:p>
    <w:p w14:paraId="7B24B06F" w14:textId="4D543DCF" w:rsidR="00A71AC2" w:rsidRPr="00525185" w:rsidRDefault="00A71AC2" w:rsidP="006C0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</w:rPr>
      </w:pPr>
      <w:r w:rsidRPr="00084725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327A23" w:rsidRPr="00084725">
        <w:rPr>
          <w:rFonts w:asciiTheme="majorBidi" w:hAnsiTheme="majorBidi" w:cstheme="majorBidi"/>
        </w:rPr>
        <w:t>31</w:t>
      </w:r>
      <w:r w:rsidRPr="00084725">
        <w:rPr>
          <w:rFonts w:asciiTheme="majorBidi" w:hAnsiTheme="majorBidi" w:cstheme="majorBidi"/>
          <w:cs/>
        </w:rPr>
        <w:t xml:space="preserve"> ธันวาคม </w:t>
      </w:r>
      <w:r w:rsidR="00630198" w:rsidRPr="00084725">
        <w:rPr>
          <w:rFonts w:asciiTheme="majorBidi" w:hAnsiTheme="majorBidi" w:cstheme="majorBidi"/>
        </w:rPr>
        <w:t>25</w:t>
      </w:r>
      <w:r w:rsidR="00327A23" w:rsidRPr="00084725">
        <w:rPr>
          <w:rFonts w:asciiTheme="majorBidi" w:hAnsiTheme="majorBidi" w:cstheme="majorBidi"/>
        </w:rPr>
        <w:t>6</w:t>
      </w:r>
      <w:r w:rsidR="003F00D7">
        <w:rPr>
          <w:rFonts w:asciiTheme="majorBidi" w:hAnsiTheme="majorBidi" w:cstheme="majorBidi"/>
        </w:rPr>
        <w:t>4</w:t>
      </w:r>
      <w:r w:rsidRPr="00084725">
        <w:rPr>
          <w:rFonts w:asciiTheme="majorBidi" w:hAnsiTheme="majorBidi" w:cstheme="majorBidi"/>
          <w:cs/>
        </w:rPr>
        <w:t xml:space="preserve"> ทรัพย์สินของกลุ่มบริษัท</w:t>
      </w:r>
      <w:r w:rsidR="007F2818">
        <w:rPr>
          <w:rFonts w:asciiTheme="majorBidi" w:hAnsiTheme="majorBidi" w:cstheme="majorBidi" w:hint="cs"/>
          <w:cs/>
        </w:rPr>
        <w:t>มี</w:t>
      </w:r>
      <w:r w:rsidRPr="00084725">
        <w:rPr>
          <w:rFonts w:asciiTheme="majorBidi" w:hAnsiTheme="majorBidi" w:cstheme="majorBidi"/>
          <w:cs/>
        </w:rPr>
        <w:t xml:space="preserve">มูลค่าตามบัญชีจำนวน </w:t>
      </w:r>
      <w:r w:rsidR="00084725" w:rsidRPr="00084725">
        <w:rPr>
          <w:rFonts w:asciiTheme="majorBidi" w:hAnsiTheme="majorBidi" w:cstheme="majorBidi"/>
        </w:rPr>
        <w:t>2,857.26</w:t>
      </w:r>
      <w:r w:rsidRPr="00084725">
        <w:rPr>
          <w:rFonts w:asciiTheme="majorBidi" w:hAnsiTheme="majorBidi" w:cstheme="majorBidi"/>
          <w:cs/>
        </w:rPr>
        <w:t xml:space="preserve"> ล้านบาท</w:t>
      </w:r>
      <w:r w:rsidRPr="00525185">
        <w:rPr>
          <w:rFonts w:asciiTheme="majorBidi" w:hAnsiTheme="majorBidi" w:cstheme="majorBidi"/>
        </w:rPr>
        <w:t xml:space="preserve"> </w:t>
      </w:r>
      <w:r w:rsidRPr="00525185">
        <w:rPr>
          <w:rFonts w:asciiTheme="majorBidi" w:hAnsiTheme="majorBidi" w:cstheme="majorBidi"/>
          <w:cs/>
        </w:rPr>
        <w:t>ได้จดทะเบียนเพื่อ</w:t>
      </w:r>
      <w:r w:rsidR="007F2818">
        <w:rPr>
          <w:rFonts w:asciiTheme="majorBidi" w:hAnsiTheme="majorBidi" w:cstheme="majorBidi" w:hint="cs"/>
          <w:cs/>
        </w:rPr>
        <w:t>ใช้</w:t>
      </w:r>
      <w:r w:rsidRPr="00525185">
        <w:rPr>
          <w:rFonts w:asciiTheme="majorBidi" w:hAnsiTheme="majorBidi" w:cstheme="majorBidi"/>
          <w:cs/>
        </w:rPr>
        <w:t>เป็นหลักประกันเงินกู้ยืม</w:t>
      </w:r>
      <w:r w:rsidR="00BC0E4B" w:rsidRPr="00525185">
        <w:rPr>
          <w:rFonts w:asciiTheme="majorBidi" w:hAnsiTheme="majorBidi" w:cstheme="majorBidi"/>
          <w:cs/>
        </w:rPr>
        <w:t>สถาบัน</w:t>
      </w:r>
      <w:r w:rsidR="00BC0E4B" w:rsidRPr="009D4114">
        <w:rPr>
          <w:rFonts w:asciiTheme="majorBidi" w:hAnsiTheme="majorBidi" w:cstheme="majorBidi"/>
          <w:cs/>
        </w:rPr>
        <w:t>การเงิน</w:t>
      </w:r>
      <w:r w:rsidRPr="009D4114">
        <w:rPr>
          <w:rFonts w:asciiTheme="majorBidi" w:hAnsiTheme="majorBidi" w:cstheme="majorBidi"/>
          <w:cs/>
        </w:rPr>
        <w:t xml:space="preserve"> </w:t>
      </w:r>
      <w:r w:rsidRPr="009D4114">
        <w:rPr>
          <w:rFonts w:asciiTheme="majorBidi" w:hAnsiTheme="majorBidi" w:cstheme="majorBidi"/>
          <w:i/>
          <w:iCs/>
          <w:cs/>
        </w:rPr>
        <w:t>(ดูหมายเหตุข้อ</w:t>
      </w:r>
      <w:r w:rsidR="00A251E4" w:rsidRPr="009D4114">
        <w:rPr>
          <w:rFonts w:asciiTheme="majorBidi" w:hAnsiTheme="majorBidi" w:cstheme="majorBidi"/>
          <w:i/>
          <w:iCs/>
          <w:cs/>
        </w:rPr>
        <w:t xml:space="preserve"> </w:t>
      </w:r>
      <w:r w:rsidR="00327A23" w:rsidRPr="009D4114">
        <w:rPr>
          <w:rFonts w:asciiTheme="majorBidi" w:hAnsiTheme="majorBidi" w:cstheme="majorBidi"/>
          <w:i/>
          <w:iCs/>
        </w:rPr>
        <w:t>1</w:t>
      </w:r>
      <w:r w:rsidR="003F00D7">
        <w:rPr>
          <w:rFonts w:asciiTheme="majorBidi" w:hAnsiTheme="majorBidi" w:cstheme="majorBidi"/>
          <w:i/>
          <w:iCs/>
        </w:rPr>
        <w:t>5</w:t>
      </w:r>
      <w:r w:rsidRPr="009D4114">
        <w:rPr>
          <w:rFonts w:asciiTheme="majorBidi" w:hAnsiTheme="majorBidi" w:cstheme="majorBidi"/>
          <w:i/>
          <w:iCs/>
          <w:cs/>
        </w:rPr>
        <w:t>)</w:t>
      </w:r>
      <w:r w:rsidR="002B1317" w:rsidRPr="00525185">
        <w:rPr>
          <w:rFonts w:asciiTheme="majorBidi" w:hAnsiTheme="majorBidi" w:cstheme="majorBidi"/>
          <w:i/>
          <w:iCs/>
        </w:rPr>
        <w:t xml:space="preserve"> (</w:t>
      </w:r>
      <w:r w:rsidR="00327A23" w:rsidRPr="00525185">
        <w:rPr>
          <w:rFonts w:asciiTheme="majorBidi" w:hAnsiTheme="majorBidi" w:cstheme="majorBidi"/>
          <w:i/>
          <w:iCs/>
        </w:rPr>
        <w:t>256</w:t>
      </w:r>
      <w:r w:rsidR="005D1182">
        <w:rPr>
          <w:rFonts w:asciiTheme="majorBidi" w:hAnsiTheme="majorBidi" w:cstheme="majorBidi"/>
          <w:i/>
          <w:iCs/>
        </w:rPr>
        <w:t>3</w:t>
      </w:r>
      <w:r w:rsidR="002B1317" w:rsidRPr="00525185">
        <w:rPr>
          <w:rFonts w:asciiTheme="majorBidi" w:hAnsiTheme="majorBidi" w:cstheme="majorBidi"/>
          <w:i/>
          <w:iCs/>
        </w:rPr>
        <w:t xml:space="preserve"> : </w:t>
      </w:r>
      <w:r w:rsidR="00525185" w:rsidRPr="00525185">
        <w:rPr>
          <w:rFonts w:asciiTheme="majorBidi" w:hAnsiTheme="majorBidi" w:cstheme="majorBidi"/>
          <w:i/>
          <w:iCs/>
        </w:rPr>
        <w:t>2,</w:t>
      </w:r>
      <w:r w:rsidR="0051307C">
        <w:rPr>
          <w:rFonts w:asciiTheme="majorBidi" w:hAnsiTheme="majorBidi" w:cstheme="majorBidi"/>
          <w:i/>
          <w:iCs/>
        </w:rPr>
        <w:t>651</w:t>
      </w:r>
      <w:r w:rsidR="00525185" w:rsidRPr="00525185">
        <w:rPr>
          <w:rFonts w:asciiTheme="majorBidi" w:hAnsiTheme="majorBidi" w:cstheme="majorBidi"/>
          <w:i/>
          <w:iCs/>
        </w:rPr>
        <w:t>.</w:t>
      </w:r>
      <w:r w:rsidR="0051307C">
        <w:rPr>
          <w:rFonts w:asciiTheme="majorBidi" w:hAnsiTheme="majorBidi" w:cstheme="majorBidi"/>
          <w:i/>
          <w:iCs/>
        </w:rPr>
        <w:t>0</w:t>
      </w:r>
      <w:r w:rsidR="00525185" w:rsidRPr="00525185">
        <w:rPr>
          <w:rFonts w:asciiTheme="majorBidi" w:hAnsiTheme="majorBidi" w:cstheme="majorBidi"/>
          <w:i/>
          <w:iCs/>
        </w:rPr>
        <w:t>9</w:t>
      </w:r>
      <w:r w:rsidR="002B1317" w:rsidRPr="00525185">
        <w:rPr>
          <w:rFonts w:asciiTheme="majorBidi" w:hAnsiTheme="majorBidi" w:cstheme="majorBidi"/>
          <w:i/>
          <w:iCs/>
        </w:rPr>
        <w:t xml:space="preserve"> </w:t>
      </w:r>
      <w:r w:rsidR="002B1317" w:rsidRPr="00525185">
        <w:rPr>
          <w:rFonts w:asciiTheme="majorBidi" w:hAnsiTheme="majorBidi" w:cstheme="majorBidi"/>
          <w:i/>
          <w:iCs/>
          <w:cs/>
        </w:rPr>
        <w:t>ล้านบาท</w:t>
      </w:r>
      <w:r w:rsidR="002B1317" w:rsidRPr="00525185">
        <w:rPr>
          <w:rFonts w:asciiTheme="majorBidi" w:hAnsiTheme="majorBidi" w:cstheme="majorBidi"/>
          <w:i/>
          <w:iCs/>
        </w:rPr>
        <w:t>)</w:t>
      </w:r>
    </w:p>
    <w:p w14:paraId="49917D9F" w14:textId="77777777" w:rsidR="00A71AC2" w:rsidRPr="00525185" w:rsidRDefault="00A71AC2" w:rsidP="006C0A87">
      <w:pPr>
        <w:pStyle w:val="index"/>
        <w:tabs>
          <w:tab w:val="clear" w:pos="1134"/>
        </w:tabs>
        <w:spacing w:after="0" w:line="240" w:lineRule="auto"/>
        <w:ind w:left="547" w:right="299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D8D1ACB" w14:textId="7E374BE4" w:rsidR="00110DFC" w:rsidRPr="00525185" w:rsidRDefault="004762B0" w:rsidP="006C0A87">
      <w:pPr>
        <w:pStyle w:val="index"/>
        <w:tabs>
          <w:tab w:val="clear" w:pos="1134"/>
        </w:tabs>
        <w:spacing w:after="0" w:line="240" w:lineRule="auto"/>
        <w:ind w:left="547" w:right="-61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25185">
        <w:rPr>
          <w:rFonts w:asciiTheme="majorBidi" w:hAnsiTheme="majorBidi" w:cstheme="majorBidi"/>
          <w:sz w:val="30"/>
          <w:szCs w:val="30"/>
          <w:cs/>
          <w:lang w:bidi="th-TH"/>
        </w:rPr>
        <w:t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ซึ่งได้คิดค่าเสื่อมราคาเต็มจำนวนแล้วแต</w:t>
      </w:r>
      <w:r w:rsidR="004C6B27" w:rsidRPr="00525185">
        <w:rPr>
          <w:rFonts w:asciiTheme="majorBidi" w:hAnsiTheme="majorBidi" w:cstheme="majorBidi"/>
          <w:sz w:val="30"/>
          <w:szCs w:val="30"/>
          <w:cs/>
          <w:lang w:bidi="th-TH"/>
        </w:rPr>
        <w:t>่</w:t>
      </w:r>
      <w:r w:rsidRPr="0052518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ยังคงใช้งานจนถึง </w:t>
      </w:r>
      <w:r w:rsidRPr="0008472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525185" w:rsidRPr="00084725">
        <w:rPr>
          <w:rFonts w:asciiTheme="majorBidi" w:hAnsiTheme="majorBidi" w:cstheme="majorBidi"/>
          <w:sz w:val="30"/>
          <w:szCs w:val="30"/>
          <w:lang w:bidi="th-TH"/>
        </w:rPr>
        <w:t>31</w:t>
      </w:r>
      <w:r w:rsidRPr="000847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327A23" w:rsidRPr="00084725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3F00D7">
        <w:rPr>
          <w:rFonts w:asciiTheme="majorBidi" w:hAnsiTheme="majorBidi" w:cstheme="majorBidi"/>
          <w:sz w:val="30"/>
          <w:szCs w:val="30"/>
          <w:lang w:bidi="th-TH"/>
        </w:rPr>
        <w:t>4</w:t>
      </w:r>
      <w:r w:rsidRPr="000847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</w:t>
      </w:r>
      <w:r w:rsidRPr="002E37D0">
        <w:rPr>
          <w:rFonts w:asciiTheme="majorBidi" w:hAnsiTheme="majorBidi" w:cstheme="majorBidi"/>
          <w:sz w:val="30"/>
          <w:szCs w:val="30"/>
          <w:cs/>
          <w:lang w:bidi="th-TH"/>
        </w:rPr>
        <w:t>จำนวน</w:t>
      </w:r>
      <w:r w:rsidR="005C3285" w:rsidRPr="002E37D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084725" w:rsidRPr="002E37D0">
        <w:rPr>
          <w:rFonts w:asciiTheme="majorBidi" w:hAnsiTheme="majorBidi" w:cstheme="majorBidi"/>
          <w:sz w:val="30"/>
          <w:szCs w:val="30"/>
          <w:lang w:val="en-US" w:bidi="th-TH"/>
        </w:rPr>
        <w:t>514.48</w:t>
      </w:r>
      <w:r w:rsidRPr="002E37D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  <w:r w:rsidRPr="0008472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490445" w:rsidRPr="0008472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327A23" w:rsidRPr="0008472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D1182" w:rsidRPr="00084725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B1317" w:rsidRPr="00525185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5D1182">
        <w:rPr>
          <w:rFonts w:asciiTheme="majorBidi" w:hAnsiTheme="majorBidi" w:cstheme="majorBidi"/>
          <w:i/>
          <w:iCs/>
          <w:sz w:val="30"/>
          <w:szCs w:val="30"/>
        </w:rPr>
        <w:t>321</w:t>
      </w:r>
      <w:r w:rsidR="00B41AA1" w:rsidRPr="0052518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D1182">
        <w:rPr>
          <w:rFonts w:asciiTheme="majorBidi" w:hAnsiTheme="majorBidi" w:cstheme="majorBidi"/>
          <w:i/>
          <w:iCs/>
          <w:sz w:val="30"/>
          <w:szCs w:val="30"/>
        </w:rPr>
        <w:t>62</w:t>
      </w:r>
      <w:r w:rsidR="002B1317" w:rsidRPr="005251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B1317" w:rsidRPr="0052518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="002B1317" w:rsidRPr="0052518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949DC60" w14:textId="18926F91" w:rsidR="004C6B27" w:rsidRPr="00525185" w:rsidRDefault="002725B0" w:rsidP="002725B0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right="299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25185">
        <w:rPr>
          <w:rFonts w:asciiTheme="majorBidi" w:hAnsiTheme="majorBidi" w:cstheme="majorBidi"/>
          <w:i/>
          <w:iCs/>
          <w:sz w:val="30"/>
          <w:szCs w:val="30"/>
          <w:lang w:bidi="th-TH"/>
        </w:rPr>
        <w:tab/>
      </w:r>
    </w:p>
    <w:p w14:paraId="453C47B4" w14:textId="4406F3C6" w:rsidR="00C12C78" w:rsidRDefault="00C12C78" w:rsidP="004B74B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</w:rPr>
      </w:pPr>
      <w:r w:rsidRPr="00525185">
        <w:rPr>
          <w:rFonts w:asciiTheme="majorBidi" w:hAnsiTheme="majorBidi" w:cstheme="majorBidi"/>
          <w:cs/>
        </w:rPr>
        <w:t>ต้นทุนการกู้ยืมที่เกี่ยวข้องกับการก่อสร้างโรงงานใหม่ได้บันทึ</w:t>
      </w:r>
      <w:r w:rsidRPr="00107DAF">
        <w:rPr>
          <w:rFonts w:asciiTheme="majorBidi" w:hAnsiTheme="majorBidi" w:cstheme="majorBidi"/>
          <w:cs/>
        </w:rPr>
        <w:t xml:space="preserve">กเป็นส่วนหนึ่งของต้นทุนสินทรัพย์จํานวน </w:t>
      </w:r>
      <w:r w:rsidR="00525185" w:rsidRPr="00107DAF">
        <w:rPr>
          <w:rFonts w:asciiTheme="majorBidi" w:hAnsiTheme="majorBidi" w:cstheme="majorBidi"/>
        </w:rPr>
        <w:br/>
        <w:t>1</w:t>
      </w:r>
      <w:r w:rsidR="00084725" w:rsidRPr="00107DAF">
        <w:rPr>
          <w:rFonts w:asciiTheme="majorBidi" w:hAnsiTheme="majorBidi" w:cstheme="majorBidi"/>
        </w:rPr>
        <w:t>8.45</w:t>
      </w:r>
      <w:r w:rsidRPr="00107DAF">
        <w:rPr>
          <w:rFonts w:asciiTheme="majorBidi" w:hAnsiTheme="majorBidi" w:cstheme="majorBidi"/>
        </w:rPr>
        <w:t xml:space="preserve"> </w:t>
      </w:r>
      <w:r w:rsidRPr="00107DAF">
        <w:rPr>
          <w:rFonts w:asciiTheme="majorBidi" w:hAnsiTheme="majorBidi" w:cstheme="majorBidi"/>
          <w:cs/>
        </w:rPr>
        <w:t xml:space="preserve">ล้านบาท </w:t>
      </w:r>
      <w:r w:rsidRPr="000D04C6">
        <w:rPr>
          <w:rFonts w:asciiTheme="majorBidi" w:hAnsiTheme="majorBidi" w:cstheme="majorBidi"/>
          <w:i/>
          <w:iCs/>
          <w:cs/>
        </w:rPr>
        <w:t>(</w:t>
      </w:r>
      <w:r w:rsidR="00630198" w:rsidRPr="00107DAF">
        <w:rPr>
          <w:rFonts w:asciiTheme="majorBidi" w:hAnsiTheme="majorBidi" w:cstheme="majorBidi"/>
          <w:i/>
          <w:iCs/>
        </w:rPr>
        <w:t>25</w:t>
      </w:r>
      <w:r w:rsidR="00327A23" w:rsidRPr="00107DAF">
        <w:rPr>
          <w:rFonts w:asciiTheme="majorBidi" w:hAnsiTheme="majorBidi" w:cstheme="majorBidi"/>
          <w:i/>
          <w:iCs/>
        </w:rPr>
        <w:t>6</w:t>
      </w:r>
      <w:r w:rsidR="005A287F" w:rsidRPr="00107DAF">
        <w:rPr>
          <w:rFonts w:asciiTheme="majorBidi" w:hAnsiTheme="majorBidi" w:cstheme="majorBidi"/>
          <w:i/>
          <w:iCs/>
        </w:rPr>
        <w:t>3</w:t>
      </w:r>
      <w:r w:rsidRPr="00107DAF">
        <w:rPr>
          <w:rFonts w:asciiTheme="majorBidi" w:hAnsiTheme="majorBidi" w:cstheme="majorBidi"/>
          <w:i/>
          <w:iCs/>
        </w:rPr>
        <w:t>:</w:t>
      </w:r>
      <w:r w:rsidR="00525185" w:rsidRPr="00107DAF">
        <w:rPr>
          <w:rFonts w:asciiTheme="majorBidi" w:hAnsiTheme="majorBidi" w:cstheme="majorBidi"/>
          <w:i/>
          <w:iCs/>
        </w:rPr>
        <w:t xml:space="preserve"> </w:t>
      </w:r>
      <w:r w:rsidR="005A287F" w:rsidRPr="00107DAF">
        <w:rPr>
          <w:rFonts w:asciiTheme="majorBidi" w:hAnsiTheme="majorBidi" w:cstheme="majorBidi"/>
          <w:i/>
          <w:iCs/>
        </w:rPr>
        <w:t>1</w:t>
      </w:r>
      <w:r w:rsidR="00525185" w:rsidRPr="00107DAF">
        <w:rPr>
          <w:rFonts w:asciiTheme="majorBidi" w:hAnsiTheme="majorBidi" w:cstheme="majorBidi"/>
          <w:i/>
          <w:iCs/>
        </w:rPr>
        <w:t>7.</w:t>
      </w:r>
      <w:r w:rsidR="005A287F" w:rsidRPr="00107DAF">
        <w:rPr>
          <w:rFonts w:asciiTheme="majorBidi" w:hAnsiTheme="majorBidi" w:cstheme="majorBidi"/>
          <w:i/>
          <w:iCs/>
        </w:rPr>
        <w:t>69</w:t>
      </w:r>
      <w:r w:rsidR="00206783" w:rsidRPr="00107DAF">
        <w:rPr>
          <w:rFonts w:asciiTheme="majorBidi" w:hAnsiTheme="majorBidi" w:cstheme="majorBidi"/>
          <w:i/>
          <w:iCs/>
        </w:rPr>
        <w:t xml:space="preserve"> </w:t>
      </w:r>
      <w:r w:rsidR="00206783" w:rsidRPr="00107DAF">
        <w:rPr>
          <w:rFonts w:asciiTheme="majorBidi" w:hAnsiTheme="majorBidi" w:cstheme="majorBidi"/>
          <w:i/>
          <w:iCs/>
          <w:cs/>
        </w:rPr>
        <w:t>ล้านบาท</w:t>
      </w:r>
      <w:r w:rsidRPr="000D04C6">
        <w:rPr>
          <w:rFonts w:asciiTheme="majorBidi" w:hAnsiTheme="majorBidi" w:cstheme="majorBidi"/>
          <w:i/>
          <w:iCs/>
          <w:cs/>
        </w:rPr>
        <w:t>)</w:t>
      </w:r>
      <w:r w:rsidRPr="00107DAF">
        <w:rPr>
          <w:rFonts w:asciiTheme="majorBidi" w:hAnsiTheme="majorBidi" w:cstheme="majorBidi"/>
          <w:cs/>
        </w:rPr>
        <w:t xml:space="preserve"> มีอัตราดอกเบี้ยที่รับรู้ร้อยละ</w:t>
      </w:r>
      <w:r w:rsidR="001E0F43" w:rsidRPr="00FE5B06">
        <w:rPr>
          <w:rFonts w:asciiTheme="majorBidi" w:hAnsiTheme="majorBidi" w:cstheme="majorBidi"/>
        </w:rPr>
        <w:t xml:space="preserve"> </w:t>
      </w:r>
      <w:r w:rsidR="00FE5B06" w:rsidRPr="00FE5B06">
        <w:rPr>
          <w:rFonts w:asciiTheme="majorBidi" w:hAnsiTheme="majorBidi" w:cstheme="majorBidi"/>
        </w:rPr>
        <w:t>0.90</w:t>
      </w:r>
      <w:r w:rsidR="002725B0" w:rsidRPr="00107DAF">
        <w:rPr>
          <w:rFonts w:asciiTheme="majorBidi" w:hAnsiTheme="majorBidi" w:cstheme="majorBidi"/>
          <w:cs/>
        </w:rPr>
        <w:t xml:space="preserve"> ถึงร้อยละ </w:t>
      </w:r>
      <w:r w:rsidR="00107DAF" w:rsidRPr="00107DAF">
        <w:rPr>
          <w:rFonts w:asciiTheme="majorBidi" w:hAnsiTheme="majorBidi" w:cstheme="majorBidi"/>
        </w:rPr>
        <w:t>3</w:t>
      </w:r>
      <w:r w:rsidR="00525185" w:rsidRPr="00107DAF">
        <w:rPr>
          <w:rFonts w:asciiTheme="majorBidi" w:hAnsiTheme="majorBidi" w:cstheme="majorBidi"/>
        </w:rPr>
        <w:t>.55</w:t>
      </w:r>
      <w:r w:rsidR="009C4ED2" w:rsidRPr="00107DAF">
        <w:rPr>
          <w:rFonts w:asciiTheme="majorBidi" w:hAnsiTheme="majorBidi" w:cstheme="majorBidi"/>
        </w:rPr>
        <w:t xml:space="preserve"> </w:t>
      </w:r>
      <w:r w:rsidRPr="00107DAF">
        <w:rPr>
          <w:rFonts w:asciiTheme="majorBidi" w:hAnsiTheme="majorBidi" w:cstheme="majorBidi"/>
        </w:rPr>
        <w:t xml:space="preserve"> </w:t>
      </w:r>
      <w:r w:rsidRPr="000D04C6">
        <w:rPr>
          <w:rFonts w:asciiTheme="majorBidi" w:hAnsiTheme="majorBidi" w:cstheme="majorBidi"/>
          <w:i/>
          <w:iCs/>
        </w:rPr>
        <w:t>(</w:t>
      </w:r>
      <w:r w:rsidR="00630198">
        <w:rPr>
          <w:rFonts w:asciiTheme="majorBidi" w:hAnsiTheme="majorBidi" w:cstheme="majorBidi"/>
          <w:i/>
          <w:iCs/>
        </w:rPr>
        <w:t>25</w:t>
      </w:r>
      <w:r w:rsidR="00327A23" w:rsidRPr="00525185">
        <w:rPr>
          <w:rFonts w:asciiTheme="majorBidi" w:hAnsiTheme="majorBidi" w:cstheme="majorBidi"/>
          <w:i/>
          <w:iCs/>
        </w:rPr>
        <w:t>6</w:t>
      </w:r>
      <w:r w:rsidR="005A287F">
        <w:rPr>
          <w:rFonts w:asciiTheme="majorBidi" w:hAnsiTheme="majorBidi" w:cstheme="majorBidi"/>
          <w:i/>
          <w:iCs/>
        </w:rPr>
        <w:t>3</w:t>
      </w:r>
      <w:r w:rsidRPr="00525185">
        <w:rPr>
          <w:rFonts w:asciiTheme="majorBidi" w:hAnsiTheme="majorBidi" w:cstheme="majorBidi"/>
          <w:cs/>
        </w:rPr>
        <w:t xml:space="preserve">: </w:t>
      </w:r>
      <w:r w:rsidR="00206783" w:rsidRPr="00525185">
        <w:rPr>
          <w:rFonts w:asciiTheme="majorBidi" w:hAnsiTheme="majorBidi" w:cstheme="majorBidi"/>
          <w:i/>
          <w:iCs/>
          <w:cs/>
        </w:rPr>
        <w:t xml:space="preserve">ร้อยละ </w:t>
      </w:r>
      <w:r w:rsidR="005A287F">
        <w:rPr>
          <w:rFonts w:asciiTheme="majorBidi" w:hAnsiTheme="majorBidi" w:cstheme="majorBidi"/>
          <w:i/>
          <w:iCs/>
        </w:rPr>
        <w:t>0</w:t>
      </w:r>
      <w:r w:rsidR="00B41AA1" w:rsidRPr="00525185">
        <w:rPr>
          <w:rFonts w:asciiTheme="majorBidi" w:hAnsiTheme="majorBidi" w:cstheme="majorBidi"/>
          <w:i/>
          <w:iCs/>
        </w:rPr>
        <w:t>.</w:t>
      </w:r>
      <w:r w:rsidR="005A287F">
        <w:rPr>
          <w:rFonts w:asciiTheme="majorBidi" w:hAnsiTheme="majorBidi" w:cstheme="majorBidi"/>
          <w:i/>
          <w:iCs/>
        </w:rPr>
        <w:t>95</w:t>
      </w:r>
      <w:r w:rsidR="00206783" w:rsidRPr="00525185">
        <w:rPr>
          <w:rFonts w:asciiTheme="majorBidi" w:hAnsiTheme="majorBidi" w:cstheme="majorBidi"/>
          <w:i/>
          <w:iCs/>
        </w:rPr>
        <w:t xml:space="preserve"> </w:t>
      </w:r>
      <w:r w:rsidR="00206783" w:rsidRPr="00525185">
        <w:rPr>
          <w:rFonts w:asciiTheme="majorBidi" w:hAnsiTheme="majorBidi" w:cstheme="majorBidi"/>
          <w:i/>
          <w:iCs/>
          <w:cs/>
        </w:rPr>
        <w:t>ถึง</w:t>
      </w:r>
      <w:r w:rsidR="00525185">
        <w:rPr>
          <w:rFonts w:asciiTheme="majorBidi" w:hAnsiTheme="majorBidi" w:cstheme="majorBidi"/>
          <w:i/>
          <w:iCs/>
        </w:rPr>
        <w:br/>
      </w:r>
      <w:r w:rsidR="002725B0" w:rsidRPr="00525185">
        <w:rPr>
          <w:rFonts w:asciiTheme="majorBidi" w:hAnsiTheme="majorBidi" w:cstheme="majorBidi"/>
          <w:i/>
          <w:iCs/>
          <w:cs/>
        </w:rPr>
        <w:t>ร้อยละ</w:t>
      </w:r>
      <w:r w:rsidR="00206783" w:rsidRPr="00525185">
        <w:rPr>
          <w:rFonts w:asciiTheme="majorBidi" w:hAnsiTheme="majorBidi" w:cstheme="majorBidi"/>
          <w:i/>
          <w:iCs/>
          <w:cs/>
        </w:rPr>
        <w:t xml:space="preserve"> </w:t>
      </w:r>
      <w:r w:rsidR="005A287F">
        <w:rPr>
          <w:rFonts w:asciiTheme="majorBidi" w:hAnsiTheme="majorBidi" w:cstheme="majorBidi"/>
          <w:i/>
          <w:iCs/>
        </w:rPr>
        <w:t>2</w:t>
      </w:r>
      <w:r w:rsidR="00206783" w:rsidRPr="00525185">
        <w:rPr>
          <w:rFonts w:asciiTheme="majorBidi" w:hAnsiTheme="majorBidi" w:cstheme="majorBidi"/>
          <w:i/>
          <w:iCs/>
        </w:rPr>
        <w:t>.</w:t>
      </w:r>
      <w:r w:rsidR="005A287F">
        <w:rPr>
          <w:rFonts w:asciiTheme="majorBidi" w:hAnsiTheme="majorBidi" w:cstheme="majorBidi"/>
          <w:i/>
          <w:iCs/>
        </w:rPr>
        <w:t>5</w:t>
      </w:r>
      <w:r w:rsidR="00327A23" w:rsidRPr="00525185">
        <w:rPr>
          <w:rFonts w:asciiTheme="majorBidi" w:hAnsiTheme="majorBidi" w:cstheme="majorBidi"/>
          <w:i/>
          <w:iCs/>
        </w:rPr>
        <w:t>5</w:t>
      </w:r>
      <w:r w:rsidRPr="000D04C6">
        <w:rPr>
          <w:rFonts w:asciiTheme="majorBidi" w:hAnsiTheme="majorBidi" w:cstheme="majorBidi"/>
          <w:i/>
          <w:iCs/>
          <w:cs/>
        </w:rPr>
        <w:t>)</w:t>
      </w:r>
      <w:r w:rsidR="007C3640" w:rsidRPr="00525185">
        <w:rPr>
          <w:rFonts w:asciiTheme="majorBidi" w:hAnsiTheme="majorBidi" w:cstheme="majorBidi"/>
        </w:rPr>
        <w:t xml:space="preserve"> </w:t>
      </w:r>
    </w:p>
    <w:p w14:paraId="2F7233DC" w14:textId="77777777" w:rsidR="00A404EB" w:rsidRPr="00BF1313" w:rsidRDefault="00A404EB" w:rsidP="004B74B9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22F19C89" w14:textId="77777777" w:rsidR="00AD34A8" w:rsidRPr="006C0A87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6C0A87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6C0A87">
        <w:rPr>
          <w:rFonts w:asciiTheme="majorBidi" w:eastAsia="Arial" w:hAnsiTheme="majorBidi" w:cstheme="majorBidi"/>
          <w:sz w:val="2"/>
          <w:szCs w:val="2"/>
        </w:rPr>
        <w:tab/>
      </w:r>
    </w:p>
    <w:tbl>
      <w:tblPr>
        <w:tblW w:w="936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880"/>
        <w:gridCol w:w="4122"/>
        <w:gridCol w:w="2340"/>
        <w:gridCol w:w="18"/>
      </w:tblGrid>
      <w:tr w:rsidR="006832AD" w:rsidRPr="00BF1313" w14:paraId="57A19942" w14:textId="77777777" w:rsidTr="00CC0C2D">
        <w:tc>
          <w:tcPr>
            <w:tcW w:w="7002" w:type="dxa"/>
            <w:gridSpan w:val="2"/>
            <w:shd w:val="clear" w:color="auto" w:fill="auto"/>
          </w:tcPr>
          <w:p w14:paraId="2A0F04C5" w14:textId="77777777" w:rsidR="006832AD" w:rsidRPr="00BF1313" w:rsidRDefault="006832AD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358" w:type="dxa"/>
            <w:gridSpan w:val="2"/>
          </w:tcPr>
          <w:p w14:paraId="1D36BA9B" w14:textId="77777777" w:rsidR="006832AD" w:rsidRPr="00BF1313" w:rsidRDefault="006832AD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0C2D" w:rsidRPr="00BF1313" w14:paraId="2D91311F" w14:textId="77777777" w:rsidTr="00CC0C2D">
        <w:trPr>
          <w:gridAfter w:val="1"/>
          <w:wAfter w:w="18" w:type="dxa"/>
          <w:trHeight w:val="252"/>
        </w:trPr>
        <w:tc>
          <w:tcPr>
            <w:tcW w:w="7002" w:type="dxa"/>
            <w:gridSpan w:val="2"/>
            <w:shd w:val="clear" w:color="auto" w:fill="auto"/>
          </w:tcPr>
          <w:p w14:paraId="6D8167B8" w14:textId="77777777" w:rsidR="00CC0C2D" w:rsidRPr="00BF1313" w:rsidRDefault="00CC0C2D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874E985" w14:textId="77777777" w:rsidR="00CC0C2D" w:rsidRPr="00BF1313" w:rsidRDefault="00CC0C2D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BF1313">
              <w:rPr>
                <w:rFonts w:asciiTheme="majorBidi" w:eastAsia="Calibri" w:hAnsiTheme="majorBidi" w:cstheme="majorBidi"/>
                <w:cs/>
              </w:rPr>
              <w:t>อุปกรณ์สำนักงาน</w:t>
            </w:r>
          </w:p>
        </w:tc>
      </w:tr>
      <w:tr w:rsidR="00CF599F" w:rsidRPr="00BF1313" w14:paraId="720CCC2D" w14:textId="77777777" w:rsidTr="00CC0C2D">
        <w:trPr>
          <w:trHeight w:val="144"/>
        </w:trPr>
        <w:tc>
          <w:tcPr>
            <w:tcW w:w="7002" w:type="dxa"/>
            <w:gridSpan w:val="2"/>
            <w:shd w:val="clear" w:color="auto" w:fill="auto"/>
          </w:tcPr>
          <w:p w14:paraId="36163014" w14:textId="77777777" w:rsidR="00CF599F" w:rsidRPr="00BF1313" w:rsidRDefault="00CF599F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14:paraId="0C3F437D" w14:textId="77777777" w:rsidR="00CF599F" w:rsidRPr="00BF1313" w:rsidRDefault="00CF599F" w:rsidP="003C2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C0C2D" w:rsidRPr="00BF1313" w14:paraId="2B1F90C0" w14:textId="77777777" w:rsidTr="00CC0C2D">
        <w:trPr>
          <w:gridAfter w:val="1"/>
          <w:wAfter w:w="18" w:type="dxa"/>
        </w:trPr>
        <w:tc>
          <w:tcPr>
            <w:tcW w:w="7002" w:type="dxa"/>
            <w:gridSpan w:val="2"/>
            <w:shd w:val="clear" w:color="auto" w:fill="auto"/>
          </w:tcPr>
          <w:p w14:paraId="7001DC45" w14:textId="77777777" w:rsidR="00CC0C2D" w:rsidRPr="00BF1313" w:rsidRDefault="00CC0C2D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ราคาทุน 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26C4213" w14:textId="77777777" w:rsidR="00CC0C2D" w:rsidRPr="00BF1313" w:rsidRDefault="00CC0C2D" w:rsidP="003C298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C2D" w:rsidRPr="00BF1313" w14:paraId="03112AB5" w14:textId="77777777" w:rsidTr="00CC0C2D">
        <w:trPr>
          <w:gridAfter w:val="1"/>
          <w:wAfter w:w="18" w:type="dxa"/>
        </w:trPr>
        <w:tc>
          <w:tcPr>
            <w:tcW w:w="7002" w:type="dxa"/>
            <w:gridSpan w:val="2"/>
            <w:shd w:val="clear" w:color="auto" w:fill="auto"/>
          </w:tcPr>
          <w:p w14:paraId="7500EA6B" w14:textId="3CA460DB" w:rsidR="00CC0C2D" w:rsidRPr="00BF1313" w:rsidRDefault="00CC0C2D" w:rsidP="00F8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</w:rPr>
              <w:t xml:space="preserve">2563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b/>
                <w:bCs/>
              </w:rPr>
              <w:t>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2564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F2DEE74" w14:textId="59B99B13" w:rsidR="00CC0C2D" w:rsidRPr="003C095F" w:rsidRDefault="00CC0C2D" w:rsidP="00525185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</w:tr>
      <w:tr w:rsidR="00CC0C2D" w:rsidRPr="00BF1313" w14:paraId="256736CE" w14:textId="77777777" w:rsidTr="00CC0C2D">
        <w:trPr>
          <w:gridAfter w:val="1"/>
          <w:wAfter w:w="18" w:type="dxa"/>
        </w:trPr>
        <w:tc>
          <w:tcPr>
            <w:tcW w:w="2880" w:type="dxa"/>
            <w:shd w:val="clear" w:color="auto" w:fill="auto"/>
          </w:tcPr>
          <w:p w14:paraId="5B5D5518" w14:textId="702A1E16" w:rsidR="00CC0C2D" w:rsidRPr="00BF1313" w:rsidRDefault="00CC0C2D" w:rsidP="0038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>31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>
              <w:rPr>
                <w:b/>
                <w:bCs/>
              </w:rPr>
              <w:t>2564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269657FC" w14:textId="77777777" w:rsidR="00CC0C2D" w:rsidRPr="00BF1313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A15FE" w14:textId="1801EDEB" w:rsidR="00CC0C2D" w:rsidRPr="006C0A87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38.94</w:t>
            </w:r>
          </w:p>
        </w:tc>
      </w:tr>
      <w:tr w:rsidR="00CC0C2D" w:rsidRPr="00103FEC" w14:paraId="6977A4F3" w14:textId="77777777" w:rsidTr="00CC0C2D">
        <w:trPr>
          <w:gridAfter w:val="1"/>
          <w:wAfter w:w="18" w:type="dxa"/>
        </w:trPr>
        <w:tc>
          <w:tcPr>
            <w:tcW w:w="2880" w:type="dxa"/>
            <w:shd w:val="clear" w:color="auto" w:fill="auto"/>
          </w:tcPr>
          <w:p w14:paraId="03AE4A64" w14:textId="77777777" w:rsidR="00CC0C2D" w:rsidRPr="00103FEC" w:rsidRDefault="00CC0C2D" w:rsidP="0038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122" w:type="dxa"/>
            <w:shd w:val="clear" w:color="auto" w:fill="auto"/>
            <w:vAlign w:val="bottom"/>
          </w:tcPr>
          <w:p w14:paraId="506891BA" w14:textId="77777777" w:rsidR="00CC0C2D" w:rsidRPr="00103FEC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B7DA3" w14:textId="77777777" w:rsidR="00CC0C2D" w:rsidRPr="00103FEC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CC0C2D" w:rsidRPr="00BF1313" w14:paraId="4C85441F" w14:textId="77777777" w:rsidTr="00CC0C2D">
        <w:trPr>
          <w:gridAfter w:val="1"/>
          <w:wAfter w:w="18" w:type="dxa"/>
        </w:trPr>
        <w:tc>
          <w:tcPr>
            <w:tcW w:w="2880" w:type="dxa"/>
            <w:shd w:val="clear" w:color="auto" w:fill="auto"/>
          </w:tcPr>
          <w:p w14:paraId="2DFFDC2A" w14:textId="77777777" w:rsidR="00CC0C2D" w:rsidRPr="00BF1313" w:rsidRDefault="00CC0C2D" w:rsidP="0038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i/>
                <w:i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4BAE0196" w14:textId="77777777" w:rsidR="00CC0C2D" w:rsidRPr="00BF1313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6D7FB886" w14:textId="77777777" w:rsidR="00CC0C2D" w:rsidRPr="00BF1313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0C2D" w:rsidRPr="00BF1313" w14:paraId="7B021095" w14:textId="77777777" w:rsidTr="00CC0C2D">
        <w:trPr>
          <w:gridAfter w:val="1"/>
          <w:wAfter w:w="18" w:type="dxa"/>
        </w:trPr>
        <w:tc>
          <w:tcPr>
            <w:tcW w:w="2880" w:type="dxa"/>
            <w:shd w:val="clear" w:color="auto" w:fill="auto"/>
          </w:tcPr>
          <w:p w14:paraId="2F93271D" w14:textId="4129A757" w:rsidR="00CC0C2D" w:rsidRPr="002E37D0" w:rsidRDefault="00CC0C2D" w:rsidP="0038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158"/>
              <w:rPr>
                <w:rFonts w:asciiTheme="majorBidi" w:hAnsiTheme="majorBidi" w:cstheme="majorBidi"/>
              </w:rPr>
            </w:pPr>
            <w:r w:rsidRPr="002E37D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E37D0">
              <w:t>1</w:t>
            </w:r>
            <w:r w:rsidRPr="002E37D0">
              <w:rPr>
                <w:rFonts w:asciiTheme="majorBidi" w:hAnsiTheme="majorBidi" w:cstheme="majorBidi"/>
              </w:rPr>
              <w:t xml:space="preserve"> </w:t>
            </w:r>
            <w:r w:rsidRPr="002E37D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2E37D0">
              <w:t>2563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3B5052CF" w14:textId="77777777" w:rsidR="00CC0C2D" w:rsidRPr="002E37D0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385AFC9" w14:textId="143062FE" w:rsidR="00CC0C2D" w:rsidRPr="002E37D0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left="-220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37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E37D0">
              <w:rPr>
                <w:rFonts w:ascii="Angsana New" w:hAnsi="Angsana New"/>
                <w:sz w:val="30"/>
                <w:szCs w:val="30"/>
              </w:rPr>
              <w:t>8.23</w:t>
            </w:r>
            <w:r w:rsidRPr="002E37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C0C2D" w:rsidRPr="00BF1313" w14:paraId="2DD3C262" w14:textId="77777777" w:rsidTr="00CC0C2D">
        <w:trPr>
          <w:gridAfter w:val="1"/>
          <w:wAfter w:w="18" w:type="dxa"/>
        </w:trPr>
        <w:tc>
          <w:tcPr>
            <w:tcW w:w="2880" w:type="dxa"/>
          </w:tcPr>
          <w:p w14:paraId="19430BE8" w14:textId="640DA92C" w:rsidR="00CC0C2D" w:rsidRPr="00BF1313" w:rsidRDefault="00CC0C2D" w:rsidP="0038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3C2C8CC9" w14:textId="77777777" w:rsidR="00CC0C2D" w:rsidRPr="00BF1313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421DC21" w14:textId="3C7D8686" w:rsidR="00CC0C2D" w:rsidRPr="00BF1313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left="-220" w:right="11" w:firstLine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(4.56)</w:t>
            </w:r>
          </w:p>
        </w:tc>
      </w:tr>
      <w:tr w:rsidR="00CC0C2D" w:rsidRPr="00BF1313" w14:paraId="589DE97E" w14:textId="77777777" w:rsidTr="00CC0C2D">
        <w:trPr>
          <w:gridAfter w:val="1"/>
          <w:wAfter w:w="18" w:type="dxa"/>
        </w:trPr>
        <w:tc>
          <w:tcPr>
            <w:tcW w:w="7002" w:type="dxa"/>
            <w:gridSpan w:val="2"/>
            <w:shd w:val="clear" w:color="auto" w:fill="auto"/>
          </w:tcPr>
          <w:p w14:paraId="2FD5011E" w14:textId="1F8DE071" w:rsidR="00CC0C2D" w:rsidRPr="00BF1313" w:rsidRDefault="00CC0C2D" w:rsidP="0038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>31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>
              <w:rPr>
                <w:b/>
                <w:bCs/>
              </w:rPr>
              <w:t>2563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>
              <w:rPr>
                <w:b/>
                <w:bCs/>
              </w:rPr>
              <w:t>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2564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8BBBC" w14:textId="7684586C" w:rsidR="00CC0C2D" w:rsidRPr="00BF1313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left="-220" w:right="11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(12.79)</w:t>
            </w:r>
          </w:p>
        </w:tc>
      </w:tr>
      <w:tr w:rsidR="00CC0C2D" w:rsidRPr="00BF1313" w14:paraId="2B0912FD" w14:textId="77777777" w:rsidTr="00CC0C2D">
        <w:trPr>
          <w:gridAfter w:val="1"/>
          <w:wAfter w:w="18" w:type="dxa"/>
        </w:trPr>
        <w:tc>
          <w:tcPr>
            <w:tcW w:w="2880" w:type="dxa"/>
          </w:tcPr>
          <w:p w14:paraId="37F7FE77" w14:textId="780D2788" w:rsidR="00CC0C2D" w:rsidRPr="00BF1313" w:rsidRDefault="00CC0C2D" w:rsidP="0038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3FE9F31F" w14:textId="77777777" w:rsidR="00CC0C2D" w:rsidRPr="00BF1313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0D20C894" w14:textId="525A07F1" w:rsidR="00CC0C2D" w:rsidRPr="00BF1313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left="-220" w:right="11" w:firstLine="1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(4.56)</w:t>
            </w:r>
          </w:p>
        </w:tc>
      </w:tr>
      <w:tr w:rsidR="00CC0C2D" w:rsidRPr="00BF1313" w14:paraId="0CA439AC" w14:textId="77777777" w:rsidTr="00CC0C2D">
        <w:trPr>
          <w:gridAfter w:val="1"/>
          <w:wAfter w:w="18" w:type="dxa"/>
        </w:trPr>
        <w:tc>
          <w:tcPr>
            <w:tcW w:w="7002" w:type="dxa"/>
            <w:gridSpan w:val="2"/>
            <w:shd w:val="clear" w:color="auto" w:fill="auto"/>
          </w:tcPr>
          <w:p w14:paraId="162A45E2" w14:textId="04812F7F" w:rsidR="00CC0C2D" w:rsidRPr="00BF1313" w:rsidRDefault="00CC0C2D" w:rsidP="0038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>31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>
              <w:rPr>
                <w:b/>
                <w:bCs/>
              </w:rPr>
              <w:t>2564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7BE00" w14:textId="068BE5F1" w:rsidR="00CC0C2D" w:rsidRPr="00BF1313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left="-220" w:right="11" w:firstLine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(17.35)</w:t>
            </w:r>
          </w:p>
        </w:tc>
      </w:tr>
      <w:tr w:rsidR="00CC0C2D" w:rsidRPr="00103FEC" w14:paraId="0F374372" w14:textId="77777777" w:rsidTr="00CC0C2D">
        <w:trPr>
          <w:gridAfter w:val="1"/>
          <w:wAfter w:w="18" w:type="dxa"/>
        </w:trPr>
        <w:tc>
          <w:tcPr>
            <w:tcW w:w="7002" w:type="dxa"/>
            <w:gridSpan w:val="2"/>
            <w:shd w:val="clear" w:color="auto" w:fill="auto"/>
          </w:tcPr>
          <w:p w14:paraId="13453170" w14:textId="77777777" w:rsidR="00CC0C2D" w:rsidRPr="00103FEC" w:rsidRDefault="00CC0C2D" w:rsidP="0038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640C5" w14:textId="77777777" w:rsidR="00CC0C2D" w:rsidRPr="00103FEC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CC0C2D" w:rsidRPr="00BF1313" w14:paraId="65529D53" w14:textId="77777777" w:rsidTr="00CC0C2D">
        <w:trPr>
          <w:gridAfter w:val="1"/>
          <w:wAfter w:w="18" w:type="dxa"/>
        </w:trPr>
        <w:tc>
          <w:tcPr>
            <w:tcW w:w="7002" w:type="dxa"/>
            <w:gridSpan w:val="2"/>
            <w:shd w:val="clear" w:color="auto" w:fill="auto"/>
          </w:tcPr>
          <w:p w14:paraId="56231BEB" w14:textId="77777777" w:rsidR="00CC0C2D" w:rsidRPr="006C0A87" w:rsidRDefault="00CC0C2D" w:rsidP="0038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C0A8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BF2E65B" w14:textId="77777777" w:rsidR="00CC0C2D" w:rsidRPr="00BF1313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C0C2D" w:rsidRPr="00BF1313" w14:paraId="2C6191E1" w14:textId="77777777" w:rsidTr="00CC0C2D">
        <w:trPr>
          <w:gridAfter w:val="1"/>
          <w:wAfter w:w="18" w:type="dxa"/>
        </w:trPr>
        <w:tc>
          <w:tcPr>
            <w:tcW w:w="7002" w:type="dxa"/>
            <w:gridSpan w:val="2"/>
            <w:shd w:val="clear" w:color="auto" w:fill="auto"/>
          </w:tcPr>
          <w:p w14:paraId="2D6A5A30" w14:textId="13031A6E" w:rsidR="00CC0C2D" w:rsidRPr="00BF1313" w:rsidRDefault="00CC0C2D" w:rsidP="0038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>31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>
              <w:rPr>
                <w:b/>
                <w:bCs/>
              </w:rPr>
              <w:t>2563</w:t>
            </w:r>
          </w:p>
        </w:tc>
        <w:tc>
          <w:tcPr>
            <w:tcW w:w="23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129F87" w14:textId="5DC552AC" w:rsidR="00CC0C2D" w:rsidRPr="006C0A87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26.15</w:t>
            </w:r>
          </w:p>
        </w:tc>
      </w:tr>
      <w:tr w:rsidR="00CC0C2D" w:rsidRPr="00BF1313" w14:paraId="7C9074EF" w14:textId="77777777" w:rsidTr="00CC0C2D">
        <w:trPr>
          <w:gridAfter w:val="1"/>
          <w:wAfter w:w="18" w:type="dxa"/>
        </w:trPr>
        <w:tc>
          <w:tcPr>
            <w:tcW w:w="7002" w:type="dxa"/>
            <w:gridSpan w:val="2"/>
            <w:shd w:val="clear" w:color="auto" w:fill="auto"/>
          </w:tcPr>
          <w:p w14:paraId="362636DC" w14:textId="6A1077CD" w:rsidR="00CC0C2D" w:rsidRPr="00BF1313" w:rsidRDefault="00CC0C2D" w:rsidP="00385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>31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>
              <w:rPr>
                <w:b/>
                <w:bCs/>
              </w:rPr>
              <w:t>2564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372C1" w14:textId="7B73CFA7" w:rsidR="00CC0C2D" w:rsidRPr="001741AC" w:rsidRDefault="00CC0C2D" w:rsidP="0038531E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21.59</w:t>
            </w:r>
          </w:p>
        </w:tc>
      </w:tr>
    </w:tbl>
    <w:p w14:paraId="7670BA7D" w14:textId="77777777" w:rsidR="003F00D7" w:rsidRDefault="003F00D7" w:rsidP="003F00D7">
      <w:pPr>
        <w:pStyle w:val="block"/>
        <w:spacing w:after="0" w:line="240" w:lineRule="auto"/>
        <w:ind w:left="540" w:right="62"/>
        <w:rPr>
          <w:rFonts w:asciiTheme="majorBidi" w:hAnsiTheme="majorBidi"/>
          <w:bCs/>
          <w:sz w:val="30"/>
          <w:szCs w:val="30"/>
          <w:cs/>
          <w:lang w:val="en-US" w:bidi="th-TH"/>
        </w:rPr>
      </w:pPr>
    </w:p>
    <w:p w14:paraId="2921B322" w14:textId="77777777" w:rsidR="003F00D7" w:rsidRDefault="003F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Cs/>
          <w:cs/>
        </w:rPr>
      </w:pPr>
      <w:r>
        <w:rPr>
          <w:rFonts w:asciiTheme="majorBidi" w:hAnsiTheme="majorBidi"/>
          <w:bCs/>
          <w:cs/>
        </w:rPr>
        <w:br w:type="page"/>
      </w:r>
    </w:p>
    <w:p w14:paraId="58E5B2AE" w14:textId="66A8FED1" w:rsidR="00E23203" w:rsidRPr="0025183F" w:rsidRDefault="00307202" w:rsidP="002E37D0">
      <w:pPr>
        <w:pStyle w:val="block"/>
        <w:numPr>
          <w:ilvl w:val="0"/>
          <w:numId w:val="3"/>
        </w:numPr>
        <w:spacing w:after="0" w:line="240" w:lineRule="auto"/>
        <w:ind w:left="540" w:right="62" w:hanging="540"/>
        <w:rPr>
          <w:rFonts w:asciiTheme="majorBidi" w:hAnsiTheme="majorBidi" w:cstheme="majorBidi"/>
          <w:bCs/>
          <w:sz w:val="24"/>
          <w:szCs w:val="24"/>
          <w:lang w:val="en-US" w:bidi="th-TH"/>
        </w:rPr>
      </w:pPr>
      <w:r>
        <w:rPr>
          <w:rFonts w:asciiTheme="majorBidi" w:hAnsiTheme="majorBidi" w:hint="cs"/>
          <w:bCs/>
          <w:sz w:val="30"/>
          <w:szCs w:val="30"/>
          <w:cs/>
          <w:lang w:val="en-US" w:bidi="th-TH"/>
        </w:rPr>
        <w:lastRenderedPageBreak/>
        <w:t>สัญญาเช่า</w:t>
      </w:r>
    </w:p>
    <w:p w14:paraId="7C447FA0" w14:textId="77777777" w:rsidR="0025183F" w:rsidRPr="002E37D0" w:rsidRDefault="0025183F" w:rsidP="0025183F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24"/>
          <w:szCs w:val="24"/>
          <w:lang w:val="en-US" w:bidi="th-TH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E23203" w:rsidRPr="00E23203" w14:paraId="14010A7E" w14:textId="77777777" w:rsidTr="00D34039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1894F2BD" w14:textId="4A239536" w:rsidR="00E23203" w:rsidRPr="00E23203" w:rsidRDefault="00E23203" w:rsidP="00D3403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523" w:type="dxa"/>
            <w:gridSpan w:val="3"/>
          </w:tcPr>
          <w:p w14:paraId="25310D06" w14:textId="7B95378D" w:rsidR="00E23203" w:rsidRPr="00E23203" w:rsidRDefault="00E23203" w:rsidP="00D3403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2320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5CD5E88" w14:textId="77777777" w:rsidR="00E23203" w:rsidRPr="00E23203" w:rsidRDefault="00E23203" w:rsidP="00D3403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12B06435" w14:textId="27B21232" w:rsidR="00E23203" w:rsidRPr="00E23203" w:rsidRDefault="00E23203" w:rsidP="00D3403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2320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23203" w:rsidRPr="00E23203" w14:paraId="1B586CDD" w14:textId="77777777" w:rsidTr="00D34039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06FC30F6" w14:textId="653BC04D" w:rsidR="00E23203" w:rsidRPr="00E23203" w:rsidRDefault="00E23203" w:rsidP="00D34039">
            <w:pPr>
              <w:rPr>
                <w:rFonts w:asciiTheme="majorBidi" w:hAnsiTheme="majorBidi" w:cstheme="majorBidi"/>
                <w:cs/>
              </w:rPr>
            </w:pPr>
            <w:r w:rsidRPr="00E232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E23203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E2320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260" w:type="dxa"/>
          </w:tcPr>
          <w:p w14:paraId="13EEEECA" w14:textId="77777777" w:rsidR="00E23203" w:rsidRPr="00E23203" w:rsidRDefault="00E23203" w:rsidP="00D340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232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504B6F4F" w14:textId="77777777" w:rsidR="00E23203" w:rsidRPr="00E23203" w:rsidRDefault="00E23203" w:rsidP="00D3403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78F9FED1" w14:textId="77777777" w:rsidR="00E23203" w:rsidRPr="00E23203" w:rsidRDefault="00E23203" w:rsidP="00D3403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232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</w:tcPr>
          <w:p w14:paraId="29B17EF4" w14:textId="77777777" w:rsidR="00E23203" w:rsidRPr="00E23203" w:rsidRDefault="00E23203" w:rsidP="00D3403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9602731" w14:textId="77777777" w:rsidR="00E23203" w:rsidRPr="00E23203" w:rsidRDefault="00E23203" w:rsidP="00D3403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320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18CC4065" w14:textId="77777777" w:rsidR="00E23203" w:rsidRPr="00E23203" w:rsidRDefault="00E23203" w:rsidP="00D3403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ECF2201" w14:textId="77777777" w:rsidR="00E23203" w:rsidRPr="00E23203" w:rsidRDefault="00E23203" w:rsidP="00D3403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320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E23203" w:rsidRPr="00E23203" w14:paraId="6375A11A" w14:textId="77777777" w:rsidTr="00D34039">
        <w:trPr>
          <w:cantSplit/>
          <w:trHeight w:val="20"/>
          <w:tblHeader/>
        </w:trPr>
        <w:tc>
          <w:tcPr>
            <w:tcW w:w="4050" w:type="dxa"/>
          </w:tcPr>
          <w:p w14:paraId="2A550E5D" w14:textId="33E99EBF" w:rsidR="00E23203" w:rsidRPr="00E23203" w:rsidRDefault="00E23203" w:rsidP="00D3403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1C14C27B" w14:textId="534191CB" w:rsidR="00E23203" w:rsidRPr="00E23203" w:rsidRDefault="00E23203" w:rsidP="00D34039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E232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E232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E232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94048" w:rsidRPr="00E23203" w14:paraId="583E29E2" w14:textId="77777777" w:rsidTr="00D34039">
        <w:trPr>
          <w:cantSplit/>
          <w:trHeight w:val="20"/>
        </w:trPr>
        <w:tc>
          <w:tcPr>
            <w:tcW w:w="4050" w:type="dxa"/>
          </w:tcPr>
          <w:p w14:paraId="32B25A08" w14:textId="532ABC5A" w:rsidR="00494048" w:rsidRPr="00E23203" w:rsidRDefault="00494048" w:rsidP="0049404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ที่ดิน</w:t>
            </w:r>
          </w:p>
        </w:tc>
        <w:tc>
          <w:tcPr>
            <w:tcW w:w="1260" w:type="dxa"/>
          </w:tcPr>
          <w:p w14:paraId="7F34BAD8" w14:textId="72A23A2A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156.</w:t>
            </w:r>
            <w:r w:rsidRPr="00C42F9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24</w:t>
            </w:r>
          </w:p>
        </w:tc>
        <w:tc>
          <w:tcPr>
            <w:tcW w:w="178" w:type="dxa"/>
            <w:vAlign w:val="bottom"/>
          </w:tcPr>
          <w:p w14:paraId="24F0FDC9" w14:textId="77777777" w:rsidR="00494048" w:rsidRPr="00E23203" w:rsidRDefault="00494048" w:rsidP="0049404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C44D1AC" w14:textId="187AA5A5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156.24</w:t>
            </w:r>
          </w:p>
        </w:tc>
        <w:tc>
          <w:tcPr>
            <w:tcW w:w="180" w:type="dxa"/>
            <w:vAlign w:val="bottom"/>
          </w:tcPr>
          <w:p w14:paraId="072CA288" w14:textId="7777777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663F639" w14:textId="213AC2CC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E9D919" w14:textId="7777777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D3A7F9B" w14:textId="1A7C8224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048" w:rsidRPr="00E23203" w14:paraId="048333AD" w14:textId="77777777" w:rsidTr="00D34039">
        <w:trPr>
          <w:cantSplit/>
          <w:trHeight w:val="20"/>
        </w:trPr>
        <w:tc>
          <w:tcPr>
            <w:tcW w:w="4050" w:type="dxa"/>
          </w:tcPr>
          <w:p w14:paraId="1B3DBBFC" w14:textId="217376B7" w:rsidR="00494048" w:rsidRPr="00E23203" w:rsidRDefault="00494048" w:rsidP="00494048">
            <w:pPr>
              <w:rPr>
                <w:rFonts w:asciiTheme="majorBidi" w:hAnsiTheme="majorBidi" w:cstheme="majorBidi"/>
                <w:cs/>
              </w:rPr>
            </w:pPr>
            <w:r w:rsidRPr="00C57D41">
              <w:rPr>
                <w:rFonts w:asciiTheme="majorBidi" w:hAnsiTheme="majorBidi" w:cstheme="majorBidi" w:hint="cs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cs/>
              </w:rPr>
              <w:t>และสิ่งปลูกสร้าง</w:t>
            </w:r>
          </w:p>
        </w:tc>
        <w:tc>
          <w:tcPr>
            <w:tcW w:w="1260" w:type="dxa"/>
          </w:tcPr>
          <w:p w14:paraId="2A61735D" w14:textId="6FEFB458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189.2</w:t>
            </w:r>
            <w:r w:rsidR="00C60B7C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vAlign w:val="bottom"/>
          </w:tcPr>
          <w:p w14:paraId="77936ED4" w14:textId="77777777" w:rsidR="00494048" w:rsidRPr="00E23203" w:rsidRDefault="00494048" w:rsidP="0049404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E0FB61F" w14:textId="3431603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204.83</w:t>
            </w:r>
          </w:p>
        </w:tc>
        <w:tc>
          <w:tcPr>
            <w:tcW w:w="180" w:type="dxa"/>
            <w:vAlign w:val="bottom"/>
          </w:tcPr>
          <w:p w14:paraId="6BCAADE2" w14:textId="7777777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97DA339" w14:textId="664FE07A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12.85</w:t>
            </w:r>
          </w:p>
        </w:tc>
        <w:tc>
          <w:tcPr>
            <w:tcW w:w="180" w:type="dxa"/>
            <w:vAlign w:val="bottom"/>
          </w:tcPr>
          <w:p w14:paraId="43EB9FBE" w14:textId="7777777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15C144A" w14:textId="359968BC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14.66</w:t>
            </w:r>
          </w:p>
        </w:tc>
      </w:tr>
      <w:tr w:rsidR="00494048" w:rsidRPr="00E23203" w14:paraId="1B677216" w14:textId="77777777" w:rsidTr="00D34039">
        <w:trPr>
          <w:cantSplit/>
          <w:trHeight w:val="20"/>
        </w:trPr>
        <w:tc>
          <w:tcPr>
            <w:tcW w:w="4050" w:type="dxa"/>
          </w:tcPr>
          <w:p w14:paraId="63D9B55E" w14:textId="7A8EA161" w:rsidR="00494048" w:rsidRPr="00E23203" w:rsidRDefault="00494048" w:rsidP="00494048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320FB110" w14:textId="7D5C32E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13.3</w:t>
            </w:r>
            <w:r w:rsidR="00C60B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78" w:type="dxa"/>
            <w:vAlign w:val="bottom"/>
          </w:tcPr>
          <w:p w14:paraId="1F088B74" w14:textId="77777777" w:rsidR="00494048" w:rsidRPr="00E23203" w:rsidRDefault="00494048" w:rsidP="0049404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DAB669" w14:textId="6544FD70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17.61</w:t>
            </w:r>
          </w:p>
        </w:tc>
        <w:tc>
          <w:tcPr>
            <w:tcW w:w="180" w:type="dxa"/>
            <w:vAlign w:val="bottom"/>
          </w:tcPr>
          <w:p w14:paraId="5294A8BE" w14:textId="7777777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C1A6F9E" w14:textId="21639664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38DE23" w14:textId="7777777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9AEA11B" w14:textId="5953BCFA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048" w:rsidRPr="00E23203" w14:paraId="376BC08A" w14:textId="77777777" w:rsidTr="00D34039">
        <w:trPr>
          <w:cantSplit/>
          <w:trHeight w:val="20"/>
        </w:trPr>
        <w:tc>
          <w:tcPr>
            <w:tcW w:w="4050" w:type="dxa"/>
          </w:tcPr>
          <w:p w14:paraId="481E559B" w14:textId="3934AB56" w:rsidR="00494048" w:rsidRDefault="00494048" w:rsidP="00494048">
            <w:pPr>
              <w:rPr>
                <w:rFonts w:asciiTheme="majorBidi" w:hAnsiTheme="majorBidi" w:cstheme="majorBidi"/>
                <w:cs/>
              </w:rPr>
            </w:pPr>
            <w:r w:rsidRPr="00C57D41">
              <w:rPr>
                <w:rFonts w:asciiTheme="majorBidi" w:hAnsiTheme="majorBidi" w:cstheme="majorBidi"/>
                <w:cs/>
              </w:rPr>
              <w:t>อ</w:t>
            </w:r>
            <w:r>
              <w:rPr>
                <w:rFonts w:asciiTheme="majorBidi" w:hAnsiTheme="majorBidi" w:cstheme="majorBidi" w:hint="cs"/>
                <w:cs/>
              </w:rPr>
              <w:t>ุปกรณ์สำนักงาน</w:t>
            </w:r>
          </w:p>
        </w:tc>
        <w:tc>
          <w:tcPr>
            <w:tcW w:w="1260" w:type="dxa"/>
          </w:tcPr>
          <w:p w14:paraId="4EC7028F" w14:textId="1390A9B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0.22</w:t>
            </w:r>
          </w:p>
        </w:tc>
        <w:tc>
          <w:tcPr>
            <w:tcW w:w="178" w:type="dxa"/>
            <w:vAlign w:val="bottom"/>
          </w:tcPr>
          <w:p w14:paraId="43BA0D54" w14:textId="77777777" w:rsidR="00494048" w:rsidRPr="00E23203" w:rsidRDefault="00494048" w:rsidP="0049404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39E2023" w14:textId="22BB9B43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0.41</w:t>
            </w:r>
          </w:p>
        </w:tc>
        <w:tc>
          <w:tcPr>
            <w:tcW w:w="180" w:type="dxa"/>
            <w:vAlign w:val="bottom"/>
          </w:tcPr>
          <w:p w14:paraId="7443C9A2" w14:textId="7777777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79B53C5" w14:textId="048D4DA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E99996" w14:textId="7777777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8B5F459" w14:textId="7C85A400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048" w:rsidRPr="00E23203" w14:paraId="7CB25967" w14:textId="77777777" w:rsidTr="00D34039">
        <w:trPr>
          <w:cantSplit/>
          <w:trHeight w:val="20"/>
        </w:trPr>
        <w:tc>
          <w:tcPr>
            <w:tcW w:w="4050" w:type="dxa"/>
          </w:tcPr>
          <w:p w14:paraId="6A907155" w14:textId="77777777" w:rsidR="00494048" w:rsidRPr="00E23203" w:rsidRDefault="00494048" w:rsidP="00494048">
            <w:pPr>
              <w:rPr>
                <w:rFonts w:asciiTheme="majorBidi" w:hAnsiTheme="majorBidi" w:cstheme="majorBidi"/>
                <w:cs/>
              </w:rPr>
            </w:pPr>
            <w:r w:rsidRPr="00E23203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258C4B0" w14:textId="2FCB7ED0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17.33</w:t>
            </w:r>
          </w:p>
        </w:tc>
        <w:tc>
          <w:tcPr>
            <w:tcW w:w="178" w:type="dxa"/>
            <w:vAlign w:val="bottom"/>
          </w:tcPr>
          <w:p w14:paraId="627E629C" w14:textId="77777777" w:rsidR="00494048" w:rsidRPr="00E23203" w:rsidRDefault="00494048" w:rsidP="0049404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99F03C" w14:textId="1240308F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8.22</w:t>
            </w:r>
          </w:p>
        </w:tc>
        <w:tc>
          <w:tcPr>
            <w:tcW w:w="180" w:type="dxa"/>
            <w:vAlign w:val="bottom"/>
          </w:tcPr>
          <w:p w14:paraId="1DA2076A" w14:textId="7777777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C032A46" w14:textId="3BE8B28B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1.15</w:t>
            </w:r>
          </w:p>
        </w:tc>
        <w:tc>
          <w:tcPr>
            <w:tcW w:w="180" w:type="dxa"/>
            <w:vAlign w:val="bottom"/>
          </w:tcPr>
          <w:p w14:paraId="5079A52F" w14:textId="7777777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5C2C953" w14:textId="2DF18465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048" w:rsidRPr="00E23203" w14:paraId="6B66AC1E" w14:textId="77777777" w:rsidTr="00D34039">
        <w:trPr>
          <w:cantSplit/>
          <w:trHeight w:val="20"/>
        </w:trPr>
        <w:tc>
          <w:tcPr>
            <w:tcW w:w="4050" w:type="dxa"/>
          </w:tcPr>
          <w:p w14:paraId="1CCF04AC" w14:textId="77777777" w:rsidR="00494048" w:rsidRPr="00E23203" w:rsidRDefault="00494048" w:rsidP="00494048">
            <w:pPr>
              <w:rPr>
                <w:rFonts w:asciiTheme="majorBidi" w:hAnsiTheme="majorBidi" w:cstheme="majorBidi"/>
                <w:cs/>
              </w:rPr>
            </w:pPr>
            <w:r w:rsidRPr="00E2320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2EBA3" w14:textId="560E6263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376.</w:t>
            </w:r>
            <w:r w:rsidRPr="00C42F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  <w:r w:rsidR="00C60B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1E46AC0D" w14:textId="77777777" w:rsidR="00494048" w:rsidRPr="00E23203" w:rsidRDefault="00494048" w:rsidP="0049404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18432E6A" w14:textId="4393A1E9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387.31</w:t>
            </w:r>
          </w:p>
        </w:tc>
        <w:tc>
          <w:tcPr>
            <w:tcW w:w="180" w:type="dxa"/>
            <w:vAlign w:val="bottom"/>
          </w:tcPr>
          <w:p w14:paraId="64585B1E" w14:textId="7777777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CAC7A19" w14:textId="1B3336CD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14.</w:t>
            </w:r>
            <w:r w:rsidRPr="0049404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6FD4CFA5" w14:textId="77777777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2EE07B" w14:textId="75AF06C5" w:rsidR="00494048" w:rsidRPr="00E23203" w:rsidRDefault="00494048" w:rsidP="0049404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14.66</w:t>
            </w:r>
          </w:p>
        </w:tc>
      </w:tr>
    </w:tbl>
    <w:p w14:paraId="759B6DB8" w14:textId="77777777" w:rsidR="00F87667" w:rsidRPr="00B10E2C" w:rsidRDefault="00F87667" w:rsidP="00494048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66CD33D6" w14:textId="57E331F3" w:rsidR="00F87667" w:rsidRPr="000B431C" w:rsidRDefault="00F87667" w:rsidP="00F87667">
      <w:pPr>
        <w:tabs>
          <w:tab w:val="clear" w:pos="680"/>
          <w:tab w:val="clear" w:pos="907"/>
        </w:tabs>
        <w:ind w:left="540"/>
        <w:jc w:val="thaiDistribute"/>
        <w:rPr>
          <w:cs/>
        </w:rPr>
      </w:pPr>
      <w:r w:rsidRPr="000B431C">
        <w:rPr>
          <w:rFonts w:asciiTheme="majorBidi" w:hAnsiTheme="majorBidi" w:cstheme="majorBidi"/>
          <w:cs/>
        </w:rPr>
        <w:t xml:space="preserve">ในปี </w:t>
      </w:r>
      <w:r w:rsidR="00327A23" w:rsidRPr="000B431C">
        <w:t>256</w:t>
      </w:r>
      <w:r w:rsidR="003F00D7">
        <w:t>4</w:t>
      </w:r>
      <w:r w:rsidRPr="000B431C">
        <w:rPr>
          <w:rFonts w:asciiTheme="majorBidi" w:hAnsiTheme="majorBidi" w:cstheme="majorBidi"/>
        </w:rPr>
        <w:t xml:space="preserve"> </w:t>
      </w:r>
      <w:r w:rsidRPr="000B431C">
        <w:rPr>
          <w:rFonts w:asciiTheme="majorBidi" w:hAnsiTheme="majorBidi" w:cstheme="majorBidi"/>
          <w:cs/>
        </w:rPr>
        <w:t>สินทรัพย์สิทธิการใช้ของ</w:t>
      </w:r>
      <w:r w:rsidRPr="000B431C">
        <w:rPr>
          <w:cs/>
        </w:rPr>
        <w:t>กลุ่มบริษัท</w:t>
      </w:r>
      <w:r w:rsidR="00494048">
        <w:rPr>
          <w:rFonts w:hint="cs"/>
          <w:cs/>
        </w:rPr>
        <w:t>และบริษัทเพิ่มขึ้น</w:t>
      </w:r>
      <w:r w:rsidRPr="000B431C">
        <w:rPr>
          <w:cs/>
        </w:rPr>
        <w:t xml:space="preserve">เป็นจำนวน </w:t>
      </w:r>
      <w:r w:rsidR="00C60B7C">
        <w:t>14.92</w:t>
      </w:r>
      <w:r w:rsidRPr="000B431C">
        <w:t xml:space="preserve"> </w:t>
      </w:r>
      <w:r w:rsidRPr="000B431C">
        <w:rPr>
          <w:cs/>
        </w:rPr>
        <w:t>ล้านบาท</w:t>
      </w:r>
      <w:r w:rsidR="00B10E2C" w:rsidRPr="000B431C">
        <w:t xml:space="preserve"> </w:t>
      </w:r>
      <w:r w:rsidR="00494048">
        <w:rPr>
          <w:rFonts w:hint="cs"/>
          <w:cs/>
        </w:rPr>
        <w:t>และ</w:t>
      </w:r>
      <w:r w:rsidR="00B10E2C" w:rsidRPr="000B431C">
        <w:rPr>
          <w:rFonts w:hint="cs"/>
          <w:cs/>
        </w:rPr>
        <w:t xml:space="preserve"> </w:t>
      </w:r>
      <w:r w:rsidR="00494048">
        <w:t>1.41</w:t>
      </w:r>
      <w:r w:rsidR="00B10E2C" w:rsidRPr="000B431C">
        <w:t xml:space="preserve"> </w:t>
      </w:r>
      <w:r w:rsidR="00B10E2C" w:rsidRPr="000B431C">
        <w:rPr>
          <w:rFonts w:hint="cs"/>
          <w:cs/>
        </w:rPr>
        <w:t xml:space="preserve">ล้านบาท </w:t>
      </w:r>
      <w:r w:rsidR="002E37D0">
        <w:rPr>
          <w:rFonts w:hint="cs"/>
          <w:cs/>
        </w:rPr>
        <w:t>ตามลำดับ</w:t>
      </w:r>
    </w:p>
    <w:p w14:paraId="694A8CA7" w14:textId="77777777" w:rsidR="00F87667" w:rsidRPr="0038531E" w:rsidRDefault="00F87667" w:rsidP="00F8766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Cs w:val="22"/>
          <w:highlight w:val="yellow"/>
          <w:lang w:val="en-US" w:bidi="th-TH"/>
        </w:rPr>
      </w:pPr>
    </w:p>
    <w:p w14:paraId="6C02E2CB" w14:textId="22311F11" w:rsidR="00F87667" w:rsidRPr="00AD1E3E" w:rsidRDefault="00F87667" w:rsidP="00F8766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D1E3E">
        <w:rPr>
          <w:rFonts w:asciiTheme="majorBidi" w:hAnsiTheme="majorBidi" w:cstheme="majorBidi"/>
          <w:sz w:val="30"/>
          <w:szCs w:val="30"/>
          <w:cs/>
          <w:lang w:bidi="th-TH"/>
        </w:rPr>
        <w:t>บริษัทเช่า</w:t>
      </w:r>
      <w:r w:rsidR="00FC0CF5" w:rsidRPr="00AD1E3E">
        <w:rPr>
          <w:rFonts w:asciiTheme="majorBidi" w:hAnsiTheme="majorBidi" w:cstheme="majorBidi" w:hint="cs"/>
          <w:sz w:val="30"/>
          <w:szCs w:val="30"/>
          <w:cs/>
          <w:lang w:bidi="th-TH"/>
        </w:rPr>
        <w:t>อาคารสำนักงาน</w:t>
      </w:r>
      <w:r w:rsidRPr="00AD1E3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เป็นระยะเวลา </w:t>
      </w:r>
      <w:r w:rsidR="00FC0CF5" w:rsidRPr="00AD1E3E">
        <w:rPr>
          <w:rFonts w:asciiTheme="majorBidi" w:hAnsiTheme="majorBidi" w:cstheme="majorBidi"/>
          <w:sz w:val="30"/>
          <w:szCs w:val="30"/>
          <w:lang w:bidi="th-TH"/>
        </w:rPr>
        <w:t>11</w:t>
      </w:r>
      <w:r w:rsidRPr="00AD1E3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BCB19B1" w14:textId="77777777" w:rsidR="00080891" w:rsidRPr="00B10E2C" w:rsidRDefault="00080891" w:rsidP="006B0E4C">
      <w:pPr>
        <w:tabs>
          <w:tab w:val="clear" w:pos="454"/>
        </w:tabs>
        <w:jc w:val="thaiDistribute"/>
        <w:rPr>
          <w:rFonts w:asciiTheme="majorBidi" w:hAnsiTheme="majorBidi" w:cstheme="majorBidi"/>
          <w:i/>
          <w:iCs/>
          <w:sz w:val="22"/>
          <w:szCs w:val="22"/>
          <w:highlight w:val="cyan"/>
        </w:rPr>
      </w:pPr>
    </w:p>
    <w:p w14:paraId="78D9E690" w14:textId="157C7599" w:rsidR="00F87667" w:rsidRPr="00154FD9" w:rsidRDefault="00F87667" w:rsidP="00F8766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154FD9">
        <w:rPr>
          <w:rFonts w:asciiTheme="majorBidi" w:hAnsiTheme="majorBidi" w:cstheme="majorBidi"/>
          <w:i/>
          <w:iCs/>
          <w:cs/>
        </w:rPr>
        <w:t>สิทธิเลือกในการขยายอายุสัญญาเช่า</w:t>
      </w:r>
    </w:p>
    <w:p w14:paraId="5A6F1EB1" w14:textId="77777777" w:rsidR="00F87667" w:rsidRPr="00B10E2C" w:rsidRDefault="00F87667" w:rsidP="00F8766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73F95A38" w14:textId="14A2F95B" w:rsidR="006B0E4C" w:rsidRDefault="00F87667" w:rsidP="00F8766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cs/>
        </w:rPr>
      </w:pPr>
      <w:r w:rsidRPr="00220815">
        <w:rPr>
          <w:rFonts w:asciiTheme="majorBidi" w:hAnsiTheme="majorBidi" w:cstheme="majorBidi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</w:t>
      </w:r>
    </w:p>
    <w:p w14:paraId="4B44E529" w14:textId="77777777" w:rsidR="006B0E4C" w:rsidRDefault="006B0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F87667" w:rsidRPr="00E45399" w14:paraId="0FD6F9E6" w14:textId="77777777" w:rsidTr="00A7372C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67E80DFC" w14:textId="77777777" w:rsidR="00F87667" w:rsidRPr="00F87667" w:rsidRDefault="00F87667" w:rsidP="00A737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C6D7063" w14:textId="62021FE2" w:rsidR="00F87667" w:rsidRPr="00F87667" w:rsidRDefault="00F87667" w:rsidP="00A7372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8766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876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D7D58C3" w14:textId="77777777" w:rsidR="00F87667" w:rsidRPr="00F87667" w:rsidRDefault="00F87667" w:rsidP="00A7372C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CC2FFA9" w14:textId="7D61F6A6" w:rsidR="00F87667" w:rsidRPr="00F87667" w:rsidRDefault="00F87667" w:rsidP="00A7372C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F8766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87667" w:rsidRPr="00E45399" w14:paraId="6E158247" w14:textId="77777777" w:rsidTr="00A7372C">
        <w:trPr>
          <w:cantSplit/>
          <w:tblHeader/>
        </w:trPr>
        <w:tc>
          <w:tcPr>
            <w:tcW w:w="4050" w:type="dxa"/>
          </w:tcPr>
          <w:p w14:paraId="453D97A3" w14:textId="642C0E27" w:rsidR="00F87667" w:rsidRPr="00154FD9" w:rsidRDefault="00F87667" w:rsidP="00A737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54F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327A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54F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54F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66EF330F" w14:textId="70D0B40D" w:rsidR="00F87667" w:rsidRPr="00F87667" w:rsidRDefault="00327A23" w:rsidP="00A737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38531E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186C768" w14:textId="77777777" w:rsidR="00F87667" w:rsidRPr="00F87667" w:rsidRDefault="00F87667" w:rsidP="00A737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A9C850C" w14:textId="1BC19A0E" w:rsidR="00F87667" w:rsidRPr="00F87667" w:rsidRDefault="00327A23" w:rsidP="00A737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38531E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1A8F3E7" w14:textId="77777777" w:rsidR="00F87667" w:rsidRPr="00F87667" w:rsidRDefault="00F87667" w:rsidP="00A737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1C264" w14:textId="435E7663" w:rsidR="00F87667" w:rsidRPr="00F87667" w:rsidRDefault="00327A23" w:rsidP="00A737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38531E">
              <w:rPr>
                <w:rFonts w:ascii="Angsana New" w:hAnsi="Angsana New"/>
                <w:b w:val="0"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DAB53D7" w14:textId="77777777" w:rsidR="00F87667" w:rsidRPr="00F87667" w:rsidRDefault="00F87667" w:rsidP="00A737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C2CF5" w14:textId="3CC7A625" w:rsidR="00F87667" w:rsidRPr="00F87667" w:rsidRDefault="00327A23" w:rsidP="00A7372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38531E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</w:p>
        </w:tc>
      </w:tr>
      <w:tr w:rsidR="00F87667" w:rsidRPr="00E45399" w14:paraId="37A46F1A" w14:textId="77777777" w:rsidTr="00A7372C">
        <w:trPr>
          <w:cantSplit/>
          <w:tblHeader/>
        </w:trPr>
        <w:tc>
          <w:tcPr>
            <w:tcW w:w="4050" w:type="dxa"/>
          </w:tcPr>
          <w:p w14:paraId="4A33BE60" w14:textId="3240325F" w:rsidR="00F87667" w:rsidRPr="00154FD9" w:rsidRDefault="00F87667" w:rsidP="00A7372C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70" w:type="dxa"/>
            <w:gridSpan w:val="7"/>
          </w:tcPr>
          <w:p w14:paraId="3E1B47F6" w14:textId="77777777" w:rsidR="00F87667" w:rsidRPr="00F87667" w:rsidRDefault="00F87667" w:rsidP="00A7372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876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87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F876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87667" w:rsidRPr="00E45399" w14:paraId="5F240387" w14:textId="77777777" w:rsidTr="00A7372C">
        <w:trPr>
          <w:cantSplit/>
        </w:trPr>
        <w:tc>
          <w:tcPr>
            <w:tcW w:w="4050" w:type="dxa"/>
          </w:tcPr>
          <w:p w14:paraId="3A46FDE8" w14:textId="77777777" w:rsidR="00F87667" w:rsidRPr="00154FD9" w:rsidRDefault="00F87667" w:rsidP="00A7372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54FD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154FD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54FD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080" w:type="dxa"/>
          </w:tcPr>
          <w:p w14:paraId="50876F5E" w14:textId="77777777" w:rsidR="00F87667" w:rsidRPr="00F87667" w:rsidRDefault="00F87667" w:rsidP="00A737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C84AED" w14:textId="77777777" w:rsidR="00F87667" w:rsidRPr="00F87667" w:rsidRDefault="00F87667" w:rsidP="00A737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EF67DF" w14:textId="77777777" w:rsidR="00F87667" w:rsidRPr="00F87667" w:rsidRDefault="00F87667" w:rsidP="00A737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70C6EF" w14:textId="77777777" w:rsidR="00F87667" w:rsidRPr="00F87667" w:rsidRDefault="00F87667" w:rsidP="00A737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C681D" w14:textId="77777777" w:rsidR="00F87667" w:rsidRPr="00F87667" w:rsidRDefault="00F87667" w:rsidP="00A737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182D73D" w14:textId="77777777" w:rsidR="00F87667" w:rsidRPr="00F87667" w:rsidRDefault="00F87667" w:rsidP="00A7372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87E334" w14:textId="77777777" w:rsidR="00F87667" w:rsidRPr="00F87667" w:rsidRDefault="00F87667" w:rsidP="00A737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667" w:rsidRPr="00E45399" w14:paraId="0F1E4B23" w14:textId="77777777" w:rsidTr="00A7372C">
        <w:trPr>
          <w:cantSplit/>
        </w:trPr>
        <w:tc>
          <w:tcPr>
            <w:tcW w:w="4050" w:type="dxa"/>
          </w:tcPr>
          <w:p w14:paraId="237D6C6E" w14:textId="77777777" w:rsidR="00F87667" w:rsidRPr="00154FD9" w:rsidRDefault="00F87667" w:rsidP="00A7372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s/>
              </w:rPr>
            </w:pPr>
            <w:r w:rsidRPr="00154FD9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DB571BC" w14:textId="77777777" w:rsidR="00F87667" w:rsidRPr="00F87667" w:rsidRDefault="00F87667" w:rsidP="00A737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D8EE7F" w14:textId="77777777" w:rsidR="00F87667" w:rsidRPr="00F87667" w:rsidRDefault="00F87667" w:rsidP="00A7372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4256A1" w14:textId="77777777" w:rsidR="00F87667" w:rsidRPr="00F87667" w:rsidRDefault="00F87667" w:rsidP="00A737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90225D3" w14:textId="77777777" w:rsidR="00F87667" w:rsidRPr="00F87667" w:rsidRDefault="00F87667" w:rsidP="00A7372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71C022" w14:textId="77777777" w:rsidR="00F87667" w:rsidRPr="00F87667" w:rsidRDefault="00F87667" w:rsidP="00A737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0E49FD5" w14:textId="77777777" w:rsidR="00F87667" w:rsidRPr="00F87667" w:rsidRDefault="00F87667" w:rsidP="00A7372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49328" w14:textId="77777777" w:rsidR="00F87667" w:rsidRPr="00F87667" w:rsidRDefault="00F87667" w:rsidP="00A737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531E" w:rsidRPr="00E45399" w14:paraId="6AA514B3" w14:textId="77777777" w:rsidTr="00B93B4E">
        <w:trPr>
          <w:cantSplit/>
        </w:trPr>
        <w:tc>
          <w:tcPr>
            <w:tcW w:w="4050" w:type="dxa"/>
          </w:tcPr>
          <w:p w14:paraId="18353CE2" w14:textId="653A68A5" w:rsidR="0038531E" w:rsidRPr="00154FD9" w:rsidRDefault="0038531E" w:rsidP="00EC5131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154F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โรงงานและ</w:t>
            </w:r>
            <w:r w:rsidR="0049404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080" w:type="dxa"/>
            <w:vAlign w:val="bottom"/>
          </w:tcPr>
          <w:p w14:paraId="4D6D624C" w14:textId="4A0502C6" w:rsidR="0038531E" w:rsidRPr="00F87667" w:rsidRDefault="00656EF8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15.59</w:t>
            </w:r>
          </w:p>
        </w:tc>
        <w:tc>
          <w:tcPr>
            <w:tcW w:w="180" w:type="dxa"/>
            <w:vAlign w:val="bottom"/>
          </w:tcPr>
          <w:p w14:paraId="7860E049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895931" w14:textId="5866BC45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15.60</w:t>
            </w:r>
          </w:p>
        </w:tc>
        <w:tc>
          <w:tcPr>
            <w:tcW w:w="180" w:type="dxa"/>
            <w:vAlign w:val="bottom"/>
          </w:tcPr>
          <w:p w14:paraId="2B2F6C44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5940C6" w14:textId="2813E98E" w:rsidR="0038531E" w:rsidRPr="00F87667" w:rsidRDefault="00AD1E3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1.81</w:t>
            </w:r>
          </w:p>
        </w:tc>
        <w:tc>
          <w:tcPr>
            <w:tcW w:w="180" w:type="dxa"/>
            <w:vAlign w:val="bottom"/>
          </w:tcPr>
          <w:p w14:paraId="5C16BE20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88B56D" w14:textId="67990286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1.81</w:t>
            </w:r>
          </w:p>
        </w:tc>
      </w:tr>
      <w:tr w:rsidR="0038531E" w:rsidRPr="00E45399" w14:paraId="08B28B0B" w14:textId="77777777" w:rsidTr="00B93B4E">
        <w:trPr>
          <w:cantSplit/>
        </w:trPr>
        <w:tc>
          <w:tcPr>
            <w:tcW w:w="4050" w:type="dxa"/>
          </w:tcPr>
          <w:p w14:paraId="5A180BD7" w14:textId="0CCD6021" w:rsidR="0038531E" w:rsidRPr="00154FD9" w:rsidRDefault="0038531E" w:rsidP="00EC5131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vAlign w:val="bottom"/>
          </w:tcPr>
          <w:p w14:paraId="678B17C3" w14:textId="69C905C4" w:rsidR="0038531E" w:rsidRPr="00F87667" w:rsidRDefault="00656EF8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4.26</w:t>
            </w:r>
          </w:p>
        </w:tc>
        <w:tc>
          <w:tcPr>
            <w:tcW w:w="180" w:type="dxa"/>
            <w:vAlign w:val="bottom"/>
          </w:tcPr>
          <w:p w14:paraId="5E1B79D1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1D28EE" w14:textId="6B5F48DD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4.26</w:t>
            </w:r>
          </w:p>
        </w:tc>
        <w:tc>
          <w:tcPr>
            <w:tcW w:w="180" w:type="dxa"/>
            <w:vAlign w:val="bottom"/>
          </w:tcPr>
          <w:p w14:paraId="7CB822C6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1B10D9" w14:textId="6B319BE7" w:rsidR="0038531E" w:rsidRPr="00F87667" w:rsidRDefault="00AD1E3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C6225AF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4C5DAD" w14:textId="26BF9434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531E" w:rsidRPr="00E45399" w14:paraId="6F9F7738" w14:textId="77777777" w:rsidTr="00B93B4E">
        <w:trPr>
          <w:cantSplit/>
        </w:trPr>
        <w:tc>
          <w:tcPr>
            <w:tcW w:w="4050" w:type="dxa"/>
          </w:tcPr>
          <w:p w14:paraId="5AC9F4F8" w14:textId="72C8B893" w:rsidR="0038531E" w:rsidRPr="00154FD9" w:rsidRDefault="0038531E" w:rsidP="00EC5131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4FD9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ุปกรณ์สำนักงาน</w:t>
            </w:r>
          </w:p>
        </w:tc>
        <w:tc>
          <w:tcPr>
            <w:tcW w:w="1080" w:type="dxa"/>
            <w:vAlign w:val="bottom"/>
          </w:tcPr>
          <w:p w14:paraId="10C7B905" w14:textId="7BC47158" w:rsidR="0038531E" w:rsidRDefault="00656EF8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0.20</w:t>
            </w:r>
          </w:p>
        </w:tc>
        <w:tc>
          <w:tcPr>
            <w:tcW w:w="180" w:type="dxa"/>
            <w:vAlign w:val="bottom"/>
          </w:tcPr>
          <w:p w14:paraId="5911B002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9A299A" w14:textId="2C66B38B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0.18</w:t>
            </w:r>
          </w:p>
        </w:tc>
        <w:tc>
          <w:tcPr>
            <w:tcW w:w="180" w:type="dxa"/>
            <w:vAlign w:val="bottom"/>
          </w:tcPr>
          <w:p w14:paraId="333AA980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8561F3" w14:textId="0A40DEC9" w:rsidR="0038531E" w:rsidRDefault="00AD1E3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40B87EF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6AC1F3" w14:textId="48203D17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531E" w:rsidRPr="00E45399" w14:paraId="74BFFDF3" w14:textId="77777777" w:rsidTr="00B93B4E">
        <w:trPr>
          <w:cantSplit/>
        </w:trPr>
        <w:tc>
          <w:tcPr>
            <w:tcW w:w="4050" w:type="dxa"/>
          </w:tcPr>
          <w:p w14:paraId="448CECA1" w14:textId="77777777" w:rsidR="0038531E" w:rsidRPr="00154FD9" w:rsidRDefault="0038531E" w:rsidP="00EC5131">
            <w:pPr>
              <w:pStyle w:val="ListParagraph"/>
              <w:numPr>
                <w:ilvl w:val="0"/>
                <w:numId w:val="9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154F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D5EA8D6" w14:textId="1A0C40DD" w:rsidR="0038531E" w:rsidRPr="00F87667" w:rsidRDefault="00656EF8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5.81</w:t>
            </w:r>
          </w:p>
        </w:tc>
        <w:tc>
          <w:tcPr>
            <w:tcW w:w="180" w:type="dxa"/>
            <w:vAlign w:val="bottom"/>
          </w:tcPr>
          <w:p w14:paraId="63801D77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F744A8" w14:textId="380F07BC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</w:t>
            </w:r>
            <w:r w:rsidR="004940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80" w:type="dxa"/>
            <w:vAlign w:val="bottom"/>
          </w:tcPr>
          <w:p w14:paraId="5D11C67C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F85AA4" w14:textId="109A0F2F" w:rsidR="0038531E" w:rsidRPr="00F87667" w:rsidRDefault="00AD1E3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0.26</w:t>
            </w:r>
          </w:p>
        </w:tc>
        <w:tc>
          <w:tcPr>
            <w:tcW w:w="180" w:type="dxa"/>
            <w:vAlign w:val="bottom"/>
          </w:tcPr>
          <w:p w14:paraId="0BBA0605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85A962" w14:textId="4F63F105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531E" w:rsidRPr="00E45399" w14:paraId="7C7F0C5B" w14:textId="77777777" w:rsidTr="00B93B4E">
        <w:trPr>
          <w:cantSplit/>
        </w:trPr>
        <w:tc>
          <w:tcPr>
            <w:tcW w:w="4050" w:type="dxa"/>
          </w:tcPr>
          <w:p w14:paraId="518F3162" w14:textId="77777777" w:rsidR="0038531E" w:rsidRPr="00154FD9" w:rsidRDefault="0038531E" w:rsidP="0038531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s/>
              </w:rPr>
            </w:pPr>
            <w:r w:rsidRPr="00154FD9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7D665FBA" w14:textId="717188CF" w:rsidR="0038531E" w:rsidRPr="00F87667" w:rsidRDefault="00C60B7C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19.62</w:t>
            </w:r>
          </w:p>
        </w:tc>
        <w:tc>
          <w:tcPr>
            <w:tcW w:w="180" w:type="dxa"/>
            <w:vAlign w:val="bottom"/>
          </w:tcPr>
          <w:p w14:paraId="5B736EAF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6A2330" w14:textId="62AFC6C2" w:rsidR="0038531E" w:rsidRPr="00DB148C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20.57</w:t>
            </w:r>
          </w:p>
        </w:tc>
        <w:tc>
          <w:tcPr>
            <w:tcW w:w="180" w:type="dxa"/>
            <w:vAlign w:val="bottom"/>
          </w:tcPr>
          <w:p w14:paraId="60D4CCB1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BD7DA3" w14:textId="4A7BEDFF" w:rsidR="0038531E" w:rsidRPr="00AD1E3E" w:rsidRDefault="00AD1E3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1E3E">
              <w:rPr>
                <w:rFonts w:asciiTheme="majorBidi" w:hAnsiTheme="majorBidi" w:cstheme="majorBidi"/>
                <w:sz w:val="30"/>
                <w:szCs w:val="30"/>
              </w:rPr>
              <w:t>0.63</w:t>
            </w:r>
          </w:p>
        </w:tc>
        <w:tc>
          <w:tcPr>
            <w:tcW w:w="180" w:type="dxa"/>
            <w:vAlign w:val="bottom"/>
          </w:tcPr>
          <w:p w14:paraId="2689C02A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9DDEF5" w14:textId="646DA775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0.59</w:t>
            </w:r>
          </w:p>
        </w:tc>
      </w:tr>
      <w:tr w:rsidR="0038531E" w:rsidRPr="00E45399" w14:paraId="75522782" w14:textId="77777777" w:rsidTr="00B93B4E">
        <w:trPr>
          <w:cantSplit/>
        </w:trPr>
        <w:tc>
          <w:tcPr>
            <w:tcW w:w="4050" w:type="dxa"/>
          </w:tcPr>
          <w:p w14:paraId="3109F778" w14:textId="77777777" w:rsidR="0038531E" w:rsidRPr="00154FD9" w:rsidRDefault="0038531E" w:rsidP="0038531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</w:rPr>
            </w:pPr>
            <w:r w:rsidRPr="00154FD9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66678C89" w14:textId="3DFA393E" w:rsidR="0038531E" w:rsidRPr="00F87667" w:rsidRDefault="00656EF8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4.85</w:t>
            </w:r>
          </w:p>
        </w:tc>
        <w:tc>
          <w:tcPr>
            <w:tcW w:w="180" w:type="dxa"/>
            <w:vAlign w:val="bottom"/>
          </w:tcPr>
          <w:p w14:paraId="2D874AB9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4A64B6" w14:textId="2EFC168C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9.46</w:t>
            </w:r>
          </w:p>
        </w:tc>
        <w:tc>
          <w:tcPr>
            <w:tcW w:w="180" w:type="dxa"/>
            <w:vAlign w:val="bottom"/>
          </w:tcPr>
          <w:p w14:paraId="53067B39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B22322" w14:textId="73F846DB" w:rsidR="0038531E" w:rsidRPr="00AD1E3E" w:rsidRDefault="00AD1E3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1E3E">
              <w:rPr>
                <w:rFonts w:asciiTheme="majorBidi" w:hAnsiTheme="majorBidi" w:cstheme="majorBidi"/>
                <w:sz w:val="30"/>
                <w:szCs w:val="30"/>
              </w:rPr>
              <w:t>0.04</w:t>
            </w:r>
          </w:p>
        </w:tc>
        <w:tc>
          <w:tcPr>
            <w:tcW w:w="180" w:type="dxa"/>
            <w:vAlign w:val="bottom"/>
          </w:tcPr>
          <w:p w14:paraId="5EFA98A1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E4B0E" w14:textId="5F5D7747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0.48</w:t>
            </w:r>
          </w:p>
        </w:tc>
      </w:tr>
      <w:tr w:rsidR="0038531E" w:rsidRPr="00E45399" w14:paraId="6EA3B443" w14:textId="77777777" w:rsidTr="00A7372C">
        <w:trPr>
          <w:cantSplit/>
        </w:trPr>
        <w:tc>
          <w:tcPr>
            <w:tcW w:w="4050" w:type="dxa"/>
          </w:tcPr>
          <w:p w14:paraId="6BC294BE" w14:textId="64C244EE" w:rsidR="0038531E" w:rsidRPr="00154FD9" w:rsidRDefault="0038531E" w:rsidP="0038531E">
            <w:pPr>
              <w:tabs>
                <w:tab w:val="clear" w:pos="680"/>
                <w:tab w:val="clear" w:pos="907"/>
              </w:tabs>
              <w:ind w:left="190" w:hanging="180"/>
              <w:rPr>
                <w:rFonts w:asciiTheme="majorBidi" w:hAnsiTheme="majorBidi" w:cstheme="majorBidi"/>
              </w:rPr>
            </w:pPr>
            <w:r w:rsidRPr="00154FD9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22D13A3B" w14:textId="77E66555" w:rsidR="0038531E" w:rsidRPr="00F87667" w:rsidRDefault="00656EF8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2.37</w:t>
            </w:r>
          </w:p>
        </w:tc>
        <w:tc>
          <w:tcPr>
            <w:tcW w:w="180" w:type="dxa"/>
            <w:vAlign w:val="bottom"/>
          </w:tcPr>
          <w:p w14:paraId="4FB3B0FD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99C5A8" w14:textId="61B3E122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2.35</w:t>
            </w:r>
          </w:p>
        </w:tc>
        <w:tc>
          <w:tcPr>
            <w:tcW w:w="180" w:type="dxa"/>
            <w:vAlign w:val="bottom"/>
          </w:tcPr>
          <w:p w14:paraId="15409F84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44A7D" w14:textId="6F443D46" w:rsidR="0038531E" w:rsidRPr="00AD1E3E" w:rsidRDefault="00AD1E3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D1E3E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180" w:type="dxa"/>
            <w:vAlign w:val="bottom"/>
          </w:tcPr>
          <w:p w14:paraId="501A9ED0" w14:textId="77777777" w:rsidR="0038531E" w:rsidRPr="00F87667" w:rsidRDefault="0038531E" w:rsidP="0038531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4B5FB7" w14:textId="1A986398" w:rsidR="0038531E" w:rsidRPr="00F87667" w:rsidRDefault="0038531E" w:rsidP="0038531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</w:tr>
    </w:tbl>
    <w:p w14:paraId="3D8E2DE7" w14:textId="77777777" w:rsidR="00F87667" w:rsidRPr="003F00D7" w:rsidRDefault="00F87667" w:rsidP="00F8766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283DD7F" w14:textId="3C2D5883" w:rsidR="00F87667" w:rsidRPr="00617297" w:rsidRDefault="00F87667" w:rsidP="00F8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656EF8">
        <w:rPr>
          <w:rFonts w:hint="cs"/>
          <w:cs/>
        </w:rPr>
        <w:t xml:space="preserve">ในปี </w:t>
      </w:r>
      <w:r w:rsidR="00327A23" w:rsidRPr="00656EF8">
        <w:t>256</w:t>
      </w:r>
      <w:r w:rsidR="003F00D7">
        <w:t>4</w:t>
      </w:r>
      <w:r w:rsidRPr="00656EF8">
        <w:t xml:space="preserve"> </w:t>
      </w:r>
      <w:r w:rsidRPr="00656EF8">
        <w:rPr>
          <w:cs/>
        </w:rPr>
        <w:t>กระแสเงินสดจ่ายทั้งหมดของสัญญาเช่า</w:t>
      </w:r>
      <w:r w:rsidRPr="00656EF8">
        <w:rPr>
          <w:rFonts w:hint="cs"/>
          <w:cs/>
        </w:rPr>
        <w:t>ของ</w:t>
      </w:r>
      <w:r w:rsidRPr="00656EF8">
        <w:rPr>
          <w:cs/>
        </w:rPr>
        <w:t xml:space="preserve">กลุ่มบริษัทและบริษัท มีจำนวน </w:t>
      </w:r>
      <w:r w:rsidR="003F00D7">
        <w:t>15.</w:t>
      </w:r>
      <w:r w:rsidR="00481579">
        <w:t>12</w:t>
      </w:r>
      <w:r w:rsidR="006D38CD" w:rsidRPr="00656EF8">
        <w:t xml:space="preserve"> </w:t>
      </w:r>
      <w:r w:rsidRPr="00656EF8">
        <w:rPr>
          <w:cs/>
        </w:rPr>
        <w:t>ล้านบาท</w:t>
      </w:r>
      <w:r w:rsidRPr="00656EF8">
        <w:t xml:space="preserve"> </w:t>
      </w:r>
      <w:r w:rsidRPr="00656EF8">
        <w:rPr>
          <w:cs/>
        </w:rPr>
        <w:t xml:space="preserve">และ </w:t>
      </w:r>
      <w:r w:rsidR="00617297" w:rsidRPr="00656EF8">
        <w:br/>
      </w:r>
      <w:r w:rsidR="00656EF8" w:rsidRPr="00BD2FD3">
        <w:t>2.37</w:t>
      </w:r>
      <w:r w:rsidRPr="00656EF8">
        <w:t xml:space="preserve"> </w:t>
      </w:r>
      <w:r w:rsidRPr="00656EF8">
        <w:rPr>
          <w:cs/>
        </w:rPr>
        <w:t>ล้านบาท ตามลำดับ</w:t>
      </w:r>
      <w:r w:rsidR="00494048">
        <w:t xml:space="preserve"> </w:t>
      </w:r>
      <w:r w:rsidR="00494048" w:rsidRPr="002E37D0">
        <w:rPr>
          <w:i/>
          <w:iCs/>
        </w:rPr>
        <w:t>(2563</w:t>
      </w:r>
      <w:r w:rsidR="00D34039" w:rsidRPr="002E37D0">
        <w:rPr>
          <w:i/>
          <w:iCs/>
        </w:rPr>
        <w:t xml:space="preserve">: </w:t>
      </w:r>
      <w:r w:rsidR="00C60B7C">
        <w:rPr>
          <w:i/>
          <w:iCs/>
        </w:rPr>
        <w:t>24.30</w:t>
      </w:r>
      <w:r w:rsidR="00EE458B" w:rsidRPr="002E37D0">
        <w:rPr>
          <w:i/>
          <w:iCs/>
        </w:rPr>
        <w:t xml:space="preserve"> </w:t>
      </w:r>
      <w:r w:rsidR="00EE458B" w:rsidRPr="002E37D0">
        <w:rPr>
          <w:rFonts w:hint="cs"/>
          <w:i/>
          <w:iCs/>
          <w:cs/>
        </w:rPr>
        <w:t xml:space="preserve">ล้านบาท และ </w:t>
      </w:r>
      <w:r w:rsidR="00EE458B" w:rsidRPr="002E37D0">
        <w:rPr>
          <w:i/>
          <w:iCs/>
        </w:rPr>
        <w:t xml:space="preserve">1.93 </w:t>
      </w:r>
      <w:r w:rsidR="00EE458B" w:rsidRPr="002E37D0">
        <w:rPr>
          <w:rFonts w:hint="cs"/>
          <w:i/>
          <w:iCs/>
          <w:cs/>
        </w:rPr>
        <w:t>ล้านบาท ตามลำดับ</w:t>
      </w:r>
      <w:r w:rsidR="00EE458B" w:rsidRPr="002E37D0">
        <w:rPr>
          <w:i/>
          <w:iCs/>
        </w:rPr>
        <w:t>)</w:t>
      </w:r>
    </w:p>
    <w:p w14:paraId="5914F400" w14:textId="5E91890B" w:rsidR="00154FD9" w:rsidRPr="003F00D7" w:rsidRDefault="00154FD9" w:rsidP="00F876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  <w:lang w:val="en-GB" w:bidi="ar-SA"/>
        </w:rPr>
      </w:pPr>
    </w:p>
    <w:bookmarkEnd w:id="4"/>
    <w:bookmarkEnd w:id="5"/>
    <w:p w14:paraId="087FC430" w14:textId="000A8AED" w:rsidR="00A267DF" w:rsidRPr="00873B52" w:rsidRDefault="00A267DF" w:rsidP="00EC5131">
      <w:pPr>
        <w:pStyle w:val="block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62" w:hanging="540"/>
        <w:rPr>
          <w:rFonts w:asciiTheme="majorBidi" w:hAnsiTheme="majorBidi" w:cstheme="majorBidi"/>
          <w:bCs/>
          <w:sz w:val="24"/>
          <w:szCs w:val="24"/>
          <w:lang w:val="en-US" w:bidi="th-TH"/>
        </w:rPr>
      </w:pPr>
      <w:r w:rsidRPr="00BF1313">
        <w:rPr>
          <w:rFonts w:asciiTheme="majorBidi" w:hAnsiTheme="majorBidi" w:cstheme="majorBidi"/>
          <w:bCs/>
          <w:sz w:val="30"/>
          <w:szCs w:val="30"/>
          <w:cs/>
          <w:lang w:val="en-US" w:bidi="th-TH"/>
        </w:rPr>
        <w:t>ค่าความนิยม</w:t>
      </w:r>
    </w:p>
    <w:p w14:paraId="4A09C7B5" w14:textId="743F5560" w:rsidR="00873B52" w:rsidRPr="002E37D0" w:rsidRDefault="00873B52" w:rsidP="00873B52">
      <w:pPr>
        <w:pStyle w:val="block"/>
        <w:tabs>
          <w:tab w:val="left" w:pos="540"/>
        </w:tabs>
        <w:spacing w:after="0" w:line="240" w:lineRule="auto"/>
        <w:ind w:right="62"/>
        <w:rPr>
          <w:rFonts w:asciiTheme="majorBidi" w:hAnsiTheme="majorBidi" w:cstheme="majorBidi"/>
          <w:bCs/>
          <w:sz w:val="24"/>
          <w:szCs w:val="24"/>
          <w:lang w:val="en-US" w:bidi="th-TH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020"/>
        <w:gridCol w:w="252"/>
        <w:gridCol w:w="1908"/>
      </w:tblGrid>
      <w:tr w:rsidR="00AC4B78" w:rsidRPr="00BF1313" w14:paraId="5338F338" w14:textId="77777777" w:rsidTr="003F00D7">
        <w:trPr>
          <w:tblHeader/>
        </w:trPr>
        <w:tc>
          <w:tcPr>
            <w:tcW w:w="7020" w:type="dxa"/>
          </w:tcPr>
          <w:p w14:paraId="1789731F" w14:textId="77777777" w:rsidR="00AC4B78" w:rsidRPr="00BF1313" w:rsidRDefault="00AC4B78" w:rsidP="00686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  <w:vAlign w:val="bottom"/>
          </w:tcPr>
          <w:p w14:paraId="0F1239D1" w14:textId="77777777" w:rsidR="00AC4B78" w:rsidRPr="00BF1313" w:rsidRDefault="00AC4B78" w:rsidP="0012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8" w:type="dxa"/>
            <w:vAlign w:val="bottom"/>
          </w:tcPr>
          <w:p w14:paraId="4940BA54" w14:textId="77777777" w:rsidR="00AC4B78" w:rsidRPr="00BF1313" w:rsidRDefault="00AC4B78" w:rsidP="0012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C4B78" w:rsidRPr="00BF1313" w14:paraId="20C567EC" w14:textId="77777777" w:rsidTr="003F00D7">
        <w:trPr>
          <w:tblHeader/>
        </w:trPr>
        <w:tc>
          <w:tcPr>
            <w:tcW w:w="7020" w:type="dxa"/>
          </w:tcPr>
          <w:p w14:paraId="4B790167" w14:textId="77777777" w:rsidR="00AC4B78" w:rsidRPr="00BF1313" w:rsidRDefault="00AC4B78" w:rsidP="0012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  <w:vAlign w:val="bottom"/>
          </w:tcPr>
          <w:p w14:paraId="7C37B47D" w14:textId="77777777" w:rsidR="00AC4B78" w:rsidRPr="00BF1313" w:rsidRDefault="00AC4B78" w:rsidP="0012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8" w:type="dxa"/>
            <w:vAlign w:val="bottom"/>
          </w:tcPr>
          <w:p w14:paraId="00142B15" w14:textId="77777777" w:rsidR="00AC4B78" w:rsidRPr="00BF1313" w:rsidRDefault="00AC4B78" w:rsidP="0012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C4B78" w:rsidRPr="00BF1313" w14:paraId="741C8275" w14:textId="77777777" w:rsidTr="003F00D7">
        <w:tc>
          <w:tcPr>
            <w:tcW w:w="7020" w:type="dxa"/>
          </w:tcPr>
          <w:p w14:paraId="3BC628CB" w14:textId="77777777" w:rsidR="00AC4B78" w:rsidRPr="00BF1313" w:rsidRDefault="00AC4B78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52" w:type="dxa"/>
          </w:tcPr>
          <w:p w14:paraId="3C17CA4A" w14:textId="77777777" w:rsidR="00AC4B78" w:rsidRPr="00BF1313" w:rsidRDefault="00AC4B78" w:rsidP="0012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908" w:type="dxa"/>
          </w:tcPr>
          <w:p w14:paraId="77B84ADA" w14:textId="77777777" w:rsidR="00AC4B78" w:rsidRPr="00BF1313" w:rsidRDefault="00AC4B78" w:rsidP="00125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</w:p>
        </w:tc>
      </w:tr>
      <w:tr w:rsidR="00AC4B78" w:rsidRPr="00BF1313" w14:paraId="725F9876" w14:textId="77777777" w:rsidTr="003F00D7">
        <w:tc>
          <w:tcPr>
            <w:tcW w:w="7020" w:type="dxa"/>
            <w:shd w:val="clear" w:color="auto" w:fill="auto"/>
          </w:tcPr>
          <w:p w14:paraId="1490C3AB" w14:textId="08905004" w:rsidR="00AC4B78" w:rsidRPr="00BF1313" w:rsidRDefault="00AC4B78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27A23">
              <w:rPr>
                <w:b/>
                <w:bCs/>
              </w:rPr>
              <w:t>31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327A23">
              <w:rPr>
                <w:b/>
                <w:bCs/>
              </w:rPr>
              <w:t>256</w:t>
            </w:r>
            <w:r w:rsidR="00DE4D55">
              <w:rPr>
                <w:b/>
                <w:bCs/>
              </w:rPr>
              <w:t xml:space="preserve">3 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="00327A23">
              <w:rPr>
                <w:b/>
                <w:bCs/>
              </w:rPr>
              <w:t>1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327A23">
              <w:rPr>
                <w:b/>
                <w:bCs/>
              </w:rPr>
              <w:t>256</w:t>
            </w:r>
            <w:r w:rsidR="00DE4D55">
              <w:rPr>
                <w:b/>
                <w:bCs/>
              </w:rPr>
              <w:t>4</w:t>
            </w:r>
          </w:p>
        </w:tc>
        <w:tc>
          <w:tcPr>
            <w:tcW w:w="252" w:type="dxa"/>
            <w:vAlign w:val="bottom"/>
          </w:tcPr>
          <w:p w14:paraId="10AF3AF0" w14:textId="77777777" w:rsidR="00AC4B78" w:rsidRPr="00BF1313" w:rsidRDefault="00AC4B78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2D74BC11" w14:textId="3BD06C64" w:rsidR="00AC4B78" w:rsidRPr="00BF1313" w:rsidRDefault="00327A23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C4B78" w:rsidRPr="00BF1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</w:t>
            </w:r>
            <w:r w:rsidR="00AC4B78" w:rsidRPr="00BF1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  <w:tr w:rsidR="00AC4B78" w:rsidRPr="00BF1313" w14:paraId="3D9BC907" w14:textId="77777777" w:rsidTr="003F00D7">
        <w:tc>
          <w:tcPr>
            <w:tcW w:w="7020" w:type="dxa"/>
          </w:tcPr>
          <w:p w14:paraId="5868E139" w14:textId="5F2FCB2A" w:rsidR="00AC4B78" w:rsidRPr="00BF1313" w:rsidRDefault="00AC4B78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27A23">
              <w:rPr>
                <w:b/>
                <w:bCs/>
              </w:rPr>
              <w:t>31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327A23">
              <w:rPr>
                <w:b/>
                <w:bCs/>
              </w:rPr>
              <w:t>256</w:t>
            </w:r>
            <w:r w:rsidR="00DE4D55">
              <w:rPr>
                <w:b/>
                <w:bCs/>
              </w:rPr>
              <w:t>4</w:t>
            </w:r>
          </w:p>
        </w:tc>
        <w:tc>
          <w:tcPr>
            <w:tcW w:w="252" w:type="dxa"/>
            <w:vAlign w:val="bottom"/>
          </w:tcPr>
          <w:p w14:paraId="4A95395F" w14:textId="77777777" w:rsidR="00AC4B78" w:rsidRPr="00BF1313" w:rsidRDefault="00AC4B78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6E068" w14:textId="7ACB54E0" w:rsidR="00AC4B78" w:rsidRPr="00BF1313" w:rsidRDefault="00AD1E3E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</w:t>
            </w: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  <w:tr w:rsidR="001E0F43" w:rsidRPr="00BF1313" w14:paraId="14F15AA4" w14:textId="77777777" w:rsidTr="003F00D7">
        <w:trPr>
          <w:trHeight w:val="20"/>
        </w:trPr>
        <w:tc>
          <w:tcPr>
            <w:tcW w:w="7020" w:type="dxa"/>
          </w:tcPr>
          <w:p w14:paraId="479AB074" w14:textId="77777777" w:rsidR="001E0F43" w:rsidRPr="006C0A87" w:rsidRDefault="001E0F43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vAlign w:val="bottom"/>
          </w:tcPr>
          <w:p w14:paraId="14702CE2" w14:textId="77777777" w:rsidR="001E0F43" w:rsidRPr="006C0A87" w:rsidRDefault="001E0F43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2E768C4E" w14:textId="77777777" w:rsidR="001E0F43" w:rsidRPr="006C0A87" w:rsidRDefault="001E0F43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AC4B78" w:rsidRPr="00BF1313" w14:paraId="354C0D2B" w14:textId="77777777" w:rsidTr="003F00D7">
        <w:tc>
          <w:tcPr>
            <w:tcW w:w="7020" w:type="dxa"/>
          </w:tcPr>
          <w:p w14:paraId="6CFEEF6F" w14:textId="77777777" w:rsidR="00AC4B78" w:rsidRPr="00BF1313" w:rsidRDefault="00AC4B78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0B34712F" w14:textId="77777777" w:rsidR="00AC4B78" w:rsidRPr="00BF1313" w:rsidRDefault="00AC4B78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75E6E0D4" w14:textId="77777777" w:rsidR="00AC4B78" w:rsidRPr="00BF1313" w:rsidRDefault="00AC4B78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B78" w:rsidRPr="00BF1313" w14:paraId="0062CC74" w14:textId="77777777" w:rsidTr="003F00D7">
        <w:tc>
          <w:tcPr>
            <w:tcW w:w="7020" w:type="dxa"/>
          </w:tcPr>
          <w:p w14:paraId="41A1F0AE" w14:textId="65BE8DB4" w:rsidR="00AC4B78" w:rsidRPr="00BF1313" w:rsidRDefault="00AC4B78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27A23">
              <w:rPr>
                <w:b/>
                <w:bCs/>
              </w:rPr>
              <w:t>31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327A23">
              <w:rPr>
                <w:b/>
                <w:bCs/>
              </w:rPr>
              <w:t>256</w:t>
            </w:r>
            <w:r w:rsidR="00DE4D55">
              <w:rPr>
                <w:b/>
                <w:bCs/>
              </w:rPr>
              <w:t>3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="00327A23">
              <w:rPr>
                <w:b/>
                <w:bCs/>
              </w:rPr>
              <w:t>1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327A23">
              <w:rPr>
                <w:b/>
                <w:bCs/>
              </w:rPr>
              <w:t>256</w:t>
            </w:r>
            <w:r w:rsidR="00DE4D55">
              <w:rPr>
                <w:b/>
                <w:bCs/>
              </w:rPr>
              <w:t>4</w:t>
            </w:r>
          </w:p>
        </w:tc>
        <w:tc>
          <w:tcPr>
            <w:tcW w:w="252" w:type="dxa"/>
            <w:vAlign w:val="bottom"/>
          </w:tcPr>
          <w:p w14:paraId="7C9B16AD" w14:textId="77777777" w:rsidR="00AC4B78" w:rsidRPr="00BF1313" w:rsidRDefault="00AC4B78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4C1F863" w14:textId="77777777" w:rsidR="00AC4B78" w:rsidRPr="006C0A87" w:rsidRDefault="00AC4B78" w:rsidP="006C0A87">
            <w:pPr>
              <w:pStyle w:val="acctfourfigures"/>
              <w:tabs>
                <w:tab w:val="clear" w:pos="765"/>
              </w:tabs>
              <w:spacing w:line="240" w:lineRule="atLeast"/>
              <w:ind w:left="-37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0A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C4B78" w:rsidRPr="00BF1313" w14:paraId="7D395FEC" w14:textId="77777777" w:rsidTr="003F00D7">
        <w:tc>
          <w:tcPr>
            <w:tcW w:w="7020" w:type="dxa"/>
            <w:shd w:val="clear" w:color="auto" w:fill="auto"/>
          </w:tcPr>
          <w:p w14:paraId="694A337D" w14:textId="2777EF61" w:rsidR="00AC4B78" w:rsidRPr="00BF1313" w:rsidRDefault="00AC4B78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27A23">
              <w:rPr>
                <w:b/>
                <w:bCs/>
              </w:rPr>
              <w:t>31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327A23">
              <w:rPr>
                <w:b/>
                <w:bCs/>
              </w:rPr>
              <w:t>256</w:t>
            </w:r>
            <w:r w:rsidR="00DE4D55">
              <w:rPr>
                <w:b/>
                <w:bCs/>
              </w:rPr>
              <w:t>4</w:t>
            </w:r>
          </w:p>
        </w:tc>
        <w:tc>
          <w:tcPr>
            <w:tcW w:w="252" w:type="dxa"/>
            <w:vAlign w:val="bottom"/>
          </w:tcPr>
          <w:p w14:paraId="5EA628D6" w14:textId="77777777" w:rsidR="00AC4B78" w:rsidRPr="00BF1313" w:rsidRDefault="00AC4B78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98D95" w14:textId="094A5053" w:rsidR="00AC4B78" w:rsidRPr="006C0A87" w:rsidRDefault="00AD1E3E" w:rsidP="006C0A87">
            <w:pPr>
              <w:pStyle w:val="acctfourfigures"/>
              <w:tabs>
                <w:tab w:val="clear" w:pos="765"/>
              </w:tabs>
              <w:spacing w:line="240" w:lineRule="atLeast"/>
              <w:ind w:left="-37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C4B78" w:rsidRPr="002E37D0" w14:paraId="2090127C" w14:textId="77777777" w:rsidTr="003F00D7">
        <w:tc>
          <w:tcPr>
            <w:tcW w:w="7020" w:type="dxa"/>
            <w:shd w:val="clear" w:color="auto" w:fill="auto"/>
          </w:tcPr>
          <w:p w14:paraId="1D21D5ED" w14:textId="77777777" w:rsidR="00AC4B78" w:rsidRPr="006C0A87" w:rsidRDefault="00AC4B78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vAlign w:val="bottom"/>
          </w:tcPr>
          <w:p w14:paraId="36189BDF" w14:textId="77777777" w:rsidR="00AC4B78" w:rsidRPr="006C0A87" w:rsidRDefault="00AC4B78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69208B62" w14:textId="77777777" w:rsidR="00AC4B78" w:rsidRPr="006C0A87" w:rsidRDefault="00AC4B78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AC4B78" w:rsidRPr="00BF1313" w14:paraId="0021658D" w14:textId="77777777" w:rsidTr="003F00D7">
        <w:tc>
          <w:tcPr>
            <w:tcW w:w="7020" w:type="dxa"/>
            <w:shd w:val="clear" w:color="auto" w:fill="auto"/>
          </w:tcPr>
          <w:p w14:paraId="5221D764" w14:textId="77777777" w:rsidR="00AC4B78" w:rsidRPr="00BF1313" w:rsidRDefault="00AC4B78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52" w:type="dxa"/>
            <w:vAlign w:val="bottom"/>
          </w:tcPr>
          <w:p w14:paraId="775107F1" w14:textId="77777777" w:rsidR="00AC4B78" w:rsidRPr="00BF1313" w:rsidRDefault="00AC4B78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7AAAA8FA" w14:textId="77777777" w:rsidR="00AC4B78" w:rsidRPr="00BF1313" w:rsidRDefault="00AC4B78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4B78" w:rsidRPr="00BF1313" w14:paraId="615E9A82" w14:textId="77777777" w:rsidTr="003F00D7">
        <w:tc>
          <w:tcPr>
            <w:tcW w:w="7020" w:type="dxa"/>
            <w:shd w:val="clear" w:color="auto" w:fill="auto"/>
          </w:tcPr>
          <w:p w14:paraId="1C4186E6" w14:textId="5190922F" w:rsidR="00AC4B78" w:rsidRPr="00BF1313" w:rsidRDefault="00AC4B78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27A23">
              <w:rPr>
                <w:b/>
                <w:bCs/>
              </w:rPr>
              <w:t>31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327A23">
              <w:rPr>
                <w:b/>
                <w:bCs/>
              </w:rPr>
              <w:t>256</w:t>
            </w:r>
            <w:r w:rsidR="00F95F80">
              <w:rPr>
                <w:b/>
                <w:bCs/>
              </w:rPr>
              <w:t>3</w:t>
            </w:r>
          </w:p>
        </w:tc>
        <w:tc>
          <w:tcPr>
            <w:tcW w:w="252" w:type="dxa"/>
            <w:vAlign w:val="bottom"/>
          </w:tcPr>
          <w:p w14:paraId="18E0F3A2" w14:textId="77777777" w:rsidR="00AC4B78" w:rsidRPr="00BF1313" w:rsidRDefault="00AC4B78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  <w:vAlign w:val="bottom"/>
          </w:tcPr>
          <w:p w14:paraId="08EF5A0F" w14:textId="18F83392" w:rsidR="00AC4B78" w:rsidRPr="00BF1313" w:rsidRDefault="00327A23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C4B78" w:rsidRPr="00BF1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</w:t>
            </w:r>
            <w:r w:rsidR="00AC4B78" w:rsidRPr="00BF1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  <w:tr w:rsidR="00AC4B78" w:rsidRPr="00BF1313" w14:paraId="65BF5EF8" w14:textId="77777777" w:rsidTr="003F00D7">
        <w:tc>
          <w:tcPr>
            <w:tcW w:w="7020" w:type="dxa"/>
            <w:shd w:val="clear" w:color="auto" w:fill="auto"/>
          </w:tcPr>
          <w:p w14:paraId="055A5BC0" w14:textId="1C90B606" w:rsidR="00AC4B78" w:rsidRPr="00BF1313" w:rsidRDefault="00AC4B78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327A23">
              <w:rPr>
                <w:b/>
                <w:bCs/>
              </w:rPr>
              <w:t>31</w:t>
            </w:r>
            <w:r w:rsidRPr="00BF131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327A23">
              <w:rPr>
                <w:b/>
                <w:bCs/>
              </w:rPr>
              <w:t>256</w:t>
            </w:r>
            <w:r w:rsidR="00F95F80">
              <w:rPr>
                <w:b/>
                <w:bCs/>
              </w:rPr>
              <w:t>4</w:t>
            </w:r>
          </w:p>
        </w:tc>
        <w:tc>
          <w:tcPr>
            <w:tcW w:w="252" w:type="dxa"/>
            <w:vAlign w:val="bottom"/>
          </w:tcPr>
          <w:p w14:paraId="767E8527" w14:textId="77777777" w:rsidR="00AC4B78" w:rsidRPr="00BF1313" w:rsidRDefault="00AC4B78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C7100B" w14:textId="12518948" w:rsidR="00AC4B78" w:rsidRPr="00BF1313" w:rsidRDefault="00AD1E3E" w:rsidP="00125D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</w:t>
            </w: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</w:tr>
    </w:tbl>
    <w:p w14:paraId="72FE01DA" w14:textId="42794212" w:rsidR="00342D17" w:rsidRPr="00617297" w:rsidRDefault="00342D17" w:rsidP="006E240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</w:rPr>
      </w:pPr>
      <w:r w:rsidRPr="00617297">
        <w:rPr>
          <w:rFonts w:asciiTheme="majorBidi" w:hAnsiTheme="majorBidi" w:cstheme="majorBidi"/>
          <w:i/>
          <w:iCs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159A00FC" w14:textId="77777777" w:rsidR="00342D17" w:rsidRPr="003E5B84" w:rsidRDefault="00342D17" w:rsidP="00520DC6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50246F87" w14:textId="32672E17" w:rsidR="00342D17" w:rsidRPr="00617297" w:rsidRDefault="00342D17" w:rsidP="006C0A87">
      <w:pPr>
        <w:ind w:left="450"/>
        <w:jc w:val="thaiDistribute"/>
        <w:rPr>
          <w:rFonts w:asciiTheme="majorBidi" w:hAnsiTheme="majorBidi" w:cstheme="majorBidi"/>
        </w:rPr>
      </w:pPr>
      <w:r w:rsidRPr="00617297">
        <w:rPr>
          <w:rFonts w:asciiTheme="majorBidi" w:hAnsiTheme="majorBidi" w:cstheme="majorBidi"/>
          <w:cs/>
        </w:rPr>
        <w:t>มูลค่าที่คาดว่าจะได้รับคืนค่าของความนิยมที่เกิดจากการรวมธุรกิจ</w:t>
      </w:r>
      <w:r w:rsidR="00876C41" w:rsidRPr="00617297">
        <w:rPr>
          <w:rFonts w:asciiTheme="majorBidi" w:hAnsiTheme="majorBidi" w:cstheme="majorBidi"/>
          <w:cs/>
        </w:rPr>
        <w:t xml:space="preserve"> </w:t>
      </w:r>
      <w:r w:rsidRPr="00617297">
        <w:rPr>
          <w:rFonts w:asciiTheme="majorBidi" w:hAnsiTheme="majorBidi" w:cstheme="majorBidi"/>
          <w:cs/>
        </w:rPr>
        <w:t>ได้ถูกจัดทำขึ้นโดยวิธีมูลค่าจากการใช้</w:t>
      </w:r>
      <w:r w:rsidR="00876C41" w:rsidRPr="00617297">
        <w:rPr>
          <w:rFonts w:asciiTheme="majorBidi" w:hAnsiTheme="majorBidi" w:cstheme="majorBidi"/>
          <w:cs/>
        </w:rPr>
        <w:t xml:space="preserve">ซึ่งเป็นประมาณการสำหรับ </w:t>
      </w:r>
      <w:r w:rsidR="00327A23" w:rsidRPr="00617297">
        <w:rPr>
          <w:rFonts w:asciiTheme="majorBidi" w:hAnsiTheme="majorBidi" w:cstheme="majorBidi"/>
        </w:rPr>
        <w:t>5</w:t>
      </w:r>
      <w:r w:rsidR="00876C41" w:rsidRPr="00617297">
        <w:rPr>
          <w:rFonts w:asciiTheme="majorBidi" w:hAnsiTheme="majorBidi" w:cstheme="majorBidi"/>
        </w:rPr>
        <w:t xml:space="preserve"> </w:t>
      </w:r>
      <w:r w:rsidR="00876C41" w:rsidRPr="00617297">
        <w:rPr>
          <w:rFonts w:asciiTheme="majorBidi" w:hAnsiTheme="majorBidi" w:cstheme="majorBidi"/>
          <w:cs/>
        </w:rPr>
        <w:t xml:space="preserve">ปี ข้างหน้า </w:t>
      </w:r>
      <w:r w:rsidRPr="00617297">
        <w:rPr>
          <w:rFonts w:asciiTheme="majorBidi" w:hAnsiTheme="majorBidi" w:cstheme="majorBidi"/>
          <w:cs/>
        </w:rPr>
        <w:t xml:space="preserve">ข้อสมมติที่สำคัญในการประมาณการมูลค่าจากการใช้ ประกอบด้วยอัตราคิดลดซึ่ง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327A23" w:rsidRPr="00617297">
        <w:rPr>
          <w:rFonts w:asciiTheme="majorBidi" w:hAnsiTheme="majorBidi" w:cstheme="majorBidi"/>
        </w:rPr>
        <w:t>10</w:t>
      </w:r>
      <w:r w:rsidRPr="00617297">
        <w:rPr>
          <w:rFonts w:asciiTheme="majorBidi" w:hAnsiTheme="majorBidi" w:cstheme="majorBidi"/>
        </w:rPr>
        <w:t xml:space="preserve"> </w:t>
      </w:r>
      <w:r w:rsidRPr="00617297">
        <w:rPr>
          <w:rFonts w:asciiTheme="majorBidi" w:hAnsiTheme="majorBidi" w:cstheme="majorBidi"/>
          <w:cs/>
        </w:rPr>
        <w:t>ปี ซึ่งออกโดยรัฐบาลในตลาดที่เกี่ยวเนื่องกันและมีกระ</w:t>
      </w:r>
      <w:r w:rsidR="00C86CFC">
        <w:rPr>
          <w:rFonts w:asciiTheme="majorBidi" w:hAnsiTheme="majorBidi" w:cstheme="majorBidi" w:hint="cs"/>
          <w:cs/>
        </w:rPr>
        <w:t>แส</w:t>
      </w:r>
      <w:r w:rsidRPr="00617297">
        <w:rPr>
          <w:rFonts w:asciiTheme="majorBidi" w:hAnsiTheme="majorBidi" w:cstheme="majorBidi"/>
          <w:cs/>
        </w:rPr>
        <w:t>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20D77FC9" w14:textId="77777777" w:rsidR="00342D17" w:rsidRPr="003E5B84" w:rsidRDefault="00342D17" w:rsidP="006E240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064E1186" w14:textId="48AB8DB0" w:rsidR="00342D17" w:rsidRPr="00617297" w:rsidRDefault="00342D17" w:rsidP="006E240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</w:rPr>
      </w:pPr>
      <w:r w:rsidRPr="00617297">
        <w:rPr>
          <w:rFonts w:asciiTheme="majorBidi" w:hAnsiTheme="majorBidi" w:cstheme="majorBidi"/>
          <w:cs/>
        </w:rPr>
        <w:t xml:space="preserve">อัตราคิดลดของบริษัทในกลุ่มอุตสาหกรรมซึ่งบริษัทดำเนินงานอยู่ มีค่าเฉลี่ยอยู่ระหว่างร้อยละ </w:t>
      </w:r>
      <w:r w:rsidR="00617297">
        <w:rPr>
          <w:rFonts w:asciiTheme="majorBidi" w:hAnsiTheme="majorBidi" w:cstheme="majorBidi"/>
        </w:rPr>
        <w:t>4</w:t>
      </w:r>
      <w:r w:rsidRPr="00617297">
        <w:rPr>
          <w:rFonts w:asciiTheme="majorBidi" w:hAnsiTheme="majorBidi" w:cstheme="majorBidi"/>
        </w:rPr>
        <w:t xml:space="preserve"> </w:t>
      </w:r>
      <w:r w:rsidRPr="00617297">
        <w:rPr>
          <w:rFonts w:asciiTheme="majorBidi" w:hAnsiTheme="majorBidi" w:cstheme="majorBidi"/>
          <w:cs/>
        </w:rPr>
        <w:t xml:space="preserve">ถึง </w:t>
      </w:r>
      <w:r w:rsidR="006477CD">
        <w:rPr>
          <w:rFonts w:asciiTheme="majorBidi" w:hAnsiTheme="majorBidi" w:cstheme="majorBidi"/>
        </w:rPr>
        <w:t>6</w:t>
      </w:r>
      <w:r w:rsidRPr="00617297">
        <w:rPr>
          <w:rFonts w:asciiTheme="majorBidi" w:hAnsiTheme="majorBidi" w:cstheme="majorBidi"/>
        </w:rPr>
        <w:t xml:space="preserve"> </w:t>
      </w:r>
      <w:r w:rsidRPr="00617297">
        <w:rPr>
          <w:rFonts w:asciiTheme="majorBidi" w:hAnsiTheme="majorBidi" w:cstheme="majorBidi"/>
          <w:cs/>
        </w:rPr>
        <w:t>ซึ่งอัตราคิดลดของบริษัทที่ใช้ในการคำนวณมูลค่าที่คาดว่าจะได้รับคืนอยู่ในค่าเฉลี่ยของกลุ่มอุตสาหกรรมดังกล่าว</w:t>
      </w:r>
    </w:p>
    <w:p w14:paraId="7C02EA70" w14:textId="77777777" w:rsidR="00342D17" w:rsidRPr="003E5B84" w:rsidRDefault="00342D17" w:rsidP="00520DC6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16E8C3B3" w14:textId="77777777" w:rsidR="00342D17" w:rsidRPr="00617297" w:rsidRDefault="00342D17" w:rsidP="006C0A8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</w:rPr>
      </w:pPr>
      <w:r w:rsidRPr="00617297">
        <w:rPr>
          <w:rFonts w:asciiTheme="majorBidi" w:hAnsiTheme="majorBidi" w:cstheme="majorBidi"/>
          <w:cs/>
        </w:rPr>
        <w:t>การทดสอบการด้อยค่าได้ถูกจัดทำโดยฝ่ายบริหารของบริษัทและไม่พบว่ามีการด้อยค่าเกิดขึ้นสำหรับค่าความนิยม</w:t>
      </w:r>
    </w:p>
    <w:p w14:paraId="739452BB" w14:textId="77777777" w:rsidR="00342D17" w:rsidRPr="003E5B84" w:rsidRDefault="00342D17" w:rsidP="00692B17">
      <w:pPr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2A1D5842" w14:textId="12130991" w:rsidR="00342D17" w:rsidRPr="00617297" w:rsidRDefault="00342D17">
      <w:pPr>
        <w:ind w:left="450"/>
        <w:jc w:val="thaiDistribute"/>
        <w:rPr>
          <w:rFonts w:asciiTheme="majorBidi" w:hAnsiTheme="majorBidi" w:cstheme="majorBidi"/>
        </w:rPr>
      </w:pPr>
      <w:r w:rsidRPr="00617297">
        <w:rPr>
          <w:rFonts w:asciiTheme="majorBidi" w:hAnsiTheme="majorBidi" w:cstheme="majorBidi"/>
          <w:cs/>
        </w:rPr>
        <w:t>หากข้อสมมติในการทดสอบการด้อยค่าของค่าความนิยมเปลี่ยนไป โดย</w:t>
      </w:r>
      <w:r w:rsidR="001566A2" w:rsidRPr="00617297">
        <w:rPr>
          <w:rFonts w:asciiTheme="majorBidi" w:hAnsiTheme="majorBidi" w:cstheme="majorBidi"/>
          <w:cs/>
        </w:rPr>
        <w:t>ราคาขายผลิตภัณฑ์ลดลง</w:t>
      </w:r>
      <w:r w:rsidRPr="00617297">
        <w:rPr>
          <w:rFonts w:asciiTheme="majorBidi" w:hAnsiTheme="majorBidi" w:cstheme="majorBidi"/>
          <w:cs/>
        </w:rPr>
        <w:t xml:space="preserve"> </w:t>
      </w:r>
      <w:r w:rsidR="00617297">
        <w:rPr>
          <w:rFonts w:asciiTheme="majorBidi" w:hAnsiTheme="majorBidi" w:cstheme="majorBidi"/>
        </w:rPr>
        <w:t>1</w:t>
      </w:r>
      <w:r w:rsidRPr="00617297">
        <w:rPr>
          <w:rFonts w:asciiTheme="majorBidi" w:hAnsiTheme="majorBidi" w:cstheme="majorBidi"/>
          <w:cs/>
        </w:rPr>
        <w:t xml:space="preserve"> </w:t>
      </w:r>
      <w:r w:rsidR="001566A2" w:rsidRPr="00617297">
        <w:rPr>
          <w:rFonts w:asciiTheme="majorBidi" w:hAnsiTheme="majorBidi" w:cstheme="majorBidi"/>
          <w:cs/>
        </w:rPr>
        <w:t>บาท</w:t>
      </w:r>
      <w:r w:rsidRPr="00617297">
        <w:rPr>
          <w:rFonts w:asciiTheme="majorBidi" w:hAnsiTheme="majorBidi" w:cstheme="majorBidi"/>
          <w:cs/>
        </w:rPr>
        <w:t>ต่อ</w:t>
      </w:r>
      <w:r w:rsidR="001566A2" w:rsidRPr="00617297">
        <w:rPr>
          <w:rFonts w:asciiTheme="majorBidi" w:hAnsiTheme="majorBidi" w:cstheme="majorBidi"/>
          <w:cs/>
        </w:rPr>
        <w:t xml:space="preserve">ลิตรหรือต้นทุนวัตถุดิบเพิ่มขึ้น </w:t>
      </w:r>
      <w:r w:rsidR="00327A23" w:rsidRPr="00617297">
        <w:rPr>
          <w:rFonts w:asciiTheme="majorBidi" w:hAnsiTheme="majorBidi" w:cstheme="majorBidi"/>
        </w:rPr>
        <w:t>1</w:t>
      </w:r>
      <w:r w:rsidR="001566A2" w:rsidRPr="00617297">
        <w:rPr>
          <w:rFonts w:asciiTheme="majorBidi" w:hAnsiTheme="majorBidi" w:cstheme="majorBidi"/>
        </w:rPr>
        <w:t xml:space="preserve"> </w:t>
      </w:r>
      <w:r w:rsidR="001566A2" w:rsidRPr="00617297">
        <w:rPr>
          <w:rFonts w:asciiTheme="majorBidi" w:hAnsiTheme="majorBidi" w:cstheme="majorBidi"/>
          <w:cs/>
        </w:rPr>
        <w:t xml:space="preserve">บาทต่อลิตร </w:t>
      </w:r>
      <w:r w:rsidRPr="00617297">
        <w:rPr>
          <w:rFonts w:asciiTheme="majorBidi" w:hAnsiTheme="majorBidi" w:cstheme="majorBidi"/>
          <w:cs/>
        </w:rPr>
        <w:t>ก็จะยังคงไม่มีค่าเผื่อการด้อยค่าของค่าความนิยม</w:t>
      </w:r>
    </w:p>
    <w:p w14:paraId="319CC111" w14:textId="65A77F1E" w:rsidR="00B10E2C" w:rsidRPr="003E5B84" w:rsidRDefault="00B10E2C" w:rsidP="00810799">
      <w:pPr>
        <w:ind w:left="450"/>
        <w:jc w:val="thaiDistribute"/>
        <w:rPr>
          <w:rFonts w:asciiTheme="majorBidi" w:hAnsiTheme="majorBidi" w:cstheme="majorBidi"/>
          <w:color w:val="1F3864"/>
          <w:sz w:val="22"/>
          <w:szCs w:val="22"/>
        </w:rPr>
      </w:pPr>
    </w:p>
    <w:p w14:paraId="16C38D4F" w14:textId="2AC3E241" w:rsidR="00334229" w:rsidRDefault="00A267DF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หนี้สินที่มีภาระดอกเบี้ย</w:t>
      </w:r>
    </w:p>
    <w:p w14:paraId="5A209923" w14:textId="77777777" w:rsidR="008172C1" w:rsidRPr="008172C1" w:rsidRDefault="008172C1" w:rsidP="008172C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074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502"/>
        <w:gridCol w:w="448"/>
        <w:gridCol w:w="1083"/>
        <w:gridCol w:w="269"/>
        <w:gridCol w:w="1091"/>
        <w:gridCol w:w="269"/>
        <w:gridCol w:w="1082"/>
        <w:gridCol w:w="274"/>
        <w:gridCol w:w="1056"/>
      </w:tblGrid>
      <w:tr w:rsidR="00A2094B" w:rsidRPr="00BF1313" w14:paraId="7401F1B8" w14:textId="77777777" w:rsidTr="00145CB1">
        <w:trPr>
          <w:cantSplit/>
        </w:trPr>
        <w:tc>
          <w:tcPr>
            <w:tcW w:w="1930" w:type="pct"/>
            <w:shd w:val="clear" w:color="auto" w:fill="auto"/>
          </w:tcPr>
          <w:p w14:paraId="08DD29DE" w14:textId="77777777" w:rsidR="00A2094B" w:rsidRPr="00BF1313" w:rsidRDefault="00A2094B" w:rsidP="00F71D4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7" w:type="pct"/>
          </w:tcPr>
          <w:p w14:paraId="6E3B351E" w14:textId="77777777" w:rsidR="00A2094B" w:rsidRPr="00BF1313" w:rsidRDefault="00A2094B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279BEA9D" w14:textId="2B7CCFC3" w:rsidR="00A2094B" w:rsidRPr="00BF1313" w:rsidRDefault="00A2094B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23844F05" w14:textId="77777777" w:rsidR="00A2094B" w:rsidRPr="00BF1313" w:rsidRDefault="00A2094B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25D83F52" w14:textId="77777777" w:rsidR="00A2094B" w:rsidRPr="00BF1313" w:rsidRDefault="00A2094B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2094B" w:rsidRPr="00BF1313" w14:paraId="5839FD92" w14:textId="77777777" w:rsidTr="003E5B84">
        <w:trPr>
          <w:cantSplit/>
        </w:trPr>
        <w:tc>
          <w:tcPr>
            <w:tcW w:w="1930" w:type="pct"/>
            <w:shd w:val="clear" w:color="auto" w:fill="auto"/>
          </w:tcPr>
          <w:p w14:paraId="09A3243F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pct"/>
          </w:tcPr>
          <w:p w14:paraId="54D84EBA" w14:textId="31B1DD58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shd w:val="clear" w:color="auto" w:fill="auto"/>
          </w:tcPr>
          <w:p w14:paraId="52B236DD" w14:textId="2566CAE6" w:rsidR="00A2094B" w:rsidRPr="00BF1313" w:rsidRDefault="00327A23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F95F80">
              <w:t>4</w:t>
            </w:r>
          </w:p>
        </w:tc>
        <w:tc>
          <w:tcPr>
            <w:tcW w:w="148" w:type="pct"/>
            <w:shd w:val="clear" w:color="auto" w:fill="auto"/>
          </w:tcPr>
          <w:p w14:paraId="19EF9C0C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18423115" w14:textId="7385D0C6" w:rsidR="00A2094B" w:rsidRPr="00BF1313" w:rsidRDefault="00327A23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F95F80">
              <w:t>3</w:t>
            </w:r>
          </w:p>
        </w:tc>
        <w:tc>
          <w:tcPr>
            <w:tcW w:w="148" w:type="pct"/>
            <w:shd w:val="clear" w:color="auto" w:fill="auto"/>
          </w:tcPr>
          <w:p w14:paraId="3E61B95D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shd w:val="clear" w:color="auto" w:fill="auto"/>
          </w:tcPr>
          <w:p w14:paraId="4610EA3E" w14:textId="7A0620C6" w:rsidR="00A2094B" w:rsidRPr="00BF1313" w:rsidRDefault="00327A23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F95F80">
              <w:t>4</w:t>
            </w:r>
          </w:p>
        </w:tc>
        <w:tc>
          <w:tcPr>
            <w:tcW w:w="151" w:type="pct"/>
            <w:shd w:val="clear" w:color="auto" w:fill="auto"/>
          </w:tcPr>
          <w:p w14:paraId="11F734FA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53B8163D" w14:textId="015BDF31" w:rsidR="00A2094B" w:rsidRPr="00BF1313" w:rsidRDefault="00327A23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F95F80">
              <w:t>3</w:t>
            </w:r>
          </w:p>
        </w:tc>
      </w:tr>
      <w:tr w:rsidR="00A2094B" w:rsidRPr="00BF1313" w14:paraId="5571BBDB" w14:textId="77777777" w:rsidTr="00145CB1">
        <w:trPr>
          <w:cantSplit/>
        </w:trPr>
        <w:tc>
          <w:tcPr>
            <w:tcW w:w="1930" w:type="pct"/>
          </w:tcPr>
          <w:p w14:paraId="43C1BAF5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pct"/>
          </w:tcPr>
          <w:p w14:paraId="09F090F8" w14:textId="52D51DAF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23" w:type="pct"/>
            <w:gridSpan w:val="7"/>
          </w:tcPr>
          <w:p w14:paraId="7A2E1893" w14:textId="09512B23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2094B" w:rsidRPr="00BF1313" w14:paraId="7AC4E162" w14:textId="77777777" w:rsidTr="003E5B84">
        <w:tc>
          <w:tcPr>
            <w:tcW w:w="1930" w:type="pct"/>
          </w:tcPr>
          <w:p w14:paraId="0740B587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247" w:type="pct"/>
          </w:tcPr>
          <w:p w14:paraId="3CA37BAD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58809DE9" w14:textId="6CF636DC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5936D161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70B58FF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7961F18B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3D7C6991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68EAB41E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0F0CD7F1" w14:textId="77777777" w:rsidR="00A2094B" w:rsidRPr="00BF1313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A2094B" w:rsidRPr="00BF1313" w14:paraId="5C2010BD" w14:textId="77777777" w:rsidTr="003E5B84">
        <w:tc>
          <w:tcPr>
            <w:tcW w:w="1930" w:type="pct"/>
          </w:tcPr>
          <w:p w14:paraId="6E076C94" w14:textId="77777777" w:rsidR="00A2094B" w:rsidRPr="003F00D7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F00D7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7" w:type="pct"/>
          </w:tcPr>
          <w:p w14:paraId="4AE8C856" w14:textId="77777777" w:rsidR="00A2094B" w:rsidRPr="003F00D7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2DDD4CE6" w14:textId="66CC6919" w:rsidR="00A2094B" w:rsidRPr="003F00D7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DDBD305" w14:textId="77777777" w:rsidR="00A2094B" w:rsidRPr="003F00D7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153B3AE4" w14:textId="77777777" w:rsidR="00A2094B" w:rsidRPr="003F00D7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C4EE8AA" w14:textId="77777777" w:rsidR="00A2094B" w:rsidRPr="003F00D7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1A407F34" w14:textId="77777777" w:rsidR="00A2094B" w:rsidRPr="003F00D7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375C9F45" w14:textId="77777777" w:rsidR="00A2094B" w:rsidRPr="003F00D7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7756E870" w14:textId="77777777" w:rsidR="00A2094B" w:rsidRPr="003F00D7" w:rsidRDefault="00A2094B" w:rsidP="00A20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F95F80" w:rsidRPr="00BF1313" w14:paraId="2D3F4C5B" w14:textId="77777777" w:rsidTr="003E5B84">
        <w:tc>
          <w:tcPr>
            <w:tcW w:w="1930" w:type="pct"/>
          </w:tcPr>
          <w:p w14:paraId="552F0CD5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F00D7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2A1865F9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090C2FFC" w14:textId="4E6C774D" w:rsidR="00F95F80" w:rsidRPr="003F00D7" w:rsidRDefault="00395E1D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3399798A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1D8764E" w14:textId="6199F84B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3F00D7">
              <w:rPr>
                <w:rFonts w:asciiTheme="majorBidi" w:hAnsiTheme="majorBidi" w:cstheme="majorBidi"/>
              </w:rPr>
              <w:t>256.75</w:t>
            </w:r>
          </w:p>
        </w:tc>
        <w:tc>
          <w:tcPr>
            <w:tcW w:w="148" w:type="pct"/>
          </w:tcPr>
          <w:p w14:paraId="083F59A5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015EB11D" w14:textId="6BD309AD" w:rsidR="00F95F80" w:rsidRPr="003F00D7" w:rsidRDefault="002936DB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3F00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28BD526B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020FA526" w14:textId="03B7F39F" w:rsidR="00F95F80" w:rsidRPr="003F00D7" w:rsidRDefault="00F95F80" w:rsidP="00F95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0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5F80" w:rsidRPr="00BF1313" w14:paraId="4671A04F" w14:textId="77777777" w:rsidTr="003E5B84">
        <w:tc>
          <w:tcPr>
            <w:tcW w:w="1930" w:type="pct"/>
          </w:tcPr>
          <w:p w14:paraId="7060FAF7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3F00D7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599640A9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5388BBE5" w14:textId="73EB8E24" w:rsidR="00F95F80" w:rsidRPr="003F00D7" w:rsidRDefault="00395E1D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755.31</w:t>
            </w:r>
          </w:p>
        </w:tc>
        <w:tc>
          <w:tcPr>
            <w:tcW w:w="148" w:type="pct"/>
          </w:tcPr>
          <w:p w14:paraId="3F9D207A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09F3AB76" w14:textId="5D868188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3F00D7">
              <w:rPr>
                <w:rFonts w:asciiTheme="majorBidi" w:hAnsiTheme="majorBidi" w:cstheme="majorBidi"/>
              </w:rPr>
              <w:t>1,948.00</w:t>
            </w:r>
          </w:p>
        </w:tc>
        <w:tc>
          <w:tcPr>
            <w:tcW w:w="148" w:type="pct"/>
          </w:tcPr>
          <w:p w14:paraId="640577C0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40CFEF32" w14:textId="451D50E7" w:rsidR="00F95F80" w:rsidRPr="003F00D7" w:rsidRDefault="002936DB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3F00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041820F7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2CB5685E" w14:textId="686B00A7" w:rsidR="00F95F80" w:rsidRPr="003F00D7" w:rsidRDefault="00F95F80" w:rsidP="00F95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00D7">
              <w:rPr>
                <w:rFonts w:asciiTheme="majorBidi" w:hAnsiTheme="majorBidi" w:cstheme="majorBidi"/>
                <w:sz w:val="30"/>
                <w:szCs w:val="30"/>
              </w:rPr>
              <w:t>286.00</w:t>
            </w:r>
          </w:p>
        </w:tc>
      </w:tr>
      <w:tr w:rsidR="00F95F80" w:rsidRPr="00BF1313" w14:paraId="7C3F4CF2" w14:textId="77777777" w:rsidTr="003E5B84">
        <w:tc>
          <w:tcPr>
            <w:tcW w:w="1930" w:type="pct"/>
          </w:tcPr>
          <w:p w14:paraId="6BFF2BBD" w14:textId="59EE657F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3F00D7">
              <w:rPr>
                <w:rFonts w:asciiTheme="majorBidi" w:hAnsiTheme="majorBidi" w:cstheme="majorBidi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47" w:type="pct"/>
          </w:tcPr>
          <w:p w14:paraId="373DD5D7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A416D66" w14:textId="6A82EE97" w:rsidR="00F95F80" w:rsidRPr="003F00D7" w:rsidRDefault="002936DB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3F00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1B0EC929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147DAFA" w14:textId="622FDE9F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3F00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5CA85B52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1C442F6" w14:textId="60A3C045" w:rsidR="00F95F80" w:rsidRPr="003F00D7" w:rsidRDefault="002936DB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3F00D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2149BFF8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25565673" w14:textId="13C67A26" w:rsidR="00F95F80" w:rsidRPr="003F00D7" w:rsidRDefault="00F95F80" w:rsidP="00F95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00D7">
              <w:rPr>
                <w:rFonts w:asciiTheme="majorBidi" w:hAnsiTheme="majorBidi" w:cstheme="majorBidi"/>
                <w:sz w:val="30"/>
                <w:szCs w:val="30"/>
              </w:rPr>
              <w:t>200.00</w:t>
            </w:r>
          </w:p>
        </w:tc>
      </w:tr>
      <w:tr w:rsidR="00F95F80" w:rsidRPr="00BF1313" w14:paraId="1A1F248E" w14:textId="77777777" w:rsidTr="003E5B84">
        <w:tc>
          <w:tcPr>
            <w:tcW w:w="1930" w:type="pct"/>
          </w:tcPr>
          <w:p w14:paraId="101FDF74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7" w:type="pct"/>
          </w:tcPr>
          <w:p w14:paraId="26BDA9C4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1CC1612" w14:textId="366A5AC0" w:rsidR="00F95F80" w:rsidRPr="003F00D7" w:rsidRDefault="007A366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F00D7">
              <w:rPr>
                <w:rFonts w:asciiTheme="majorBidi" w:hAnsiTheme="majorBidi" w:cstheme="majorBidi"/>
                <w:b/>
                <w:bCs/>
              </w:rPr>
              <w:t>75</w:t>
            </w:r>
            <w:r w:rsidR="002936DB" w:rsidRPr="003F00D7">
              <w:rPr>
                <w:rFonts w:asciiTheme="majorBidi" w:hAnsiTheme="majorBidi" w:cstheme="majorBidi"/>
                <w:b/>
                <w:bCs/>
              </w:rPr>
              <w:t>5.31</w:t>
            </w:r>
          </w:p>
        </w:tc>
        <w:tc>
          <w:tcPr>
            <w:tcW w:w="148" w:type="pct"/>
          </w:tcPr>
          <w:p w14:paraId="7D777B77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6BC876A5" w14:textId="7E2398A0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F00D7">
              <w:rPr>
                <w:rFonts w:asciiTheme="majorBidi" w:hAnsiTheme="majorBidi" w:cstheme="majorBidi"/>
                <w:b/>
                <w:bCs/>
              </w:rPr>
              <w:t>2,204.75</w:t>
            </w:r>
          </w:p>
        </w:tc>
        <w:tc>
          <w:tcPr>
            <w:tcW w:w="148" w:type="pct"/>
          </w:tcPr>
          <w:p w14:paraId="047C7FDF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23F17" w14:textId="21B4D0E6" w:rsidR="00F95F80" w:rsidRPr="003F00D7" w:rsidRDefault="002936DB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F00D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1" w:type="pct"/>
          </w:tcPr>
          <w:p w14:paraId="037B2E39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90485" w14:textId="430D7B69" w:rsidR="00F95F80" w:rsidRPr="003F00D7" w:rsidRDefault="00F95F80" w:rsidP="00F95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00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486.00</w:t>
            </w:r>
          </w:p>
        </w:tc>
      </w:tr>
      <w:tr w:rsidR="00F95F80" w:rsidRPr="001C0672" w14:paraId="53E6AE3C" w14:textId="77777777" w:rsidTr="003E5B84">
        <w:trPr>
          <w:trHeight w:val="361"/>
        </w:trPr>
        <w:tc>
          <w:tcPr>
            <w:tcW w:w="1930" w:type="pct"/>
          </w:tcPr>
          <w:p w14:paraId="37CA24F1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7" w:type="pct"/>
          </w:tcPr>
          <w:p w14:paraId="40261BBF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0F804B8" w14:textId="55267A13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25D9F883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361F821F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</w:tcPr>
          <w:p w14:paraId="71CFB281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47FFF77F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151" w:type="pct"/>
          </w:tcPr>
          <w:p w14:paraId="41C6AE0F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7E105701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936DB" w:rsidRPr="00BF1313" w14:paraId="7ADA91B3" w14:textId="77777777" w:rsidTr="003E5B84">
        <w:tc>
          <w:tcPr>
            <w:tcW w:w="1930" w:type="pct"/>
          </w:tcPr>
          <w:p w14:paraId="021D2154" w14:textId="77777777" w:rsidR="002936DB" w:rsidRPr="00BF1313" w:rsidRDefault="002936DB" w:rsidP="00DF7886">
            <w:pPr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  <w:p w14:paraId="32944472" w14:textId="77777777" w:rsidR="002936DB" w:rsidRPr="006C0A87" w:rsidRDefault="002936DB" w:rsidP="00DF7886">
            <w:pPr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247" w:type="pct"/>
          </w:tcPr>
          <w:p w14:paraId="7D129457" w14:textId="77777777" w:rsidR="002936DB" w:rsidRPr="00BF1313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4CD1D706" w14:textId="77777777" w:rsidR="002936DB" w:rsidRPr="00DF0B25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8" w:type="pct"/>
          </w:tcPr>
          <w:p w14:paraId="2932E01E" w14:textId="77777777" w:rsidR="002936DB" w:rsidRPr="00BF1313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1FCC97B2" w14:textId="77777777" w:rsidR="002936DB" w:rsidRPr="006C0A87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6E4555E" w14:textId="77777777" w:rsidR="002936DB" w:rsidRPr="00BF1313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00ABB87D" w14:textId="77777777" w:rsidR="002936DB" w:rsidRPr="00DF0B25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51" w:type="pct"/>
          </w:tcPr>
          <w:p w14:paraId="56D155DF" w14:textId="77777777" w:rsidR="002936DB" w:rsidRPr="00BF1313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37D82A46" w14:textId="77777777" w:rsidR="002936DB" w:rsidRPr="006C0A87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</w:tr>
      <w:tr w:rsidR="002936DB" w:rsidRPr="00BF1313" w14:paraId="421D1E0E" w14:textId="77777777" w:rsidTr="003E5B84">
        <w:tc>
          <w:tcPr>
            <w:tcW w:w="1930" w:type="pct"/>
          </w:tcPr>
          <w:p w14:paraId="2E146ACD" w14:textId="77777777" w:rsidR="002936DB" w:rsidRPr="006C0A87" w:rsidRDefault="002936DB" w:rsidP="003F00D7">
            <w:pPr>
              <w:ind w:firstLine="240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60520E2A" w14:textId="77777777" w:rsidR="002936DB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46F65D57" w14:textId="5EB1616D" w:rsidR="002936DB" w:rsidRPr="00DF0B25" w:rsidRDefault="00004718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299.88</w:t>
            </w:r>
          </w:p>
        </w:tc>
        <w:tc>
          <w:tcPr>
            <w:tcW w:w="148" w:type="pct"/>
          </w:tcPr>
          <w:p w14:paraId="7467A4A6" w14:textId="77777777" w:rsidR="002936DB" w:rsidRPr="00BF1313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7247089" w14:textId="77777777" w:rsidR="002936DB" w:rsidRPr="006C0A87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t>279.28</w:t>
            </w:r>
          </w:p>
        </w:tc>
        <w:tc>
          <w:tcPr>
            <w:tcW w:w="148" w:type="pct"/>
          </w:tcPr>
          <w:p w14:paraId="5BFE17E7" w14:textId="77777777" w:rsidR="002936DB" w:rsidRPr="00BF1313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3DE7D47B" w14:textId="77777777" w:rsidR="002936DB" w:rsidRPr="00DF0B25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51" w:type="pct"/>
          </w:tcPr>
          <w:p w14:paraId="01CF4B2E" w14:textId="77777777" w:rsidR="002936DB" w:rsidRPr="00BF1313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0883C4AF" w14:textId="77777777" w:rsidR="002936DB" w:rsidRPr="006C0A87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  <w:r w:rsidRPr="006C0A8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936DB" w:rsidRPr="00BF1313" w14:paraId="09B6CE3E" w14:textId="77777777" w:rsidTr="003E5B84">
        <w:tc>
          <w:tcPr>
            <w:tcW w:w="1930" w:type="pct"/>
          </w:tcPr>
          <w:p w14:paraId="7216DD8F" w14:textId="77777777" w:rsidR="002936DB" w:rsidRPr="006C0A87" w:rsidRDefault="002936DB" w:rsidP="003F00D7">
            <w:pPr>
              <w:ind w:firstLine="240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723EA9BD" w14:textId="77777777" w:rsidR="002936DB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9029BFD" w14:textId="6879D1F2" w:rsidR="002936DB" w:rsidRPr="00DF0B25" w:rsidRDefault="00004718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292.00</w:t>
            </w:r>
          </w:p>
        </w:tc>
        <w:tc>
          <w:tcPr>
            <w:tcW w:w="148" w:type="pct"/>
          </w:tcPr>
          <w:p w14:paraId="24271B25" w14:textId="77777777" w:rsidR="002936DB" w:rsidRPr="00BF1313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B4912F1" w14:textId="77777777" w:rsidR="002936DB" w:rsidRPr="006C0A87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t>292.00</w:t>
            </w:r>
          </w:p>
        </w:tc>
        <w:tc>
          <w:tcPr>
            <w:tcW w:w="148" w:type="pct"/>
          </w:tcPr>
          <w:p w14:paraId="0D685962" w14:textId="77777777" w:rsidR="002936DB" w:rsidRPr="00BF1313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7739B00F" w14:textId="77777777" w:rsidR="002936DB" w:rsidRPr="00DF0B25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-</w:t>
            </w:r>
          </w:p>
        </w:tc>
        <w:tc>
          <w:tcPr>
            <w:tcW w:w="151" w:type="pct"/>
          </w:tcPr>
          <w:p w14:paraId="7B2416C6" w14:textId="77777777" w:rsidR="002936DB" w:rsidRPr="00BF1313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328A965A" w14:textId="77777777" w:rsidR="002936DB" w:rsidRPr="006C0A87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  <w:r w:rsidRPr="006C0A8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936DB" w:rsidRPr="00BF1313" w14:paraId="6CFB4A32" w14:textId="77777777" w:rsidTr="003E5B84">
        <w:tc>
          <w:tcPr>
            <w:tcW w:w="1930" w:type="pct"/>
          </w:tcPr>
          <w:p w14:paraId="4512E84E" w14:textId="77777777" w:rsidR="002936DB" w:rsidRPr="006C0A87" w:rsidRDefault="002936DB" w:rsidP="00DF788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0166D2A1" w14:textId="77777777" w:rsidR="002936DB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60AB193E" w14:textId="6701503E" w:rsidR="002936DB" w:rsidRPr="00942B86" w:rsidRDefault="007A366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591.88</w:t>
            </w:r>
          </w:p>
        </w:tc>
        <w:tc>
          <w:tcPr>
            <w:tcW w:w="148" w:type="pct"/>
          </w:tcPr>
          <w:p w14:paraId="1EF4468E" w14:textId="77777777" w:rsidR="002936DB" w:rsidRPr="00942B86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C436B2A" w14:textId="77777777" w:rsidR="002936DB" w:rsidRPr="00942B86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571</w:t>
            </w:r>
            <w:r w:rsidRPr="00942B86">
              <w:rPr>
                <w:b/>
                <w:bCs/>
              </w:rPr>
              <w:t>.</w:t>
            </w:r>
            <w:r>
              <w:rPr>
                <w:b/>
                <w:bCs/>
              </w:rPr>
              <w:t>28</w:t>
            </w:r>
          </w:p>
        </w:tc>
        <w:tc>
          <w:tcPr>
            <w:tcW w:w="148" w:type="pct"/>
          </w:tcPr>
          <w:p w14:paraId="6172D8DD" w14:textId="77777777" w:rsidR="002936DB" w:rsidRPr="00942B86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66F61" w14:textId="77777777" w:rsidR="002936DB" w:rsidRPr="00942B86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 w:rsidRPr="00942B86">
              <w:rPr>
                <w:b/>
                <w:bCs/>
              </w:rPr>
              <w:t>-</w:t>
            </w:r>
          </w:p>
        </w:tc>
        <w:tc>
          <w:tcPr>
            <w:tcW w:w="151" w:type="pct"/>
          </w:tcPr>
          <w:p w14:paraId="421B8E97" w14:textId="77777777" w:rsidR="002936DB" w:rsidRPr="00942B86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A1318" w14:textId="77777777" w:rsidR="002936DB" w:rsidRPr="00942B86" w:rsidRDefault="002936DB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  <w:r w:rsidRPr="00942B86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EE458B" w:rsidRPr="00BF1313" w14:paraId="794202F7" w14:textId="77777777" w:rsidTr="00145CB1">
        <w:trPr>
          <w:cantSplit/>
        </w:trPr>
        <w:tc>
          <w:tcPr>
            <w:tcW w:w="1930" w:type="pct"/>
            <w:shd w:val="clear" w:color="auto" w:fill="auto"/>
          </w:tcPr>
          <w:p w14:paraId="5E7CE4A9" w14:textId="77777777" w:rsidR="00EE458B" w:rsidRPr="00BF1313" w:rsidRDefault="00EE458B" w:rsidP="00D3403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7" w:type="pct"/>
          </w:tcPr>
          <w:p w14:paraId="785CFDDC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2283D24A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362733FB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1901E885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EE458B" w:rsidRPr="00BF1313" w14:paraId="064E2AAF" w14:textId="77777777" w:rsidTr="003E5B84">
        <w:trPr>
          <w:cantSplit/>
        </w:trPr>
        <w:tc>
          <w:tcPr>
            <w:tcW w:w="1930" w:type="pct"/>
            <w:shd w:val="clear" w:color="auto" w:fill="auto"/>
          </w:tcPr>
          <w:p w14:paraId="7478B6F6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pct"/>
          </w:tcPr>
          <w:p w14:paraId="560FF7AC" w14:textId="69CB2284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3D9D6883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2564</w:t>
            </w:r>
          </w:p>
        </w:tc>
        <w:tc>
          <w:tcPr>
            <w:tcW w:w="148" w:type="pct"/>
            <w:shd w:val="clear" w:color="auto" w:fill="auto"/>
          </w:tcPr>
          <w:p w14:paraId="5ABF3A10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752354CC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2563</w:t>
            </w:r>
          </w:p>
        </w:tc>
        <w:tc>
          <w:tcPr>
            <w:tcW w:w="148" w:type="pct"/>
            <w:shd w:val="clear" w:color="auto" w:fill="auto"/>
          </w:tcPr>
          <w:p w14:paraId="6778FFE8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shd w:val="clear" w:color="auto" w:fill="auto"/>
          </w:tcPr>
          <w:p w14:paraId="27FE5368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2564</w:t>
            </w:r>
          </w:p>
        </w:tc>
        <w:tc>
          <w:tcPr>
            <w:tcW w:w="151" w:type="pct"/>
            <w:shd w:val="clear" w:color="auto" w:fill="auto"/>
          </w:tcPr>
          <w:p w14:paraId="62D27460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3EC77E89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2563</w:t>
            </w:r>
          </w:p>
        </w:tc>
      </w:tr>
      <w:tr w:rsidR="00EE458B" w:rsidRPr="00BF1313" w14:paraId="295AA6EE" w14:textId="77777777" w:rsidTr="00145CB1">
        <w:trPr>
          <w:cantSplit/>
        </w:trPr>
        <w:tc>
          <w:tcPr>
            <w:tcW w:w="1930" w:type="pct"/>
          </w:tcPr>
          <w:p w14:paraId="7FC8380A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pct"/>
          </w:tcPr>
          <w:p w14:paraId="3F1AC7E0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23" w:type="pct"/>
            <w:gridSpan w:val="7"/>
          </w:tcPr>
          <w:p w14:paraId="0172BA1D" w14:textId="77777777" w:rsidR="00EE458B" w:rsidRPr="00BF1313" w:rsidRDefault="00EE458B" w:rsidP="00D34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95F80" w:rsidRPr="00BF1313" w14:paraId="3FCFBD56" w14:textId="77777777" w:rsidTr="003E5B84">
        <w:tc>
          <w:tcPr>
            <w:tcW w:w="1930" w:type="pct"/>
          </w:tcPr>
          <w:p w14:paraId="413C2F28" w14:textId="1738CFE5" w:rsidR="00F95F80" w:rsidRPr="006C0A87" w:rsidRDefault="002936DB" w:rsidP="00F95F80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หุ้นกู้</w:t>
            </w:r>
          </w:p>
        </w:tc>
        <w:tc>
          <w:tcPr>
            <w:tcW w:w="247" w:type="pct"/>
          </w:tcPr>
          <w:p w14:paraId="3969A3DA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742B565D" w14:textId="77777777" w:rsidR="00F95F80" w:rsidRPr="00DF0B25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8" w:type="pct"/>
          </w:tcPr>
          <w:p w14:paraId="3D9D1F3A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FC3CE35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25CAB4CD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6C86E560" w14:textId="77777777" w:rsidR="00F95F80" w:rsidRPr="00DF0B25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51" w:type="pct"/>
          </w:tcPr>
          <w:p w14:paraId="0E1A89F7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2B2B8666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</w:tr>
      <w:tr w:rsidR="00F95F80" w:rsidRPr="00BF1313" w14:paraId="25C7F2CE" w14:textId="77777777" w:rsidTr="003E5B84">
        <w:tc>
          <w:tcPr>
            <w:tcW w:w="1930" w:type="pct"/>
          </w:tcPr>
          <w:p w14:paraId="20941F0D" w14:textId="77777777" w:rsidR="00F95F80" w:rsidRPr="006C0A87" w:rsidRDefault="00F95F80" w:rsidP="003F00D7">
            <w:pPr>
              <w:ind w:firstLine="150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641062C3" w14:textId="77777777" w:rsidR="00F95F80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D77EBD2" w14:textId="4FBA1604" w:rsidR="00F95F80" w:rsidRPr="00DF0B25" w:rsidRDefault="007A366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499.41</w:t>
            </w:r>
          </w:p>
        </w:tc>
        <w:tc>
          <w:tcPr>
            <w:tcW w:w="148" w:type="pct"/>
          </w:tcPr>
          <w:p w14:paraId="2C9EB6AD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FD2C72A" w14:textId="3B55C0A2" w:rsidR="00F95F80" w:rsidRPr="006C0A87" w:rsidRDefault="002936DB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8" w:type="pct"/>
          </w:tcPr>
          <w:p w14:paraId="342F7891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C311224" w14:textId="414B38D1" w:rsidR="00F95F80" w:rsidRPr="00DF0B25" w:rsidRDefault="002936DB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499.41</w:t>
            </w:r>
          </w:p>
        </w:tc>
        <w:tc>
          <w:tcPr>
            <w:tcW w:w="151" w:type="pct"/>
          </w:tcPr>
          <w:p w14:paraId="2191C326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FF85B00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  <w:r w:rsidRPr="006C0A8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95F80" w:rsidRPr="00BF1313" w14:paraId="4EEBFC88" w14:textId="77777777" w:rsidTr="003E5B84">
        <w:tc>
          <w:tcPr>
            <w:tcW w:w="1930" w:type="pct"/>
          </w:tcPr>
          <w:p w14:paraId="02BAA095" w14:textId="77777777" w:rsidR="00F95F80" w:rsidRPr="006C0A87" w:rsidRDefault="00F95F80" w:rsidP="00F95F8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7F63A01A" w14:textId="77777777" w:rsidR="00F95F80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4CAF1C24" w14:textId="73EFFFB2" w:rsidR="00F95F80" w:rsidRPr="00942B86" w:rsidRDefault="007A366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499.41</w:t>
            </w:r>
          </w:p>
        </w:tc>
        <w:tc>
          <w:tcPr>
            <w:tcW w:w="148" w:type="pct"/>
          </w:tcPr>
          <w:p w14:paraId="74D76AC4" w14:textId="77777777" w:rsidR="00F95F80" w:rsidRPr="00942B86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0727E24F" w14:textId="4088D7FF" w:rsidR="00F95F80" w:rsidRPr="00942B86" w:rsidRDefault="002936DB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8" w:type="pct"/>
          </w:tcPr>
          <w:p w14:paraId="2021A2FA" w14:textId="77777777" w:rsidR="00F95F80" w:rsidRPr="00942B86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62617" w14:textId="6BADCD6C" w:rsidR="00F95F80" w:rsidRPr="00942B86" w:rsidRDefault="00004718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499.41</w:t>
            </w:r>
          </w:p>
        </w:tc>
        <w:tc>
          <w:tcPr>
            <w:tcW w:w="151" w:type="pct"/>
          </w:tcPr>
          <w:p w14:paraId="60A00EF4" w14:textId="77777777" w:rsidR="00F95F80" w:rsidRPr="00942B86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A953B" w14:textId="77777777" w:rsidR="00F95F80" w:rsidRPr="00942B86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  <w:r w:rsidRPr="00942B86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F95F80" w:rsidRPr="001C0672" w14:paraId="43E97D47" w14:textId="77777777" w:rsidTr="003E5B84">
        <w:tc>
          <w:tcPr>
            <w:tcW w:w="1930" w:type="pct"/>
          </w:tcPr>
          <w:p w14:paraId="22081732" w14:textId="77777777" w:rsidR="00F95F80" w:rsidRPr="003F00D7" w:rsidRDefault="00F95F80" w:rsidP="00F95F8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pct"/>
          </w:tcPr>
          <w:p w14:paraId="66996C4A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B6EAE49" w14:textId="2C0212D6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5020E72F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951C68D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713AC5D8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6C4D944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78CFF1D2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5C7D09B0" w14:textId="77777777" w:rsidR="00F95F80" w:rsidRPr="003F00D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95F80" w:rsidRPr="00BF1313" w14:paraId="0656D99F" w14:textId="77777777" w:rsidTr="003E5B84">
        <w:tc>
          <w:tcPr>
            <w:tcW w:w="1930" w:type="pct"/>
          </w:tcPr>
          <w:p w14:paraId="4E43D03C" w14:textId="63887569" w:rsidR="00F95F80" w:rsidRPr="006C0A87" w:rsidRDefault="00F95F80" w:rsidP="00F95F80">
            <w:pPr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หนี้สินตามสัญญา</w:t>
            </w:r>
            <w:r w:rsidRPr="006477CD">
              <w:rPr>
                <w:rFonts w:asciiTheme="majorBidi" w:hAnsiTheme="majorBidi" w:cstheme="majorBidi"/>
                <w:cs/>
              </w:rPr>
              <w:t>เช่า</w:t>
            </w:r>
          </w:p>
        </w:tc>
        <w:tc>
          <w:tcPr>
            <w:tcW w:w="247" w:type="pct"/>
          </w:tcPr>
          <w:p w14:paraId="6930956B" w14:textId="30F7FF3D" w:rsidR="00F95F80" w:rsidRPr="00A2094B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7282337" w14:textId="17CC76C7" w:rsidR="007A3666" w:rsidRPr="00DF0B25" w:rsidRDefault="007A366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7.25</w:t>
            </w:r>
          </w:p>
        </w:tc>
        <w:tc>
          <w:tcPr>
            <w:tcW w:w="148" w:type="pct"/>
          </w:tcPr>
          <w:p w14:paraId="09DBF02B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5994669" w14:textId="74CCCDF2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t>4.62</w:t>
            </w:r>
          </w:p>
        </w:tc>
        <w:tc>
          <w:tcPr>
            <w:tcW w:w="148" w:type="pct"/>
          </w:tcPr>
          <w:p w14:paraId="742F0B19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15D5056D" w14:textId="4941272B" w:rsidR="00F95F80" w:rsidRPr="00DF0B25" w:rsidRDefault="003F00D7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1</w:t>
            </w:r>
            <w:r w:rsidR="007A3666">
              <w:t>.83</w:t>
            </w:r>
          </w:p>
        </w:tc>
        <w:tc>
          <w:tcPr>
            <w:tcW w:w="151" w:type="pct"/>
          </w:tcPr>
          <w:p w14:paraId="283DD2A8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6C74960" w14:textId="6CDFB75C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t>1.50</w:t>
            </w:r>
          </w:p>
        </w:tc>
      </w:tr>
      <w:tr w:rsidR="00F95F80" w:rsidRPr="00BF1313" w14:paraId="5582E1CB" w14:textId="77777777" w:rsidTr="003E5B84">
        <w:tc>
          <w:tcPr>
            <w:tcW w:w="1930" w:type="pct"/>
          </w:tcPr>
          <w:p w14:paraId="290C0E8A" w14:textId="77777777" w:rsidR="00F95F80" w:rsidRPr="00BF1313" w:rsidRDefault="00F95F80" w:rsidP="00F95F8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รวมส่วนที่หมุนเวียน</w:t>
            </w:r>
          </w:p>
        </w:tc>
        <w:tc>
          <w:tcPr>
            <w:tcW w:w="247" w:type="pct"/>
          </w:tcPr>
          <w:p w14:paraId="0E912034" w14:textId="77777777" w:rsidR="00F95F80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E96865E" w14:textId="022D986A" w:rsidR="00F95F80" w:rsidRPr="00942B86" w:rsidRDefault="007A366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1,853.85</w:t>
            </w:r>
          </w:p>
        </w:tc>
        <w:tc>
          <w:tcPr>
            <w:tcW w:w="148" w:type="pct"/>
          </w:tcPr>
          <w:p w14:paraId="7FADB3DD" w14:textId="77777777" w:rsidR="00F95F80" w:rsidRPr="00942B86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5DA1ED2" w14:textId="25B98AB8" w:rsidR="00F95F80" w:rsidRPr="00942B86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2,780.65</w:t>
            </w:r>
          </w:p>
        </w:tc>
        <w:tc>
          <w:tcPr>
            <w:tcW w:w="148" w:type="pct"/>
          </w:tcPr>
          <w:p w14:paraId="5BDD29BE" w14:textId="77777777" w:rsidR="00F95F80" w:rsidRPr="00942B86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E97347D" w14:textId="5A2A9DB0" w:rsidR="00F95F80" w:rsidRPr="00942B86" w:rsidRDefault="007A366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501.24</w:t>
            </w:r>
          </w:p>
        </w:tc>
        <w:tc>
          <w:tcPr>
            <w:tcW w:w="151" w:type="pct"/>
          </w:tcPr>
          <w:p w14:paraId="19C590C8" w14:textId="77777777" w:rsidR="00F95F80" w:rsidRPr="00942B86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4B4FF550" w14:textId="191926AC" w:rsidR="00F95F80" w:rsidRPr="00942B86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487.50</w:t>
            </w:r>
          </w:p>
        </w:tc>
      </w:tr>
      <w:tr w:rsidR="00F95F80" w:rsidRPr="001C0672" w14:paraId="3FB55739" w14:textId="77777777" w:rsidTr="003E5B84">
        <w:tc>
          <w:tcPr>
            <w:tcW w:w="1930" w:type="pct"/>
          </w:tcPr>
          <w:p w14:paraId="191CF986" w14:textId="26FAF986" w:rsidR="00F95F80" w:rsidRPr="001C0672" w:rsidRDefault="00F95F80" w:rsidP="00F95F80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7" w:type="pct"/>
          </w:tcPr>
          <w:p w14:paraId="72CCB70E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79D35D1" w14:textId="708D2B8D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352645E1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8538FFF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</w:tcPr>
          <w:p w14:paraId="58C7F982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0ABBE232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1" w:type="pct"/>
          </w:tcPr>
          <w:p w14:paraId="64E15634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33B4F204" w14:textId="77777777" w:rsidR="00F95F80" w:rsidRPr="001C0672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95F80" w:rsidRPr="00BF1313" w14:paraId="1664FAC6" w14:textId="77777777" w:rsidTr="003E5B84">
        <w:tc>
          <w:tcPr>
            <w:tcW w:w="1930" w:type="pct"/>
          </w:tcPr>
          <w:p w14:paraId="2AE00265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247" w:type="pct"/>
          </w:tcPr>
          <w:p w14:paraId="7C9F26F0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6EC8AA9D" w14:textId="32979796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234645A5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9EA811D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4681BE4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7902B1F2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777192FD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5B20DA56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F95F80" w:rsidRPr="00BF1313" w14:paraId="2E8BC493" w14:textId="77777777" w:rsidTr="003E5B84">
        <w:tc>
          <w:tcPr>
            <w:tcW w:w="1930" w:type="pct"/>
          </w:tcPr>
          <w:p w14:paraId="3AF53620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7" w:type="pct"/>
          </w:tcPr>
          <w:p w14:paraId="6F5F2401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6C2A4C4E" w14:textId="00A5B00A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2DBE2EA5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74102F67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2BF77CDA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507D898A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7B1264DF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0BB4B4E1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F95F80" w:rsidRPr="00BF1313" w14:paraId="0BA0ED47" w14:textId="77777777" w:rsidTr="003E5B84">
        <w:tc>
          <w:tcPr>
            <w:tcW w:w="1930" w:type="pct"/>
          </w:tcPr>
          <w:p w14:paraId="43011504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6DA3CC15" w14:textId="77777777" w:rsidR="00F95F80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1B901D96" w14:textId="28056D21" w:rsidR="00F95F80" w:rsidRPr="00BF1313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1,196.28</w:t>
            </w:r>
          </w:p>
        </w:tc>
        <w:tc>
          <w:tcPr>
            <w:tcW w:w="148" w:type="pct"/>
          </w:tcPr>
          <w:p w14:paraId="02CBC2E3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E002534" w14:textId="04B34C30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1,496.02</w:t>
            </w:r>
          </w:p>
        </w:tc>
        <w:tc>
          <w:tcPr>
            <w:tcW w:w="148" w:type="pct"/>
          </w:tcPr>
          <w:p w14:paraId="46A01236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05E775B1" w14:textId="1B252CB2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1B9AB323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18D70329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F95F80" w:rsidRPr="00BF1313" w14:paraId="751E40C0" w14:textId="77777777" w:rsidTr="003E5B84">
        <w:tc>
          <w:tcPr>
            <w:tcW w:w="1930" w:type="pct"/>
          </w:tcPr>
          <w:p w14:paraId="37BB64CE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0B86084D" w14:textId="77777777" w:rsidR="00F95F80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B170C87" w14:textId="1327EC4D" w:rsidR="00F95F80" w:rsidRPr="00BF1313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489.25</w:t>
            </w:r>
          </w:p>
        </w:tc>
        <w:tc>
          <w:tcPr>
            <w:tcW w:w="148" w:type="pct"/>
          </w:tcPr>
          <w:p w14:paraId="2E485AC8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8CF65ED" w14:textId="2724B9B4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565.25</w:t>
            </w:r>
          </w:p>
        </w:tc>
        <w:tc>
          <w:tcPr>
            <w:tcW w:w="148" w:type="pct"/>
          </w:tcPr>
          <w:p w14:paraId="37860293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B1D9433" w14:textId="003B234E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28CB375B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71754D6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F95F80" w:rsidRPr="00BF1313" w14:paraId="5E6C60A0" w14:textId="77777777" w:rsidTr="003E5B84">
        <w:tc>
          <w:tcPr>
            <w:tcW w:w="1930" w:type="pct"/>
          </w:tcPr>
          <w:p w14:paraId="24A6E9A2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04779A72" w14:textId="77777777" w:rsidR="00F95F80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25DA446" w14:textId="478AB967" w:rsidR="00F95F80" w:rsidRPr="006C0A87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1,685.53</w:t>
            </w:r>
          </w:p>
        </w:tc>
        <w:tc>
          <w:tcPr>
            <w:tcW w:w="148" w:type="pct"/>
          </w:tcPr>
          <w:p w14:paraId="4D73E2A7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71CAF69C" w14:textId="3C2ACC14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2,061.27</w:t>
            </w:r>
          </w:p>
        </w:tc>
        <w:tc>
          <w:tcPr>
            <w:tcW w:w="148" w:type="pct"/>
          </w:tcPr>
          <w:p w14:paraId="1263A5A0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3D5B4C8" w14:textId="2921F5C5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1" w:type="pct"/>
          </w:tcPr>
          <w:p w14:paraId="08852557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6F6356C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F7886" w:rsidRPr="001C0672" w14:paraId="1E216472" w14:textId="77777777" w:rsidTr="003E5B84">
        <w:tc>
          <w:tcPr>
            <w:tcW w:w="1930" w:type="pct"/>
          </w:tcPr>
          <w:p w14:paraId="47F55354" w14:textId="77777777" w:rsidR="00DF7886" w:rsidRPr="003F00D7" w:rsidRDefault="00DF7886" w:rsidP="00DF788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pct"/>
          </w:tcPr>
          <w:p w14:paraId="298AA585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6FC974A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6344BFA8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F797EB3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52FE7DBB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082A4D92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59EE9D53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32165757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F7886" w:rsidRPr="00BF1313" w14:paraId="19A0D69F" w14:textId="77777777" w:rsidTr="003E5B84">
        <w:tc>
          <w:tcPr>
            <w:tcW w:w="1930" w:type="pct"/>
          </w:tcPr>
          <w:p w14:paraId="021739F7" w14:textId="77777777" w:rsidR="00DF7886" w:rsidRPr="006C0A87" w:rsidRDefault="00DF7886" w:rsidP="00DF7886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หุ้นกู้</w:t>
            </w:r>
          </w:p>
        </w:tc>
        <w:tc>
          <w:tcPr>
            <w:tcW w:w="247" w:type="pct"/>
          </w:tcPr>
          <w:p w14:paraId="50177652" w14:textId="77777777" w:rsidR="00DF7886" w:rsidRPr="00BF1313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2F230D78" w14:textId="77777777" w:rsidR="00DF7886" w:rsidRPr="00DF0B25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48" w:type="pct"/>
          </w:tcPr>
          <w:p w14:paraId="6EC891BA" w14:textId="77777777" w:rsidR="00DF7886" w:rsidRPr="00BF1313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1F8B844F" w14:textId="77777777" w:rsidR="00DF7886" w:rsidRPr="006C0A8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465F885D" w14:textId="77777777" w:rsidR="00DF7886" w:rsidRPr="00BF1313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59FF446E" w14:textId="77777777" w:rsidR="00DF7886" w:rsidRPr="00DF0B25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</w:p>
        </w:tc>
        <w:tc>
          <w:tcPr>
            <w:tcW w:w="151" w:type="pct"/>
          </w:tcPr>
          <w:p w14:paraId="30F11856" w14:textId="77777777" w:rsidR="00DF7886" w:rsidRPr="00BF1313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2C3F760F" w14:textId="77777777" w:rsidR="00DF7886" w:rsidRPr="006C0A8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</w:tr>
      <w:tr w:rsidR="00DF7886" w:rsidRPr="00BF1313" w14:paraId="20E05F83" w14:textId="77777777" w:rsidTr="003E5B84">
        <w:tc>
          <w:tcPr>
            <w:tcW w:w="1930" w:type="pct"/>
          </w:tcPr>
          <w:p w14:paraId="4A565BF1" w14:textId="77777777" w:rsidR="00DF7886" w:rsidRPr="006C0A87" w:rsidRDefault="00DF7886" w:rsidP="003F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6E11FFA5" w14:textId="77777777" w:rsidR="00DF7886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438947A4" w14:textId="3FEF767C" w:rsidR="00DF7886" w:rsidRPr="00DF0B25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798.81</w:t>
            </w:r>
          </w:p>
        </w:tc>
        <w:tc>
          <w:tcPr>
            <w:tcW w:w="148" w:type="pct"/>
          </w:tcPr>
          <w:p w14:paraId="048E2B3C" w14:textId="77777777" w:rsidR="00DF7886" w:rsidRPr="00BF1313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D1D494E" w14:textId="77777777" w:rsidR="00DF7886" w:rsidRPr="006C0A8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148" w:type="pct"/>
          </w:tcPr>
          <w:p w14:paraId="47920B21" w14:textId="77777777" w:rsidR="00DF7886" w:rsidRPr="00BF1313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48C1CA01" w14:textId="00941948" w:rsidR="00DF7886" w:rsidRPr="00DF0B25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cs/>
              </w:rPr>
            </w:pPr>
            <w:r>
              <w:t>798.81</w:t>
            </w:r>
          </w:p>
        </w:tc>
        <w:tc>
          <w:tcPr>
            <w:tcW w:w="151" w:type="pct"/>
          </w:tcPr>
          <w:p w14:paraId="4D6F5A1C" w14:textId="77777777" w:rsidR="00DF7886" w:rsidRPr="00BF1313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43E0C488" w14:textId="77777777" w:rsidR="00DF7886" w:rsidRPr="006C0A8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</w:rPr>
            </w:pPr>
            <w:r w:rsidRPr="006C0A87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F7886" w:rsidRPr="00BF1313" w14:paraId="50959542" w14:textId="77777777" w:rsidTr="003E5B84">
        <w:tc>
          <w:tcPr>
            <w:tcW w:w="1930" w:type="pct"/>
          </w:tcPr>
          <w:p w14:paraId="5ABCF0B7" w14:textId="77777777" w:rsidR="00DF7886" w:rsidRPr="006C0A87" w:rsidRDefault="00DF7886" w:rsidP="00DF788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1D6B8B4D" w14:textId="77777777" w:rsidR="00DF7886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BD540" w14:textId="2900BBC4" w:rsidR="00DF7886" w:rsidRPr="00942B86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798.81</w:t>
            </w:r>
          </w:p>
        </w:tc>
        <w:tc>
          <w:tcPr>
            <w:tcW w:w="148" w:type="pct"/>
          </w:tcPr>
          <w:p w14:paraId="43C0CEA4" w14:textId="77777777" w:rsidR="00DF7886" w:rsidRPr="00942B86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56C453FA" w14:textId="77777777" w:rsidR="00DF7886" w:rsidRPr="00942B86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8" w:type="pct"/>
          </w:tcPr>
          <w:p w14:paraId="44D674F6" w14:textId="77777777" w:rsidR="00DF7886" w:rsidRPr="00942B86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1E4B8" w14:textId="2424CA85" w:rsidR="00DF7886" w:rsidRPr="00942B86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b/>
                <w:bCs/>
                <w:cs/>
              </w:rPr>
            </w:pPr>
            <w:r>
              <w:rPr>
                <w:b/>
                <w:bCs/>
              </w:rPr>
              <w:t>798.81</w:t>
            </w:r>
          </w:p>
        </w:tc>
        <w:tc>
          <w:tcPr>
            <w:tcW w:w="151" w:type="pct"/>
          </w:tcPr>
          <w:p w14:paraId="4AC06180" w14:textId="77777777" w:rsidR="00DF7886" w:rsidRPr="00942B86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952AD" w14:textId="77777777" w:rsidR="00DF7886" w:rsidRPr="00942B86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</w:rPr>
            </w:pPr>
            <w:r w:rsidRPr="00942B86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DF7886" w:rsidRPr="001C0672" w14:paraId="720EE865" w14:textId="77777777" w:rsidTr="003E5B84">
        <w:tc>
          <w:tcPr>
            <w:tcW w:w="1930" w:type="pct"/>
          </w:tcPr>
          <w:p w14:paraId="158BD9B9" w14:textId="77777777" w:rsidR="00DF7886" w:rsidRPr="003F00D7" w:rsidRDefault="00DF7886" w:rsidP="00DF788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pct"/>
          </w:tcPr>
          <w:p w14:paraId="312C5265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C61AB69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19F98FE6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612193D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4F5EF2DB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08979028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398204C8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BFE339D" w14:textId="77777777" w:rsidR="00DF7886" w:rsidRPr="003F00D7" w:rsidRDefault="00DF7886" w:rsidP="00DF7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95F80" w:rsidRPr="00BF1313" w14:paraId="3A187A8C" w14:textId="77777777" w:rsidTr="003E5B84">
        <w:tc>
          <w:tcPr>
            <w:tcW w:w="1930" w:type="pct"/>
          </w:tcPr>
          <w:p w14:paraId="1F24B667" w14:textId="26D4DA2A" w:rsidR="00F95F80" w:rsidRPr="00BF1313" w:rsidRDefault="00F95F80" w:rsidP="003F00D7">
            <w:pPr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หนี้สินตามสัญญา</w:t>
            </w:r>
            <w:r w:rsidRPr="006477CD">
              <w:rPr>
                <w:rFonts w:asciiTheme="majorBidi" w:hAnsiTheme="majorBidi" w:cstheme="majorBidi"/>
                <w:cs/>
              </w:rPr>
              <w:t>เช่า</w:t>
            </w:r>
          </w:p>
        </w:tc>
        <w:tc>
          <w:tcPr>
            <w:tcW w:w="247" w:type="pct"/>
          </w:tcPr>
          <w:p w14:paraId="2A130E71" w14:textId="3507A678" w:rsidR="00F95F80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E76490F" w14:textId="26607EEC" w:rsidR="00DF7886" w:rsidRPr="00BF1313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394.17</w:t>
            </w:r>
          </w:p>
        </w:tc>
        <w:tc>
          <w:tcPr>
            <w:tcW w:w="148" w:type="pct"/>
          </w:tcPr>
          <w:p w14:paraId="7ADDB4C3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66CA7C2" w14:textId="0310239C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388.94</w:t>
            </w:r>
          </w:p>
        </w:tc>
        <w:tc>
          <w:tcPr>
            <w:tcW w:w="148" w:type="pct"/>
          </w:tcPr>
          <w:p w14:paraId="316C8E53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C9CDF9E" w14:textId="7F841B22" w:rsidR="00F95F80" w:rsidRPr="00BF1313" w:rsidRDefault="007A366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13.59</w:t>
            </w:r>
          </w:p>
        </w:tc>
        <w:tc>
          <w:tcPr>
            <w:tcW w:w="151" w:type="pct"/>
          </w:tcPr>
          <w:p w14:paraId="193B8598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B80DFDA" w14:textId="507984D8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14.25</w:t>
            </w:r>
          </w:p>
        </w:tc>
      </w:tr>
      <w:tr w:rsidR="00F95F80" w:rsidRPr="00BF1313" w14:paraId="482E8FAF" w14:textId="77777777" w:rsidTr="003E5B84">
        <w:tc>
          <w:tcPr>
            <w:tcW w:w="1930" w:type="pct"/>
          </w:tcPr>
          <w:p w14:paraId="58222A38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รวมส่วนที่ไม่หมุนเวียน</w:t>
            </w:r>
          </w:p>
        </w:tc>
        <w:tc>
          <w:tcPr>
            <w:tcW w:w="247" w:type="pct"/>
          </w:tcPr>
          <w:p w14:paraId="6AA0FDA8" w14:textId="77777777" w:rsidR="00F95F80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1BA8C9F" w14:textId="4B16DB26" w:rsidR="00F95F80" w:rsidRPr="006C0A87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2,878.51</w:t>
            </w:r>
          </w:p>
        </w:tc>
        <w:tc>
          <w:tcPr>
            <w:tcW w:w="148" w:type="pct"/>
          </w:tcPr>
          <w:p w14:paraId="5CB18747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219F8EA1" w14:textId="3E217F94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2,450.21</w:t>
            </w:r>
          </w:p>
        </w:tc>
        <w:tc>
          <w:tcPr>
            <w:tcW w:w="148" w:type="pct"/>
          </w:tcPr>
          <w:p w14:paraId="012F762E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58553" w14:textId="59235623" w:rsidR="00F95F80" w:rsidRPr="006C0A87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812.40</w:t>
            </w:r>
          </w:p>
        </w:tc>
        <w:tc>
          <w:tcPr>
            <w:tcW w:w="151" w:type="pct"/>
          </w:tcPr>
          <w:p w14:paraId="5E6886FC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F61F9" w14:textId="0BF61BD3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14.25</w:t>
            </w:r>
          </w:p>
        </w:tc>
      </w:tr>
      <w:tr w:rsidR="00F95F80" w:rsidRPr="00BF1313" w14:paraId="4674519F" w14:textId="77777777" w:rsidTr="003E5B84">
        <w:tc>
          <w:tcPr>
            <w:tcW w:w="1930" w:type="pct"/>
          </w:tcPr>
          <w:p w14:paraId="3D4AFABA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47" w:type="pct"/>
          </w:tcPr>
          <w:p w14:paraId="7636EB78" w14:textId="77777777" w:rsidR="00F95F80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081765C" w14:textId="73BBF0FA" w:rsidR="00F95F80" w:rsidRPr="006C0A87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4,732.36</w:t>
            </w:r>
          </w:p>
        </w:tc>
        <w:tc>
          <w:tcPr>
            <w:tcW w:w="148" w:type="pct"/>
          </w:tcPr>
          <w:p w14:paraId="01A65129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64844C0A" w14:textId="6C92DE04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5,230.86</w:t>
            </w:r>
          </w:p>
        </w:tc>
        <w:tc>
          <w:tcPr>
            <w:tcW w:w="148" w:type="pct"/>
          </w:tcPr>
          <w:p w14:paraId="4265FF2C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DFB1CEA" w14:textId="05E74343" w:rsidR="00F95F80" w:rsidRPr="006C0A87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1,313.64</w:t>
            </w:r>
          </w:p>
        </w:tc>
        <w:tc>
          <w:tcPr>
            <w:tcW w:w="151" w:type="pct"/>
          </w:tcPr>
          <w:p w14:paraId="0591265C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C7959BC" w14:textId="4BC94668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501.75</w:t>
            </w:r>
          </w:p>
        </w:tc>
      </w:tr>
    </w:tbl>
    <w:p w14:paraId="304576B5" w14:textId="62A6D9DF" w:rsidR="003F00D7" w:rsidRDefault="003F00D7" w:rsidP="000E2B43">
      <w:pPr>
        <w:pStyle w:val="index"/>
        <w:tabs>
          <w:tab w:val="clear" w:pos="1134"/>
        </w:tabs>
        <w:spacing w:after="0" w:line="240" w:lineRule="auto"/>
        <w:ind w:left="540" w:right="-45" w:firstLine="0"/>
        <w:jc w:val="thaiDistribute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36011E33" w14:textId="77777777" w:rsidR="003F00D7" w:rsidRDefault="003F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43FD11B" w14:textId="264501E3" w:rsidR="00170B49" w:rsidRPr="00BF1313" w:rsidRDefault="00170B49" w:rsidP="000E2B43">
      <w:pPr>
        <w:pStyle w:val="index"/>
        <w:tabs>
          <w:tab w:val="clear" w:pos="1134"/>
        </w:tabs>
        <w:spacing w:after="0" w:line="240" w:lineRule="auto"/>
        <w:ind w:left="540" w:right="-45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หนี้สินที่มีภาระดอกเบี้ย</w:t>
      </w:r>
      <w:r w:rsidR="00BA1BB1" w:rsidRPr="00BF1313">
        <w:rPr>
          <w:rFonts w:asciiTheme="majorBidi" w:hAnsiTheme="majorBidi" w:cstheme="majorBidi"/>
          <w:sz w:val="30"/>
          <w:szCs w:val="30"/>
          <w:cs/>
          <w:lang w:bidi="th-TH"/>
        </w:rPr>
        <w:t>ซึ่งไม่รวมหนี้สินตามสัญญาเช่า</w:t>
      </w: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แสดงตามระยะเวลาครบกำหนดการจ่ายชำระ ณ วันที่ </w:t>
      </w:r>
      <w:r w:rsidR="00B10E2C">
        <w:rPr>
          <w:rFonts w:ascii="Angsana New" w:hAnsi="Angsana New"/>
          <w:sz w:val="30"/>
          <w:szCs w:val="30"/>
          <w:lang w:bidi="th-TH"/>
        </w:rPr>
        <w:t>31</w:t>
      </w:r>
      <w:r w:rsidRPr="00BF131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ได้ดังนี้</w:t>
      </w:r>
    </w:p>
    <w:p w14:paraId="0F45C4F0" w14:textId="77777777" w:rsidR="007B42B5" w:rsidRPr="006C0A87" w:rsidRDefault="007B42B5" w:rsidP="003C298B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tbl>
      <w:tblPr>
        <w:tblW w:w="90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3"/>
        <w:gridCol w:w="250"/>
        <w:gridCol w:w="20"/>
        <w:gridCol w:w="1082"/>
        <w:gridCol w:w="270"/>
        <w:gridCol w:w="1082"/>
        <w:gridCol w:w="272"/>
        <w:gridCol w:w="1072"/>
      </w:tblGrid>
      <w:tr w:rsidR="007B42B5" w:rsidRPr="00BF1313" w14:paraId="5CDE851A" w14:textId="77777777" w:rsidTr="003F00D7">
        <w:tc>
          <w:tcPr>
            <w:tcW w:w="2172" w:type="pct"/>
            <w:shd w:val="clear" w:color="auto" w:fill="auto"/>
          </w:tcPr>
          <w:p w14:paraId="02A0F3A6" w14:textId="77777777" w:rsidR="007B42B5" w:rsidRPr="00BF1313" w:rsidRDefault="007B42B5" w:rsidP="00CC0FD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41" w:type="pct"/>
            <w:gridSpan w:val="4"/>
            <w:shd w:val="clear" w:color="auto" w:fill="auto"/>
          </w:tcPr>
          <w:p w14:paraId="73AFCD37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9" w:type="pct"/>
            <w:shd w:val="clear" w:color="auto" w:fill="auto"/>
          </w:tcPr>
          <w:p w14:paraId="3A60B3BD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2ADC34B3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B42B5" w:rsidRPr="00BF1313" w14:paraId="7D0C7A6E" w14:textId="77777777" w:rsidTr="003F00D7">
        <w:tc>
          <w:tcPr>
            <w:tcW w:w="2172" w:type="pct"/>
            <w:shd w:val="clear" w:color="auto" w:fill="auto"/>
          </w:tcPr>
          <w:p w14:paraId="5FA51A9F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shd w:val="clear" w:color="auto" w:fill="auto"/>
          </w:tcPr>
          <w:p w14:paraId="5BFB4058" w14:textId="77AC9086" w:rsidR="007B42B5" w:rsidRPr="00BF1313" w:rsidRDefault="00327A23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F95F80">
              <w:t>4</w:t>
            </w:r>
          </w:p>
        </w:tc>
        <w:tc>
          <w:tcPr>
            <w:tcW w:w="138" w:type="pct"/>
            <w:shd w:val="clear" w:color="auto" w:fill="auto"/>
          </w:tcPr>
          <w:p w14:paraId="50E0501A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486DD102" w14:textId="2A5736AD" w:rsidR="007B42B5" w:rsidRPr="00C6129C" w:rsidRDefault="00327A23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C6129C">
              <w:t>256</w:t>
            </w:r>
            <w:r w:rsidR="00F95F80">
              <w:t>3</w:t>
            </w:r>
          </w:p>
        </w:tc>
        <w:tc>
          <w:tcPr>
            <w:tcW w:w="149" w:type="pct"/>
            <w:shd w:val="clear" w:color="auto" w:fill="auto"/>
          </w:tcPr>
          <w:p w14:paraId="37F81238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shd w:val="clear" w:color="auto" w:fill="auto"/>
          </w:tcPr>
          <w:p w14:paraId="42DFB5AD" w14:textId="248E2A65" w:rsidR="007B42B5" w:rsidRPr="00BF1313" w:rsidRDefault="00327A23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F95F80">
              <w:t>4</w:t>
            </w:r>
          </w:p>
        </w:tc>
        <w:tc>
          <w:tcPr>
            <w:tcW w:w="150" w:type="pct"/>
            <w:shd w:val="clear" w:color="auto" w:fill="auto"/>
          </w:tcPr>
          <w:p w14:paraId="1B4984B1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shd w:val="clear" w:color="auto" w:fill="auto"/>
          </w:tcPr>
          <w:p w14:paraId="6E7441C8" w14:textId="1A20FB69" w:rsidR="007B42B5" w:rsidRPr="00BF1313" w:rsidRDefault="00327A23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F95F80">
              <w:t>3</w:t>
            </w:r>
          </w:p>
        </w:tc>
      </w:tr>
      <w:tr w:rsidR="007B42B5" w:rsidRPr="00BF1313" w14:paraId="2802A873" w14:textId="77777777" w:rsidTr="003F00D7">
        <w:tc>
          <w:tcPr>
            <w:tcW w:w="2172" w:type="pct"/>
          </w:tcPr>
          <w:p w14:paraId="62C1DA00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28" w:type="pct"/>
            <w:gridSpan w:val="8"/>
          </w:tcPr>
          <w:p w14:paraId="41D51E92" w14:textId="77777777" w:rsidR="007B42B5" w:rsidRPr="00C6129C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C6129C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95F80" w:rsidRPr="00BF1313" w14:paraId="180F268F" w14:textId="77777777" w:rsidTr="003F00D7">
        <w:tc>
          <w:tcPr>
            <w:tcW w:w="2172" w:type="pct"/>
          </w:tcPr>
          <w:p w14:paraId="0904FC5A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ครบกำหนดภายในหนึ่งปี</w:t>
            </w:r>
            <w:r w:rsidRPr="00BF1313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97" w:type="pct"/>
          </w:tcPr>
          <w:p w14:paraId="1F51C17E" w14:textId="6D6A109A" w:rsidR="00F95F80" w:rsidRPr="00BF1313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1,846.60</w:t>
            </w:r>
          </w:p>
        </w:tc>
        <w:tc>
          <w:tcPr>
            <w:tcW w:w="149" w:type="pct"/>
            <w:gridSpan w:val="2"/>
          </w:tcPr>
          <w:p w14:paraId="1E78CC7A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1B4925A9" w14:textId="73A58FD0" w:rsidR="00F95F80" w:rsidRPr="00C6129C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2,776.03</w:t>
            </w:r>
          </w:p>
        </w:tc>
        <w:tc>
          <w:tcPr>
            <w:tcW w:w="149" w:type="pct"/>
          </w:tcPr>
          <w:p w14:paraId="603686DB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26E05DD2" w14:textId="19A67286" w:rsidR="00F95F80" w:rsidRPr="00BF1313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499.41</w:t>
            </w:r>
          </w:p>
        </w:tc>
        <w:tc>
          <w:tcPr>
            <w:tcW w:w="150" w:type="pct"/>
          </w:tcPr>
          <w:p w14:paraId="087C081A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</w:tcPr>
          <w:p w14:paraId="194F7383" w14:textId="3D0853A4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486.00</w:t>
            </w:r>
          </w:p>
        </w:tc>
      </w:tr>
      <w:tr w:rsidR="00F95F80" w:rsidRPr="00BF1313" w14:paraId="0CD7F38A" w14:textId="77777777" w:rsidTr="003F00D7">
        <w:tc>
          <w:tcPr>
            <w:tcW w:w="2172" w:type="pct"/>
          </w:tcPr>
          <w:p w14:paraId="1846F7BF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597" w:type="pct"/>
          </w:tcPr>
          <w:p w14:paraId="759B0BE9" w14:textId="1D7BDFF6" w:rsidR="00F95F80" w:rsidRPr="00BF1313" w:rsidRDefault="00B95EAA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2,289.46</w:t>
            </w:r>
          </w:p>
        </w:tc>
        <w:tc>
          <w:tcPr>
            <w:tcW w:w="149" w:type="pct"/>
            <w:gridSpan w:val="2"/>
          </w:tcPr>
          <w:p w14:paraId="5824EC51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1B8AD73D" w14:textId="3EFD4FFC" w:rsidR="00F95F80" w:rsidRPr="00C6129C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1,657.27</w:t>
            </w:r>
          </w:p>
        </w:tc>
        <w:tc>
          <w:tcPr>
            <w:tcW w:w="149" w:type="pct"/>
          </w:tcPr>
          <w:p w14:paraId="387003A5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3C48AB88" w14:textId="1066E505" w:rsidR="00F95F80" w:rsidRPr="00BF1313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798.81</w:t>
            </w:r>
          </w:p>
        </w:tc>
        <w:tc>
          <w:tcPr>
            <w:tcW w:w="150" w:type="pct"/>
          </w:tcPr>
          <w:p w14:paraId="4AE94B09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</w:tcPr>
          <w:p w14:paraId="72F06ECF" w14:textId="0027476A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95F80" w:rsidRPr="00BF1313" w14:paraId="76192BA5" w14:textId="77777777" w:rsidTr="003F00D7">
        <w:tc>
          <w:tcPr>
            <w:tcW w:w="2172" w:type="pct"/>
          </w:tcPr>
          <w:p w14:paraId="53A69DD1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ครบกำหนดหลังจากห้าปี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A014CF8" w14:textId="59B2569A" w:rsidR="00F95F80" w:rsidRPr="00BF1313" w:rsidRDefault="009739D8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B95EAA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.</w:t>
            </w:r>
            <w:r w:rsidR="00B95EAA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49" w:type="pct"/>
            <w:gridSpan w:val="2"/>
          </w:tcPr>
          <w:p w14:paraId="5EF28B1A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9CF4974" w14:textId="697E5213" w:rsidR="00F95F80" w:rsidRPr="00C6129C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404.00</w:t>
            </w:r>
          </w:p>
        </w:tc>
        <w:tc>
          <w:tcPr>
            <w:tcW w:w="149" w:type="pct"/>
          </w:tcPr>
          <w:p w14:paraId="404194EC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EFAFAE7" w14:textId="380E614E" w:rsidR="00F95F80" w:rsidRPr="00BF1313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6D78293C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5D2E147" w14:textId="4992B99E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95F80" w:rsidRPr="00BF1313" w14:paraId="06EA465C" w14:textId="77777777" w:rsidTr="003F00D7">
        <w:tc>
          <w:tcPr>
            <w:tcW w:w="2172" w:type="pct"/>
          </w:tcPr>
          <w:p w14:paraId="3EAC4464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1C87615" w14:textId="0978E750" w:rsidR="00F95F80" w:rsidRPr="006C0A87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4,33</w:t>
            </w:r>
            <w:r w:rsidR="00B95EAA">
              <w:rPr>
                <w:rFonts w:asciiTheme="majorBidi" w:hAnsiTheme="majorBidi" w:cstheme="majorBidi"/>
                <w:b/>
                <w:bCs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  <w:r w:rsidR="00B95EAA">
              <w:rPr>
                <w:rFonts w:asciiTheme="majorBidi" w:hAnsiTheme="majorBidi" w:cstheme="majorBidi"/>
                <w:b/>
                <w:bCs/>
              </w:rPr>
              <w:t>94</w:t>
            </w:r>
          </w:p>
        </w:tc>
        <w:tc>
          <w:tcPr>
            <w:tcW w:w="149" w:type="pct"/>
            <w:gridSpan w:val="2"/>
          </w:tcPr>
          <w:p w14:paraId="326707F4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5A8ED17" w14:textId="0B209E42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4,837.30</w:t>
            </w:r>
          </w:p>
        </w:tc>
        <w:tc>
          <w:tcPr>
            <w:tcW w:w="149" w:type="pct"/>
          </w:tcPr>
          <w:p w14:paraId="2C9C4FD7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3AFC5B3" w14:textId="65C85539" w:rsidR="00F95F80" w:rsidRPr="00617297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1,298.22</w:t>
            </w:r>
          </w:p>
        </w:tc>
        <w:tc>
          <w:tcPr>
            <w:tcW w:w="150" w:type="pct"/>
          </w:tcPr>
          <w:p w14:paraId="0940084C" w14:textId="77777777" w:rsidR="00F95F80" w:rsidRPr="0061729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88AFBC9" w14:textId="014440CD" w:rsidR="00F95F80" w:rsidRPr="0061729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17297">
              <w:rPr>
                <w:rFonts w:asciiTheme="majorBidi" w:hAnsiTheme="majorBidi" w:cstheme="majorBidi"/>
                <w:b/>
                <w:bCs/>
              </w:rPr>
              <w:t>486.00</w:t>
            </w:r>
          </w:p>
        </w:tc>
      </w:tr>
    </w:tbl>
    <w:p w14:paraId="548DCEE1" w14:textId="77777777" w:rsidR="00F724E6" w:rsidRPr="00BF1313" w:rsidRDefault="00F724E6" w:rsidP="00692B1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DF65C61" w14:textId="6DBC77B5" w:rsidR="00307202" w:rsidRDefault="00307202" w:rsidP="00307202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ภายใต้สัญญาเงินกู้กลุ่มบริษัทต้องปฏิบัติตามเงื่อนไขทางการเงินบางประการตามที่ระบุในสัญญา เช่น </w:t>
      </w:r>
      <w:r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การดำรงอัตราส่วนทางการเงินให้เป็นไปตามสัญญา เป็นต้น ณ วันที่ </w:t>
      </w:r>
      <w:r>
        <w:rPr>
          <w:rFonts w:ascii="Angsana New" w:hAnsi="Angsana New"/>
          <w:spacing w:val="-6"/>
          <w:sz w:val="30"/>
          <w:szCs w:val="30"/>
        </w:rPr>
        <w:t xml:space="preserve">31 </w:t>
      </w:r>
      <w:r>
        <w:rPr>
          <w:rFonts w:ascii="Angsana New" w:hAnsi="Angsana New" w:hint="cs"/>
          <w:spacing w:val="-6"/>
          <w:sz w:val="30"/>
          <w:szCs w:val="30"/>
          <w:cs/>
          <w:lang w:bidi="th-TH"/>
        </w:rPr>
        <w:t xml:space="preserve">ธันวาคม </w:t>
      </w:r>
      <w:r>
        <w:rPr>
          <w:rFonts w:ascii="Angsana New" w:hAnsi="Angsana New"/>
          <w:spacing w:val="-6"/>
          <w:sz w:val="30"/>
          <w:szCs w:val="30"/>
        </w:rPr>
        <w:t xml:space="preserve">2564 </w:t>
      </w:r>
      <w:r>
        <w:rPr>
          <w:rFonts w:ascii="Angsana New" w:hAnsi="Angsana New" w:hint="cs"/>
          <w:spacing w:val="-6"/>
          <w:sz w:val="30"/>
          <w:szCs w:val="30"/>
          <w:cs/>
          <w:lang w:bidi="th-TH"/>
        </w:rPr>
        <w:t>บริษัทย่อยแห่งหนึ่งไม่สามารถดำรงอัตราส่วนความสามารถในการชำระหนี้ ตามที่กำหนดไว้ในสัญญาเงินกู้ได้ แต่อย่างไรก็ตาม บริษัทย่อยดังกล่าวได้รับจดหมายผ่อนปรนการผิดเงื่อนไขสัญญาเงินกู้ยืมจากสถาบันการเงิน</w:t>
      </w:r>
      <w:r w:rsidR="00453259">
        <w:rPr>
          <w:rFonts w:ascii="Angsana New" w:hAnsi="Angsana New" w:hint="cs"/>
          <w:spacing w:val="-6"/>
          <w:sz w:val="30"/>
          <w:szCs w:val="30"/>
          <w:cs/>
          <w:lang w:bidi="th-TH"/>
        </w:rPr>
        <w:t xml:space="preserve"> โดยได้รับมาก่อนวันที่ </w:t>
      </w:r>
      <w:r w:rsidR="00453259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31 </w:t>
      </w:r>
      <w:r w:rsidR="0045325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ธันวาคม </w:t>
      </w:r>
      <w:r w:rsidR="00453259">
        <w:rPr>
          <w:rFonts w:ascii="Angsana New" w:hAnsi="Angsana New"/>
          <w:spacing w:val="-6"/>
          <w:sz w:val="30"/>
          <w:szCs w:val="30"/>
          <w:lang w:val="en-US" w:bidi="th-TH"/>
        </w:rPr>
        <w:t>2564</w:t>
      </w:r>
      <w:r>
        <w:rPr>
          <w:rFonts w:ascii="Angsana New" w:hAnsi="Angsana New" w:hint="cs"/>
          <w:spacing w:val="-6"/>
          <w:sz w:val="30"/>
          <w:szCs w:val="30"/>
          <w:cs/>
          <w:lang w:bidi="th-TH"/>
        </w:rPr>
        <w:t xml:space="preserve"> ดังนั้น</w:t>
      </w:r>
      <w:r w:rsidR="00453259">
        <w:rPr>
          <w:rFonts w:ascii="Angsana New" w:hAnsi="Angsana New"/>
          <w:spacing w:val="-6"/>
          <w:sz w:val="30"/>
          <w:szCs w:val="30"/>
        </w:rPr>
        <w:br/>
      </w:r>
      <w:r>
        <w:rPr>
          <w:rFonts w:ascii="Angsana New" w:hAnsi="Angsana New" w:hint="cs"/>
          <w:spacing w:val="-6"/>
          <w:sz w:val="30"/>
          <w:szCs w:val="30"/>
          <w:cs/>
          <w:lang w:bidi="th-TH"/>
        </w:rPr>
        <w:t>งบการเงินจึงไม่ได้รวมรายการปรับปรุง ซึ่งอาจจำเป็นหากบริษัทย่อยไม่สามารถปฏิบัติตามเงื่อนไขที่กำหนดไว้ในสัญญาเงินกู้ได้</w:t>
      </w:r>
    </w:p>
    <w:p w14:paraId="719965E4" w14:textId="77777777" w:rsidR="003F00D7" w:rsidRDefault="003F00D7" w:rsidP="006C0A87">
      <w:pPr>
        <w:pStyle w:val="block"/>
        <w:spacing w:after="0" w:line="358" w:lineRule="exac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753F9DD" w14:textId="1A0A237D" w:rsidR="00170B49" w:rsidRPr="005947A0" w:rsidRDefault="005947A0" w:rsidP="006C0A87">
      <w:pPr>
        <w:pStyle w:val="block"/>
        <w:spacing w:after="0" w:line="358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สินทรัพย์ที่ใช้เป็นหลักประกันหนี้สิน ณ วันที่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ธันวาคม</w:t>
      </w:r>
    </w:p>
    <w:p w14:paraId="0BA54B1C" w14:textId="77777777" w:rsidR="007B42B5" w:rsidRPr="00BF1313" w:rsidRDefault="007B42B5" w:rsidP="006C0A87">
      <w:pPr>
        <w:pStyle w:val="block"/>
        <w:spacing w:after="0" w:line="358" w:lineRule="exact"/>
        <w:ind w:left="630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38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016"/>
        <w:gridCol w:w="989"/>
        <w:gridCol w:w="1084"/>
        <w:gridCol w:w="250"/>
        <w:gridCol w:w="18"/>
        <w:gridCol w:w="1084"/>
        <w:gridCol w:w="270"/>
        <w:gridCol w:w="1084"/>
        <w:gridCol w:w="276"/>
        <w:gridCol w:w="1067"/>
      </w:tblGrid>
      <w:tr w:rsidR="002B1317" w:rsidRPr="00BF1313" w14:paraId="2277EA40" w14:textId="77777777" w:rsidTr="003F00D7">
        <w:tc>
          <w:tcPr>
            <w:tcW w:w="1650" w:type="pct"/>
            <w:shd w:val="clear" w:color="auto" w:fill="auto"/>
          </w:tcPr>
          <w:p w14:paraId="5F3F3102" w14:textId="77777777" w:rsidR="002B1317" w:rsidRPr="00BF1313" w:rsidRDefault="002B1317" w:rsidP="00F71D4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1" w:type="pct"/>
          </w:tcPr>
          <w:p w14:paraId="164810A4" w14:textId="77777777" w:rsidR="002B1317" w:rsidRPr="00BF1313" w:rsidRDefault="002B1317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20" w:firstLine="9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3" w:type="pct"/>
            <w:gridSpan w:val="4"/>
            <w:shd w:val="clear" w:color="auto" w:fill="auto"/>
          </w:tcPr>
          <w:p w14:paraId="65B3212B" w14:textId="77777777" w:rsidR="002B1317" w:rsidRPr="00BF1313" w:rsidRDefault="002B1317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240C544D" w14:textId="77777777" w:rsidR="002B1317" w:rsidRPr="00BF1313" w:rsidRDefault="002B1317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080AD41C" w14:textId="77777777" w:rsidR="002B1317" w:rsidRPr="00BF1313" w:rsidRDefault="002B1317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2B1317" w:rsidRPr="00BF1313" w14:paraId="287F8104" w14:textId="77777777" w:rsidTr="003F00D7">
        <w:tc>
          <w:tcPr>
            <w:tcW w:w="1650" w:type="pct"/>
            <w:shd w:val="clear" w:color="auto" w:fill="auto"/>
          </w:tcPr>
          <w:p w14:paraId="6D6255F1" w14:textId="77777777" w:rsidR="002B1317" w:rsidRPr="00BF1313" w:rsidRDefault="002B1317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1" w:type="pct"/>
            <w:shd w:val="clear" w:color="auto" w:fill="auto"/>
          </w:tcPr>
          <w:p w14:paraId="7087DD55" w14:textId="77777777" w:rsidR="002B1317" w:rsidRPr="006C0A87" w:rsidRDefault="002B1317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-111" w:firstLine="91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C0A87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93" w:type="pct"/>
            <w:shd w:val="clear" w:color="auto" w:fill="auto"/>
          </w:tcPr>
          <w:p w14:paraId="2742FD8B" w14:textId="70A95379" w:rsidR="002B1317" w:rsidRPr="00BF1313" w:rsidRDefault="00327A23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F95F80">
              <w:t>4</w:t>
            </w:r>
          </w:p>
        </w:tc>
        <w:tc>
          <w:tcPr>
            <w:tcW w:w="137" w:type="pct"/>
            <w:shd w:val="clear" w:color="auto" w:fill="auto"/>
          </w:tcPr>
          <w:p w14:paraId="5005741E" w14:textId="77777777" w:rsidR="002B1317" w:rsidRPr="00BF1313" w:rsidRDefault="002B1317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7C448CB2" w14:textId="78A103DF" w:rsidR="002B1317" w:rsidRPr="00BF1313" w:rsidRDefault="00327A23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F95F80">
              <w:t>3</w:t>
            </w:r>
          </w:p>
        </w:tc>
        <w:tc>
          <w:tcPr>
            <w:tcW w:w="148" w:type="pct"/>
            <w:shd w:val="clear" w:color="auto" w:fill="auto"/>
          </w:tcPr>
          <w:p w14:paraId="6CD674C8" w14:textId="77777777" w:rsidR="002B1317" w:rsidRPr="00BF1313" w:rsidRDefault="002B1317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  <w:shd w:val="clear" w:color="auto" w:fill="auto"/>
          </w:tcPr>
          <w:p w14:paraId="7A4B210D" w14:textId="330B976B" w:rsidR="002B1317" w:rsidRPr="00BF1313" w:rsidRDefault="00327A23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F95F80">
              <w:t>4</w:t>
            </w:r>
          </w:p>
        </w:tc>
        <w:tc>
          <w:tcPr>
            <w:tcW w:w="151" w:type="pct"/>
            <w:shd w:val="clear" w:color="auto" w:fill="auto"/>
          </w:tcPr>
          <w:p w14:paraId="2F3FEE6E" w14:textId="77777777" w:rsidR="002B1317" w:rsidRPr="00BF1313" w:rsidRDefault="002B1317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42AAAB6E" w14:textId="08DDEB45" w:rsidR="002B1317" w:rsidRPr="00BF1313" w:rsidRDefault="00327A23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F95F80">
              <w:t>3</w:t>
            </w:r>
          </w:p>
        </w:tc>
      </w:tr>
      <w:tr w:rsidR="002B1317" w:rsidRPr="00BF1313" w14:paraId="68EA4635" w14:textId="77777777" w:rsidTr="003F00D7">
        <w:tc>
          <w:tcPr>
            <w:tcW w:w="1650" w:type="pct"/>
            <w:shd w:val="clear" w:color="auto" w:fill="auto"/>
          </w:tcPr>
          <w:p w14:paraId="3E853911" w14:textId="77777777" w:rsidR="002B1317" w:rsidRPr="00BF1313" w:rsidRDefault="002B1317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1" w:type="pct"/>
            <w:shd w:val="clear" w:color="auto" w:fill="auto"/>
          </w:tcPr>
          <w:p w14:paraId="17EB0703" w14:textId="77777777" w:rsidR="002B1317" w:rsidRPr="00BF1313" w:rsidRDefault="002B1317" w:rsidP="006C0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20" w:firstLine="91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09" w:type="pct"/>
            <w:gridSpan w:val="8"/>
          </w:tcPr>
          <w:p w14:paraId="2E78BCA8" w14:textId="77777777" w:rsidR="002B1317" w:rsidRPr="00BF1313" w:rsidRDefault="002B1317" w:rsidP="00F71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95F80" w:rsidRPr="00BF1313" w14:paraId="0DEB3344" w14:textId="77777777" w:rsidTr="003F00D7">
        <w:tc>
          <w:tcPr>
            <w:tcW w:w="1650" w:type="pct"/>
            <w:shd w:val="clear" w:color="auto" w:fill="auto"/>
          </w:tcPr>
          <w:p w14:paraId="7E943C89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541" w:type="pct"/>
            <w:shd w:val="clear" w:color="auto" w:fill="auto"/>
          </w:tcPr>
          <w:p w14:paraId="17E35972" w14:textId="3E65AD53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873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i/>
                <w:iCs/>
              </w:rPr>
              <w:t>1</w:t>
            </w:r>
            <w:r w:rsidR="0016202F">
              <w:rPr>
                <w:i/>
                <w:iCs/>
              </w:rPr>
              <w:t>2</w:t>
            </w:r>
          </w:p>
        </w:tc>
        <w:tc>
          <w:tcPr>
            <w:tcW w:w="593" w:type="pct"/>
          </w:tcPr>
          <w:p w14:paraId="07EB1FB1" w14:textId="3797D386" w:rsidR="00F95F80" w:rsidRPr="00BF1313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2,857.26</w:t>
            </w:r>
          </w:p>
        </w:tc>
        <w:tc>
          <w:tcPr>
            <w:tcW w:w="147" w:type="pct"/>
            <w:gridSpan w:val="2"/>
          </w:tcPr>
          <w:p w14:paraId="622B8265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3A364644" w14:textId="0FB082A0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2,651.09</w:t>
            </w:r>
          </w:p>
        </w:tc>
        <w:tc>
          <w:tcPr>
            <w:tcW w:w="148" w:type="pct"/>
          </w:tcPr>
          <w:p w14:paraId="4F3275EB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5DE2A2B1" w14:textId="2DEDFF5F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5A8856D6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B783738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</w:rPr>
              <w:t>-</w:t>
            </w:r>
          </w:p>
        </w:tc>
      </w:tr>
      <w:tr w:rsidR="00F95F80" w:rsidRPr="00BF1313" w14:paraId="4BD5F4FC" w14:textId="77777777" w:rsidTr="003F00D7">
        <w:tc>
          <w:tcPr>
            <w:tcW w:w="1650" w:type="pct"/>
            <w:shd w:val="clear" w:color="auto" w:fill="auto"/>
          </w:tcPr>
          <w:p w14:paraId="131A7BF7" w14:textId="3F929AC4" w:rsidR="00F95F80" w:rsidRPr="00BF1313" w:rsidRDefault="00F95F80" w:rsidP="00F95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7" w:right="-45" w:hanging="207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เงินฝากธนาคารที่มีข้อจำกัด</w:t>
            </w:r>
            <w:r w:rsidRPr="00BF131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541" w:type="pct"/>
            <w:shd w:val="clear" w:color="auto" w:fill="auto"/>
          </w:tcPr>
          <w:p w14:paraId="238DEFCD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873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  <w:p w14:paraId="7A127869" w14:textId="1F8C6AA2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873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93" w:type="pct"/>
          </w:tcPr>
          <w:p w14:paraId="4DB9B2C9" w14:textId="77777777" w:rsidR="00F95F80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31A25180" w14:textId="17623FD0" w:rsidR="00DF7886" w:rsidRPr="00BF1313" w:rsidRDefault="00DF788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57.59</w:t>
            </w:r>
          </w:p>
        </w:tc>
        <w:tc>
          <w:tcPr>
            <w:tcW w:w="147" w:type="pct"/>
            <w:gridSpan w:val="2"/>
          </w:tcPr>
          <w:p w14:paraId="3B1D70FE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085BB4A1" w14:textId="77777777" w:rsidR="00F95F80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7384A3C6" w14:textId="412D442E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73.68</w:t>
            </w:r>
          </w:p>
        </w:tc>
        <w:tc>
          <w:tcPr>
            <w:tcW w:w="148" w:type="pct"/>
          </w:tcPr>
          <w:p w14:paraId="428BEB86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1E6AB29C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</w:rPr>
            </w:pPr>
          </w:p>
          <w:p w14:paraId="0CD7529E" w14:textId="7E52CF01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3B893032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B22022F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190ABBDE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95F80" w:rsidRPr="00BF1313" w14:paraId="635369F1" w14:textId="77777777" w:rsidTr="003F00D7">
        <w:tc>
          <w:tcPr>
            <w:tcW w:w="1650" w:type="pct"/>
          </w:tcPr>
          <w:p w14:paraId="72781853" w14:textId="689C773D" w:rsidR="00F95F80" w:rsidRPr="005151DA" w:rsidRDefault="00F95F80" w:rsidP="00515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7" w:right="-45" w:hanging="207"/>
              <w:rPr>
                <w:rFonts w:asciiTheme="majorBidi" w:hAnsiTheme="majorBidi" w:cstheme="majorBidi"/>
                <w:b/>
                <w:bCs/>
              </w:rPr>
            </w:pPr>
            <w:r w:rsidRPr="00515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</w:tcPr>
          <w:p w14:paraId="044A19AC" w14:textId="77777777" w:rsidR="00F95F80" w:rsidRPr="00BF1313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26" w:right="20" w:firstLine="9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9C79628" w14:textId="403B3027" w:rsidR="00F95F80" w:rsidRPr="006C0A87" w:rsidRDefault="005456C6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2,914.85</w:t>
            </w:r>
          </w:p>
        </w:tc>
        <w:tc>
          <w:tcPr>
            <w:tcW w:w="147" w:type="pct"/>
            <w:gridSpan w:val="2"/>
          </w:tcPr>
          <w:p w14:paraId="68D8389F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A011F87" w14:textId="317E812C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2,724.77</w:t>
            </w:r>
          </w:p>
        </w:tc>
        <w:tc>
          <w:tcPr>
            <w:tcW w:w="148" w:type="pct"/>
          </w:tcPr>
          <w:p w14:paraId="282349DF" w14:textId="77777777" w:rsidR="00F95F80" w:rsidRPr="006C0A8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CD5C2F4" w14:textId="49DC4C61" w:rsidR="00F95F80" w:rsidRPr="0061729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1729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1" w:type="pct"/>
          </w:tcPr>
          <w:p w14:paraId="5FA50DC3" w14:textId="77777777" w:rsidR="00F95F80" w:rsidRPr="0061729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A0DED3F" w14:textId="77777777" w:rsidR="00F95F80" w:rsidRPr="00617297" w:rsidRDefault="00F95F80" w:rsidP="00F95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17297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12143D83" w14:textId="77777777" w:rsidR="007B42B5" w:rsidRPr="00BF1313" w:rsidRDefault="007B42B5" w:rsidP="006C0A87">
      <w:pPr>
        <w:pStyle w:val="block"/>
        <w:spacing w:after="0" w:line="358" w:lineRule="exact"/>
        <w:ind w:left="630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2D4F024" w14:textId="7DEFBFBA" w:rsidR="001D3FE9" w:rsidRPr="00BF1313" w:rsidRDefault="000E2B43" w:rsidP="00692B1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58" w:lineRule="exact"/>
        <w:ind w:left="540" w:right="-27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33526">
        <w:rPr>
          <w:rFonts w:asciiTheme="majorBidi" w:hAnsiTheme="majorBidi" w:cstheme="majorBidi"/>
          <w:sz w:val="30"/>
          <w:szCs w:val="30"/>
          <w:cs/>
        </w:rPr>
        <w:br w:type="page"/>
      </w:r>
      <w:r w:rsidR="00433598" w:rsidRPr="00BF1313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กลุ่มบริษัทมีรายละเอียดของเงินกู้ยืม</w:t>
      </w:r>
      <w:r w:rsidR="00B10E2C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="00433598" w:rsidRPr="00BF1313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 ณ วันที่ </w:t>
      </w:r>
      <w:r w:rsidR="00327A23">
        <w:rPr>
          <w:rFonts w:ascii="Angsana New" w:hAnsi="Angsana New"/>
          <w:sz w:val="30"/>
          <w:szCs w:val="30"/>
        </w:rPr>
        <w:t>31</w:t>
      </w:r>
      <w:r w:rsidR="00433598" w:rsidRPr="00BF1313">
        <w:rPr>
          <w:rFonts w:asciiTheme="majorBidi" w:hAnsiTheme="majorBidi" w:cstheme="majorBidi"/>
          <w:sz w:val="30"/>
          <w:szCs w:val="30"/>
        </w:rPr>
        <w:t xml:space="preserve"> </w:t>
      </w:r>
      <w:r w:rsidR="00433598" w:rsidRPr="00BF131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27A23">
        <w:rPr>
          <w:rFonts w:ascii="Angsana New" w:hAnsi="Angsana New"/>
          <w:sz w:val="30"/>
          <w:szCs w:val="30"/>
        </w:rPr>
        <w:t>256</w:t>
      </w:r>
      <w:r w:rsidR="00F95F80">
        <w:rPr>
          <w:rFonts w:ascii="Angsana New" w:hAnsi="Angsana New"/>
          <w:sz w:val="30"/>
          <w:szCs w:val="30"/>
        </w:rPr>
        <w:t>4</w:t>
      </w:r>
      <w:r w:rsidR="007076A9" w:rsidRPr="00BF1313">
        <w:rPr>
          <w:rFonts w:asciiTheme="majorBidi" w:hAnsiTheme="majorBidi" w:cstheme="majorBidi"/>
          <w:sz w:val="30"/>
          <w:szCs w:val="30"/>
        </w:rPr>
        <w:t xml:space="preserve"> </w:t>
      </w:r>
      <w:r w:rsidR="00433598" w:rsidRPr="00BF1313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E0D8C70" w14:textId="77777777" w:rsidR="00433598" w:rsidRPr="006C0A87" w:rsidRDefault="00433598" w:rsidP="00692B1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358" w:lineRule="exact"/>
        <w:ind w:left="180" w:right="-27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8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260"/>
        <w:gridCol w:w="972"/>
        <w:gridCol w:w="990"/>
        <w:gridCol w:w="270"/>
        <w:gridCol w:w="250"/>
        <w:gridCol w:w="20"/>
        <w:gridCol w:w="2230"/>
        <w:gridCol w:w="20"/>
        <w:gridCol w:w="3852"/>
      </w:tblGrid>
      <w:tr w:rsidR="001D3FE9" w:rsidRPr="00BF1313" w14:paraId="76528432" w14:textId="77777777" w:rsidTr="00D647F7">
        <w:trPr>
          <w:tblHeader/>
        </w:trPr>
        <w:tc>
          <w:tcPr>
            <w:tcW w:w="2232" w:type="dxa"/>
            <w:gridSpan w:val="2"/>
          </w:tcPr>
          <w:p w14:paraId="18D18C2B" w14:textId="77777777" w:rsidR="001D3FE9" w:rsidRPr="00D647F7" w:rsidRDefault="001D3FE9" w:rsidP="006C0A87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39FAFB41" w14:textId="77777777" w:rsidR="001D3FE9" w:rsidRPr="00D647F7" w:rsidRDefault="001D3FE9" w:rsidP="006C0A87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วงเงิน</w:t>
            </w:r>
          </w:p>
        </w:tc>
        <w:tc>
          <w:tcPr>
            <w:tcW w:w="520" w:type="dxa"/>
            <w:gridSpan w:val="2"/>
          </w:tcPr>
          <w:p w14:paraId="6C85B7D7" w14:textId="77777777" w:rsidR="001D3FE9" w:rsidRPr="00D647F7" w:rsidRDefault="001D3FE9" w:rsidP="006C0A87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60EA9B08" w14:textId="77777777" w:rsidR="001D3FE9" w:rsidRPr="00D647F7" w:rsidRDefault="001D3FE9" w:rsidP="006C0A87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ดอกเบี้ย</w:t>
            </w:r>
          </w:p>
        </w:tc>
        <w:tc>
          <w:tcPr>
            <w:tcW w:w="3872" w:type="dxa"/>
            <w:gridSpan w:val="2"/>
          </w:tcPr>
          <w:p w14:paraId="234A595A" w14:textId="77777777" w:rsidR="001D3FE9" w:rsidRPr="00D647F7" w:rsidRDefault="001D3FE9" w:rsidP="006C0A87">
            <w:pPr>
              <w:spacing w:line="358" w:lineRule="exact"/>
              <w:ind w:left="-74" w:right="630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</w:tr>
      <w:tr w:rsidR="001D3FE9" w:rsidRPr="00BF1313" w14:paraId="56F6B9E1" w14:textId="77777777" w:rsidTr="00A943DD">
        <w:trPr>
          <w:tblHeader/>
        </w:trPr>
        <w:tc>
          <w:tcPr>
            <w:tcW w:w="1260" w:type="dxa"/>
          </w:tcPr>
          <w:p w14:paraId="56A65C56" w14:textId="77777777" w:rsidR="001D3FE9" w:rsidRPr="00D647F7" w:rsidRDefault="001D3FE9" w:rsidP="006C0A87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72" w:type="dxa"/>
          </w:tcPr>
          <w:p w14:paraId="473137EB" w14:textId="77777777" w:rsidR="001D3FE9" w:rsidRPr="00D647F7" w:rsidRDefault="001D3FE9" w:rsidP="005151DA">
            <w:pPr>
              <w:spacing w:line="358" w:lineRule="exact"/>
              <w:ind w:right="-108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 xml:space="preserve">  สกุลเงิน</w:t>
            </w:r>
          </w:p>
        </w:tc>
        <w:tc>
          <w:tcPr>
            <w:tcW w:w="990" w:type="dxa"/>
          </w:tcPr>
          <w:p w14:paraId="463B02B2" w14:textId="05C9E781" w:rsidR="001D3FE9" w:rsidRPr="00D647F7" w:rsidRDefault="001D3FE9" w:rsidP="006C0A87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i/>
                <w:iCs/>
                <w:snapToGrid w:val="0"/>
                <w:cs/>
                <w:lang w:val="th-TH" w:eastAsia="th-TH"/>
              </w:rPr>
              <w:t>(ล้าน)</w:t>
            </w:r>
          </w:p>
        </w:tc>
        <w:tc>
          <w:tcPr>
            <w:tcW w:w="270" w:type="dxa"/>
          </w:tcPr>
          <w:p w14:paraId="60E335B6" w14:textId="77777777" w:rsidR="001D3FE9" w:rsidRPr="00D647F7" w:rsidRDefault="001D3FE9" w:rsidP="006C0A87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70" w:type="dxa"/>
            <w:gridSpan w:val="2"/>
          </w:tcPr>
          <w:p w14:paraId="07907929" w14:textId="77777777" w:rsidR="001D3FE9" w:rsidRPr="00D647F7" w:rsidRDefault="001D3FE9" w:rsidP="006C0A87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250" w:type="dxa"/>
            <w:gridSpan w:val="2"/>
          </w:tcPr>
          <w:p w14:paraId="4C84DEE7" w14:textId="77777777" w:rsidR="001D3FE9" w:rsidRPr="00D647F7" w:rsidRDefault="001D3FE9" w:rsidP="006C0A87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อัตรา (ร้อยละ)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ต่อปี</w:t>
            </w:r>
          </w:p>
        </w:tc>
        <w:tc>
          <w:tcPr>
            <w:tcW w:w="3852" w:type="dxa"/>
          </w:tcPr>
          <w:p w14:paraId="206828EC" w14:textId="77777777" w:rsidR="001D3FE9" w:rsidRPr="00D647F7" w:rsidRDefault="001D3FE9" w:rsidP="006C0A87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ระยะเวลาชำระคืน</w:t>
            </w:r>
          </w:p>
        </w:tc>
      </w:tr>
      <w:tr w:rsidR="008172C1" w:rsidRPr="00BF1313" w14:paraId="027455F4" w14:textId="77777777" w:rsidTr="00A943DD">
        <w:trPr>
          <w:tblHeader/>
        </w:trPr>
        <w:tc>
          <w:tcPr>
            <w:tcW w:w="1260" w:type="dxa"/>
          </w:tcPr>
          <w:p w14:paraId="50D90B4D" w14:textId="77777777" w:rsidR="008172C1" w:rsidRPr="00D647F7" w:rsidRDefault="008172C1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72" w:type="dxa"/>
          </w:tcPr>
          <w:p w14:paraId="3193716D" w14:textId="77777777" w:rsidR="008172C1" w:rsidRPr="00D647F7" w:rsidRDefault="008172C1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00731E05" w14:textId="77777777" w:rsidR="008172C1" w:rsidRPr="00D647F7" w:rsidRDefault="008172C1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cs/>
                <w:lang w:val="th-TH" w:eastAsia="th-TH"/>
              </w:rPr>
            </w:pPr>
          </w:p>
        </w:tc>
        <w:tc>
          <w:tcPr>
            <w:tcW w:w="270" w:type="dxa"/>
          </w:tcPr>
          <w:p w14:paraId="5B535ADD" w14:textId="77777777" w:rsidR="008172C1" w:rsidRPr="00D647F7" w:rsidRDefault="008172C1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70" w:type="dxa"/>
            <w:gridSpan w:val="2"/>
          </w:tcPr>
          <w:p w14:paraId="27D1C134" w14:textId="77777777" w:rsidR="008172C1" w:rsidRPr="00D647F7" w:rsidRDefault="008172C1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250" w:type="dxa"/>
            <w:gridSpan w:val="2"/>
          </w:tcPr>
          <w:p w14:paraId="34EDC2EE" w14:textId="77777777" w:rsidR="008172C1" w:rsidRPr="00D647F7" w:rsidRDefault="008172C1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3852" w:type="dxa"/>
          </w:tcPr>
          <w:p w14:paraId="205BF28A" w14:textId="77777777" w:rsidR="008172C1" w:rsidRPr="00D647F7" w:rsidRDefault="008172C1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</w:tr>
      <w:tr w:rsidR="001D3FE9" w:rsidRPr="00BF1313" w14:paraId="6B722574" w14:textId="77777777" w:rsidTr="00A943DD">
        <w:tc>
          <w:tcPr>
            <w:tcW w:w="3222" w:type="dxa"/>
            <w:gridSpan w:val="3"/>
          </w:tcPr>
          <w:p w14:paraId="40CD2E4D" w14:textId="77777777" w:rsidR="001D3FE9" w:rsidRPr="00D647F7" w:rsidRDefault="001D3FE9" w:rsidP="006C0A87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A7612B2" w14:textId="77777777" w:rsidR="001D3FE9" w:rsidRPr="00D647F7" w:rsidRDefault="001D3FE9" w:rsidP="006C0A87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EB7FE85" w14:textId="77777777" w:rsidR="001D3FE9" w:rsidRPr="00D647F7" w:rsidRDefault="001D3FE9" w:rsidP="006C0A87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33AC1593" w14:textId="77777777" w:rsidR="001D3FE9" w:rsidRPr="00D647F7" w:rsidRDefault="001D3FE9" w:rsidP="006C0A87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3852" w:type="dxa"/>
          </w:tcPr>
          <w:p w14:paraId="6BC47966" w14:textId="77777777" w:rsidR="001D3FE9" w:rsidRPr="00D647F7" w:rsidRDefault="001D3FE9" w:rsidP="006C0A87">
            <w:pPr>
              <w:tabs>
                <w:tab w:val="clear" w:pos="2807"/>
                <w:tab w:val="left" w:pos="1080"/>
              </w:tabs>
              <w:spacing w:line="358" w:lineRule="exact"/>
              <w:ind w:left="-10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</w:tr>
      <w:tr w:rsidR="001D3FE9" w:rsidRPr="007261F3" w14:paraId="4FA720EF" w14:textId="77777777" w:rsidTr="00A943DD">
        <w:tc>
          <w:tcPr>
            <w:tcW w:w="3222" w:type="dxa"/>
            <w:gridSpan w:val="3"/>
          </w:tcPr>
          <w:p w14:paraId="1513C675" w14:textId="77777777" w:rsidR="001D3FE9" w:rsidRPr="00D647F7" w:rsidRDefault="001D3FE9" w:rsidP="006C0A87">
            <w:pPr>
              <w:spacing w:line="358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B13EF6" w14:textId="77777777" w:rsidR="001D3FE9" w:rsidRPr="00D647F7" w:rsidRDefault="001D3FE9" w:rsidP="006C0A87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54C92FA5" w14:textId="77777777" w:rsidR="001D3FE9" w:rsidRPr="00D647F7" w:rsidRDefault="001D3FE9" w:rsidP="006C0A87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4535A355" w14:textId="77777777" w:rsidR="001D3FE9" w:rsidRPr="00D647F7" w:rsidRDefault="001D3FE9" w:rsidP="006C0A87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852" w:type="dxa"/>
          </w:tcPr>
          <w:p w14:paraId="35C7DE47" w14:textId="77777777" w:rsidR="001D3FE9" w:rsidRPr="00D647F7" w:rsidRDefault="001D3FE9" w:rsidP="006C0A87">
            <w:pPr>
              <w:tabs>
                <w:tab w:val="clear" w:pos="2807"/>
                <w:tab w:val="left" w:pos="1080"/>
              </w:tabs>
              <w:spacing w:line="358" w:lineRule="exact"/>
              <w:ind w:left="-108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D3FE9" w:rsidRPr="00D647F7" w14:paraId="1DD239AC" w14:textId="77777777" w:rsidTr="00A943DD">
        <w:tc>
          <w:tcPr>
            <w:tcW w:w="1260" w:type="dxa"/>
          </w:tcPr>
          <w:p w14:paraId="59A7542E" w14:textId="77777777" w:rsidR="001D3FE9" w:rsidRPr="00D647F7" w:rsidRDefault="001D3FE9" w:rsidP="006C0A87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647F7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03553D02" w14:textId="77777777" w:rsidR="001D3FE9" w:rsidRPr="00D647F7" w:rsidRDefault="001D3FE9" w:rsidP="006C0A87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78123676" w14:textId="6494D088" w:rsidR="001D3FE9" w:rsidRPr="00D647F7" w:rsidRDefault="00327A23" w:rsidP="006C0A87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eastAsia="Cordia New" w:hint="cs"/>
                <w:snapToGrid w:val="0"/>
                <w:cs/>
                <w:lang w:eastAsia="th-TH"/>
              </w:rPr>
              <w:t>1</w:t>
            </w:r>
            <w:r w:rsidR="00CC2B76" w:rsidRPr="00D647F7">
              <w:rPr>
                <w:rFonts w:eastAsia="Cordia New" w:hint="cs"/>
                <w:snapToGrid w:val="0"/>
                <w:cs/>
                <w:lang w:eastAsia="th-TH"/>
              </w:rPr>
              <w:t>,</w:t>
            </w:r>
            <w:r w:rsidRPr="00D647F7">
              <w:rPr>
                <w:rFonts w:eastAsia="Cordia New" w:hint="cs"/>
                <w:snapToGrid w:val="0"/>
                <w:cs/>
                <w:lang w:eastAsia="th-TH"/>
              </w:rPr>
              <w:t>120</w:t>
            </w:r>
          </w:p>
        </w:tc>
        <w:tc>
          <w:tcPr>
            <w:tcW w:w="270" w:type="dxa"/>
          </w:tcPr>
          <w:p w14:paraId="6DC04AAC" w14:textId="77777777" w:rsidR="001D3FE9" w:rsidRPr="00D647F7" w:rsidRDefault="001D3FE9" w:rsidP="006C0A87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04FD985B" w14:textId="77777777" w:rsidR="001D3FE9" w:rsidRPr="00D647F7" w:rsidRDefault="001D3FE9" w:rsidP="006C0A87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034524BB" w14:textId="41C76030" w:rsidR="001D3FE9" w:rsidRPr="00D647F7" w:rsidRDefault="00DE233B" w:rsidP="00DE233B">
            <w:pPr>
              <w:tabs>
                <w:tab w:val="clear" w:pos="227"/>
                <w:tab w:val="left" w:pos="360"/>
                <w:tab w:val="left" w:pos="400"/>
                <w:tab w:val="left" w:pos="720"/>
              </w:tabs>
              <w:spacing w:line="358" w:lineRule="exact"/>
              <w:ind w:left="130" w:right="-63" w:hanging="130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FDR </w:t>
            </w:r>
            <w:r w:rsidR="001D3FE9"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ระยะเวลา</w:t>
            </w:r>
            <w:r w:rsidR="001D3FE9"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="00327A23" w:rsidRPr="00D647F7">
              <w:rPr>
                <w:rFonts w:eastAsia="Cordia New"/>
                <w:snapToGrid w:val="0"/>
                <w:lang w:eastAsia="th-TH"/>
              </w:rPr>
              <w:t>6</w:t>
            </w:r>
            <w:r w:rsidR="001D3FE9"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="001D3FE9"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="001D3FE9"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3852" w:type="dxa"/>
          </w:tcPr>
          <w:p w14:paraId="0E9EC026" w14:textId="2BAD8A91" w:rsidR="001D3FE9" w:rsidRPr="00D647F7" w:rsidRDefault="001D3FE9" w:rsidP="006C0A87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="00327A23" w:rsidRPr="00D647F7">
              <w:rPr>
                <w:rFonts w:eastAsia="Cordia New"/>
                <w:snapToGrid w:val="0"/>
                <w:lang w:eastAsia="th-TH"/>
              </w:rPr>
              <w:t>2</w:t>
            </w:r>
            <w:r w:rsidR="00327A23" w:rsidRPr="00D647F7">
              <w:rPr>
                <w:rFonts w:eastAsia="Cordia New" w:hint="cs"/>
                <w:snapToGrid w:val="0"/>
                <w:cs/>
                <w:lang w:eastAsia="th-TH"/>
              </w:rPr>
              <w:t>8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7B3E3DB5" w14:textId="43A3CB1B" w:rsidR="001D3FE9" w:rsidRPr="00D647F7" w:rsidRDefault="001D3FE9" w:rsidP="006C0A87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โดยปีแรกชำระในเดือน</w:t>
            </w:r>
            <w:r w:rsidR="00CC2B76"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เมษายน </w:t>
            </w:r>
            <w:r w:rsidR="000A2ADE"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CC2B76" w:rsidRPr="00BF1313" w14:paraId="3639C8B9" w14:textId="77777777" w:rsidTr="00A943DD">
        <w:tc>
          <w:tcPr>
            <w:tcW w:w="1260" w:type="dxa"/>
          </w:tcPr>
          <w:p w14:paraId="2AB4D874" w14:textId="181CAD1C" w:rsidR="00CC2B76" w:rsidRPr="00D647F7" w:rsidRDefault="00CC2B76" w:rsidP="00CC2B76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647F7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76E09375" w14:textId="1F29D6C7" w:rsidR="00CC2B76" w:rsidRPr="00D647F7" w:rsidRDefault="00CC2B76" w:rsidP="00CC2B76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085EDFC" w14:textId="164BB746" w:rsidR="00CC2B76" w:rsidRPr="00D647F7" w:rsidRDefault="00327A23" w:rsidP="00CC2B76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eastAsia="Cordia New"/>
                <w:snapToGrid w:val="0"/>
                <w:lang w:eastAsia="th-TH"/>
              </w:rPr>
            </w:pPr>
            <w:r w:rsidRPr="00D647F7">
              <w:rPr>
                <w:rFonts w:eastAsia="Cordia New" w:hint="cs"/>
                <w:snapToGrid w:val="0"/>
                <w:cs/>
                <w:lang w:eastAsia="th-TH"/>
              </w:rPr>
              <w:t>425</w:t>
            </w:r>
          </w:p>
        </w:tc>
        <w:tc>
          <w:tcPr>
            <w:tcW w:w="270" w:type="dxa"/>
          </w:tcPr>
          <w:p w14:paraId="4D07A766" w14:textId="77777777" w:rsidR="00CC2B76" w:rsidRPr="00D647F7" w:rsidRDefault="00CC2B76" w:rsidP="00CC2B76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9ADDF81" w14:textId="77777777" w:rsidR="00CC2B76" w:rsidRPr="00D647F7" w:rsidRDefault="00CC2B76" w:rsidP="00CC2B76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5E641D78" w14:textId="52F4F644" w:rsidR="00CC2B76" w:rsidRPr="00D647F7" w:rsidRDefault="00DE233B" w:rsidP="00DE233B">
            <w:pPr>
              <w:tabs>
                <w:tab w:val="left" w:pos="360"/>
                <w:tab w:val="left" w:pos="720"/>
              </w:tabs>
              <w:spacing w:line="358" w:lineRule="exact"/>
              <w:ind w:left="130" w:right="-63" w:hanging="130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FDR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ระยะเวลา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eastAsia="Cordia New"/>
                <w:snapToGrid w:val="0"/>
                <w:lang w:eastAsia="th-TH"/>
              </w:rPr>
              <w:t>6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3852" w:type="dxa"/>
          </w:tcPr>
          <w:p w14:paraId="306B0226" w14:textId="790AF4C7" w:rsidR="00CC2B76" w:rsidRPr="00D647F7" w:rsidRDefault="00CC2B76" w:rsidP="00CC2B76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="00327A23" w:rsidRPr="00D647F7">
              <w:rPr>
                <w:rFonts w:eastAsia="Cordia New"/>
                <w:snapToGrid w:val="0"/>
                <w:lang w:eastAsia="th-TH"/>
              </w:rPr>
              <w:t>2</w:t>
            </w:r>
            <w:r w:rsidR="00327A23" w:rsidRPr="00D647F7">
              <w:rPr>
                <w:rFonts w:eastAsia="Cordia New" w:hint="cs"/>
                <w:snapToGrid w:val="0"/>
                <w:cs/>
                <w:lang w:eastAsia="th-TH"/>
              </w:rPr>
              <w:t>8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41CB7AFB" w14:textId="320947C6" w:rsidR="00CC2B76" w:rsidRPr="00D647F7" w:rsidRDefault="00CC2B76" w:rsidP="00CC2B76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โดยปีแรกชำระในเดือน</w:t>
            </w:r>
            <w:r w:rsidR="000A2ADE" w:rsidRPr="00D647F7">
              <w:rPr>
                <w:rFonts w:asciiTheme="majorBidi" w:eastAsia="Cordia New" w:hAnsiTheme="majorBidi" w:cstheme="majorBidi" w:hint="cs"/>
                <w:snapToGrid w:val="0"/>
                <w:cs/>
                <w:lang w:eastAsia="th-TH"/>
              </w:rPr>
              <w:t>มีนาคม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 </w:t>
            </w:r>
            <w:r w:rsidR="000A2ADE"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CC2B76" w:rsidRPr="00D647F7" w14:paraId="0E8CA58D" w14:textId="77777777" w:rsidTr="00A943DD">
        <w:tc>
          <w:tcPr>
            <w:tcW w:w="1260" w:type="dxa"/>
          </w:tcPr>
          <w:p w14:paraId="24FB4B23" w14:textId="77777777" w:rsidR="00CC2B76" w:rsidRPr="00D647F7" w:rsidRDefault="00CC2B76" w:rsidP="00CC2B76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647F7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577E3469" w14:textId="77777777" w:rsidR="00CC2B76" w:rsidRPr="00D647F7" w:rsidRDefault="00CC2B76" w:rsidP="00CC2B76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1FAD90EA" w14:textId="079A9811" w:rsidR="00CC2B76" w:rsidRPr="00D647F7" w:rsidRDefault="00327A23" w:rsidP="00CC2B76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eastAsia="Cordia New"/>
                <w:snapToGrid w:val="0"/>
                <w:lang w:eastAsia="th-TH"/>
              </w:rPr>
              <w:t>400</w:t>
            </w:r>
          </w:p>
        </w:tc>
        <w:tc>
          <w:tcPr>
            <w:tcW w:w="270" w:type="dxa"/>
          </w:tcPr>
          <w:p w14:paraId="609D22A5" w14:textId="77777777" w:rsidR="00CC2B76" w:rsidRPr="00D647F7" w:rsidRDefault="00CC2B76" w:rsidP="00CC2B76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0746F248" w14:textId="77777777" w:rsidR="00CC2B76" w:rsidRPr="00D647F7" w:rsidRDefault="00CC2B76" w:rsidP="00CC2B76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47C95B92" w14:textId="5D0F8792" w:rsidR="00CC2B76" w:rsidRPr="00D647F7" w:rsidRDefault="00CC2B76" w:rsidP="00CC2B76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THBFIX </w:t>
            </w:r>
            <w:r w:rsidR="00327A23" w:rsidRPr="00D647F7">
              <w:rPr>
                <w:rFonts w:eastAsia="Cordia New"/>
                <w:snapToGrid w:val="0"/>
                <w:lang w:eastAsia="th-TH"/>
              </w:rPr>
              <w:t>6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เดือนบวก</w:t>
            </w:r>
          </w:p>
          <w:p w14:paraId="12CAB859" w14:textId="77777777" w:rsidR="00CC2B76" w:rsidRPr="00D647F7" w:rsidRDefault="00CC2B76" w:rsidP="00CC2B76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   อัตราส่วนเพิ่ม</w:t>
            </w:r>
          </w:p>
        </w:tc>
        <w:tc>
          <w:tcPr>
            <w:tcW w:w="3852" w:type="dxa"/>
          </w:tcPr>
          <w:p w14:paraId="060EECAD" w14:textId="69C467B8" w:rsidR="00CC2B76" w:rsidRPr="00D647F7" w:rsidRDefault="00CC2B76" w:rsidP="00CC2B76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="00327A23" w:rsidRPr="00D647F7">
              <w:rPr>
                <w:rFonts w:eastAsia="Cordia New"/>
                <w:snapToGrid w:val="0"/>
                <w:lang w:eastAsia="th-TH"/>
              </w:rPr>
              <w:t>1</w:t>
            </w:r>
            <w:r w:rsidR="00540289">
              <w:rPr>
                <w:rFonts w:eastAsia="Cordia New"/>
                <w:snapToGrid w:val="0"/>
                <w:lang w:eastAsia="th-TH"/>
              </w:rPr>
              <w:t>2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059A611F" w14:textId="5D9A83D2" w:rsidR="00CC2B76" w:rsidRPr="00D647F7" w:rsidRDefault="00CC2B76" w:rsidP="00CC2B76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โดยปีแรกชำระในเดือนสิงหาคม </w:t>
            </w:r>
            <w:r w:rsidR="000A2ADE" w:rsidRPr="00D647F7">
              <w:rPr>
                <w:rFonts w:eastAsia="Cordia New"/>
                <w:snapToGrid w:val="0"/>
                <w:lang w:eastAsia="th-TH"/>
              </w:rPr>
              <w:t>2560</w:t>
            </w:r>
          </w:p>
        </w:tc>
      </w:tr>
      <w:tr w:rsidR="00CC2B76" w:rsidRPr="00D647F7" w14:paraId="20A06B42" w14:textId="77777777" w:rsidTr="00A943DD">
        <w:tc>
          <w:tcPr>
            <w:tcW w:w="1260" w:type="dxa"/>
          </w:tcPr>
          <w:p w14:paraId="55939300" w14:textId="77777777" w:rsidR="00CC2B76" w:rsidRPr="00D647F7" w:rsidRDefault="00CC2B76" w:rsidP="00CC2B76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647F7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197B54FF" w14:textId="77777777" w:rsidR="00CC2B76" w:rsidRPr="00D647F7" w:rsidRDefault="00CC2B76" w:rsidP="00CC2B76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B7886FD" w14:textId="4B209924" w:rsidR="00CC2B76" w:rsidRPr="00D647F7" w:rsidRDefault="00327A23" w:rsidP="00CC2B76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eastAsia="Cordia New"/>
                <w:snapToGrid w:val="0"/>
                <w:lang w:eastAsia="th-TH"/>
              </w:rPr>
              <w:t>170</w:t>
            </w:r>
          </w:p>
        </w:tc>
        <w:tc>
          <w:tcPr>
            <w:tcW w:w="270" w:type="dxa"/>
          </w:tcPr>
          <w:p w14:paraId="49DF7545" w14:textId="77777777" w:rsidR="00CC2B76" w:rsidRPr="00D647F7" w:rsidRDefault="00CC2B76" w:rsidP="00CC2B76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CA2BE59" w14:textId="77777777" w:rsidR="00CC2B76" w:rsidRPr="00D647F7" w:rsidRDefault="00CC2B76" w:rsidP="00CC2B76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2A6D0D7D" w14:textId="07ADFD71" w:rsidR="00CC2B76" w:rsidRPr="00D647F7" w:rsidRDefault="00CC2B76" w:rsidP="00CC2B76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THBFIX </w:t>
            </w:r>
            <w:r w:rsidR="00327A23" w:rsidRPr="00D647F7">
              <w:rPr>
                <w:rFonts w:eastAsia="Cordia New"/>
                <w:snapToGrid w:val="0"/>
                <w:lang w:eastAsia="th-TH"/>
              </w:rPr>
              <w:t>6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เดือนบวก</w:t>
            </w:r>
          </w:p>
          <w:p w14:paraId="34AB2DE2" w14:textId="77777777" w:rsidR="00CC2B76" w:rsidRPr="00D647F7" w:rsidRDefault="00CC2B76" w:rsidP="00CC2B76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   อัตราส่วนเพิ่ม</w:t>
            </w:r>
          </w:p>
        </w:tc>
        <w:tc>
          <w:tcPr>
            <w:tcW w:w="3852" w:type="dxa"/>
          </w:tcPr>
          <w:p w14:paraId="260BF6CB" w14:textId="23F86B7B" w:rsidR="00CC2B76" w:rsidRPr="00D647F7" w:rsidRDefault="00CC2B76" w:rsidP="00CC2B76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="00327A23" w:rsidRPr="00D647F7">
              <w:rPr>
                <w:rFonts w:eastAsia="Cordia New"/>
                <w:snapToGrid w:val="0"/>
                <w:lang w:eastAsia="th-TH"/>
              </w:rPr>
              <w:t>1</w:t>
            </w:r>
            <w:r w:rsidR="00C86034" w:rsidRPr="00D647F7">
              <w:rPr>
                <w:rFonts w:eastAsia="Cordia New"/>
                <w:snapToGrid w:val="0"/>
                <w:lang w:eastAsia="th-TH"/>
              </w:rPr>
              <w:t>2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34078C5C" w14:textId="306E5AE4" w:rsidR="00CC2B76" w:rsidRPr="00D647F7" w:rsidRDefault="00CC2B76" w:rsidP="00CC2B76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โดยปีแรกชำระในเดือนสิงหาคม </w:t>
            </w:r>
            <w:r w:rsidR="000A2ADE" w:rsidRPr="00D647F7">
              <w:rPr>
                <w:rFonts w:eastAsia="Cordia New"/>
                <w:snapToGrid w:val="0"/>
                <w:lang w:eastAsia="th-TH"/>
              </w:rPr>
              <w:t>2561</w:t>
            </w:r>
          </w:p>
        </w:tc>
      </w:tr>
      <w:tr w:rsidR="00CC2B76" w:rsidRPr="00D647F7" w14:paraId="6836FAE5" w14:textId="77777777" w:rsidTr="00A943DD">
        <w:tc>
          <w:tcPr>
            <w:tcW w:w="1260" w:type="dxa"/>
          </w:tcPr>
          <w:p w14:paraId="44B7CA0B" w14:textId="77777777" w:rsidR="00CC2B76" w:rsidRPr="00D647F7" w:rsidRDefault="00CC2B76" w:rsidP="00CC2B76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647F7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59CEEE32" w14:textId="77777777" w:rsidR="00CC2B76" w:rsidRPr="00D647F7" w:rsidRDefault="00CC2B76" w:rsidP="00CC2B76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7294EB13" w14:textId="302BA5DE" w:rsidR="00CC2B76" w:rsidRPr="00D647F7" w:rsidRDefault="00327A23" w:rsidP="00CC2B76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eastAsia="Cordia New"/>
                <w:snapToGrid w:val="0"/>
                <w:lang w:eastAsia="th-TH"/>
              </w:rPr>
              <w:t>120</w:t>
            </w:r>
          </w:p>
        </w:tc>
        <w:tc>
          <w:tcPr>
            <w:tcW w:w="270" w:type="dxa"/>
          </w:tcPr>
          <w:p w14:paraId="560B1BDB" w14:textId="77777777" w:rsidR="00CC2B76" w:rsidRPr="00D647F7" w:rsidRDefault="00CC2B76" w:rsidP="00CC2B76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03388664" w14:textId="77777777" w:rsidR="00CC2B76" w:rsidRPr="00D647F7" w:rsidRDefault="00CC2B76" w:rsidP="00CC2B76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2A885809" w14:textId="5EB67FDF" w:rsidR="00CC2B76" w:rsidRPr="00D647F7" w:rsidRDefault="00CC2B76" w:rsidP="00CC2B76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THBFIX </w:t>
            </w:r>
            <w:r w:rsidR="00327A23" w:rsidRPr="00D647F7">
              <w:rPr>
                <w:rFonts w:eastAsia="Cordia New"/>
                <w:snapToGrid w:val="0"/>
                <w:lang w:eastAsia="th-TH"/>
              </w:rPr>
              <w:t>6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เดือนบวก</w:t>
            </w:r>
          </w:p>
          <w:p w14:paraId="4BA62378" w14:textId="77777777" w:rsidR="00CC2B76" w:rsidRPr="00D647F7" w:rsidRDefault="00CC2B76" w:rsidP="00CC2B76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   อัตราส่วนเพิ่ม</w:t>
            </w:r>
          </w:p>
        </w:tc>
        <w:tc>
          <w:tcPr>
            <w:tcW w:w="3852" w:type="dxa"/>
          </w:tcPr>
          <w:p w14:paraId="3FAB870A" w14:textId="14B47D65" w:rsidR="00CC2B76" w:rsidRPr="00D647F7" w:rsidRDefault="00CC2B76" w:rsidP="00CC2B76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="00C86034" w:rsidRPr="00D647F7">
              <w:rPr>
                <w:rFonts w:eastAsia="Cordia New"/>
                <w:snapToGrid w:val="0"/>
                <w:lang w:eastAsia="th-TH"/>
              </w:rPr>
              <w:t>8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3268594F" w14:textId="31855C0B" w:rsidR="00CC2B76" w:rsidRPr="00D647F7" w:rsidRDefault="00CC2B76" w:rsidP="00CC2B76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โดยปีแรกชำระในเดือนกุมภาพันธ์ </w:t>
            </w:r>
            <w:r w:rsidR="000A2ADE" w:rsidRPr="00D647F7">
              <w:rPr>
                <w:rFonts w:eastAsia="Cordia New"/>
                <w:snapToGrid w:val="0"/>
                <w:lang w:eastAsia="th-TH"/>
              </w:rPr>
              <w:t>2563</w:t>
            </w:r>
          </w:p>
        </w:tc>
      </w:tr>
      <w:tr w:rsidR="00CC2B76" w:rsidRPr="00D647F7" w14:paraId="7605D2FE" w14:textId="77777777" w:rsidTr="00A943DD">
        <w:tc>
          <w:tcPr>
            <w:tcW w:w="1260" w:type="dxa"/>
          </w:tcPr>
          <w:p w14:paraId="4942F213" w14:textId="77777777" w:rsidR="00CC2B76" w:rsidRPr="00D647F7" w:rsidRDefault="00CC2B76" w:rsidP="00CC2B76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647F7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284DA968" w14:textId="77777777" w:rsidR="00CC2B76" w:rsidRPr="00D647F7" w:rsidRDefault="00CC2B76" w:rsidP="00CC2B76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4668C0D7" w14:textId="3427A469" w:rsidR="00CC2B76" w:rsidRPr="00D647F7" w:rsidRDefault="00327A23" w:rsidP="00CC2B76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eastAsia="Cordia New"/>
                <w:snapToGrid w:val="0"/>
                <w:lang w:eastAsia="th-TH"/>
              </w:rPr>
              <w:t>240</w:t>
            </w:r>
          </w:p>
        </w:tc>
        <w:tc>
          <w:tcPr>
            <w:tcW w:w="270" w:type="dxa"/>
          </w:tcPr>
          <w:p w14:paraId="3BBACB94" w14:textId="77777777" w:rsidR="00CC2B76" w:rsidRPr="00D647F7" w:rsidRDefault="00CC2B76" w:rsidP="00CC2B76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0820AD95" w14:textId="77777777" w:rsidR="00CC2B76" w:rsidRPr="00D647F7" w:rsidRDefault="00CC2B76" w:rsidP="00CC2B76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68AFE52C" w14:textId="254B4268" w:rsidR="00CC2B76" w:rsidRPr="00D647F7" w:rsidRDefault="00CC2B76" w:rsidP="00CC2B76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D647F7">
              <w:rPr>
                <w:rFonts w:asciiTheme="majorBidi" w:eastAsia="Cordia New" w:hAnsiTheme="majorBidi" w:cstheme="majorBidi" w:hint="cs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3EF7C418" w14:textId="64956A3E" w:rsidR="00CC2B76" w:rsidRPr="00D647F7" w:rsidRDefault="00CC2B76" w:rsidP="00CC2B76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="00327A23" w:rsidRPr="00D647F7">
              <w:rPr>
                <w:rFonts w:eastAsia="Cordia New"/>
                <w:snapToGrid w:val="0"/>
                <w:lang w:eastAsia="th-TH"/>
              </w:rPr>
              <w:t>1</w:t>
            </w:r>
            <w:r w:rsidR="00540289">
              <w:rPr>
                <w:rFonts w:eastAsia="Cordia New"/>
                <w:snapToGrid w:val="0"/>
                <w:lang w:eastAsia="th-TH"/>
              </w:rPr>
              <w:t>0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422A90E7" w14:textId="77074A69" w:rsidR="00CC2B76" w:rsidRPr="00D647F7" w:rsidRDefault="00CC2B76" w:rsidP="00CC2B76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โดยปีแรกชำระในเดือนธันวาคม </w:t>
            </w:r>
            <w:r w:rsidR="000A2ADE" w:rsidRPr="00D647F7">
              <w:rPr>
                <w:rFonts w:eastAsia="Cordia New"/>
                <w:snapToGrid w:val="0"/>
                <w:lang w:eastAsia="th-TH"/>
              </w:rPr>
              <w:t>2563</w:t>
            </w:r>
          </w:p>
        </w:tc>
      </w:tr>
      <w:tr w:rsidR="00CC2B76" w:rsidRPr="00D647F7" w14:paraId="0795135E" w14:textId="77777777" w:rsidTr="00A943DD">
        <w:tc>
          <w:tcPr>
            <w:tcW w:w="1260" w:type="dxa"/>
          </w:tcPr>
          <w:p w14:paraId="2044232C" w14:textId="77777777" w:rsidR="00CC2B76" w:rsidRPr="00D647F7" w:rsidRDefault="00CC2B76" w:rsidP="00CC2B76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647F7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71060BC0" w14:textId="77777777" w:rsidR="00CC2B76" w:rsidRPr="00D647F7" w:rsidRDefault="00CC2B76" w:rsidP="00CC2B76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0FFDAA82" w14:textId="59BA19BE" w:rsidR="00CC2B76" w:rsidRPr="00D647F7" w:rsidRDefault="00327A23" w:rsidP="00CC2B76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eastAsia="Cordia New"/>
                <w:snapToGrid w:val="0"/>
                <w:lang w:eastAsia="th-TH"/>
              </w:rPr>
              <w:t>375</w:t>
            </w:r>
          </w:p>
        </w:tc>
        <w:tc>
          <w:tcPr>
            <w:tcW w:w="270" w:type="dxa"/>
          </w:tcPr>
          <w:p w14:paraId="1182E41E" w14:textId="77777777" w:rsidR="00CC2B76" w:rsidRPr="00D647F7" w:rsidRDefault="00CC2B76" w:rsidP="00CC2B76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657610CA" w14:textId="77777777" w:rsidR="00CC2B76" w:rsidRPr="00D647F7" w:rsidRDefault="00CC2B76" w:rsidP="00CC2B76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7D6EF091" w14:textId="10DBAD08" w:rsidR="00CC2B76" w:rsidRPr="00D647F7" w:rsidRDefault="00CC2B76" w:rsidP="00CC2B76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D647F7">
              <w:rPr>
                <w:rFonts w:asciiTheme="majorBidi" w:eastAsia="Cordia New" w:hAnsiTheme="majorBidi" w:cstheme="majorBidi" w:hint="cs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240FED0E" w14:textId="7B5B459A" w:rsidR="00CC2B76" w:rsidRPr="00D647F7" w:rsidRDefault="00CC2B76" w:rsidP="00CC2B76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="00D647F7">
              <w:rPr>
                <w:rFonts w:eastAsia="Cordia New"/>
                <w:snapToGrid w:val="0"/>
                <w:lang w:eastAsia="th-TH"/>
              </w:rPr>
              <w:t>20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1205E7AA" w14:textId="27E8244C" w:rsidR="00CC2B76" w:rsidRPr="00D647F7" w:rsidRDefault="00CC2B76" w:rsidP="00CC2B76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โดยปีแรกชำระในเดือนมิถุนายน </w:t>
            </w:r>
            <w:r w:rsidR="000A2ADE" w:rsidRPr="00D647F7">
              <w:rPr>
                <w:rFonts w:eastAsia="Cordia New"/>
                <w:snapToGrid w:val="0"/>
                <w:lang w:eastAsia="th-TH"/>
              </w:rPr>
              <w:t>2562</w:t>
            </w:r>
          </w:p>
        </w:tc>
      </w:tr>
      <w:tr w:rsidR="00CE27ED" w:rsidRPr="00D647F7" w14:paraId="321B4B24" w14:textId="77777777" w:rsidTr="00A943DD">
        <w:tc>
          <w:tcPr>
            <w:tcW w:w="1260" w:type="dxa"/>
          </w:tcPr>
          <w:p w14:paraId="58DBDAAB" w14:textId="77777777" w:rsidR="00CE27ED" w:rsidRPr="00D647F7" w:rsidRDefault="00CE27ED" w:rsidP="00327A23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647F7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0560C032" w14:textId="77777777" w:rsidR="00CE27ED" w:rsidRPr="00D647F7" w:rsidRDefault="00CE27ED" w:rsidP="00327A23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6BB9EB1E" w14:textId="1A3177FC" w:rsidR="00CE27ED" w:rsidRPr="00D647F7" w:rsidRDefault="00327A23" w:rsidP="00327A23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eastAsia="Cordia New"/>
                <w:snapToGrid w:val="0"/>
                <w:lang w:eastAsia="th-TH"/>
              </w:rPr>
            </w:pPr>
            <w:r w:rsidRPr="00D647F7">
              <w:rPr>
                <w:rFonts w:eastAsia="Cordia New" w:hint="cs"/>
                <w:snapToGrid w:val="0"/>
                <w:cs/>
                <w:lang w:eastAsia="th-TH"/>
              </w:rPr>
              <w:t>750</w:t>
            </w:r>
          </w:p>
        </w:tc>
        <w:tc>
          <w:tcPr>
            <w:tcW w:w="270" w:type="dxa"/>
          </w:tcPr>
          <w:p w14:paraId="567DDD80" w14:textId="77777777" w:rsidR="00CE27ED" w:rsidRPr="00D647F7" w:rsidRDefault="00CE27ED" w:rsidP="00327A23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5A75E3A" w14:textId="77777777" w:rsidR="00CE27ED" w:rsidRPr="00D647F7" w:rsidRDefault="00CE27ED" w:rsidP="00327A23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70D6B208" w14:textId="77777777" w:rsidR="00CE27ED" w:rsidRPr="00D647F7" w:rsidRDefault="00CE27ED" w:rsidP="00327A23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D647F7">
              <w:rPr>
                <w:rFonts w:asciiTheme="majorBidi" w:eastAsia="Cordia New" w:hAnsiTheme="majorBidi" w:cstheme="majorBidi" w:hint="cs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7778CA60" w14:textId="618D6DFE" w:rsidR="00CE27ED" w:rsidRPr="00D647F7" w:rsidRDefault="00CE27ED" w:rsidP="00327A23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="00540289">
              <w:rPr>
                <w:rFonts w:eastAsia="Cordia New"/>
                <w:snapToGrid w:val="0"/>
                <w:lang w:eastAsia="th-TH"/>
              </w:rPr>
              <w:t>18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6FF8AD3F" w14:textId="6B644B4C" w:rsidR="00CE27ED" w:rsidRPr="00D647F7" w:rsidRDefault="00CE27ED" w:rsidP="00327A23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โดยปีแรกชำระในเดือนมิถุนายน </w:t>
            </w:r>
            <w:r w:rsidR="000A2ADE" w:rsidRPr="00D647F7">
              <w:rPr>
                <w:rFonts w:eastAsia="Cordia New"/>
                <w:snapToGrid w:val="0"/>
                <w:lang w:eastAsia="th-TH"/>
              </w:rPr>
              <w:t>2563</w:t>
            </w:r>
          </w:p>
        </w:tc>
      </w:tr>
      <w:tr w:rsidR="00CE27ED" w:rsidRPr="00BF1313" w14:paraId="54354C42" w14:textId="77777777" w:rsidTr="00A943DD">
        <w:tc>
          <w:tcPr>
            <w:tcW w:w="1260" w:type="dxa"/>
          </w:tcPr>
          <w:p w14:paraId="4DF5FB8E" w14:textId="3DFBD587" w:rsidR="00CE27ED" w:rsidRPr="00D647F7" w:rsidRDefault="00CE27ED" w:rsidP="00CE27ED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D647F7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70C0651A" w14:textId="013B6793" w:rsidR="00CE27ED" w:rsidRPr="00D647F7" w:rsidRDefault="00CE27ED" w:rsidP="00CE27ED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1FF39394" w14:textId="4BF5A23E" w:rsidR="00CE27ED" w:rsidRPr="00D647F7" w:rsidRDefault="00327A23" w:rsidP="00CE27ED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eastAsia="Cordia New"/>
                <w:snapToGrid w:val="0"/>
                <w:lang w:eastAsia="th-TH"/>
              </w:rPr>
            </w:pPr>
            <w:r w:rsidRPr="00D647F7">
              <w:rPr>
                <w:rFonts w:eastAsia="Cordia New" w:hint="cs"/>
                <w:snapToGrid w:val="0"/>
                <w:cs/>
                <w:lang w:eastAsia="th-TH"/>
              </w:rPr>
              <w:t>160</w:t>
            </w:r>
          </w:p>
        </w:tc>
        <w:tc>
          <w:tcPr>
            <w:tcW w:w="270" w:type="dxa"/>
          </w:tcPr>
          <w:p w14:paraId="5E71556D" w14:textId="77777777" w:rsidR="00CE27ED" w:rsidRPr="00D647F7" w:rsidRDefault="00CE27ED" w:rsidP="00CE27ED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CE72D6F" w14:textId="77777777" w:rsidR="00CE27ED" w:rsidRPr="00D647F7" w:rsidRDefault="00CE27ED" w:rsidP="00CE27ED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0BC6D850" w14:textId="4AA0F434" w:rsidR="00CE27ED" w:rsidRPr="00D647F7" w:rsidRDefault="00CE27ED" w:rsidP="00CE27ED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D647F7">
              <w:rPr>
                <w:rFonts w:asciiTheme="majorBidi" w:eastAsia="Cordia New" w:hAnsiTheme="majorBidi" w:cstheme="majorBidi" w:hint="cs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43FB5F7B" w14:textId="1E369033" w:rsidR="00CE27ED" w:rsidRPr="00D647F7" w:rsidRDefault="00CE27ED" w:rsidP="00CE27ED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="00540289">
              <w:rPr>
                <w:rFonts w:eastAsia="Cordia New"/>
                <w:snapToGrid w:val="0"/>
                <w:lang w:eastAsia="th-TH"/>
              </w:rPr>
              <w:t>9</w:t>
            </w: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6665387F" w14:textId="156D8A01" w:rsidR="00CE27ED" w:rsidRPr="00D647F7" w:rsidRDefault="00CE27ED" w:rsidP="00CE27ED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647F7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โดยปีแรกชำระในเดือนมีนาคม </w:t>
            </w:r>
            <w:r w:rsidR="000A2ADE" w:rsidRPr="00D647F7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2564</w:t>
            </w:r>
          </w:p>
        </w:tc>
      </w:tr>
    </w:tbl>
    <w:p w14:paraId="7D14AFDF" w14:textId="77777777" w:rsidR="00433598" w:rsidRPr="006C0A87" w:rsidRDefault="00433598" w:rsidP="00692B17">
      <w:pPr>
        <w:spacing w:line="358" w:lineRule="exact"/>
        <w:jc w:val="thaiDistribute"/>
        <w:rPr>
          <w:rFonts w:asciiTheme="majorBidi" w:hAnsiTheme="majorBidi" w:cstheme="majorBidi"/>
          <w:sz w:val="2"/>
          <w:szCs w:val="2"/>
          <w:lang w:val="en-GB"/>
        </w:rPr>
      </w:pPr>
    </w:p>
    <w:p w14:paraId="570665A3" w14:textId="0EB2AFE4" w:rsidR="00D41F02" w:rsidRDefault="00433598" w:rsidP="00145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i/>
          <w:iCs/>
        </w:rPr>
      </w:pPr>
      <w:r w:rsidRPr="00D647F7">
        <w:rPr>
          <w:rFonts w:asciiTheme="majorBidi" w:hAnsiTheme="majorBidi" w:cstheme="majorBidi"/>
          <w:cs/>
        </w:rPr>
        <w:t xml:space="preserve">ณ วันที่ </w:t>
      </w:r>
      <w:r w:rsidR="00327A23" w:rsidRPr="00D647F7">
        <w:t>31</w:t>
      </w:r>
      <w:r w:rsidRPr="00D647F7">
        <w:rPr>
          <w:rFonts w:asciiTheme="majorBidi" w:hAnsiTheme="majorBidi" w:cstheme="majorBidi"/>
        </w:rPr>
        <w:t xml:space="preserve"> </w:t>
      </w:r>
      <w:r w:rsidRPr="00D647F7">
        <w:rPr>
          <w:rFonts w:asciiTheme="majorBidi" w:hAnsiTheme="majorBidi" w:cstheme="majorBidi"/>
          <w:cs/>
        </w:rPr>
        <w:t xml:space="preserve">ธันวาคม </w:t>
      </w:r>
      <w:r w:rsidR="00970E1C" w:rsidRPr="00D647F7">
        <w:t xml:space="preserve">2564 </w:t>
      </w:r>
      <w:r w:rsidR="00970E1C" w:rsidRPr="00D647F7">
        <w:rPr>
          <w:rFonts w:hint="cs"/>
          <w:cs/>
        </w:rPr>
        <w:t xml:space="preserve">และ </w:t>
      </w:r>
      <w:r w:rsidR="00970E1C" w:rsidRPr="00D647F7">
        <w:t>2563</w:t>
      </w:r>
      <w:r w:rsidRPr="00D647F7">
        <w:rPr>
          <w:rFonts w:asciiTheme="majorBidi" w:hAnsiTheme="majorBidi" w:cstheme="majorBidi"/>
          <w:cs/>
        </w:rPr>
        <w:t xml:space="preserve"> กลุ่มบริษัท</w:t>
      </w:r>
      <w:r w:rsidR="005947A0">
        <w:rPr>
          <w:rFonts w:asciiTheme="majorBidi" w:hAnsiTheme="majorBidi" w:cstheme="majorBidi" w:hint="cs"/>
          <w:cs/>
        </w:rPr>
        <w:t>และบร</w:t>
      </w:r>
      <w:r w:rsidR="002E37D0">
        <w:rPr>
          <w:rFonts w:asciiTheme="majorBidi" w:hAnsiTheme="majorBidi" w:cstheme="majorBidi" w:hint="cs"/>
          <w:cs/>
        </w:rPr>
        <w:t>ิษั</w:t>
      </w:r>
      <w:r w:rsidR="005947A0">
        <w:rPr>
          <w:rFonts w:asciiTheme="majorBidi" w:hAnsiTheme="majorBidi" w:cstheme="majorBidi" w:hint="cs"/>
          <w:cs/>
        </w:rPr>
        <w:t>ท</w:t>
      </w:r>
      <w:r w:rsidRPr="00D647F7">
        <w:rPr>
          <w:rFonts w:asciiTheme="majorBidi" w:hAnsiTheme="majorBidi" w:cstheme="majorBidi"/>
          <w:cs/>
        </w:rPr>
        <w:t>มีวงเงินสินเชื่อซึ่งยังมิได้เบิกใช้เป็นจำนวนเงินรวม</w:t>
      </w:r>
      <w:r w:rsidRPr="00D647F7">
        <w:rPr>
          <w:rFonts w:asciiTheme="majorBidi" w:hAnsiTheme="majorBidi" w:cstheme="majorBidi"/>
        </w:rPr>
        <w:t xml:space="preserve"> </w:t>
      </w:r>
      <w:r w:rsidR="002E37D0">
        <w:rPr>
          <w:rFonts w:asciiTheme="majorBidi" w:hAnsiTheme="majorBidi" w:cstheme="majorBidi"/>
        </w:rPr>
        <w:t>6,</w:t>
      </w:r>
      <w:r w:rsidR="00F6488B">
        <w:rPr>
          <w:rFonts w:asciiTheme="majorBidi" w:hAnsiTheme="majorBidi" w:cstheme="majorBidi"/>
        </w:rPr>
        <w:t>334</w:t>
      </w:r>
      <w:r w:rsidR="002E37D0">
        <w:rPr>
          <w:rFonts w:asciiTheme="majorBidi" w:hAnsiTheme="majorBidi" w:cstheme="majorBidi"/>
        </w:rPr>
        <w:t>.19</w:t>
      </w:r>
      <w:r w:rsidRPr="00D647F7">
        <w:rPr>
          <w:rFonts w:asciiTheme="majorBidi" w:hAnsiTheme="majorBidi" w:cstheme="majorBidi"/>
          <w:cs/>
        </w:rPr>
        <w:t xml:space="preserve"> ล้านบาท</w:t>
      </w:r>
      <w:r w:rsidR="002D667D" w:rsidRPr="00D647F7">
        <w:rPr>
          <w:rFonts w:asciiTheme="majorBidi" w:hAnsiTheme="majorBidi" w:cstheme="majorBidi"/>
        </w:rPr>
        <w:t xml:space="preserve"> </w:t>
      </w:r>
      <w:r w:rsidR="005947A0">
        <w:rPr>
          <w:rFonts w:asciiTheme="majorBidi" w:hAnsiTheme="majorBidi" w:cstheme="majorBidi" w:hint="cs"/>
          <w:cs/>
        </w:rPr>
        <w:t xml:space="preserve">และ </w:t>
      </w:r>
      <w:r w:rsidR="00F6488B">
        <w:rPr>
          <w:rFonts w:asciiTheme="majorBidi" w:hAnsiTheme="majorBidi" w:cstheme="majorBidi"/>
        </w:rPr>
        <w:t>720</w:t>
      </w:r>
      <w:r w:rsidR="005947A0">
        <w:rPr>
          <w:rFonts w:asciiTheme="majorBidi" w:hAnsiTheme="majorBidi" w:cstheme="majorBidi"/>
        </w:rPr>
        <w:t xml:space="preserve">.00 </w:t>
      </w:r>
      <w:r w:rsidR="005947A0">
        <w:rPr>
          <w:rFonts w:asciiTheme="majorBidi" w:hAnsiTheme="majorBidi" w:cstheme="majorBidi" w:hint="cs"/>
          <w:cs/>
        </w:rPr>
        <w:t>ล้านบาท</w:t>
      </w:r>
      <w:r w:rsidR="002E37D0">
        <w:rPr>
          <w:rFonts w:asciiTheme="majorBidi" w:hAnsiTheme="majorBidi" w:cstheme="majorBidi" w:hint="cs"/>
          <w:cs/>
        </w:rPr>
        <w:t xml:space="preserve"> ตามลำดับ</w:t>
      </w:r>
      <w:r w:rsidR="005947A0">
        <w:rPr>
          <w:rFonts w:asciiTheme="majorBidi" w:hAnsiTheme="majorBidi" w:cstheme="majorBidi" w:hint="cs"/>
          <w:cs/>
        </w:rPr>
        <w:t xml:space="preserve"> </w:t>
      </w:r>
      <w:r w:rsidR="002D667D" w:rsidRPr="00D647F7">
        <w:rPr>
          <w:rFonts w:asciiTheme="majorBidi" w:hAnsiTheme="majorBidi" w:cstheme="majorBidi"/>
          <w:i/>
          <w:iCs/>
        </w:rPr>
        <w:t>(256</w:t>
      </w:r>
      <w:r w:rsidR="00F95F80" w:rsidRPr="00D647F7">
        <w:rPr>
          <w:rFonts w:asciiTheme="majorBidi" w:hAnsiTheme="majorBidi" w:cstheme="majorBidi"/>
          <w:i/>
          <w:iCs/>
        </w:rPr>
        <w:t>3</w:t>
      </w:r>
      <w:r w:rsidR="002D667D" w:rsidRPr="00C60B7C">
        <w:rPr>
          <w:rFonts w:asciiTheme="majorBidi" w:hAnsiTheme="majorBidi" w:cstheme="majorBidi"/>
          <w:i/>
          <w:iCs/>
        </w:rPr>
        <w:t xml:space="preserve">: </w:t>
      </w:r>
      <w:r w:rsidR="00C60B7C">
        <w:rPr>
          <w:rFonts w:asciiTheme="majorBidi" w:hAnsiTheme="majorBidi" w:cstheme="majorBidi"/>
          <w:i/>
          <w:iCs/>
        </w:rPr>
        <w:t>4,</w:t>
      </w:r>
      <w:r w:rsidR="003719E5">
        <w:rPr>
          <w:rFonts w:asciiTheme="majorBidi" w:hAnsiTheme="majorBidi" w:cstheme="majorBidi"/>
          <w:i/>
          <w:iCs/>
        </w:rPr>
        <w:t>405</w:t>
      </w:r>
      <w:r w:rsidR="00C60B7C">
        <w:rPr>
          <w:rFonts w:asciiTheme="majorBidi" w:hAnsiTheme="majorBidi" w:cstheme="majorBidi"/>
          <w:i/>
          <w:iCs/>
        </w:rPr>
        <w:t>.</w:t>
      </w:r>
      <w:r w:rsidR="003719E5">
        <w:rPr>
          <w:rFonts w:asciiTheme="majorBidi" w:hAnsiTheme="majorBidi" w:cstheme="majorBidi"/>
          <w:i/>
          <w:iCs/>
        </w:rPr>
        <w:t>7</w:t>
      </w:r>
      <w:r w:rsidR="00C60B7C">
        <w:rPr>
          <w:rFonts w:asciiTheme="majorBidi" w:hAnsiTheme="majorBidi" w:cstheme="majorBidi"/>
          <w:i/>
          <w:iCs/>
        </w:rPr>
        <w:t>5</w:t>
      </w:r>
      <w:r w:rsidR="00713DA5" w:rsidRPr="00C60B7C">
        <w:rPr>
          <w:rFonts w:asciiTheme="majorBidi" w:hAnsiTheme="majorBidi" w:cstheme="majorBidi"/>
          <w:i/>
          <w:iCs/>
        </w:rPr>
        <w:t xml:space="preserve"> </w:t>
      </w:r>
      <w:r w:rsidR="00713DA5" w:rsidRPr="00C60B7C">
        <w:rPr>
          <w:rFonts w:asciiTheme="majorBidi" w:hAnsiTheme="majorBidi" w:cstheme="majorBidi" w:hint="cs"/>
          <w:i/>
          <w:iCs/>
          <w:cs/>
        </w:rPr>
        <w:t>ล้านบาท</w:t>
      </w:r>
      <w:r w:rsidR="00713DA5">
        <w:rPr>
          <w:rFonts w:asciiTheme="majorBidi" w:hAnsiTheme="majorBidi" w:cstheme="majorBidi" w:hint="cs"/>
          <w:i/>
          <w:iCs/>
          <w:cs/>
        </w:rPr>
        <w:t xml:space="preserve"> และ </w:t>
      </w:r>
      <w:r w:rsidR="003719E5">
        <w:rPr>
          <w:rFonts w:asciiTheme="majorBidi" w:hAnsiTheme="majorBidi" w:cstheme="majorBidi"/>
          <w:i/>
          <w:iCs/>
        </w:rPr>
        <w:t>414</w:t>
      </w:r>
      <w:r w:rsidR="00C60B7C">
        <w:rPr>
          <w:rFonts w:asciiTheme="majorBidi" w:hAnsiTheme="majorBidi" w:cstheme="majorBidi"/>
          <w:i/>
          <w:iCs/>
        </w:rPr>
        <w:t>.00</w:t>
      </w:r>
      <w:r w:rsidR="002D667D" w:rsidRPr="00D647F7">
        <w:rPr>
          <w:rFonts w:asciiTheme="majorBidi" w:hAnsiTheme="majorBidi" w:cstheme="majorBidi"/>
          <w:i/>
          <w:iCs/>
        </w:rPr>
        <w:t xml:space="preserve"> </w:t>
      </w:r>
      <w:r w:rsidR="002D667D" w:rsidRPr="00D647F7">
        <w:rPr>
          <w:rFonts w:asciiTheme="majorBidi" w:hAnsiTheme="majorBidi" w:cstheme="majorBidi" w:hint="cs"/>
          <w:i/>
          <w:iCs/>
          <w:cs/>
        </w:rPr>
        <w:t>ล้านบาท</w:t>
      </w:r>
      <w:r w:rsidR="002E37D0">
        <w:rPr>
          <w:rFonts w:asciiTheme="majorBidi" w:hAnsiTheme="majorBidi" w:cstheme="majorBidi" w:hint="cs"/>
          <w:i/>
          <w:iCs/>
          <w:cs/>
        </w:rPr>
        <w:t xml:space="preserve"> ตามลำดับ</w:t>
      </w:r>
      <w:r w:rsidR="002D667D" w:rsidRPr="00D647F7">
        <w:rPr>
          <w:rFonts w:asciiTheme="majorBidi" w:hAnsiTheme="majorBidi" w:cstheme="majorBidi"/>
          <w:i/>
          <w:iCs/>
        </w:rPr>
        <w:t>)</w:t>
      </w:r>
    </w:p>
    <w:p w14:paraId="61884D34" w14:textId="77777777" w:rsidR="00D647F7" w:rsidRDefault="00D647F7" w:rsidP="00D64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</w:rPr>
      </w:pPr>
    </w:p>
    <w:p w14:paraId="6A8002D0" w14:textId="4BF8D0DC" w:rsidR="00D41F02" w:rsidRPr="00F6488B" w:rsidRDefault="00D41F02" w:rsidP="000B1E3B">
      <w:pPr>
        <w:pStyle w:val="index"/>
        <w:tabs>
          <w:tab w:val="clear" w:pos="1134"/>
          <w:tab w:val="left" w:pos="540"/>
        </w:tabs>
        <w:spacing w:after="0" w:line="358" w:lineRule="exact"/>
        <w:ind w:left="180" w:right="-43" w:firstLine="18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581CBD7" w14:textId="3E1B723A" w:rsidR="001566A2" w:rsidRDefault="001566A2" w:rsidP="00893842">
      <w:pPr>
        <w:ind w:left="360" w:hanging="90"/>
        <w:jc w:val="thaiDistribute"/>
      </w:pPr>
    </w:p>
    <w:p w14:paraId="1DF38C29" w14:textId="6807F962" w:rsidR="00F87639" w:rsidRDefault="00F87639" w:rsidP="00893842">
      <w:pPr>
        <w:ind w:left="360" w:hanging="90"/>
        <w:jc w:val="thaiDistribute"/>
        <w:rPr>
          <w:rFonts w:asciiTheme="majorBidi" w:hAnsiTheme="majorBidi" w:cstheme="majorBidi"/>
          <w:sz w:val="22"/>
          <w:szCs w:val="22"/>
        </w:rPr>
      </w:pPr>
    </w:p>
    <w:p w14:paraId="14F704AA" w14:textId="637A9BFD" w:rsidR="005947A0" w:rsidRDefault="005947A0" w:rsidP="00893842">
      <w:pPr>
        <w:ind w:left="360" w:hanging="90"/>
        <w:jc w:val="thaiDistribute"/>
        <w:rPr>
          <w:rFonts w:asciiTheme="majorBidi" w:hAnsiTheme="majorBidi" w:cstheme="majorBidi"/>
          <w:sz w:val="22"/>
          <w:szCs w:val="22"/>
        </w:rPr>
      </w:pPr>
    </w:p>
    <w:p w14:paraId="71BF1585" w14:textId="4AA97CA3" w:rsidR="005947A0" w:rsidRDefault="005947A0" w:rsidP="00893842">
      <w:pPr>
        <w:ind w:left="360" w:hanging="90"/>
        <w:jc w:val="thaiDistribute"/>
        <w:rPr>
          <w:rFonts w:asciiTheme="majorBidi" w:hAnsiTheme="majorBidi" w:cstheme="majorBidi"/>
          <w:sz w:val="22"/>
          <w:szCs w:val="22"/>
        </w:rPr>
      </w:pPr>
    </w:p>
    <w:p w14:paraId="631F53A7" w14:textId="43D910B9" w:rsidR="005947A0" w:rsidRDefault="005947A0" w:rsidP="00893842">
      <w:pPr>
        <w:ind w:left="360" w:hanging="90"/>
        <w:jc w:val="thaiDistribute"/>
        <w:rPr>
          <w:rFonts w:asciiTheme="majorBidi" w:hAnsiTheme="majorBidi" w:cstheme="majorBidi"/>
          <w:sz w:val="22"/>
          <w:szCs w:val="22"/>
        </w:rPr>
      </w:pPr>
    </w:p>
    <w:p w14:paraId="796367FD" w14:textId="75994C7E" w:rsidR="005947A0" w:rsidRDefault="005947A0" w:rsidP="00893842">
      <w:pPr>
        <w:ind w:left="360" w:hanging="90"/>
        <w:jc w:val="thaiDistribute"/>
        <w:rPr>
          <w:rFonts w:asciiTheme="majorBidi" w:hAnsiTheme="majorBidi" w:cstheme="majorBidi"/>
          <w:sz w:val="22"/>
          <w:szCs w:val="22"/>
        </w:rPr>
      </w:pPr>
    </w:p>
    <w:p w14:paraId="475F01DF" w14:textId="77777777" w:rsidR="00D34039" w:rsidRDefault="00D34039" w:rsidP="00D34039">
      <w:pPr>
        <w:pStyle w:val="index"/>
        <w:tabs>
          <w:tab w:val="clear" w:pos="1134"/>
          <w:tab w:val="left" w:pos="540"/>
        </w:tabs>
        <w:spacing w:after="0" w:line="240" w:lineRule="auto"/>
        <w:ind w:left="630" w:right="-43" w:firstLine="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8D105C">
        <w:rPr>
          <w:rFonts w:asciiTheme="majorBidi" w:hAnsiTheme="majorBidi"/>
          <w:sz w:val="30"/>
          <w:szCs w:val="30"/>
          <w:cs/>
          <w:lang w:bidi="th-TH"/>
        </w:rPr>
        <w:lastRenderedPageBreak/>
        <w:t xml:space="preserve">บริษัทได้ออกและเสนอขายหุ้นกู้ จำนวน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ชุด ประกอบด้วย หุ้นกู้ชุดที่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ซึ่งเป็นหุ้นกู้ชนิดไม่ด้อยสิทธิและไม่มีหลักประกันอายุ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ปี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6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เดือน ครบกำหนดไถ่ถอนปี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จำนวน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500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ล้านบาท อัตราดอกเบี้ยคงที่ร้อยละ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2.53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ต่อปี ชำระดอกเบี้ยทุกๆ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6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เดือน และ หุ้นกู้ชุดที่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ซึ่งเป็นหุ้นกู้ชนิดไม่ด้อยสิทธิและไม่มีหลักประกัน อายุ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3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ปี  ครบกำหนดไถ่ถอนปี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2567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จำนวน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800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ล้านบาท อัตราดอกเบี้ยคงที่ร้อยละ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3.30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ต่อปี  ชำระดอกเบี้ยทุกๆ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6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เดือน ทั้งนี้ การออกและเสนอขายหุ้นกู้ดังกล่าวเป็นไปตามมติที่ประชุมวิสามัญผู้ถือหุ้น ครั้งที่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>1/2563</w:t>
      </w:r>
      <w:r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16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พฤศจิกายน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 xml:space="preserve">การออกและเสนอขายหุ้นกู้ของบริษัท วงเงินรวมไม่เกิน </w:t>
      </w:r>
      <w:r w:rsidRPr="008D105C">
        <w:rPr>
          <w:rFonts w:asciiTheme="majorBidi" w:hAnsiTheme="majorBidi" w:cstheme="majorBidi"/>
          <w:sz w:val="30"/>
          <w:szCs w:val="30"/>
          <w:lang w:bidi="th-TH"/>
        </w:rPr>
        <w:t xml:space="preserve">3,000 </w:t>
      </w:r>
      <w:r w:rsidRPr="008D105C">
        <w:rPr>
          <w:rFonts w:asciiTheme="majorBidi" w:hAnsiTheme="majorBidi"/>
          <w:sz w:val="30"/>
          <w:szCs w:val="30"/>
          <w:cs/>
          <w:lang w:bidi="th-TH"/>
        </w:rPr>
        <w:t>ล้านบาท</w:t>
      </w:r>
    </w:p>
    <w:p w14:paraId="093EC02C" w14:textId="2D86C19E" w:rsidR="00D34039" w:rsidRDefault="00D34039" w:rsidP="00B0504D">
      <w:pPr>
        <w:pStyle w:val="index"/>
        <w:tabs>
          <w:tab w:val="clear" w:pos="1134"/>
          <w:tab w:val="left" w:pos="540"/>
        </w:tabs>
        <w:spacing w:after="0" w:line="240" w:lineRule="auto"/>
        <w:ind w:left="63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Style w:val="TableGrid"/>
        <w:tblW w:w="9236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1260"/>
        <w:gridCol w:w="236"/>
        <w:gridCol w:w="1260"/>
        <w:gridCol w:w="1530"/>
        <w:gridCol w:w="1440"/>
        <w:gridCol w:w="2700"/>
      </w:tblGrid>
      <w:tr w:rsidR="00D34039" w14:paraId="4D0C9698" w14:textId="77777777" w:rsidTr="00D34039">
        <w:tc>
          <w:tcPr>
            <w:tcW w:w="9236" w:type="dxa"/>
            <w:gridSpan w:val="7"/>
          </w:tcPr>
          <w:p w14:paraId="1C92F6A3" w14:textId="77777777" w:rsidR="00D34039" w:rsidRPr="00713DA5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13DA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13DA5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713DA5"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34039" w14:paraId="4E044AD2" w14:textId="77777777" w:rsidTr="00D34039">
        <w:tc>
          <w:tcPr>
            <w:tcW w:w="810" w:type="dxa"/>
          </w:tcPr>
          <w:p w14:paraId="76FA14B7" w14:textId="77777777" w:rsidR="00D34039" w:rsidRPr="00C2322A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ชุดที่</w:t>
            </w:r>
          </w:p>
        </w:tc>
        <w:tc>
          <w:tcPr>
            <w:tcW w:w="1260" w:type="dxa"/>
          </w:tcPr>
          <w:p w14:paraId="72F9A5F7" w14:textId="77777777" w:rsidR="00D34039" w:rsidRPr="00C2322A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6E60EDBD" w14:textId="77777777" w:rsidR="00D34039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78D52FD" w14:textId="77777777" w:rsidR="00D34039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530" w:type="dxa"/>
          </w:tcPr>
          <w:p w14:paraId="23B579F8" w14:textId="77777777" w:rsidR="00D34039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440" w:type="dxa"/>
          </w:tcPr>
          <w:p w14:paraId="0414F291" w14:textId="77777777" w:rsidR="00D34039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อายุหุ้นกู้</w:t>
            </w:r>
          </w:p>
        </w:tc>
        <w:tc>
          <w:tcPr>
            <w:tcW w:w="2700" w:type="dxa"/>
          </w:tcPr>
          <w:p w14:paraId="32AA657D" w14:textId="77777777" w:rsidR="00D34039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วันครบกำหนดไถ่ถอนหุ้นกู้</w:t>
            </w:r>
          </w:p>
        </w:tc>
      </w:tr>
      <w:tr w:rsidR="00C60B7C" w14:paraId="54B3E51D" w14:textId="77777777" w:rsidTr="00B14DB9">
        <w:tc>
          <w:tcPr>
            <w:tcW w:w="810" w:type="dxa"/>
          </w:tcPr>
          <w:p w14:paraId="15B72F09" w14:textId="77777777" w:rsidR="00C60B7C" w:rsidRDefault="00C60B7C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756" w:type="dxa"/>
            <w:gridSpan w:val="3"/>
          </w:tcPr>
          <w:p w14:paraId="6313B738" w14:textId="77777777" w:rsidR="00C60B7C" w:rsidRPr="00C2322A" w:rsidRDefault="00C60B7C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2322A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530" w:type="dxa"/>
          </w:tcPr>
          <w:p w14:paraId="0668BA76" w14:textId="77777777" w:rsidR="00C60B7C" w:rsidRDefault="00C60B7C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440" w:type="dxa"/>
          </w:tcPr>
          <w:p w14:paraId="7AC5EF8B" w14:textId="0B7A0E78" w:rsidR="00C60B7C" w:rsidRDefault="00C60B7C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</w:tcPr>
          <w:p w14:paraId="1683ADEC" w14:textId="77777777" w:rsidR="00C60B7C" w:rsidRDefault="00C60B7C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</w:tr>
      <w:tr w:rsidR="00D34039" w14:paraId="7EE79621" w14:textId="77777777" w:rsidTr="00D34039">
        <w:tc>
          <w:tcPr>
            <w:tcW w:w="810" w:type="dxa"/>
          </w:tcPr>
          <w:p w14:paraId="14697416" w14:textId="77777777" w:rsidR="00D34039" w:rsidRPr="00C2322A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</w:tcPr>
          <w:p w14:paraId="2C972EB5" w14:textId="77777777" w:rsidR="00D34039" w:rsidRPr="00C2322A" w:rsidRDefault="00D34039" w:rsidP="00D34039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C2322A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3EE7B0DE" w14:textId="77777777" w:rsidR="00D34039" w:rsidRDefault="00D34039" w:rsidP="00D34039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97909B1" w14:textId="77777777" w:rsidR="00D34039" w:rsidRDefault="00D34039" w:rsidP="00D34039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1375AB5D" w14:textId="77777777" w:rsidR="00D34039" w:rsidRDefault="00D34039" w:rsidP="00D34039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2.53</w:t>
            </w:r>
          </w:p>
        </w:tc>
        <w:tc>
          <w:tcPr>
            <w:tcW w:w="1440" w:type="dxa"/>
          </w:tcPr>
          <w:p w14:paraId="243BBD05" w14:textId="77777777" w:rsidR="00D34039" w:rsidRPr="00C2322A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ปี 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6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700" w:type="dxa"/>
          </w:tcPr>
          <w:p w14:paraId="22CF1F11" w14:textId="77777777" w:rsidR="00D34039" w:rsidRPr="00C2322A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11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 xml:space="preserve">พฤศจิกายน 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D34039" w14:paraId="6D72BB32" w14:textId="77777777" w:rsidTr="00D34039">
        <w:tc>
          <w:tcPr>
            <w:tcW w:w="810" w:type="dxa"/>
          </w:tcPr>
          <w:p w14:paraId="157770B8" w14:textId="77777777" w:rsidR="00D34039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2BF8B8" w14:textId="77777777" w:rsidR="00D34039" w:rsidRPr="00C2322A" w:rsidRDefault="00D34039" w:rsidP="00D34039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C2322A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36" w:type="dxa"/>
          </w:tcPr>
          <w:p w14:paraId="0BF17553" w14:textId="77777777" w:rsidR="00D34039" w:rsidRDefault="00D34039" w:rsidP="00D34039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2EB9C2" w14:textId="77777777" w:rsidR="00D34039" w:rsidRDefault="00D34039" w:rsidP="00D34039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209921B1" w14:textId="77777777" w:rsidR="00D34039" w:rsidRDefault="00D34039" w:rsidP="00D34039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>3.30</w:t>
            </w:r>
          </w:p>
        </w:tc>
        <w:tc>
          <w:tcPr>
            <w:tcW w:w="1440" w:type="dxa"/>
          </w:tcPr>
          <w:p w14:paraId="2DAE5174" w14:textId="77777777" w:rsidR="00D34039" w:rsidRPr="00C2322A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3 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0" w:type="dxa"/>
          </w:tcPr>
          <w:p w14:paraId="137793EE" w14:textId="45918AAA" w:rsidR="00D34039" w:rsidRPr="00C2322A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bidi="th-TH"/>
              </w:rPr>
              <w:t xml:space="preserve">11 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พฤ</w:t>
            </w:r>
            <w:r w:rsidR="006477CD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ศ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จิกายน 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D34039" w14:paraId="41A67925" w14:textId="77777777" w:rsidTr="00D34039">
        <w:tc>
          <w:tcPr>
            <w:tcW w:w="810" w:type="dxa"/>
          </w:tcPr>
          <w:p w14:paraId="65844DAB" w14:textId="77777777" w:rsidR="00D34039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A49787" w14:textId="77777777" w:rsidR="00D34039" w:rsidRPr="00C2322A" w:rsidRDefault="00D34039" w:rsidP="00D34039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C2322A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1,300</w:t>
            </w:r>
          </w:p>
        </w:tc>
        <w:tc>
          <w:tcPr>
            <w:tcW w:w="236" w:type="dxa"/>
          </w:tcPr>
          <w:p w14:paraId="0855D9EF" w14:textId="77777777" w:rsidR="00D34039" w:rsidRPr="00C2322A" w:rsidRDefault="00D34039" w:rsidP="00D34039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9648AA" w14:textId="77777777" w:rsidR="00D34039" w:rsidRPr="00C2322A" w:rsidRDefault="00D34039" w:rsidP="00D34039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  <w:r w:rsidRPr="00C2322A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006E8D5C" w14:textId="77777777" w:rsidR="00D34039" w:rsidRPr="00C2322A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C31AF9B" w14:textId="77777777" w:rsidR="00D34039" w:rsidRPr="00C2322A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</w:tcPr>
          <w:p w14:paraId="092A9518" w14:textId="77777777" w:rsidR="00D34039" w:rsidRPr="00C2322A" w:rsidRDefault="00D34039" w:rsidP="00D3403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25BE9CD2" w14:textId="26829DBD" w:rsidR="00D34039" w:rsidRDefault="00D34039" w:rsidP="00B0504D">
      <w:pPr>
        <w:pStyle w:val="index"/>
        <w:tabs>
          <w:tab w:val="clear" w:pos="1134"/>
          <w:tab w:val="left" w:pos="540"/>
        </w:tabs>
        <w:spacing w:after="0" w:line="240" w:lineRule="auto"/>
        <w:ind w:left="63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F560C3C" w14:textId="52DFD37D" w:rsidR="00D34039" w:rsidRPr="00806D1B" w:rsidRDefault="00D34039" w:rsidP="00D34039">
      <w:pPr>
        <w:pStyle w:val="index"/>
        <w:tabs>
          <w:tab w:val="clear" w:pos="1134"/>
          <w:tab w:val="left" w:pos="540"/>
        </w:tabs>
        <w:spacing w:after="0" w:line="240" w:lineRule="auto"/>
        <w:ind w:left="630" w:right="-43" w:firstLine="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806D1B">
        <w:rPr>
          <w:rFonts w:asciiTheme="majorBidi" w:hAnsiTheme="majorBidi"/>
          <w:sz w:val="30"/>
          <w:szCs w:val="30"/>
          <w:cs/>
          <w:lang w:bidi="th-TH"/>
        </w:rPr>
        <w:t>ภายใต้ข้อก</w:t>
      </w:r>
      <w:r>
        <w:rPr>
          <w:rFonts w:asciiTheme="majorBidi" w:hAnsiTheme="majorBidi" w:hint="cs"/>
          <w:sz w:val="30"/>
          <w:szCs w:val="30"/>
          <w:cs/>
          <w:lang w:bidi="th-TH"/>
        </w:rPr>
        <w:t>ำ</w:t>
      </w:r>
      <w:r w:rsidRPr="00806D1B">
        <w:rPr>
          <w:rFonts w:asciiTheme="majorBidi" w:hAnsiTheme="majorBidi"/>
          <w:sz w:val="30"/>
          <w:szCs w:val="30"/>
          <w:cs/>
          <w:lang w:bidi="th-TH"/>
        </w:rPr>
        <w:t>หนดว่าด้วยสิทธิและหน้าที่ของผู้ออกหุ้นกู้</w:t>
      </w:r>
      <w:r w:rsidR="00713DA5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Pr="00806D1B">
        <w:rPr>
          <w:rFonts w:asciiTheme="majorBidi" w:hAnsiTheme="majorBidi"/>
          <w:sz w:val="30"/>
          <w:szCs w:val="30"/>
          <w:cs/>
          <w:lang w:bidi="th-TH"/>
        </w:rPr>
        <w:t>บริษัทในฐานะผู้ออกหุ้นกู้จะต้องปฏิบัติตามข้อก</w:t>
      </w:r>
      <w:r>
        <w:rPr>
          <w:rFonts w:asciiTheme="majorBidi" w:hAnsiTheme="majorBidi" w:hint="cs"/>
          <w:sz w:val="30"/>
          <w:szCs w:val="30"/>
          <w:cs/>
          <w:lang w:bidi="th-TH"/>
        </w:rPr>
        <w:t>ำ</w:t>
      </w:r>
      <w:r w:rsidRPr="00806D1B">
        <w:rPr>
          <w:rFonts w:asciiTheme="majorBidi" w:hAnsiTheme="majorBidi"/>
          <w:sz w:val="30"/>
          <w:szCs w:val="30"/>
          <w:cs/>
          <w:lang w:bidi="th-TH"/>
        </w:rPr>
        <w:t>หนดและ</w:t>
      </w:r>
    </w:p>
    <w:p w14:paraId="032050DD" w14:textId="77777777" w:rsidR="00D34039" w:rsidRDefault="00D34039" w:rsidP="00D34039">
      <w:pPr>
        <w:pStyle w:val="index"/>
        <w:tabs>
          <w:tab w:val="clear" w:pos="1134"/>
          <w:tab w:val="left" w:pos="540"/>
        </w:tabs>
        <w:spacing w:after="0" w:line="240" w:lineRule="auto"/>
        <w:ind w:left="630" w:right="-43" w:firstLine="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806D1B">
        <w:rPr>
          <w:rFonts w:asciiTheme="majorBidi" w:hAnsiTheme="majorBidi"/>
          <w:sz w:val="30"/>
          <w:szCs w:val="30"/>
          <w:cs/>
          <w:lang w:bidi="th-TH"/>
        </w:rPr>
        <w:t>เงื่อนไขตามที่ระบุไว้ เช่น การด</w:t>
      </w:r>
      <w:r>
        <w:rPr>
          <w:rFonts w:asciiTheme="majorBidi" w:hAnsiTheme="majorBidi" w:hint="cs"/>
          <w:sz w:val="30"/>
          <w:szCs w:val="30"/>
          <w:cs/>
          <w:lang w:bidi="th-TH"/>
        </w:rPr>
        <w:t>ำ</w:t>
      </w:r>
      <w:r w:rsidRPr="00806D1B">
        <w:rPr>
          <w:rFonts w:asciiTheme="majorBidi" w:hAnsiTheme="majorBidi"/>
          <w:sz w:val="30"/>
          <w:szCs w:val="30"/>
          <w:cs/>
          <w:lang w:bidi="th-TH"/>
        </w:rPr>
        <w:t>รงอัตราส่วนทางการเงิน เป็นต้น</w:t>
      </w:r>
    </w:p>
    <w:p w14:paraId="7BEA1C8B" w14:textId="77777777" w:rsidR="00D34039" w:rsidRDefault="00D34039" w:rsidP="00B0504D">
      <w:pPr>
        <w:pStyle w:val="index"/>
        <w:tabs>
          <w:tab w:val="clear" w:pos="1134"/>
          <w:tab w:val="left" w:pos="540"/>
        </w:tabs>
        <w:spacing w:after="0" w:line="240" w:lineRule="auto"/>
        <w:ind w:left="63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41C2280" w14:textId="4E691983" w:rsidR="00AF53B2" w:rsidRDefault="00AF53B2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630" w:right="-43" w:hanging="63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</w:t>
      </w:r>
      <w:r w:rsidR="0048581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อื่น</w:t>
      </w:r>
    </w:p>
    <w:p w14:paraId="01B1D4DC" w14:textId="2BE91E27" w:rsidR="009E45D4" w:rsidRPr="007E4402" w:rsidRDefault="009E45D4" w:rsidP="007E4402">
      <w:pPr>
        <w:pStyle w:val="index"/>
        <w:tabs>
          <w:tab w:val="clear" w:pos="1134"/>
          <w:tab w:val="left" w:pos="540"/>
        </w:tabs>
        <w:spacing w:after="0" w:line="240" w:lineRule="auto"/>
        <w:ind w:left="63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81"/>
        <w:gridCol w:w="249"/>
        <w:gridCol w:w="19"/>
        <w:gridCol w:w="1085"/>
        <w:gridCol w:w="273"/>
        <w:gridCol w:w="1079"/>
        <w:gridCol w:w="273"/>
        <w:gridCol w:w="1074"/>
      </w:tblGrid>
      <w:tr w:rsidR="007B42B5" w:rsidRPr="00BF1313" w14:paraId="22400170" w14:textId="77777777" w:rsidTr="005151DA">
        <w:tc>
          <w:tcPr>
            <w:tcW w:w="1698" w:type="pct"/>
            <w:shd w:val="clear" w:color="auto" w:fill="auto"/>
          </w:tcPr>
          <w:p w14:paraId="1E3FA463" w14:textId="77777777" w:rsidR="007B42B5" w:rsidRPr="00BF1313" w:rsidRDefault="007B42B5" w:rsidP="00CC0FD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14:paraId="0A9220BE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2" w:type="pct"/>
            <w:gridSpan w:val="4"/>
            <w:shd w:val="clear" w:color="auto" w:fill="auto"/>
          </w:tcPr>
          <w:p w14:paraId="22FEDB0A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14:paraId="2625C316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11B9DC2A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B42B5" w:rsidRPr="00BF1313" w14:paraId="47FE8661" w14:textId="77777777" w:rsidTr="005151DA">
        <w:tc>
          <w:tcPr>
            <w:tcW w:w="1698" w:type="pct"/>
            <w:shd w:val="clear" w:color="auto" w:fill="auto"/>
          </w:tcPr>
          <w:p w14:paraId="0C83F8C9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4" w:type="pct"/>
          </w:tcPr>
          <w:p w14:paraId="3DEBFB5B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83" w:type="pct"/>
            <w:shd w:val="clear" w:color="auto" w:fill="auto"/>
          </w:tcPr>
          <w:p w14:paraId="21169EB6" w14:textId="43407A1F" w:rsidR="007B42B5" w:rsidRPr="00BF1313" w:rsidRDefault="00327A23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B93B4E">
              <w:t>4</w:t>
            </w:r>
          </w:p>
        </w:tc>
        <w:tc>
          <w:tcPr>
            <w:tcW w:w="134" w:type="pct"/>
            <w:shd w:val="clear" w:color="auto" w:fill="auto"/>
          </w:tcPr>
          <w:p w14:paraId="7BD37EFC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5" w:type="pct"/>
            <w:gridSpan w:val="2"/>
            <w:shd w:val="clear" w:color="auto" w:fill="auto"/>
          </w:tcPr>
          <w:p w14:paraId="7BBB85B3" w14:textId="7819F70D" w:rsidR="007B42B5" w:rsidRPr="00BF1313" w:rsidRDefault="00327A23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B93B4E">
              <w:t>3</w:t>
            </w:r>
          </w:p>
        </w:tc>
        <w:tc>
          <w:tcPr>
            <w:tcW w:w="147" w:type="pct"/>
            <w:shd w:val="clear" w:color="auto" w:fill="auto"/>
          </w:tcPr>
          <w:p w14:paraId="6405237A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342EFE7A" w14:textId="691445BC" w:rsidR="007B42B5" w:rsidRPr="00BF1313" w:rsidRDefault="00327A23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>
              <w:t>256</w:t>
            </w:r>
            <w:r w:rsidR="00B93B4E">
              <w:t>4</w:t>
            </w:r>
          </w:p>
        </w:tc>
        <w:tc>
          <w:tcPr>
            <w:tcW w:w="147" w:type="pct"/>
            <w:shd w:val="clear" w:color="auto" w:fill="auto"/>
          </w:tcPr>
          <w:p w14:paraId="09E54B2A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3C81509E" w14:textId="06E2DB69" w:rsidR="007B42B5" w:rsidRPr="00BF1313" w:rsidRDefault="00327A23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>
              <w:t>256</w:t>
            </w:r>
            <w:r w:rsidR="00B93B4E">
              <w:t>3</w:t>
            </w:r>
          </w:p>
        </w:tc>
      </w:tr>
      <w:tr w:rsidR="007B42B5" w:rsidRPr="00BF1313" w14:paraId="40CA088D" w14:textId="77777777" w:rsidTr="005151DA">
        <w:tc>
          <w:tcPr>
            <w:tcW w:w="1698" w:type="pct"/>
          </w:tcPr>
          <w:p w14:paraId="0A760DEF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4" w:type="pct"/>
          </w:tcPr>
          <w:p w14:paraId="6E01435E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67" w:type="pct"/>
            <w:gridSpan w:val="8"/>
          </w:tcPr>
          <w:p w14:paraId="41825A2B" w14:textId="77777777" w:rsidR="007B42B5" w:rsidRPr="00BF1313" w:rsidRDefault="007B42B5" w:rsidP="00CC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93B4E" w:rsidRPr="00BF1313" w14:paraId="2CD2B725" w14:textId="77777777" w:rsidTr="005151DA">
        <w:tc>
          <w:tcPr>
            <w:tcW w:w="1698" w:type="pct"/>
          </w:tcPr>
          <w:p w14:paraId="21B6D667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34" w:type="pct"/>
          </w:tcPr>
          <w:p w14:paraId="7E4BE456" w14:textId="46DDAF19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583" w:type="pct"/>
          </w:tcPr>
          <w:p w14:paraId="4083BCEA" w14:textId="2AA0376B" w:rsidR="00B93B4E" w:rsidRPr="0027092E" w:rsidRDefault="00D647F7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30.48</w:t>
            </w:r>
          </w:p>
        </w:tc>
        <w:tc>
          <w:tcPr>
            <w:tcW w:w="144" w:type="pct"/>
            <w:gridSpan w:val="2"/>
          </w:tcPr>
          <w:p w14:paraId="18F338A6" w14:textId="77777777" w:rsidR="00B93B4E" w:rsidRPr="0027092E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</w:tcPr>
          <w:p w14:paraId="45D0F166" w14:textId="2E648EEC" w:rsidR="00B93B4E" w:rsidRPr="0027092E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7092E">
              <w:rPr>
                <w:rFonts w:asciiTheme="majorBidi" w:hAnsiTheme="majorBidi" w:cstheme="majorBidi"/>
                <w:b/>
                <w:bCs/>
              </w:rPr>
              <w:t>24.51</w:t>
            </w:r>
          </w:p>
        </w:tc>
        <w:tc>
          <w:tcPr>
            <w:tcW w:w="147" w:type="pct"/>
          </w:tcPr>
          <w:p w14:paraId="7BC9BFA0" w14:textId="77777777" w:rsidR="00B93B4E" w:rsidRPr="0027092E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</w:tcPr>
          <w:p w14:paraId="05C95AB5" w14:textId="7AA06C27" w:rsidR="00B93B4E" w:rsidRPr="008E2CED" w:rsidRDefault="00D647F7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E2CED">
              <w:rPr>
                <w:rFonts w:asciiTheme="majorBidi" w:hAnsiTheme="majorBidi" w:cstheme="majorBidi"/>
                <w:b/>
                <w:bCs/>
              </w:rPr>
              <w:t>11.7</w:t>
            </w:r>
            <w:r w:rsidR="00131F90" w:rsidRPr="008E2CED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47" w:type="pct"/>
          </w:tcPr>
          <w:p w14:paraId="18A995B7" w14:textId="77777777" w:rsidR="00B93B4E" w:rsidRPr="0027092E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</w:tcPr>
          <w:p w14:paraId="3CE15DA7" w14:textId="607758B2" w:rsidR="00B93B4E" w:rsidRPr="0027092E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7092E">
              <w:rPr>
                <w:rFonts w:asciiTheme="majorBidi" w:hAnsiTheme="majorBidi" w:cstheme="majorBidi"/>
                <w:b/>
                <w:bCs/>
              </w:rPr>
              <w:t>5.78</w:t>
            </w:r>
          </w:p>
        </w:tc>
      </w:tr>
      <w:tr w:rsidR="00B93B4E" w:rsidRPr="00BF1313" w14:paraId="66324190" w14:textId="77777777" w:rsidTr="005151DA">
        <w:tc>
          <w:tcPr>
            <w:tcW w:w="1698" w:type="pct"/>
          </w:tcPr>
          <w:p w14:paraId="2AC8DA5D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534" w:type="pct"/>
          </w:tcPr>
          <w:p w14:paraId="766DE60B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711F200A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521D1D23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1F3AB25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3BF985B4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6E8B2D5E" w14:textId="77777777" w:rsidR="00B93B4E" w:rsidRPr="008E2CED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6C586D53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176704DD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B93B4E" w:rsidRPr="00BF1313" w14:paraId="4052D8AD" w14:textId="77777777" w:rsidTr="005151DA">
        <w:tc>
          <w:tcPr>
            <w:tcW w:w="1698" w:type="pct"/>
          </w:tcPr>
          <w:p w14:paraId="310A22C1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534" w:type="pct"/>
          </w:tcPr>
          <w:p w14:paraId="6CE4201A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06B0650F" w14:textId="28E34A82" w:rsidR="00B93B4E" w:rsidRPr="00BF1313" w:rsidRDefault="007432D5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137.78</w:t>
            </w:r>
          </w:p>
        </w:tc>
        <w:tc>
          <w:tcPr>
            <w:tcW w:w="144" w:type="pct"/>
            <w:gridSpan w:val="2"/>
          </w:tcPr>
          <w:p w14:paraId="38219B3C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C4D1BC5" w14:textId="403B4AD5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63.57</w:t>
            </w:r>
          </w:p>
        </w:tc>
        <w:tc>
          <w:tcPr>
            <w:tcW w:w="147" w:type="pct"/>
          </w:tcPr>
          <w:p w14:paraId="352F3FA4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70A93FC8" w14:textId="5076986C" w:rsidR="00B93B4E" w:rsidRPr="008E2CED" w:rsidRDefault="007432D5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8E2CED">
              <w:rPr>
                <w:rFonts w:asciiTheme="majorBidi" w:hAnsiTheme="majorBidi" w:cstheme="majorBidi"/>
              </w:rPr>
              <w:t>16.19</w:t>
            </w:r>
          </w:p>
        </w:tc>
        <w:tc>
          <w:tcPr>
            <w:tcW w:w="147" w:type="pct"/>
          </w:tcPr>
          <w:p w14:paraId="2800C741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40E8DC29" w14:textId="5ADD6C13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10.03</w:t>
            </w:r>
          </w:p>
        </w:tc>
      </w:tr>
      <w:tr w:rsidR="00B93B4E" w:rsidRPr="00BF1313" w14:paraId="4FBF3B77" w14:textId="77777777" w:rsidTr="005151DA">
        <w:tc>
          <w:tcPr>
            <w:tcW w:w="1698" w:type="pct"/>
          </w:tcPr>
          <w:p w14:paraId="454F3F23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534" w:type="pct"/>
          </w:tcPr>
          <w:p w14:paraId="0C35F6D6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0D4B3069" w14:textId="40EE7932" w:rsidR="00B93B4E" w:rsidRPr="00BF1313" w:rsidRDefault="007432D5" w:rsidP="0074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67.05</w:t>
            </w:r>
          </w:p>
        </w:tc>
        <w:tc>
          <w:tcPr>
            <w:tcW w:w="144" w:type="pct"/>
            <w:gridSpan w:val="2"/>
          </w:tcPr>
          <w:p w14:paraId="188CD642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E045899" w14:textId="099DA2D4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66.91</w:t>
            </w:r>
          </w:p>
        </w:tc>
        <w:tc>
          <w:tcPr>
            <w:tcW w:w="147" w:type="pct"/>
          </w:tcPr>
          <w:p w14:paraId="37C7CF62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076BA85D" w14:textId="7A3CA7ED" w:rsidR="00B93B4E" w:rsidRPr="008E2CED" w:rsidRDefault="007432D5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8E2CED">
              <w:rPr>
                <w:rFonts w:asciiTheme="majorBidi" w:hAnsiTheme="majorBidi" w:cstheme="majorBidi"/>
              </w:rPr>
              <w:t>0.66</w:t>
            </w:r>
          </w:p>
        </w:tc>
        <w:tc>
          <w:tcPr>
            <w:tcW w:w="147" w:type="pct"/>
          </w:tcPr>
          <w:p w14:paraId="4826AF62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0F2313E7" w14:textId="29041F04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1.10</w:t>
            </w:r>
          </w:p>
        </w:tc>
      </w:tr>
      <w:tr w:rsidR="00B93B4E" w:rsidRPr="00BF1313" w14:paraId="278ABDBB" w14:textId="77777777" w:rsidTr="005151DA">
        <w:tc>
          <w:tcPr>
            <w:tcW w:w="1698" w:type="pct"/>
          </w:tcPr>
          <w:p w14:paraId="7659270F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534" w:type="pct"/>
          </w:tcPr>
          <w:p w14:paraId="553C5AB1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770160A" w14:textId="459CB536" w:rsidR="00B93B4E" w:rsidRPr="00BF1313" w:rsidRDefault="007432D5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67.</w:t>
            </w:r>
            <w:r w:rsidR="00C60B7C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44" w:type="pct"/>
            <w:gridSpan w:val="2"/>
          </w:tcPr>
          <w:p w14:paraId="720A3A06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D60E175" w14:textId="6249DCDA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65.06</w:t>
            </w:r>
          </w:p>
        </w:tc>
        <w:tc>
          <w:tcPr>
            <w:tcW w:w="147" w:type="pct"/>
          </w:tcPr>
          <w:p w14:paraId="58B600EC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94E3925" w14:textId="053EFA18" w:rsidR="00B93B4E" w:rsidRPr="008E2CED" w:rsidRDefault="007432D5" w:rsidP="0074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8E2CED">
              <w:rPr>
                <w:rFonts w:asciiTheme="majorBidi" w:hAnsiTheme="majorBidi" w:cstheme="majorBidi"/>
              </w:rPr>
              <w:t>3.4</w:t>
            </w:r>
            <w:r w:rsidR="00131F90" w:rsidRPr="008E2CE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7" w:type="pct"/>
          </w:tcPr>
          <w:p w14:paraId="28F3315C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4B96600" w14:textId="4BD647D1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0.31</w:t>
            </w:r>
          </w:p>
        </w:tc>
      </w:tr>
      <w:tr w:rsidR="00B93B4E" w:rsidRPr="00BF1313" w14:paraId="1528E55A" w14:textId="77777777" w:rsidTr="005151DA">
        <w:trPr>
          <w:trHeight w:val="442"/>
        </w:trPr>
        <w:tc>
          <w:tcPr>
            <w:tcW w:w="1698" w:type="pct"/>
          </w:tcPr>
          <w:p w14:paraId="109D7D76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34" w:type="pct"/>
          </w:tcPr>
          <w:p w14:paraId="04E2D922" w14:textId="77777777" w:rsidR="00B93B4E" w:rsidRPr="00BF1313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DB0A8D9" w14:textId="34EE44E3" w:rsidR="00B93B4E" w:rsidRPr="003E6FCE" w:rsidRDefault="00C60B7C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303.06</w:t>
            </w:r>
          </w:p>
        </w:tc>
        <w:tc>
          <w:tcPr>
            <w:tcW w:w="144" w:type="pct"/>
            <w:gridSpan w:val="2"/>
          </w:tcPr>
          <w:p w14:paraId="4D4A48D9" w14:textId="77777777" w:rsidR="00B93B4E" w:rsidRPr="003E6FCE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5D999A1" w14:textId="190BFAE7" w:rsidR="00B93B4E" w:rsidRPr="003E6FCE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220.05</w:t>
            </w:r>
          </w:p>
        </w:tc>
        <w:tc>
          <w:tcPr>
            <w:tcW w:w="147" w:type="pct"/>
          </w:tcPr>
          <w:p w14:paraId="77E7856F" w14:textId="77777777" w:rsidR="00B93B4E" w:rsidRPr="003E6FCE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7F6EC43" w14:textId="6C92E358" w:rsidR="00B93B4E" w:rsidRPr="008E2CED" w:rsidRDefault="007432D5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E2CED">
              <w:rPr>
                <w:rFonts w:asciiTheme="majorBidi" w:hAnsiTheme="majorBidi" w:cstheme="majorBidi"/>
                <w:b/>
                <w:bCs/>
              </w:rPr>
              <w:t>32.04</w:t>
            </w:r>
          </w:p>
        </w:tc>
        <w:tc>
          <w:tcPr>
            <w:tcW w:w="147" w:type="pct"/>
          </w:tcPr>
          <w:p w14:paraId="26D28069" w14:textId="77777777" w:rsidR="00B93B4E" w:rsidRPr="003E6FCE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4950D37" w14:textId="412938E4" w:rsidR="00B93B4E" w:rsidRPr="003E6FCE" w:rsidRDefault="00B93B4E" w:rsidP="00B9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17.22</w:t>
            </w:r>
          </w:p>
        </w:tc>
      </w:tr>
    </w:tbl>
    <w:p w14:paraId="4B6AA96C" w14:textId="41B82B3B" w:rsidR="006C611B" w:rsidRDefault="006C611B"/>
    <w:p w14:paraId="515F5BF6" w14:textId="785152A4" w:rsidR="00F97C31" w:rsidRDefault="00F97C31"/>
    <w:p w14:paraId="62DC4E7E" w14:textId="77777777" w:rsidR="009E12E2" w:rsidRDefault="009E12E2"/>
    <w:p w14:paraId="6C8A352B" w14:textId="01423E7E" w:rsidR="00870CCC" w:rsidRPr="00BF1313" w:rsidRDefault="005F0871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ส่วนเกินทุนและ</w:t>
      </w:r>
      <w:r w:rsidR="004762B0"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สำรอง</w:t>
      </w:r>
    </w:p>
    <w:p w14:paraId="1CF844D2" w14:textId="77777777" w:rsidR="009130BF" w:rsidRPr="0030778B" w:rsidRDefault="009130BF" w:rsidP="00307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759B68FC" w14:textId="77777777" w:rsidR="00190B78" w:rsidRPr="00BF1313" w:rsidRDefault="00657627" w:rsidP="003C29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F13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ส่วนต่างจากการปรับโครงสร้าง</w:t>
      </w:r>
      <w:r w:rsidR="00190B78" w:rsidRPr="00BF131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ธุรกิจภายใต้การควบคุมเดียวกัน</w:t>
      </w:r>
    </w:p>
    <w:p w14:paraId="6617774B" w14:textId="77777777" w:rsidR="00190B78" w:rsidRPr="00D42C1D" w:rsidRDefault="00190B78" w:rsidP="00307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2D4859E1" w14:textId="77777777" w:rsidR="00190B78" w:rsidRPr="00BF1313" w:rsidRDefault="00190B78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ผลต่างระหว่างมูลค่าตามบัญชีของสินทรัพย์สุทธิของบริษัทย่อย ณ วันรวมธุรกิจกับต้นทุนการรวมธุรกิจภายใต้การควบคุมเดียวกันรวมอยู่ใน</w:t>
      </w:r>
      <w:r w:rsidR="00BC0E4B" w:rsidRPr="00BF1313">
        <w:rPr>
          <w:rFonts w:asciiTheme="majorBidi" w:hAnsiTheme="majorBidi" w:cstheme="majorBidi"/>
          <w:cs/>
        </w:rPr>
        <w:t>ส่วนต่างจากการปรับโครงสร้างธุรกิจภายใต้การควบคุมเดียวกัน</w:t>
      </w:r>
    </w:p>
    <w:p w14:paraId="3967F641" w14:textId="77777777" w:rsidR="006C611B" w:rsidRPr="0030778B" w:rsidRDefault="006C611B" w:rsidP="00307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413C42C7" w14:textId="51A7EE3E" w:rsidR="00406E71" w:rsidRPr="00BF1313" w:rsidRDefault="00406E71" w:rsidP="003C298B">
      <w:pPr>
        <w:autoSpaceDE w:val="0"/>
        <w:autoSpaceDN w:val="0"/>
        <w:spacing w:before="40" w:after="40"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</w:rPr>
      </w:pPr>
      <w:r w:rsidRPr="00BF1313">
        <w:rPr>
          <w:rFonts w:asciiTheme="majorBidi" w:hAnsiTheme="majorBidi" w:cstheme="majorBidi"/>
          <w:b/>
          <w:bCs/>
          <w:i/>
          <w:iCs/>
          <w:color w:val="000000"/>
          <w:cs/>
        </w:rPr>
        <w:t>ส่วน</w:t>
      </w:r>
      <w:r w:rsidR="00F3704D" w:rsidRPr="00BF1313">
        <w:rPr>
          <w:rFonts w:asciiTheme="majorBidi" w:hAnsiTheme="majorBidi" w:cstheme="majorBidi"/>
          <w:b/>
          <w:bCs/>
          <w:i/>
          <w:iCs/>
          <w:color w:val="000000"/>
          <w:cs/>
        </w:rPr>
        <w:t>เกินทุน</w:t>
      </w:r>
      <w:r w:rsidRPr="00BF1313">
        <w:rPr>
          <w:rFonts w:asciiTheme="majorBidi" w:hAnsiTheme="majorBidi" w:cstheme="majorBidi"/>
          <w:b/>
          <w:bCs/>
          <w:i/>
          <w:iCs/>
          <w:color w:val="000000"/>
          <w:cs/>
        </w:rPr>
        <w:t>จากการรวมธุรกิจ</w:t>
      </w:r>
    </w:p>
    <w:p w14:paraId="3FDA9B1E" w14:textId="77777777" w:rsidR="00406E71" w:rsidRPr="00D42C1D" w:rsidRDefault="00406E71" w:rsidP="00307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407DAB09" w14:textId="77777777" w:rsidR="00406E71" w:rsidRPr="00BF1313" w:rsidRDefault="00406E71" w:rsidP="00A21206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olor w:val="000000"/>
          <w:cs/>
        </w:rPr>
        <w:t>ส่วน</w:t>
      </w:r>
      <w:r w:rsidR="00F3704D" w:rsidRPr="00BF1313">
        <w:rPr>
          <w:rFonts w:asciiTheme="majorBidi" w:hAnsiTheme="majorBidi" w:cstheme="majorBidi"/>
          <w:color w:val="000000"/>
          <w:cs/>
        </w:rPr>
        <w:t>เกินทุน</w:t>
      </w:r>
      <w:r w:rsidRPr="00BF1313">
        <w:rPr>
          <w:rFonts w:asciiTheme="majorBidi" w:hAnsiTheme="majorBidi" w:cstheme="majorBidi"/>
          <w:color w:val="000000"/>
          <w:cs/>
        </w:rPr>
        <w:t>จากการรวมธุรกิจ</w:t>
      </w:r>
      <w:r w:rsidR="00BC0E4B" w:rsidRPr="00BF1313">
        <w:rPr>
          <w:rFonts w:asciiTheme="majorBidi" w:hAnsiTheme="majorBidi" w:cstheme="majorBidi"/>
          <w:color w:val="000000"/>
          <w:cs/>
        </w:rPr>
        <w:t>เกิดจากการเพิ่มมูลค่าของสินทรัพย์สุทธิที่</w:t>
      </w:r>
      <w:r w:rsidR="005819D6" w:rsidRPr="00BF1313">
        <w:rPr>
          <w:rFonts w:asciiTheme="majorBidi" w:hAnsiTheme="majorBidi" w:cstheme="majorBidi"/>
          <w:color w:val="000000"/>
          <w:cs/>
        </w:rPr>
        <w:t>วัดค่า</w:t>
      </w:r>
      <w:r w:rsidR="00BC0E4B" w:rsidRPr="00BF1313">
        <w:rPr>
          <w:rFonts w:asciiTheme="majorBidi" w:hAnsiTheme="majorBidi" w:cstheme="majorBidi"/>
          <w:color w:val="000000"/>
          <w:cs/>
        </w:rPr>
        <w:t>และบันทึกด้วยมูลค่ายุติธรรม ณ วันรวมธุรกิจ</w:t>
      </w:r>
      <w:r w:rsidRPr="00BF1313">
        <w:rPr>
          <w:rFonts w:asciiTheme="majorBidi" w:hAnsiTheme="majorBidi" w:cstheme="majorBidi"/>
          <w:color w:val="000000"/>
          <w:cs/>
        </w:rPr>
        <w:t xml:space="preserve"> </w:t>
      </w:r>
    </w:p>
    <w:p w14:paraId="7546348A" w14:textId="215A945C" w:rsidR="00D91243" w:rsidRPr="00D42C1D" w:rsidRDefault="00D91243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16"/>
          <w:szCs w:val="16"/>
        </w:rPr>
      </w:pPr>
    </w:p>
    <w:p w14:paraId="0870FC76" w14:textId="77777777" w:rsidR="009E45D4" w:rsidRPr="00BF1313" w:rsidRDefault="004762B0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</w:rPr>
      </w:pPr>
      <w:r w:rsidRPr="00BF1313">
        <w:rPr>
          <w:rFonts w:asciiTheme="majorBidi" w:hAnsiTheme="majorBidi" w:cstheme="majorBidi"/>
          <w:b/>
          <w:bCs/>
          <w:i/>
          <w:iCs/>
          <w:cs/>
        </w:rPr>
        <w:t>สำรองตามกฎหมาย</w:t>
      </w:r>
    </w:p>
    <w:p w14:paraId="7191F336" w14:textId="77777777" w:rsidR="009E45D4" w:rsidRPr="00D42C1D" w:rsidRDefault="009E45D4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16"/>
          <w:szCs w:val="16"/>
        </w:rPr>
      </w:pPr>
    </w:p>
    <w:p w14:paraId="49E88AEF" w14:textId="6FC13FB1" w:rsidR="00BF45A0" w:rsidRDefault="00BF45A0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="00327A23">
        <w:t>2535</w:t>
      </w:r>
      <w:r w:rsidRPr="00BF1313">
        <w:rPr>
          <w:rFonts w:asciiTheme="majorBidi" w:hAnsiTheme="majorBidi" w:cstheme="majorBidi"/>
          <w:cs/>
        </w:rPr>
        <w:t xml:space="preserve"> มาตรา </w:t>
      </w:r>
      <w:r w:rsidR="00327A23">
        <w:t>116</w:t>
      </w:r>
      <w:r w:rsidRPr="00BF1313">
        <w:rPr>
          <w:rFonts w:asciiTheme="majorBidi" w:hAnsiTheme="majorBidi" w:cstheme="majorBidi"/>
          <w:cs/>
        </w:rPr>
        <w:t xml:space="preserve"> บริษัทจะต้องจัดสรรทุน</w:t>
      </w:r>
      <w:r w:rsidR="00190B78" w:rsidRPr="00BF1313">
        <w:rPr>
          <w:rFonts w:asciiTheme="majorBidi" w:hAnsiTheme="majorBidi" w:cstheme="majorBidi"/>
          <w:cs/>
        </w:rPr>
        <w:t>สำรอง (</w:t>
      </w:r>
      <w:r w:rsidR="00190B78" w:rsidRPr="00BF1313">
        <w:rPr>
          <w:rFonts w:asciiTheme="majorBidi" w:hAnsiTheme="majorBidi" w:cstheme="majorBidi"/>
        </w:rPr>
        <w:t>“</w:t>
      </w:r>
      <w:r w:rsidR="00190B78" w:rsidRPr="00BF1313">
        <w:rPr>
          <w:rFonts w:asciiTheme="majorBidi" w:hAnsiTheme="majorBidi" w:cstheme="majorBidi"/>
          <w:cs/>
        </w:rPr>
        <w:t>สำรองตามกฎหมาย</w:t>
      </w:r>
      <w:r w:rsidR="00190B78" w:rsidRPr="00BF1313">
        <w:rPr>
          <w:rFonts w:asciiTheme="majorBidi" w:hAnsiTheme="majorBidi" w:cstheme="majorBidi"/>
        </w:rPr>
        <w:t>”</w:t>
      </w:r>
      <w:r w:rsidR="00190B78" w:rsidRPr="00BF1313">
        <w:rPr>
          <w:rFonts w:asciiTheme="majorBidi" w:hAnsiTheme="majorBidi" w:cstheme="majorBidi"/>
          <w:cs/>
        </w:rPr>
        <w:t xml:space="preserve">) </w:t>
      </w:r>
      <w:r w:rsidRPr="00BF1313">
        <w:rPr>
          <w:rFonts w:asciiTheme="majorBidi" w:hAnsiTheme="majorBidi" w:cstheme="majorBidi"/>
          <w:cs/>
        </w:rPr>
        <w:t xml:space="preserve">อย่างน้อยร้อยละ </w:t>
      </w:r>
      <w:r w:rsidR="00327A23">
        <w:t>5</w:t>
      </w:r>
      <w:r w:rsidRPr="00BF1313">
        <w:rPr>
          <w:rFonts w:asciiTheme="majorBidi" w:hAnsiTheme="majorBidi" w:cstheme="majorBidi"/>
        </w:rPr>
        <w:t xml:space="preserve"> </w:t>
      </w:r>
      <w:r w:rsidRPr="00BF1313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327A23">
        <w:t>10</w:t>
      </w:r>
      <w:r w:rsidRPr="00BF1313">
        <w:rPr>
          <w:rFonts w:asciiTheme="majorBidi" w:hAnsiTheme="majorBidi" w:cstheme="majorBidi"/>
        </w:rPr>
        <w:t xml:space="preserve"> </w:t>
      </w:r>
      <w:r w:rsidRPr="00BF1313">
        <w:rPr>
          <w:rFonts w:asciiTheme="majorBidi" w:hAnsiTheme="majorBidi" w:cstheme="majorBidi"/>
          <w:cs/>
        </w:rPr>
        <w:t>ของทุนจดทะเบียน  เงิน</w:t>
      </w:r>
      <w:r w:rsidR="00190B78" w:rsidRPr="00BF1313">
        <w:rPr>
          <w:rFonts w:asciiTheme="majorBidi" w:hAnsiTheme="majorBidi" w:cstheme="majorBidi"/>
          <w:cs/>
        </w:rPr>
        <w:t xml:space="preserve">สำรองนี้จะนำไปจ่ายเป็นเงินปันผลไม่ได้ </w:t>
      </w:r>
    </w:p>
    <w:p w14:paraId="63B56EF9" w14:textId="412A98B3" w:rsidR="00713DA5" w:rsidRPr="0030778B" w:rsidRDefault="00713DA5" w:rsidP="00307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2E7B52FC" w14:textId="2603F250" w:rsidR="001167A1" w:rsidRPr="00DC0C09" w:rsidRDefault="001167A1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C0C0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ส่วนงานดำเนินงาน</w:t>
      </w:r>
    </w:p>
    <w:p w14:paraId="2641F1A4" w14:textId="77777777" w:rsidR="002D0A8C" w:rsidRPr="00D42C1D" w:rsidRDefault="002D0A8C" w:rsidP="0092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1C7051D4" w14:textId="7FE206CB" w:rsidR="00924A5A" w:rsidRDefault="003A5372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</w:rPr>
      </w:pPr>
      <w:r w:rsidRPr="00DC0C09">
        <w:rPr>
          <w:rFonts w:asciiTheme="majorBidi" w:hAnsiTheme="majorBidi" w:cstheme="majorBidi" w:hint="cs"/>
          <w:cs/>
        </w:rPr>
        <w:t>ผู้บริหาร</w:t>
      </w:r>
      <w:r w:rsidR="00924A5A" w:rsidRPr="00924A5A">
        <w:rPr>
          <w:rFonts w:asciiTheme="majorBidi" w:hAnsiTheme="majorBidi"/>
          <w:cs/>
        </w:rPr>
        <w:t>พิจารณาว่</w:t>
      </w:r>
      <w:r w:rsidRPr="00DC0C09">
        <w:rPr>
          <w:rFonts w:asciiTheme="majorBidi" w:hAnsiTheme="majorBidi" w:cstheme="majorBidi" w:hint="cs"/>
          <w:cs/>
        </w:rPr>
        <w:t>ากลุ่มบริษัท</w:t>
      </w:r>
      <w:r w:rsidR="004479DC" w:rsidRPr="00DC0C09">
        <w:rPr>
          <w:rFonts w:asciiTheme="majorBidi" w:hAnsiTheme="majorBidi" w:cstheme="majorBidi" w:hint="cs"/>
          <w:cs/>
        </w:rPr>
        <w:t xml:space="preserve">มี </w:t>
      </w:r>
      <w:r w:rsidR="004479DC" w:rsidRPr="00DC0C09">
        <w:rPr>
          <w:rFonts w:asciiTheme="majorBidi" w:hAnsiTheme="majorBidi" w:cstheme="majorBidi"/>
        </w:rPr>
        <w:t xml:space="preserve">3 </w:t>
      </w:r>
      <w:r w:rsidR="004479DC" w:rsidRPr="00DC0C09">
        <w:rPr>
          <w:rFonts w:asciiTheme="majorBidi" w:hAnsiTheme="majorBidi" w:cstheme="majorBidi" w:hint="cs"/>
          <w:cs/>
        </w:rPr>
        <w:t xml:space="preserve">ส่วนงานที่รายงาน </w:t>
      </w:r>
      <w:r w:rsidR="00924A5A" w:rsidRPr="00924A5A">
        <w:rPr>
          <w:rFonts w:asciiTheme="majorBidi" w:hAnsiTheme="majorBidi"/>
          <w:cs/>
        </w:rPr>
        <w:t xml:space="preserve">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</w:t>
      </w:r>
      <w:r w:rsidR="00924A5A">
        <w:rPr>
          <w:rFonts w:asciiTheme="majorBidi" w:hAnsiTheme="majorBidi" w:hint="cs"/>
          <w:cs/>
        </w:rPr>
        <w:t xml:space="preserve"> </w:t>
      </w:r>
    </w:p>
    <w:p w14:paraId="72253BD4" w14:textId="19753A97" w:rsidR="004479DC" w:rsidRPr="00D42C1D" w:rsidRDefault="004479DC" w:rsidP="00924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color w:val="0000FF"/>
          <w:sz w:val="16"/>
          <w:szCs w:val="16"/>
        </w:rPr>
      </w:pPr>
    </w:p>
    <w:p w14:paraId="41556F06" w14:textId="66676127" w:rsidR="004479DC" w:rsidRPr="004479DC" w:rsidRDefault="004479D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4479DC">
        <w:rPr>
          <w:rFonts w:asciiTheme="majorBidi" w:hAnsiTheme="majorBidi" w:cstheme="majorBidi" w:hint="cs"/>
          <w:cs/>
        </w:rPr>
        <w:t xml:space="preserve">ส่วนงาน </w:t>
      </w:r>
      <w:r w:rsidRPr="004479DC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 xml:space="preserve">ธุรกิจไบโอดีเซล </w:t>
      </w:r>
      <w:r>
        <w:rPr>
          <w:rFonts w:asciiTheme="majorBidi" w:hAnsiTheme="majorBidi" w:cstheme="majorBidi"/>
        </w:rPr>
        <w:t xml:space="preserve">: </w:t>
      </w:r>
      <w:r>
        <w:rPr>
          <w:rFonts w:asciiTheme="majorBidi" w:hAnsiTheme="majorBidi" w:cstheme="majorBidi" w:hint="cs"/>
          <w:cs/>
        </w:rPr>
        <w:t>ผลิตและจำหน่ายผลิตภัณฑ์ไ</w:t>
      </w:r>
      <w:r w:rsidR="00924A5A">
        <w:rPr>
          <w:rFonts w:asciiTheme="majorBidi" w:hAnsiTheme="majorBidi" w:cstheme="majorBidi" w:hint="cs"/>
          <w:cs/>
        </w:rPr>
        <w:t>บ</w:t>
      </w:r>
      <w:r>
        <w:rPr>
          <w:rFonts w:asciiTheme="majorBidi" w:hAnsiTheme="majorBidi" w:cstheme="majorBidi" w:hint="cs"/>
          <w:cs/>
        </w:rPr>
        <w:t>โอดีเซลและ</w:t>
      </w:r>
      <w:r w:rsidR="00DC0C09">
        <w:rPr>
          <w:rFonts w:asciiTheme="majorBidi" w:hAnsiTheme="majorBidi" w:cstheme="majorBidi" w:hint="cs"/>
          <w:cs/>
        </w:rPr>
        <w:t>ผลพลอยได้ที่เกี่ยวข้อง</w:t>
      </w:r>
    </w:p>
    <w:p w14:paraId="36481807" w14:textId="3BFBD72F" w:rsidR="004479DC" w:rsidRPr="004479DC" w:rsidRDefault="004479D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4479DC">
        <w:rPr>
          <w:rFonts w:asciiTheme="majorBidi" w:hAnsiTheme="majorBidi" w:cstheme="majorBidi" w:hint="cs"/>
          <w:cs/>
        </w:rPr>
        <w:t xml:space="preserve">ส่วนงาน </w:t>
      </w:r>
      <w:r w:rsidRPr="004479DC">
        <w:rPr>
          <w:rFonts w:asciiTheme="majorBidi" w:hAnsiTheme="majorBidi" w:cstheme="majorBidi"/>
        </w:rPr>
        <w:t>2</w:t>
      </w:r>
      <w:r>
        <w:rPr>
          <w:rFonts w:asciiTheme="majorBidi" w:hAnsiTheme="majorBidi" w:cstheme="majorBidi" w:hint="cs"/>
          <w:cs/>
        </w:rPr>
        <w:t xml:space="preserve"> ธุรกิจเอทานอล</w:t>
      </w:r>
      <w:r w:rsidR="00924A5A">
        <w:rPr>
          <w:rFonts w:asciiTheme="majorBidi" w:hAnsiTheme="majorBidi" w:cstheme="majorBidi" w:hint="cs"/>
          <w:cs/>
        </w:rPr>
        <w:t xml:space="preserve"> </w:t>
      </w:r>
      <w:r w:rsidR="00924A5A">
        <w:rPr>
          <w:rFonts w:asciiTheme="majorBidi" w:hAnsiTheme="majorBidi" w:cstheme="majorBidi"/>
        </w:rPr>
        <w:t xml:space="preserve">: </w:t>
      </w:r>
      <w:r w:rsidR="00924A5A" w:rsidRPr="00924A5A">
        <w:rPr>
          <w:rFonts w:asciiTheme="majorBidi" w:hAnsiTheme="majorBidi"/>
          <w:cs/>
        </w:rPr>
        <w:t>ผลิตและจำหน่ายผลิตภัณฑ์</w:t>
      </w:r>
      <w:r w:rsidR="00920AFB">
        <w:rPr>
          <w:rFonts w:asciiTheme="majorBidi" w:hAnsiTheme="majorBidi" w:hint="cs"/>
          <w:cs/>
        </w:rPr>
        <w:t>เอทานอล</w:t>
      </w:r>
    </w:p>
    <w:p w14:paraId="4D6BB06D" w14:textId="1EA47FC3" w:rsidR="004479DC" w:rsidRPr="004479DC" w:rsidRDefault="004479D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4479DC">
        <w:rPr>
          <w:rFonts w:asciiTheme="majorBidi" w:hAnsiTheme="majorBidi" w:cstheme="majorBidi" w:hint="cs"/>
          <w:cs/>
        </w:rPr>
        <w:t xml:space="preserve">ส่วนงาน </w:t>
      </w:r>
      <w:r w:rsidRPr="004479DC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 w:hint="cs"/>
          <w:cs/>
        </w:rPr>
        <w:t xml:space="preserve"> </w:t>
      </w:r>
      <w:r w:rsidR="00DC0C09">
        <w:rPr>
          <w:rFonts w:asciiTheme="majorBidi" w:hAnsiTheme="majorBidi" w:cstheme="majorBidi" w:hint="cs"/>
          <w:cs/>
        </w:rPr>
        <w:t>อื่น</w:t>
      </w:r>
      <w:r w:rsidR="00713DA5">
        <w:rPr>
          <w:rFonts w:asciiTheme="majorBidi" w:hAnsiTheme="majorBidi" w:cstheme="majorBidi" w:hint="cs"/>
          <w:cs/>
        </w:rPr>
        <w:t>ๆ</w:t>
      </w:r>
    </w:p>
    <w:p w14:paraId="4ADFF0FA" w14:textId="232B9337" w:rsidR="002D0A8C" w:rsidRPr="00D42C1D" w:rsidRDefault="002D0A8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6BA44B98" w14:textId="477B0ADA" w:rsidR="00713DA5" w:rsidRDefault="00D42C1D" w:rsidP="00DC0C09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/>
        </w:rPr>
      </w:pPr>
      <w:r w:rsidRPr="005151DA">
        <w:rPr>
          <w:rFonts w:asciiTheme="majorBidi" w:hAnsiTheme="majorBidi"/>
          <w:cs/>
        </w:rPr>
        <w:t xml:space="preserve">ผลการดำเนินงานของแต่ละส่วนงานวัดโดยใช้กำไรก่อนภาษี ต้นทุนทางการเงิน ค่าเสื่อมราคาและค่าตัดจำหน่าย </w:t>
      </w:r>
      <w:r w:rsidR="00290F3D">
        <w:rPr>
          <w:rFonts w:asciiTheme="majorBidi" w:hAnsiTheme="majorBidi" w:hint="cs"/>
          <w:cs/>
        </w:rPr>
        <w:t xml:space="preserve"> และ</w:t>
      </w:r>
      <w:r w:rsidR="00290F3D" w:rsidRPr="00290F3D">
        <w:rPr>
          <w:rFonts w:asciiTheme="majorBidi" w:hAnsiTheme="majorBidi"/>
          <w:cs/>
        </w:rPr>
        <w:t>กำไร</w:t>
      </w:r>
      <w:r w:rsidR="0030778B">
        <w:rPr>
          <w:rFonts w:asciiTheme="majorBidi" w:hAnsiTheme="majorBidi"/>
        </w:rPr>
        <w:t xml:space="preserve"> </w:t>
      </w:r>
      <w:r w:rsidR="0030778B" w:rsidRPr="00290F3D">
        <w:rPr>
          <w:rFonts w:asciiTheme="majorBidi" w:hAnsiTheme="majorBidi"/>
          <w:cs/>
        </w:rPr>
        <w:t xml:space="preserve">(ขาดทุน) </w:t>
      </w:r>
      <w:r w:rsidR="00290F3D" w:rsidRPr="00290F3D">
        <w:rPr>
          <w:rFonts w:asciiTheme="majorBidi" w:hAnsiTheme="majorBidi"/>
          <w:cs/>
        </w:rPr>
        <w:t>จากการปรับมูลค่ายุติธรรมเงินลงทุน</w:t>
      </w:r>
      <w:r w:rsidR="00290F3D">
        <w:rPr>
          <w:rFonts w:asciiTheme="majorBidi" w:hAnsiTheme="majorBidi" w:hint="cs"/>
          <w:cs/>
        </w:rPr>
        <w:t>และ</w:t>
      </w:r>
      <w:r w:rsidR="00290F3D" w:rsidRPr="00290F3D">
        <w:rPr>
          <w:rFonts w:asciiTheme="majorBidi" w:hAnsiTheme="majorBidi"/>
          <w:cs/>
        </w:rPr>
        <w:t>กำไร (ขาดทุน) จากตราสารอนุพันธ์</w:t>
      </w:r>
      <w:r w:rsidR="00290F3D">
        <w:rPr>
          <w:rFonts w:asciiTheme="majorBidi" w:hAnsiTheme="majorBidi" w:hint="cs"/>
          <w:cs/>
        </w:rPr>
        <w:t xml:space="preserve"> </w:t>
      </w:r>
      <w:r w:rsidRPr="005151DA">
        <w:rPr>
          <w:rFonts w:asciiTheme="majorBidi" w:hAnsiTheme="majorBidi"/>
          <w:cs/>
        </w:rPr>
        <w:t>(“กำไร (ขาดทุน) ตามส่วนงาน”)</w:t>
      </w:r>
      <w:r w:rsidRPr="00D42C1D">
        <w:rPr>
          <w:rFonts w:asciiTheme="majorBidi" w:hAnsiTheme="majorBidi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</w:p>
    <w:p w14:paraId="6AE9BF5D" w14:textId="77777777" w:rsidR="00713DA5" w:rsidRPr="0030778B" w:rsidRDefault="00713DA5" w:rsidP="00307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05AED7C7" w14:textId="6834DF75" w:rsidR="004479DC" w:rsidRPr="00D42C1D" w:rsidRDefault="00713DA5" w:rsidP="00DC0C09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hd w:val="clear" w:color="auto" w:fill="BFBFBF" w:themeFill="background1" w:themeFillShade="BF"/>
          <w:cs/>
        </w:rPr>
      </w:pPr>
      <w:r>
        <w:rPr>
          <w:rFonts w:asciiTheme="majorBidi" w:hAnsiTheme="majorBidi" w:hint="cs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  <w:r w:rsidR="004479DC" w:rsidRPr="00D42C1D">
        <w:rPr>
          <w:rFonts w:asciiTheme="majorBidi" w:hAnsiTheme="majorBidi" w:cstheme="majorBidi"/>
          <w:i/>
          <w:iCs/>
          <w:color w:val="0000FF"/>
          <w:shd w:val="clear" w:color="auto" w:fill="BFBFBF" w:themeFill="background1" w:themeFillShade="BF"/>
          <w:cs/>
        </w:rPr>
        <w:br w:type="page"/>
      </w:r>
    </w:p>
    <w:p w14:paraId="73C63E9C" w14:textId="77777777" w:rsidR="004479DC" w:rsidRDefault="004479DC" w:rsidP="004479DC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BFBFBF" w:themeFill="background1" w:themeFillShade="BF"/>
        </w:rPr>
        <w:sectPr w:rsidR="004479DC" w:rsidSect="000E683A">
          <w:headerReference w:type="default" r:id="rId13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53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78"/>
        <w:gridCol w:w="992"/>
        <w:gridCol w:w="183"/>
        <w:gridCol w:w="6"/>
        <w:gridCol w:w="8"/>
        <w:gridCol w:w="1063"/>
        <w:gridCol w:w="181"/>
        <w:gridCol w:w="12"/>
        <w:gridCol w:w="1067"/>
        <w:gridCol w:w="183"/>
        <w:gridCol w:w="987"/>
        <w:gridCol w:w="182"/>
        <w:gridCol w:w="992"/>
        <w:gridCol w:w="183"/>
        <w:gridCol w:w="1073"/>
        <w:gridCol w:w="183"/>
        <w:gridCol w:w="987"/>
        <w:gridCol w:w="183"/>
        <w:gridCol w:w="987"/>
        <w:gridCol w:w="183"/>
        <w:gridCol w:w="991"/>
      </w:tblGrid>
      <w:tr w:rsidR="004479DC" w:rsidRPr="00C67ECF" w14:paraId="271AB388" w14:textId="77777777" w:rsidTr="00A832ED">
        <w:trPr>
          <w:cantSplit/>
        </w:trPr>
        <w:tc>
          <w:tcPr>
            <w:tcW w:w="3420" w:type="dxa"/>
            <w:vMerge w:val="restart"/>
          </w:tcPr>
          <w:p w14:paraId="4BA24054" w14:textId="0D1A47D3" w:rsidR="004479DC" w:rsidRPr="00C67ECF" w:rsidRDefault="004479DC" w:rsidP="00A832ED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74" w:type="dxa"/>
            <w:gridSpan w:val="22"/>
            <w:vAlign w:val="bottom"/>
          </w:tcPr>
          <w:p w14:paraId="2A8ABA52" w14:textId="087556ED" w:rsidR="004479DC" w:rsidRPr="00C67ECF" w:rsidRDefault="004479DC" w:rsidP="004479DC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C67ECF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A513EA" w:rsidRPr="00C67ECF" w14:paraId="3E2E11BD" w14:textId="77777777" w:rsidTr="00A832ED">
        <w:trPr>
          <w:cantSplit/>
        </w:trPr>
        <w:tc>
          <w:tcPr>
            <w:tcW w:w="3420" w:type="dxa"/>
            <w:vMerge/>
          </w:tcPr>
          <w:p w14:paraId="466636C8" w14:textId="77777777" w:rsidR="00A513EA" w:rsidRPr="00C67ECF" w:rsidRDefault="00A513EA" w:rsidP="00A513EA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A507058" w14:textId="2F731F27" w:rsidR="00A513EA" w:rsidRPr="00C67ECF" w:rsidRDefault="00A513EA" w:rsidP="00A513EA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C67ECF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ธุรกิจไบโอดีเซล</w:t>
            </w:r>
          </w:p>
        </w:tc>
        <w:tc>
          <w:tcPr>
            <w:tcW w:w="183" w:type="dxa"/>
            <w:vAlign w:val="bottom"/>
          </w:tcPr>
          <w:p w14:paraId="5AF2CA11" w14:textId="77777777" w:rsidR="00A513EA" w:rsidRPr="00C67ECF" w:rsidRDefault="00A513EA" w:rsidP="00A513EA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337" w:type="dxa"/>
            <w:gridSpan w:val="6"/>
            <w:vAlign w:val="bottom"/>
          </w:tcPr>
          <w:p w14:paraId="2F3ECFCF" w14:textId="24322FF2" w:rsidR="00A513EA" w:rsidRPr="00C67ECF" w:rsidRDefault="00A513EA" w:rsidP="00A513EA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C67ECF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vAlign w:val="bottom"/>
          </w:tcPr>
          <w:p w14:paraId="17B705AE" w14:textId="77777777" w:rsidR="00A513EA" w:rsidRPr="00C67ECF" w:rsidRDefault="00A513EA" w:rsidP="00A513EA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36190A4" w14:textId="27C61A68" w:rsidR="00A513EA" w:rsidRPr="00713DA5" w:rsidRDefault="00A513EA" w:rsidP="00A513EA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C67ECF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ส่วนงานอื่น</w:t>
            </w:r>
            <w:r w:rsidR="00713DA5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ๆ</w:t>
            </w:r>
          </w:p>
        </w:tc>
        <w:tc>
          <w:tcPr>
            <w:tcW w:w="183" w:type="dxa"/>
            <w:vAlign w:val="bottom"/>
          </w:tcPr>
          <w:p w14:paraId="30F6D8C4" w14:textId="77777777" w:rsidR="00A513EA" w:rsidRPr="00C67ECF" w:rsidRDefault="00A513EA" w:rsidP="00A513EA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43" w:type="dxa"/>
            <w:gridSpan w:val="3"/>
            <w:vAlign w:val="bottom"/>
          </w:tcPr>
          <w:p w14:paraId="2D746B44" w14:textId="77777777" w:rsidR="00A513EA" w:rsidRPr="00C67ECF" w:rsidRDefault="00A513EA" w:rsidP="00A513EA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C67ECF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รายการตัดบัญชี</w:t>
            </w:r>
          </w:p>
          <w:p w14:paraId="08E6B458" w14:textId="7F16EC4E" w:rsidR="00A513EA" w:rsidRPr="00C67ECF" w:rsidRDefault="00A513EA" w:rsidP="00A513EA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C67ECF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vAlign w:val="bottom"/>
          </w:tcPr>
          <w:p w14:paraId="15A13EFB" w14:textId="77777777" w:rsidR="00A513EA" w:rsidRPr="00C67ECF" w:rsidRDefault="00A513EA" w:rsidP="00A513EA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5F9E0B3" w14:textId="77777777" w:rsidR="00A513EA" w:rsidRPr="00C67ECF" w:rsidRDefault="00A513EA" w:rsidP="00A513EA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C67ECF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513EA" w:rsidRPr="00C67ECF" w14:paraId="20E8D032" w14:textId="77777777" w:rsidTr="00A832ED">
        <w:trPr>
          <w:cantSplit/>
        </w:trPr>
        <w:tc>
          <w:tcPr>
            <w:tcW w:w="3420" w:type="dxa"/>
          </w:tcPr>
          <w:p w14:paraId="086B49EB" w14:textId="77777777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lang w:val="en-US" w:bidi="th-TH"/>
              </w:rPr>
            </w:pPr>
            <w:r w:rsidRPr="00C67EC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C67EC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C67EC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FF7013" w14:textId="7B182B45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8963D1"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8" w:type="dxa"/>
            <w:vAlign w:val="center"/>
          </w:tcPr>
          <w:p w14:paraId="607B491D" w14:textId="77777777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4B0D0EC" w14:textId="7D0C1D2F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8963D1"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3" w:type="dxa"/>
          </w:tcPr>
          <w:p w14:paraId="3E4BE372" w14:textId="77777777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0061740B" w14:textId="2F9F4616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963D1" w:rsidRPr="00C67EC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93" w:type="dxa"/>
            <w:gridSpan w:val="2"/>
            <w:vAlign w:val="center"/>
          </w:tcPr>
          <w:p w14:paraId="35AD857D" w14:textId="77777777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5CE6EECB" w14:textId="0B04BB64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8963D1"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3" w:type="dxa"/>
          </w:tcPr>
          <w:p w14:paraId="2263B691" w14:textId="77777777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65FA3D4" w14:textId="38C68459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8963D1"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2" w:type="dxa"/>
            <w:vAlign w:val="center"/>
          </w:tcPr>
          <w:p w14:paraId="7E1CDCF8" w14:textId="77777777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45617F2" w14:textId="730EBFED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8963D1"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3" w:type="dxa"/>
          </w:tcPr>
          <w:p w14:paraId="65E17082" w14:textId="77777777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14A62404" w14:textId="66C54AB9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8963D1"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3" w:type="dxa"/>
            <w:vAlign w:val="center"/>
          </w:tcPr>
          <w:p w14:paraId="44C05970" w14:textId="77777777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233E911" w14:textId="12AA7F89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8963D1"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3" w:type="dxa"/>
          </w:tcPr>
          <w:p w14:paraId="3C8100AD" w14:textId="77777777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C03BBF9" w14:textId="2EF2B865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8963D1"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3" w:type="dxa"/>
            <w:vAlign w:val="center"/>
          </w:tcPr>
          <w:p w14:paraId="764F121A" w14:textId="77777777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27656B2" w14:textId="6F97742D" w:rsidR="00A513EA" w:rsidRPr="00C67ECF" w:rsidRDefault="00A513EA" w:rsidP="00A513EA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8963D1"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4479DC" w:rsidRPr="00C67ECF" w14:paraId="5911B9C0" w14:textId="77777777" w:rsidTr="00A832ED">
        <w:trPr>
          <w:cantSplit/>
        </w:trPr>
        <w:tc>
          <w:tcPr>
            <w:tcW w:w="3420" w:type="dxa"/>
          </w:tcPr>
          <w:p w14:paraId="1E87C65D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74" w:type="dxa"/>
            <w:gridSpan w:val="22"/>
            <w:shd w:val="clear" w:color="auto" w:fill="auto"/>
            <w:vAlign w:val="center"/>
          </w:tcPr>
          <w:p w14:paraId="59D19A1A" w14:textId="77777777" w:rsidR="004479DC" w:rsidRPr="00C67ECF" w:rsidRDefault="004479DC" w:rsidP="004479DC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67EC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479DC" w:rsidRPr="00C67ECF" w14:paraId="1CB80E23" w14:textId="77777777" w:rsidTr="00A832ED">
        <w:trPr>
          <w:cantSplit/>
        </w:trPr>
        <w:tc>
          <w:tcPr>
            <w:tcW w:w="3420" w:type="dxa"/>
          </w:tcPr>
          <w:p w14:paraId="180FE095" w14:textId="77777777" w:rsidR="004479DC" w:rsidRPr="00C67ECF" w:rsidRDefault="004479DC" w:rsidP="004479DC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C67EC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2761D6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65E120F0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B97AFF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4EB03A04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59AE79D4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158493B5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center"/>
          </w:tcPr>
          <w:p w14:paraId="1A234A7E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56ED7F0A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02F9678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6CAC72C0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EBB2504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C87C844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 w14:paraId="601AD349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002877A8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B831D3B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600538EC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365B1D1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2F6370F9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14F1D654" w14:textId="77777777" w:rsidR="004479DC" w:rsidRPr="00C67ECF" w:rsidRDefault="004479DC" w:rsidP="004479DC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963D1" w:rsidRPr="00C67ECF" w14:paraId="72C4A328" w14:textId="77777777" w:rsidTr="00A832ED">
        <w:trPr>
          <w:cantSplit/>
        </w:trPr>
        <w:tc>
          <w:tcPr>
            <w:tcW w:w="3420" w:type="dxa"/>
          </w:tcPr>
          <w:p w14:paraId="5C032257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F494456" w14:textId="5AA15633" w:rsidR="008963D1" w:rsidRPr="00C67ECF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9,481.73</w:t>
            </w:r>
          </w:p>
        </w:tc>
        <w:tc>
          <w:tcPr>
            <w:tcW w:w="178" w:type="dxa"/>
            <w:vAlign w:val="bottom"/>
          </w:tcPr>
          <w:p w14:paraId="38CF8430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0F037A" w14:textId="5F9138C0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8,142.69</w:t>
            </w:r>
          </w:p>
        </w:tc>
        <w:tc>
          <w:tcPr>
            <w:tcW w:w="197" w:type="dxa"/>
            <w:gridSpan w:val="3"/>
            <w:vAlign w:val="bottom"/>
          </w:tcPr>
          <w:p w14:paraId="37051139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5872907F" w14:textId="557F5DF5" w:rsidR="008963D1" w:rsidRPr="00C67ECF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4,610.79</w:t>
            </w:r>
          </w:p>
        </w:tc>
        <w:tc>
          <w:tcPr>
            <w:tcW w:w="193" w:type="dxa"/>
            <w:gridSpan w:val="2"/>
            <w:vAlign w:val="bottom"/>
          </w:tcPr>
          <w:p w14:paraId="3E1E3B58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28D76554" w14:textId="3046C789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4,42</w:t>
            </w:r>
            <w:r w:rsidRPr="00C67E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7.</w:t>
            </w:r>
            <w:r w:rsidRPr="00C67EC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95</w:t>
            </w:r>
          </w:p>
        </w:tc>
        <w:tc>
          <w:tcPr>
            <w:tcW w:w="183" w:type="dxa"/>
            <w:vAlign w:val="bottom"/>
          </w:tcPr>
          <w:p w14:paraId="6A57107E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920AED5" w14:textId="2F69EDAF" w:rsidR="008963D1" w:rsidRPr="008E2CED" w:rsidRDefault="00622AF3" w:rsidP="00131F9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2.42</w:t>
            </w:r>
          </w:p>
        </w:tc>
        <w:tc>
          <w:tcPr>
            <w:tcW w:w="182" w:type="dxa"/>
            <w:vAlign w:val="bottom"/>
          </w:tcPr>
          <w:p w14:paraId="65DFDAEC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7DE7CC1" w14:textId="0E0B3EAC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D64DCF8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717DDC4D" w14:textId="23A1CEE4" w:rsidR="008963D1" w:rsidRPr="008E2CED" w:rsidRDefault="00F20E92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04795762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E1A032C" w14:textId="628193D6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06F88E26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871EF25" w14:textId="6D4293C8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14,094.94</w:t>
            </w:r>
          </w:p>
        </w:tc>
        <w:tc>
          <w:tcPr>
            <w:tcW w:w="183" w:type="dxa"/>
            <w:vAlign w:val="bottom"/>
          </w:tcPr>
          <w:p w14:paraId="15F01FC8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7FFFE1E" w14:textId="7CF79EDF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12,570.64</w:t>
            </w:r>
          </w:p>
        </w:tc>
      </w:tr>
      <w:tr w:rsidR="008963D1" w:rsidRPr="00C67ECF" w14:paraId="0EB8A305" w14:textId="77777777" w:rsidTr="00A832ED">
        <w:trPr>
          <w:cantSplit/>
        </w:trPr>
        <w:tc>
          <w:tcPr>
            <w:tcW w:w="3420" w:type="dxa"/>
          </w:tcPr>
          <w:p w14:paraId="7CB422B3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A41FE5" w14:textId="7AEE4D83" w:rsidR="008963D1" w:rsidRPr="00C67ECF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4685934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32DE88" w14:textId="32FBF6B2" w:rsidR="008963D1" w:rsidRPr="00C67ECF" w:rsidRDefault="008963D1" w:rsidP="004362B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0.56</w:t>
            </w:r>
          </w:p>
        </w:tc>
        <w:tc>
          <w:tcPr>
            <w:tcW w:w="197" w:type="dxa"/>
            <w:gridSpan w:val="3"/>
            <w:vAlign w:val="bottom"/>
          </w:tcPr>
          <w:p w14:paraId="048FDB8E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1DE68964" w14:textId="77814533" w:rsidR="008963D1" w:rsidRPr="00C67ECF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30317AA6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753B0A6B" w14:textId="0767C50D" w:rsidR="008963D1" w:rsidRPr="00C67ECF" w:rsidRDefault="008963D1" w:rsidP="004362B8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0.</w:t>
            </w:r>
            <w:r w:rsidRPr="00C67EC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</w:t>
            </w:r>
          </w:p>
        </w:tc>
        <w:tc>
          <w:tcPr>
            <w:tcW w:w="183" w:type="dxa"/>
            <w:vAlign w:val="bottom"/>
          </w:tcPr>
          <w:p w14:paraId="750B9C16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96FE383" w14:textId="0F98BFCA" w:rsidR="008963D1" w:rsidRPr="008E2CED" w:rsidRDefault="00622AF3" w:rsidP="00131F9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0.01</w:t>
            </w:r>
          </w:p>
        </w:tc>
        <w:tc>
          <w:tcPr>
            <w:tcW w:w="182" w:type="dxa"/>
            <w:vAlign w:val="bottom"/>
          </w:tcPr>
          <w:p w14:paraId="34780B9B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C620C2D" w14:textId="42905F7D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87A1681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5EBE2BF4" w14:textId="666074E0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(0.01)</w:t>
            </w:r>
          </w:p>
        </w:tc>
        <w:tc>
          <w:tcPr>
            <w:tcW w:w="183" w:type="dxa"/>
            <w:vAlign w:val="bottom"/>
          </w:tcPr>
          <w:p w14:paraId="40A9085B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FB2674C" w14:textId="55715A97" w:rsidR="008963D1" w:rsidRPr="008E2CED" w:rsidRDefault="008963D1" w:rsidP="00572AFC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11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(0.71)</w:t>
            </w:r>
          </w:p>
        </w:tc>
        <w:tc>
          <w:tcPr>
            <w:tcW w:w="183" w:type="dxa"/>
            <w:vAlign w:val="bottom"/>
          </w:tcPr>
          <w:p w14:paraId="6A319916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BCACFF7" w14:textId="6D020155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7E98EA94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B6C2447" w14:textId="2C587A03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63D1" w:rsidRPr="00C67ECF" w14:paraId="463A136A" w14:textId="77777777" w:rsidTr="00A832ED">
        <w:trPr>
          <w:cantSplit/>
        </w:trPr>
        <w:tc>
          <w:tcPr>
            <w:tcW w:w="3420" w:type="dxa"/>
          </w:tcPr>
          <w:p w14:paraId="5C52A785" w14:textId="77777777" w:rsidR="008963D1" w:rsidRPr="00C67ECF" w:rsidRDefault="008963D1" w:rsidP="008963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F175B3" w14:textId="2BA913A3" w:rsidR="008963D1" w:rsidRPr="00C67ECF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9,481.73</w:t>
            </w:r>
          </w:p>
        </w:tc>
        <w:tc>
          <w:tcPr>
            <w:tcW w:w="178" w:type="dxa"/>
            <w:vAlign w:val="bottom"/>
          </w:tcPr>
          <w:p w14:paraId="6F3D52CE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9E8F91" w14:textId="699BDF85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8,143.25</w:t>
            </w:r>
          </w:p>
        </w:tc>
        <w:tc>
          <w:tcPr>
            <w:tcW w:w="197" w:type="dxa"/>
            <w:gridSpan w:val="3"/>
            <w:vAlign w:val="bottom"/>
          </w:tcPr>
          <w:p w14:paraId="43F6625A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7E4C5" w14:textId="1C6A1662" w:rsidR="008963D1" w:rsidRPr="00C67ECF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4,610.79</w:t>
            </w:r>
          </w:p>
        </w:tc>
        <w:tc>
          <w:tcPr>
            <w:tcW w:w="193" w:type="dxa"/>
            <w:gridSpan w:val="2"/>
            <w:vAlign w:val="bottom"/>
          </w:tcPr>
          <w:p w14:paraId="3B803DBF" w14:textId="4371505A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D9C9B" w14:textId="066AF4E1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4,428.10</w:t>
            </w:r>
          </w:p>
        </w:tc>
        <w:tc>
          <w:tcPr>
            <w:tcW w:w="183" w:type="dxa"/>
            <w:vAlign w:val="bottom"/>
          </w:tcPr>
          <w:p w14:paraId="07FDC672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2B89D" w14:textId="562D2655" w:rsidR="008963D1" w:rsidRPr="008E2CED" w:rsidRDefault="00622AF3" w:rsidP="00131F9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2.43</w:t>
            </w:r>
          </w:p>
        </w:tc>
        <w:tc>
          <w:tcPr>
            <w:tcW w:w="182" w:type="dxa"/>
            <w:vAlign w:val="bottom"/>
          </w:tcPr>
          <w:p w14:paraId="3C613787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BFD5F" w14:textId="6116D651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35422B8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4B467" w14:textId="2890BD25" w:rsidR="008963D1" w:rsidRPr="008E2CED" w:rsidRDefault="00F20E92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(0.01)</w:t>
            </w:r>
          </w:p>
        </w:tc>
        <w:tc>
          <w:tcPr>
            <w:tcW w:w="183" w:type="dxa"/>
            <w:vAlign w:val="bottom"/>
          </w:tcPr>
          <w:p w14:paraId="1E4998CE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7D1F5" w14:textId="28BAA1C4" w:rsidR="008963D1" w:rsidRPr="008E2CED" w:rsidRDefault="008963D1" w:rsidP="00572AFC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1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(0.71)</w:t>
            </w:r>
          </w:p>
        </w:tc>
        <w:tc>
          <w:tcPr>
            <w:tcW w:w="183" w:type="dxa"/>
            <w:vAlign w:val="bottom"/>
          </w:tcPr>
          <w:p w14:paraId="77BE638A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DA688" w14:textId="45697717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14,094.94</w:t>
            </w:r>
          </w:p>
        </w:tc>
        <w:tc>
          <w:tcPr>
            <w:tcW w:w="183" w:type="dxa"/>
            <w:vAlign w:val="bottom"/>
          </w:tcPr>
          <w:p w14:paraId="66EAA3EB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F5985" w14:textId="0E3C2BA6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12,570.64</w:t>
            </w:r>
          </w:p>
        </w:tc>
      </w:tr>
      <w:tr w:rsidR="008963D1" w:rsidRPr="00C67ECF" w14:paraId="581962BA" w14:textId="77777777" w:rsidTr="00A832ED">
        <w:trPr>
          <w:cantSplit/>
          <w:trHeight w:val="285"/>
        </w:trPr>
        <w:tc>
          <w:tcPr>
            <w:tcW w:w="3420" w:type="dxa"/>
          </w:tcPr>
          <w:p w14:paraId="3D07AA04" w14:textId="77777777" w:rsidR="008963D1" w:rsidRPr="00C67ECF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A12337E" w14:textId="77777777" w:rsidR="008963D1" w:rsidRPr="00C67ECF" w:rsidRDefault="008963D1" w:rsidP="008963D1">
            <w:pPr>
              <w:pStyle w:val="NoSpacing"/>
              <w:tabs>
                <w:tab w:val="decimal" w:pos="550"/>
              </w:tabs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574E5305" w14:textId="77777777" w:rsidR="008963D1" w:rsidRPr="00C67ECF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2D3D662" w14:textId="77777777" w:rsidR="008963D1" w:rsidRPr="00C67ECF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3"/>
            <w:vAlign w:val="bottom"/>
          </w:tcPr>
          <w:p w14:paraId="43D45933" w14:textId="77777777" w:rsidR="008963D1" w:rsidRPr="00C67ECF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446ECD13" w14:textId="77777777" w:rsidR="008963D1" w:rsidRPr="00C67ECF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69BE19AE" w14:textId="77777777" w:rsidR="008963D1" w:rsidRPr="00C67ECF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vAlign w:val="bottom"/>
          </w:tcPr>
          <w:p w14:paraId="3CEC28DD" w14:textId="77777777" w:rsidR="008963D1" w:rsidRPr="00C67ECF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4AE87B67" w14:textId="77777777" w:rsidR="008963D1" w:rsidRPr="00C67ECF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3D30572" w14:textId="77777777" w:rsidR="008963D1" w:rsidRPr="008E2CED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vAlign w:val="bottom"/>
          </w:tcPr>
          <w:p w14:paraId="6184B6E3" w14:textId="77777777" w:rsidR="008963D1" w:rsidRPr="008E2CED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3B68FF74" w14:textId="77777777" w:rsidR="008963D1" w:rsidRPr="008E2CED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461CC893" w14:textId="77777777" w:rsidR="008963D1" w:rsidRPr="008E2CED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vAlign w:val="bottom"/>
          </w:tcPr>
          <w:p w14:paraId="59479B86" w14:textId="77777777" w:rsidR="008963D1" w:rsidRPr="008E2CED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2B2641A4" w14:textId="77777777" w:rsidR="008963D1" w:rsidRPr="008E2CED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5B101DF" w14:textId="77777777" w:rsidR="008963D1" w:rsidRPr="008E2CED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22A1CB4A" w14:textId="77777777" w:rsidR="008963D1" w:rsidRPr="008E2CED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3400925A" w14:textId="77777777" w:rsidR="008963D1" w:rsidRPr="008E2CED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14FB5094" w14:textId="77777777" w:rsidR="008963D1" w:rsidRPr="008E2CED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084EF4FE" w14:textId="77777777" w:rsidR="008963D1" w:rsidRPr="008E2CED" w:rsidRDefault="008963D1" w:rsidP="008963D1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963D1" w:rsidRPr="00C67ECF" w14:paraId="45A05C69" w14:textId="77777777" w:rsidTr="00A832ED">
        <w:trPr>
          <w:cantSplit/>
        </w:trPr>
        <w:tc>
          <w:tcPr>
            <w:tcW w:w="3420" w:type="dxa"/>
          </w:tcPr>
          <w:p w14:paraId="56DFC98B" w14:textId="18C7BF2C" w:rsidR="008963D1" w:rsidRPr="00C67ECF" w:rsidRDefault="008963D1" w:rsidP="008963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ตามส่วนงาน</w:t>
            </w:r>
            <w:r w:rsidRPr="00C67E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243ACF7" w14:textId="51A3CAB3" w:rsidR="008963D1" w:rsidRPr="00C67ECF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4A2DD0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C67E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A2DD0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78" w:type="dxa"/>
            <w:vAlign w:val="bottom"/>
          </w:tcPr>
          <w:p w14:paraId="594F66E8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2BB0B1" w14:textId="6CB3D714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1,19</w:t>
            </w:r>
            <w:r w:rsidR="004A2D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4A2D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189" w:type="dxa"/>
            <w:gridSpan w:val="2"/>
            <w:vAlign w:val="bottom"/>
          </w:tcPr>
          <w:p w14:paraId="65264B0B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0919CF8C" w14:textId="3EC4D141" w:rsidR="008963D1" w:rsidRPr="00C67ECF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4A2DD0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67E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A2DD0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1" w:type="dxa"/>
            <w:vAlign w:val="bottom"/>
          </w:tcPr>
          <w:p w14:paraId="3E3BEC93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BEF9E85" w14:textId="22142C75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A2DD0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C67E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4A2DD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3" w:type="dxa"/>
            <w:vAlign w:val="bottom"/>
          </w:tcPr>
          <w:p w14:paraId="52A102FF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5FCD0B3" w14:textId="1E6FF376" w:rsidR="008963D1" w:rsidRPr="008E2CED" w:rsidRDefault="004A2DD0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489.30</w:t>
            </w:r>
          </w:p>
        </w:tc>
        <w:tc>
          <w:tcPr>
            <w:tcW w:w="182" w:type="dxa"/>
            <w:vAlign w:val="bottom"/>
          </w:tcPr>
          <w:p w14:paraId="4EDF1142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A5ED96" w14:textId="46210650" w:rsidR="008963D1" w:rsidRPr="008E2CED" w:rsidRDefault="00F20E92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87</w:t>
            </w:r>
            <w:r w:rsidR="004A2D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4A2DD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03</w:t>
            </w:r>
          </w:p>
        </w:tc>
        <w:tc>
          <w:tcPr>
            <w:tcW w:w="183" w:type="dxa"/>
            <w:vAlign w:val="bottom"/>
          </w:tcPr>
          <w:p w14:paraId="1E9880D1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5B9285ED" w14:textId="2349EC07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</w:t>
            </w:r>
            <w:r w:rsidR="004A2D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="00713DA5" w:rsidRPr="008E2CE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4A2D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Pr="008E2CE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1F28B130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7223AFA" w14:textId="33881EF8" w:rsidR="008963D1" w:rsidRPr="008E2CED" w:rsidRDefault="008963D1" w:rsidP="00F20E92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F20E92" w:rsidRPr="008E2CE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973.61</w:t>
            </w:r>
            <w:r w:rsidRPr="008E2CE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773D8007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D658C73" w14:textId="21F21D35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001E5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290F3D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E2CE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90F3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183" w:type="dxa"/>
            <w:vAlign w:val="bottom"/>
          </w:tcPr>
          <w:p w14:paraId="0BC9CDA8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7E34A25" w14:textId="7912B4BD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1,8</w:t>
            </w:r>
            <w:r w:rsidR="002313F7" w:rsidRPr="008E2CED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8E2CE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2313F7" w:rsidRPr="008E2CED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8963D1" w:rsidRPr="00C67ECF" w14:paraId="797996A1" w14:textId="77777777" w:rsidTr="00A832ED">
        <w:trPr>
          <w:cantSplit/>
        </w:trPr>
        <w:tc>
          <w:tcPr>
            <w:tcW w:w="3420" w:type="dxa"/>
          </w:tcPr>
          <w:p w14:paraId="60355B1E" w14:textId="21EFD96D" w:rsidR="008963D1" w:rsidRPr="00C67ECF" w:rsidRDefault="008963D1" w:rsidP="008963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  <w:r w:rsidRPr="00C67E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9F575AC" w14:textId="4E6D6C1C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8B03747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4578EE" w14:textId="61E94E4B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333D3002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D6785C8" w14:textId="4731F0A2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7842752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3E52A37" w14:textId="6AE0A54A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9914703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55E1F6B" w14:textId="23DCDB95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6E84A33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87369CE" w14:textId="33A6DF9A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EAEF786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195ABAE8" w14:textId="65421830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8C1070F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038ADCE" w14:textId="07C9D6CD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9708C22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DBCB517" w14:textId="1D4FAA57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(107.21)</w:t>
            </w:r>
          </w:p>
        </w:tc>
        <w:tc>
          <w:tcPr>
            <w:tcW w:w="183" w:type="dxa"/>
            <w:vAlign w:val="bottom"/>
          </w:tcPr>
          <w:p w14:paraId="0B7C0ACD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0B70CFA" w14:textId="3678FA60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(122.84)</w:t>
            </w:r>
          </w:p>
        </w:tc>
      </w:tr>
      <w:tr w:rsidR="008963D1" w:rsidRPr="00C67ECF" w14:paraId="4EDE7E99" w14:textId="77777777" w:rsidTr="00A832ED">
        <w:trPr>
          <w:cantSplit/>
        </w:trPr>
        <w:tc>
          <w:tcPr>
            <w:tcW w:w="3420" w:type="dxa"/>
          </w:tcPr>
          <w:p w14:paraId="48948717" w14:textId="77777777" w:rsidR="008963D1" w:rsidRPr="00C67ECF" w:rsidRDefault="008963D1" w:rsidP="008963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vAlign w:val="bottom"/>
          </w:tcPr>
          <w:p w14:paraId="050F46B7" w14:textId="75761B41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618874A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0AED2F" w14:textId="5214726A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C3A12F8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AF68756" w14:textId="1FCB374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EB2E6E1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0500A4D" w14:textId="628B9475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9A7E72B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95C2321" w14:textId="162347F1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EBC8E46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AAE4F3" w14:textId="21CB7A65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11E3018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0E27DF30" w14:textId="6B1F1091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AA9FF71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6B96512" w14:textId="56D95858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1674745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225F2D8" w14:textId="4BB1161D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(413.70)</w:t>
            </w:r>
          </w:p>
        </w:tc>
        <w:tc>
          <w:tcPr>
            <w:tcW w:w="183" w:type="dxa"/>
            <w:vAlign w:val="bottom"/>
          </w:tcPr>
          <w:p w14:paraId="54E1F49A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B719142" w14:textId="17B1D49E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(417.</w:t>
            </w: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85</w:t>
            </w:r>
            <w:r w:rsidRPr="008E2CE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963D1" w:rsidRPr="00C67ECF" w14:paraId="523C58A8" w14:textId="77777777" w:rsidTr="00001E5E">
        <w:trPr>
          <w:cantSplit/>
        </w:trPr>
        <w:tc>
          <w:tcPr>
            <w:tcW w:w="3420" w:type="dxa"/>
          </w:tcPr>
          <w:p w14:paraId="55CBA4C2" w14:textId="71250FC7" w:rsidR="008963D1" w:rsidRPr="00C67ECF" w:rsidRDefault="008963D1" w:rsidP="008963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จากตราสารอนุพันธ์</w:t>
            </w:r>
          </w:p>
        </w:tc>
        <w:tc>
          <w:tcPr>
            <w:tcW w:w="1170" w:type="dxa"/>
            <w:vAlign w:val="bottom"/>
          </w:tcPr>
          <w:p w14:paraId="007C8E08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5617D6E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815CB77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072B65C2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6EB6891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0175925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AC3AB73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F950770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34B110D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1DA16DC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ABC86B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7348A2F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35A61AB2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05AEE9D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B80CF9A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7A94D98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512836E" w14:textId="19A6E059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248EA2D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24CAAAD" w14:textId="4C0F66B9" w:rsidR="008963D1" w:rsidRPr="008E2CED" w:rsidRDefault="008963D1" w:rsidP="00F20E92">
            <w:pPr>
              <w:pStyle w:val="acctfourfigures"/>
              <w:shd w:val="clear" w:color="auto" w:fill="FFFFFF"/>
              <w:tabs>
                <w:tab w:val="clear" w:pos="765"/>
                <w:tab w:val="decimal" w:pos="5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(31.91)</w:t>
            </w:r>
          </w:p>
        </w:tc>
      </w:tr>
      <w:tr w:rsidR="00001E5E" w:rsidRPr="00C67ECF" w14:paraId="44A66288" w14:textId="77777777" w:rsidTr="00001E5E">
        <w:trPr>
          <w:cantSplit/>
        </w:trPr>
        <w:tc>
          <w:tcPr>
            <w:tcW w:w="3420" w:type="dxa"/>
          </w:tcPr>
          <w:p w14:paraId="0A1495E9" w14:textId="59835FAB" w:rsidR="00001E5E" w:rsidRPr="00C67ECF" w:rsidRDefault="00001E5E" w:rsidP="008963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1E5E">
              <w:rPr>
                <w:rFonts w:asciiTheme="majorBidi" w:hAnsiTheme="majorBidi"/>
                <w:sz w:val="24"/>
                <w:szCs w:val="24"/>
                <w:cs/>
              </w:rPr>
              <w:t>กำไร (ขาดทุน) จากการปรับมูลค่ายุติธรรมเงินลงทุน</w:t>
            </w:r>
          </w:p>
        </w:tc>
        <w:tc>
          <w:tcPr>
            <w:tcW w:w="1170" w:type="dxa"/>
            <w:vAlign w:val="bottom"/>
          </w:tcPr>
          <w:p w14:paraId="52C7D094" w14:textId="77777777" w:rsidR="00001E5E" w:rsidRPr="00C67ECF" w:rsidRDefault="00001E5E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6999BCD" w14:textId="77777777" w:rsidR="00001E5E" w:rsidRPr="00C67ECF" w:rsidRDefault="00001E5E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FADFBD" w14:textId="77777777" w:rsidR="00001E5E" w:rsidRPr="00C67ECF" w:rsidRDefault="00001E5E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7C662E72" w14:textId="77777777" w:rsidR="00001E5E" w:rsidRPr="00C67ECF" w:rsidRDefault="00001E5E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710D4FB" w14:textId="77777777" w:rsidR="00001E5E" w:rsidRPr="00C67ECF" w:rsidRDefault="00001E5E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BC78DE7" w14:textId="77777777" w:rsidR="00001E5E" w:rsidRPr="00C67ECF" w:rsidRDefault="00001E5E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19BC657" w14:textId="77777777" w:rsidR="00001E5E" w:rsidRPr="00C67ECF" w:rsidRDefault="00001E5E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014AEE8" w14:textId="77777777" w:rsidR="00001E5E" w:rsidRPr="00C67ECF" w:rsidRDefault="00001E5E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486AFB4" w14:textId="77777777" w:rsidR="00001E5E" w:rsidRPr="008E2CED" w:rsidRDefault="00001E5E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E0F79C9" w14:textId="77777777" w:rsidR="00001E5E" w:rsidRPr="008E2CED" w:rsidRDefault="00001E5E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BFF55A" w14:textId="77777777" w:rsidR="00001E5E" w:rsidRPr="008E2CED" w:rsidRDefault="00001E5E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93455A9" w14:textId="77777777" w:rsidR="00001E5E" w:rsidRPr="008E2CED" w:rsidRDefault="00001E5E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47C717AD" w14:textId="77777777" w:rsidR="00001E5E" w:rsidRPr="008E2CED" w:rsidRDefault="00001E5E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BE4152D" w14:textId="77777777" w:rsidR="00001E5E" w:rsidRPr="008E2CED" w:rsidRDefault="00001E5E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80D2435" w14:textId="77777777" w:rsidR="00001E5E" w:rsidRPr="008E2CED" w:rsidRDefault="00001E5E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B32DC51" w14:textId="77777777" w:rsidR="00001E5E" w:rsidRPr="008E2CED" w:rsidRDefault="00001E5E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93B122E" w14:textId="13DC014D" w:rsidR="00001E5E" w:rsidRPr="00001E5E" w:rsidRDefault="00001E5E" w:rsidP="00001E5E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611.</w:t>
            </w:r>
            <w:r w:rsidR="00290F3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79</w:t>
            </w:r>
          </w:p>
        </w:tc>
        <w:tc>
          <w:tcPr>
            <w:tcW w:w="183" w:type="dxa"/>
            <w:vAlign w:val="bottom"/>
          </w:tcPr>
          <w:p w14:paraId="0A3520D7" w14:textId="77777777" w:rsidR="00001E5E" w:rsidRPr="008E2CED" w:rsidRDefault="00001E5E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3399F70" w14:textId="22DD5DC3" w:rsidR="00001E5E" w:rsidRPr="008E2CED" w:rsidRDefault="00001E5E" w:rsidP="00F20E92">
            <w:pPr>
              <w:pStyle w:val="acctfourfigures"/>
              <w:shd w:val="clear" w:color="auto" w:fill="FFFFFF"/>
              <w:tabs>
                <w:tab w:val="clear" w:pos="765"/>
                <w:tab w:val="decimal" w:pos="5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963D1" w:rsidRPr="00C67ECF" w14:paraId="518430C7" w14:textId="77777777" w:rsidTr="00001E5E">
        <w:trPr>
          <w:cantSplit/>
        </w:trPr>
        <w:tc>
          <w:tcPr>
            <w:tcW w:w="3420" w:type="dxa"/>
          </w:tcPr>
          <w:p w14:paraId="2753BCFC" w14:textId="77777777" w:rsidR="008963D1" w:rsidRPr="00C67ECF" w:rsidRDefault="008963D1" w:rsidP="008963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1170" w:type="dxa"/>
            <w:vAlign w:val="bottom"/>
          </w:tcPr>
          <w:p w14:paraId="5285D3CE" w14:textId="7A19A0A0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31B71E1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ECC217" w14:textId="0BB356E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5BDEE836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17F4333" w14:textId="6104AED0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A41BE5D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730D086" w14:textId="34DEC3A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6BC7D3F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81DA830" w14:textId="6667BD8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4CA0C2A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4148C0" w14:textId="4EB3E512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190CF02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4B6250B9" w14:textId="629A2615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5BFB09C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5E71D9F" w14:textId="4F008925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E684B82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2257FAF" w14:textId="38B98262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(150.19)</w:t>
            </w:r>
          </w:p>
        </w:tc>
        <w:tc>
          <w:tcPr>
            <w:tcW w:w="183" w:type="dxa"/>
            <w:vAlign w:val="bottom"/>
          </w:tcPr>
          <w:p w14:paraId="33A04506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684D8F7" w14:textId="3427EAD4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(174.0</w:t>
            </w:r>
            <w:r w:rsidR="002313F7"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8963D1" w:rsidRPr="00C67ECF" w14:paraId="51CF8069" w14:textId="77777777" w:rsidTr="00A832ED">
        <w:trPr>
          <w:cantSplit/>
        </w:trPr>
        <w:tc>
          <w:tcPr>
            <w:tcW w:w="3420" w:type="dxa"/>
          </w:tcPr>
          <w:p w14:paraId="46B45CAB" w14:textId="649A1FFB" w:rsidR="008963D1" w:rsidRPr="00C67ECF" w:rsidRDefault="008963D1" w:rsidP="008963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7E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70" w:type="dxa"/>
            <w:vAlign w:val="bottom"/>
          </w:tcPr>
          <w:p w14:paraId="1053DBB3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C2011C1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560E00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0163FDA1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405C50E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C659370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FD5FD89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F6C6668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CA18484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B65828A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4D9FA7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CF2BA5C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36E43C74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CF010AB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0BC6ADA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75C1B6A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492C4" w14:textId="0609C77C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8E2CE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1,188.1</w:t>
            </w:r>
            <w:r w:rsidR="00572AFC" w:rsidRPr="008E2CE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05CF3A34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89DED" w14:textId="109DE473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1,111.68</w:t>
            </w:r>
          </w:p>
        </w:tc>
      </w:tr>
      <w:tr w:rsidR="008963D1" w:rsidRPr="00C67ECF" w14:paraId="11CBB02D" w14:textId="77777777" w:rsidTr="00A832ED">
        <w:trPr>
          <w:cantSplit/>
        </w:trPr>
        <w:tc>
          <w:tcPr>
            <w:tcW w:w="3420" w:type="dxa"/>
          </w:tcPr>
          <w:p w14:paraId="3ED0ACE9" w14:textId="595909B6" w:rsidR="008963D1" w:rsidRPr="00C67ECF" w:rsidRDefault="008963D1" w:rsidP="008963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86328B" w14:textId="7DC0C628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54DFEC6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33CA92" w14:textId="242BE8B1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9EF184F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4845D4C" w14:textId="4EF9ABA4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4FC1B35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6AC77A1" w14:textId="0B645C0C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17617E1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7EFC03" w14:textId="714481C2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496E0CC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3AC68E" w14:textId="0ED48E50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8E00443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35104D8A" w14:textId="10D3EAA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D7B80BF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6070285" w14:textId="1F440084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5F867B5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AF57DB" w14:textId="04FB8205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2CA42E0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4746ECE" w14:textId="7C7B3F9A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63D1" w:rsidRPr="00C67ECF" w14:paraId="1DB3A070" w14:textId="77777777" w:rsidTr="00A832ED">
        <w:trPr>
          <w:cantSplit/>
        </w:trPr>
        <w:tc>
          <w:tcPr>
            <w:tcW w:w="3420" w:type="dxa"/>
          </w:tcPr>
          <w:p w14:paraId="4E3271EF" w14:textId="47D67FC8" w:rsidR="008963D1" w:rsidRPr="00C67ECF" w:rsidRDefault="008963D1" w:rsidP="008963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  <w:r w:rsidRPr="00C67E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67ECF">
              <w:rPr>
                <w:rFonts w:asciiTheme="majorBidi" w:hAnsiTheme="majorBidi" w:cstheme="majorBidi"/>
                <w:i/>
                <w:iCs/>
                <w:color w:val="0000CC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049B186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2C1109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3965852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39C6FFAE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24B9167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815D211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828B21E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C45D782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E6948F4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820915B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752C4C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E312A16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1F287CF7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F4EC394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BB1F948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5B50404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C67E484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8B69EB4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0F337E1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63D1" w:rsidRPr="00C67ECF" w14:paraId="49260E75" w14:textId="77777777" w:rsidTr="00A832ED">
        <w:trPr>
          <w:cantSplit/>
        </w:trPr>
        <w:tc>
          <w:tcPr>
            <w:tcW w:w="3420" w:type="dxa"/>
          </w:tcPr>
          <w:p w14:paraId="691354B0" w14:textId="77777777" w:rsidR="008963D1" w:rsidRPr="00C67ECF" w:rsidRDefault="008963D1" w:rsidP="008963D1">
            <w:pPr>
              <w:shd w:val="clear" w:color="auto" w:fill="FFFFFF"/>
              <w:spacing w:line="300" w:lineRule="exact"/>
              <w:ind w:left="180" w:right="-79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170" w:type="dxa"/>
            <w:vAlign w:val="bottom"/>
          </w:tcPr>
          <w:p w14:paraId="25A4D694" w14:textId="5922C72F" w:rsidR="008963D1" w:rsidRPr="00C67ECF" w:rsidRDefault="00B17B77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C8C229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CD62EF" w14:textId="52A47D30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" w:type="dxa"/>
            <w:gridSpan w:val="2"/>
            <w:vAlign w:val="bottom"/>
          </w:tcPr>
          <w:p w14:paraId="49591B9A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A84C64C" w14:textId="3622DFC3" w:rsidR="008963D1" w:rsidRPr="00C67ECF" w:rsidRDefault="00B17B77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2B84C44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352B3E2" w14:textId="6750BFE1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6CB9D27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C588F8E" w14:textId="2253F22C" w:rsidR="008963D1" w:rsidRPr="008E2CED" w:rsidRDefault="00B17B77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39.06</w:t>
            </w:r>
          </w:p>
        </w:tc>
        <w:tc>
          <w:tcPr>
            <w:tcW w:w="182" w:type="dxa"/>
            <w:vAlign w:val="bottom"/>
          </w:tcPr>
          <w:p w14:paraId="0C87EF6A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F86B28" w14:textId="209E4716" w:rsidR="008963D1" w:rsidRPr="008E2CED" w:rsidRDefault="00572AFC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803.45</w:t>
            </w:r>
          </w:p>
        </w:tc>
        <w:tc>
          <w:tcPr>
            <w:tcW w:w="183" w:type="dxa"/>
            <w:vAlign w:val="bottom"/>
          </w:tcPr>
          <w:p w14:paraId="3633B978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795F058F" w14:textId="1F6D2D9E" w:rsidR="008963D1" w:rsidRPr="008E2CED" w:rsidRDefault="00B17B77" w:rsidP="00572AFC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300" w:lineRule="exact"/>
              <w:ind w:left="-79" w:right="-83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653E67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017CE35" w14:textId="3643E1BD" w:rsidR="008963D1" w:rsidRPr="008E2CED" w:rsidRDefault="00572AFC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59.04</w:t>
            </w:r>
          </w:p>
        </w:tc>
        <w:tc>
          <w:tcPr>
            <w:tcW w:w="183" w:type="dxa"/>
            <w:vAlign w:val="bottom"/>
          </w:tcPr>
          <w:p w14:paraId="6C4EAA75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0EE373A" w14:textId="0E6F190A" w:rsidR="008963D1" w:rsidRPr="008E2CED" w:rsidRDefault="00B17B77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39.06</w:t>
            </w:r>
          </w:p>
        </w:tc>
        <w:tc>
          <w:tcPr>
            <w:tcW w:w="183" w:type="dxa"/>
            <w:vAlign w:val="bottom"/>
          </w:tcPr>
          <w:p w14:paraId="6DC9751F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49F2A49" w14:textId="2285463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86</w:t>
            </w:r>
            <w:r w:rsidRPr="008E2CE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2.49</w:t>
            </w:r>
          </w:p>
        </w:tc>
      </w:tr>
      <w:tr w:rsidR="008963D1" w:rsidRPr="00C67ECF" w14:paraId="71FA9C19" w14:textId="77777777" w:rsidTr="00A832ED">
        <w:trPr>
          <w:cantSplit/>
        </w:trPr>
        <w:tc>
          <w:tcPr>
            <w:tcW w:w="3420" w:type="dxa"/>
          </w:tcPr>
          <w:p w14:paraId="54057379" w14:textId="77777777" w:rsidR="008963D1" w:rsidRPr="00C67ECF" w:rsidRDefault="008963D1" w:rsidP="008963D1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1170" w:type="dxa"/>
            <w:vAlign w:val="bottom"/>
          </w:tcPr>
          <w:p w14:paraId="702BC20B" w14:textId="44B7CDF2" w:rsidR="008963D1" w:rsidRPr="00C67ECF" w:rsidRDefault="00B17B77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(86.99)</w:t>
            </w:r>
          </w:p>
        </w:tc>
        <w:tc>
          <w:tcPr>
            <w:tcW w:w="178" w:type="dxa"/>
            <w:vAlign w:val="bottom"/>
          </w:tcPr>
          <w:p w14:paraId="59C01F13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A74F824" w14:textId="02B28AFC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(226.32)</w:t>
            </w:r>
          </w:p>
        </w:tc>
        <w:tc>
          <w:tcPr>
            <w:tcW w:w="189" w:type="dxa"/>
            <w:gridSpan w:val="2"/>
            <w:vAlign w:val="bottom"/>
          </w:tcPr>
          <w:p w14:paraId="3460478F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CA6018D" w14:textId="6099FF54" w:rsidR="008963D1" w:rsidRPr="00C67ECF" w:rsidRDefault="00B13A80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(300.57</w:t>
            </w:r>
            <w:r w:rsidR="00B17B77" w:rsidRPr="00C67E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37967ECD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38B4CA0" w14:textId="225E3388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(680.71)</w:t>
            </w:r>
          </w:p>
        </w:tc>
        <w:tc>
          <w:tcPr>
            <w:tcW w:w="183" w:type="dxa"/>
            <w:vAlign w:val="bottom"/>
          </w:tcPr>
          <w:p w14:paraId="32075AE9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376CBE" w14:textId="72AC8066" w:rsidR="008963D1" w:rsidRPr="008E2CED" w:rsidRDefault="00B17B77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(161.02)</w:t>
            </w:r>
          </w:p>
        </w:tc>
        <w:tc>
          <w:tcPr>
            <w:tcW w:w="182" w:type="dxa"/>
            <w:vAlign w:val="bottom"/>
          </w:tcPr>
          <w:p w14:paraId="6C539587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9C5A72" w14:textId="718F4E59" w:rsidR="008963D1" w:rsidRPr="008E2CED" w:rsidRDefault="008963D1" w:rsidP="004362B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(20.79)</w:t>
            </w:r>
          </w:p>
        </w:tc>
        <w:tc>
          <w:tcPr>
            <w:tcW w:w="183" w:type="dxa"/>
            <w:vAlign w:val="bottom"/>
          </w:tcPr>
          <w:p w14:paraId="5246B1BD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7D1D6FD4" w14:textId="77D403D5" w:rsidR="008963D1" w:rsidRPr="008E2CED" w:rsidRDefault="00B17B77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81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6D5825DA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9B1168D" w14:textId="41921D66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9BB10E3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883C35C" w14:textId="32EEE325" w:rsidR="008963D1" w:rsidRPr="008E2CED" w:rsidRDefault="003E4D07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B13A80" w:rsidRPr="008E2CED">
              <w:rPr>
                <w:rFonts w:asciiTheme="majorBidi" w:hAnsiTheme="majorBidi" w:cstheme="majorBidi"/>
                <w:sz w:val="24"/>
                <w:szCs w:val="24"/>
              </w:rPr>
              <w:t>548.58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61EA73AA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A643964" w14:textId="48D18628" w:rsidR="008963D1" w:rsidRPr="008E2CED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(927.82)</w:t>
            </w:r>
          </w:p>
        </w:tc>
      </w:tr>
      <w:tr w:rsidR="008963D1" w:rsidRPr="00C67ECF" w14:paraId="3FAD2443" w14:textId="77777777" w:rsidTr="00A832ED">
        <w:trPr>
          <w:cantSplit/>
        </w:trPr>
        <w:tc>
          <w:tcPr>
            <w:tcW w:w="3420" w:type="dxa"/>
            <w:vAlign w:val="bottom"/>
          </w:tcPr>
          <w:p w14:paraId="36436524" w14:textId="3D43DE91" w:rsidR="008963D1" w:rsidRPr="00C67ECF" w:rsidRDefault="008963D1" w:rsidP="008963D1">
            <w:pPr>
              <w:shd w:val="clear" w:color="auto" w:fill="FFFFFF"/>
              <w:spacing w:line="300" w:lineRule="exact"/>
              <w:ind w:left="101" w:right="-79" w:hanging="10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7EC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  <w:r w:rsidRPr="00C67ECF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28BEBDF" w14:textId="5390F967" w:rsidR="008963D1" w:rsidRPr="00C67ECF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3,477.97</w:t>
            </w:r>
          </w:p>
        </w:tc>
        <w:tc>
          <w:tcPr>
            <w:tcW w:w="178" w:type="dxa"/>
            <w:vAlign w:val="bottom"/>
          </w:tcPr>
          <w:p w14:paraId="5CE4A306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4F154A" w14:textId="5DDE0FB3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3,415.59</w:t>
            </w:r>
          </w:p>
        </w:tc>
        <w:tc>
          <w:tcPr>
            <w:tcW w:w="189" w:type="dxa"/>
            <w:gridSpan w:val="2"/>
            <w:vAlign w:val="bottom"/>
          </w:tcPr>
          <w:p w14:paraId="56F0983D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70D4CA0" w14:textId="76442641" w:rsidR="008963D1" w:rsidRPr="00C67ECF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5,121.70</w:t>
            </w:r>
          </w:p>
        </w:tc>
        <w:tc>
          <w:tcPr>
            <w:tcW w:w="181" w:type="dxa"/>
            <w:vAlign w:val="bottom"/>
          </w:tcPr>
          <w:p w14:paraId="0441889F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122DDDA" w14:textId="783D2B6E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5,864.44</w:t>
            </w:r>
          </w:p>
        </w:tc>
        <w:tc>
          <w:tcPr>
            <w:tcW w:w="183" w:type="dxa"/>
            <w:vAlign w:val="bottom"/>
          </w:tcPr>
          <w:p w14:paraId="11A5E6D7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4957623" w14:textId="7E5A810B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7,967.70</w:t>
            </w:r>
          </w:p>
        </w:tc>
        <w:tc>
          <w:tcPr>
            <w:tcW w:w="182" w:type="dxa"/>
            <w:vAlign w:val="bottom"/>
          </w:tcPr>
          <w:p w14:paraId="14E1E0C1" w14:textId="77777777" w:rsidR="008963D1" w:rsidRPr="008E2CED" w:rsidRDefault="008963D1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77FCE4" w14:textId="6946001E" w:rsidR="008963D1" w:rsidRPr="008E2CED" w:rsidRDefault="00572AFC" w:rsidP="004362B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6,439.8</w:t>
            </w:r>
            <w:r w:rsidR="009D0528" w:rsidRPr="008E2CED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3" w:type="dxa"/>
            <w:vAlign w:val="bottom"/>
          </w:tcPr>
          <w:p w14:paraId="6E2D9A2E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6680D15E" w14:textId="6CF384C3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(3,660.27)</w:t>
            </w:r>
          </w:p>
        </w:tc>
        <w:tc>
          <w:tcPr>
            <w:tcW w:w="183" w:type="dxa"/>
            <w:vAlign w:val="bottom"/>
          </w:tcPr>
          <w:p w14:paraId="76ECEA52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9E6508F" w14:textId="7C08D7B2" w:rsidR="008963D1" w:rsidRPr="008E2CED" w:rsidRDefault="00792BC2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(2,988.</w:t>
            </w:r>
            <w:r w:rsidR="009D0528" w:rsidRPr="008E2CED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8E2CE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13AD790F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109F8B7" w14:textId="5368C589" w:rsidR="008963D1" w:rsidRPr="008E2CED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12,907.10</w:t>
            </w:r>
          </w:p>
        </w:tc>
        <w:tc>
          <w:tcPr>
            <w:tcW w:w="183" w:type="dxa"/>
            <w:vAlign w:val="bottom"/>
          </w:tcPr>
          <w:p w14:paraId="769723CC" w14:textId="77777777" w:rsidR="008963D1" w:rsidRPr="008E2CED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F454678" w14:textId="6E946BEF" w:rsidR="008963D1" w:rsidRPr="008E2CED" w:rsidRDefault="00792BC2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E2CED">
              <w:rPr>
                <w:rFonts w:asciiTheme="majorBidi" w:hAnsiTheme="majorBidi" w:cstheme="majorBidi"/>
                <w:sz w:val="24"/>
                <w:szCs w:val="24"/>
              </w:rPr>
              <w:t>12,731.47</w:t>
            </w:r>
          </w:p>
        </w:tc>
      </w:tr>
      <w:tr w:rsidR="008963D1" w:rsidRPr="00C67ECF" w14:paraId="5B1A4A28" w14:textId="77777777" w:rsidTr="00A832ED">
        <w:trPr>
          <w:cantSplit/>
        </w:trPr>
        <w:tc>
          <w:tcPr>
            <w:tcW w:w="3420" w:type="dxa"/>
            <w:vAlign w:val="bottom"/>
          </w:tcPr>
          <w:p w14:paraId="705500CB" w14:textId="34C330B2" w:rsidR="008963D1" w:rsidRPr="00C67ECF" w:rsidRDefault="008963D1" w:rsidP="008963D1">
            <w:pPr>
              <w:shd w:val="clear" w:color="auto" w:fill="FFFFFF"/>
              <w:spacing w:line="300" w:lineRule="exact"/>
              <w:ind w:left="101" w:right="-79" w:hanging="10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7ECF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1170" w:type="dxa"/>
            <w:vAlign w:val="bottom"/>
          </w:tcPr>
          <w:p w14:paraId="080C5F84" w14:textId="7E7C7752" w:rsidR="008963D1" w:rsidRPr="00C67ECF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7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(2,126.99)</w:t>
            </w:r>
          </w:p>
        </w:tc>
        <w:tc>
          <w:tcPr>
            <w:tcW w:w="178" w:type="dxa"/>
            <w:vAlign w:val="bottom"/>
          </w:tcPr>
          <w:p w14:paraId="5DB8F07E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EEEBB1" w14:textId="31447C8E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(2,077.17)</w:t>
            </w:r>
          </w:p>
        </w:tc>
        <w:tc>
          <w:tcPr>
            <w:tcW w:w="189" w:type="dxa"/>
            <w:gridSpan w:val="2"/>
            <w:vAlign w:val="bottom"/>
          </w:tcPr>
          <w:p w14:paraId="5AD49794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8C7DE09" w14:textId="322FAA22" w:rsidR="008963D1" w:rsidRPr="00C67ECF" w:rsidRDefault="00B17B77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(3,037.33</w:t>
            </w:r>
            <w:r w:rsidR="00622AF3" w:rsidRPr="00C67E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169DCDDF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EEFAC3E" w14:textId="772E37A9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(3,777.14)</w:t>
            </w:r>
          </w:p>
        </w:tc>
        <w:tc>
          <w:tcPr>
            <w:tcW w:w="183" w:type="dxa"/>
            <w:vAlign w:val="bottom"/>
          </w:tcPr>
          <w:p w14:paraId="0BAFA443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C3D5ABB" w14:textId="464BBCAF" w:rsidR="008963D1" w:rsidRPr="00C67ECF" w:rsidRDefault="00622AF3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(1,546.42)</w:t>
            </w:r>
          </w:p>
        </w:tc>
        <w:tc>
          <w:tcPr>
            <w:tcW w:w="182" w:type="dxa"/>
            <w:vAlign w:val="bottom"/>
          </w:tcPr>
          <w:p w14:paraId="08CEA136" w14:textId="77777777" w:rsidR="008963D1" w:rsidRPr="00C67ECF" w:rsidRDefault="008963D1" w:rsidP="008963D1">
            <w:pPr>
              <w:pStyle w:val="acctfourfigures"/>
              <w:shd w:val="clear" w:color="auto" w:fill="FFFFFF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A0B5008" w14:textId="1FFAAAEB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(524.08)</w:t>
            </w:r>
          </w:p>
        </w:tc>
        <w:tc>
          <w:tcPr>
            <w:tcW w:w="183" w:type="dxa"/>
            <w:vAlign w:val="bottom"/>
          </w:tcPr>
          <w:p w14:paraId="1F0A44AF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67F9B820" w14:textId="7EAAFB02" w:rsidR="008963D1" w:rsidRPr="00C67ECF" w:rsidRDefault="00B17B77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6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707.73</w:t>
            </w:r>
          </w:p>
        </w:tc>
        <w:tc>
          <w:tcPr>
            <w:tcW w:w="183" w:type="dxa"/>
            <w:vAlign w:val="bottom"/>
          </w:tcPr>
          <w:p w14:paraId="7219998F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B24FF67" w14:textId="643E395B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151.36</w:t>
            </w:r>
          </w:p>
        </w:tc>
        <w:tc>
          <w:tcPr>
            <w:tcW w:w="183" w:type="dxa"/>
            <w:vAlign w:val="bottom"/>
          </w:tcPr>
          <w:p w14:paraId="35670762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C9302D5" w14:textId="60A9ED55" w:rsidR="008963D1" w:rsidRPr="00C67ECF" w:rsidRDefault="003E4D07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17B77" w:rsidRPr="00C67ECF">
              <w:rPr>
                <w:rFonts w:asciiTheme="majorBidi" w:hAnsiTheme="majorBidi" w:cstheme="majorBidi"/>
                <w:sz w:val="24"/>
                <w:szCs w:val="24"/>
              </w:rPr>
              <w:t>6,003.01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3EE0831D" w14:textId="77777777" w:rsidR="008963D1" w:rsidRPr="00C67ECF" w:rsidRDefault="008963D1" w:rsidP="008963D1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612D24A" w14:textId="0095C5AC" w:rsidR="008963D1" w:rsidRPr="00C67ECF" w:rsidRDefault="008963D1" w:rsidP="008963D1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67ECF">
              <w:rPr>
                <w:rFonts w:asciiTheme="majorBidi" w:hAnsiTheme="majorBidi" w:cstheme="majorBidi"/>
                <w:sz w:val="24"/>
                <w:szCs w:val="24"/>
              </w:rPr>
              <w:t>(6,227.03)</w:t>
            </w:r>
          </w:p>
        </w:tc>
      </w:tr>
    </w:tbl>
    <w:p w14:paraId="6209516F" w14:textId="77777777" w:rsidR="004479DC" w:rsidRDefault="004479D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  <w:sectPr w:rsidR="004479DC" w:rsidSect="000E683A"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14:paraId="08B2EEAF" w14:textId="77777777" w:rsidR="007D2282" w:rsidRPr="005B151A" w:rsidRDefault="007D2282" w:rsidP="007D228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5B151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การกระทบยอ</w:t>
      </w:r>
      <w:r w:rsidRPr="005B151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ด</w:t>
      </w:r>
      <w:r w:rsidRPr="005B151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กำไรหรือขาดทุน สินทรัพย์และหนี้สิน</w:t>
      </w:r>
      <w:r w:rsidRPr="005B151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Pr="005B151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ที่มีสาระสำคัญของส่วนงาน</w:t>
      </w:r>
      <w:r w:rsidRPr="005B151A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อื่น</w:t>
      </w:r>
      <w:r w:rsidRPr="005B151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ที่รายงาน</w:t>
      </w:r>
    </w:p>
    <w:p w14:paraId="537B5EEE" w14:textId="77777777" w:rsidR="007D2282" w:rsidRDefault="007D2282" w:rsidP="007D228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212"/>
        <w:gridCol w:w="990"/>
        <w:gridCol w:w="75"/>
        <w:gridCol w:w="161"/>
        <w:gridCol w:w="75"/>
        <w:gridCol w:w="607"/>
        <w:gridCol w:w="270"/>
        <w:gridCol w:w="1260"/>
        <w:gridCol w:w="270"/>
        <w:gridCol w:w="1350"/>
      </w:tblGrid>
      <w:tr w:rsidR="007D2282" w:rsidRPr="00F901B8" w14:paraId="674A17B3" w14:textId="77777777" w:rsidTr="00C575BD">
        <w:tc>
          <w:tcPr>
            <w:tcW w:w="6390" w:type="dxa"/>
            <w:gridSpan w:val="7"/>
          </w:tcPr>
          <w:p w14:paraId="3EF5A282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</w:rPr>
            </w:pPr>
          </w:p>
        </w:tc>
        <w:tc>
          <w:tcPr>
            <w:tcW w:w="2880" w:type="dxa"/>
            <w:gridSpan w:val="3"/>
          </w:tcPr>
          <w:p w14:paraId="70682B17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F901B8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7D2282" w:rsidRPr="00F901B8" w14:paraId="57678016" w14:textId="77777777" w:rsidTr="00C575BD">
        <w:tc>
          <w:tcPr>
            <w:tcW w:w="4212" w:type="dxa"/>
          </w:tcPr>
          <w:p w14:paraId="207C2218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</w:rPr>
            </w:pPr>
          </w:p>
        </w:tc>
        <w:tc>
          <w:tcPr>
            <w:tcW w:w="1908" w:type="dxa"/>
            <w:gridSpan w:val="5"/>
          </w:tcPr>
          <w:p w14:paraId="5534B40E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70" w:type="dxa"/>
          </w:tcPr>
          <w:p w14:paraId="61EC65E9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880" w:type="dxa"/>
            <w:gridSpan w:val="3"/>
          </w:tcPr>
          <w:p w14:paraId="450E79E8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901B8">
              <w:rPr>
                <w:rFonts w:asciiTheme="majorBidi" w:hAnsiTheme="majorBidi" w:cstheme="majorBidi"/>
                <w:bCs/>
                <w:cs/>
              </w:rPr>
              <w:t>กำไรหรือขาดทุน</w:t>
            </w:r>
          </w:p>
        </w:tc>
      </w:tr>
      <w:tr w:rsidR="007D2282" w:rsidRPr="00F901B8" w14:paraId="578BB20F" w14:textId="77777777" w:rsidTr="00C575BD">
        <w:tc>
          <w:tcPr>
            <w:tcW w:w="4212" w:type="dxa"/>
          </w:tcPr>
          <w:p w14:paraId="38A9BEC8" w14:textId="04C38049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F901B8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</w:t>
            </w:r>
            <w:r w:rsidR="002E62D6">
              <w:rPr>
                <w:rFonts w:asciiTheme="majorBidi" w:hAnsiTheme="majorBidi" w:hint="cs"/>
                <w:b/>
                <w:bCs/>
                <w:i/>
                <w:iCs/>
                <w:cs/>
              </w:rPr>
              <w:t>ปี</w:t>
            </w:r>
            <w:r w:rsidRPr="00F901B8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Pr="00F901B8">
              <w:rPr>
                <w:rFonts w:asciiTheme="majorBidi" w:hAnsiTheme="majorBidi"/>
                <w:b/>
                <w:bCs/>
                <w:i/>
                <w:iCs/>
              </w:rPr>
              <w:t>3</w:t>
            </w:r>
            <w:r w:rsidR="002E62D6">
              <w:rPr>
                <w:rFonts w:asciiTheme="majorBidi" w:hAnsiTheme="majorBidi" w:hint="cs"/>
                <w:b/>
                <w:bCs/>
                <w:i/>
                <w:iCs/>
                <w:cs/>
              </w:rPr>
              <w:t>1</w:t>
            </w:r>
            <w:r w:rsidRPr="00F901B8">
              <w:rPr>
                <w:rFonts w:asciiTheme="majorBidi" w:hAnsiTheme="majorBidi"/>
                <w:b/>
                <w:bCs/>
                <w:i/>
                <w:iCs/>
              </w:rPr>
              <w:t xml:space="preserve"> </w:t>
            </w:r>
            <w:r w:rsidR="002E62D6">
              <w:rPr>
                <w:rFonts w:asciiTheme="majorBidi" w:hAnsiTheme="majorBidi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65" w:type="dxa"/>
            <w:gridSpan w:val="2"/>
            <w:vAlign w:val="center"/>
          </w:tcPr>
          <w:p w14:paraId="6308E2FC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6F8BFB3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dxa"/>
            <w:vAlign w:val="center"/>
          </w:tcPr>
          <w:p w14:paraId="6FDF3447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0E58A77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center"/>
          </w:tcPr>
          <w:p w14:paraId="60FDEF0A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F901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  <w:vAlign w:val="center"/>
          </w:tcPr>
          <w:p w14:paraId="08C83D7C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center"/>
          </w:tcPr>
          <w:p w14:paraId="04EB7247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F901B8">
              <w:rPr>
                <w:rFonts w:asciiTheme="majorBidi" w:hAnsiTheme="majorBidi" w:cstheme="majorBidi"/>
              </w:rPr>
              <w:t>2563</w:t>
            </w:r>
          </w:p>
        </w:tc>
      </w:tr>
      <w:tr w:rsidR="007D2282" w:rsidRPr="00F901B8" w14:paraId="254150CA" w14:textId="77777777" w:rsidTr="00C575BD">
        <w:tc>
          <w:tcPr>
            <w:tcW w:w="6390" w:type="dxa"/>
            <w:gridSpan w:val="7"/>
          </w:tcPr>
          <w:p w14:paraId="253ABFFE" w14:textId="77777777" w:rsidR="007D2282" w:rsidRPr="00F901B8" w:rsidRDefault="007D2282" w:rsidP="00C575B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3"/>
          </w:tcPr>
          <w:p w14:paraId="59E4453E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1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01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D2282" w:rsidRPr="00F901B8" w14:paraId="60A1F129" w14:textId="77777777" w:rsidTr="00C575BD">
        <w:tc>
          <w:tcPr>
            <w:tcW w:w="4212" w:type="dxa"/>
          </w:tcPr>
          <w:p w14:paraId="55C5131F" w14:textId="77777777" w:rsidR="007D2282" w:rsidRPr="00F901B8" w:rsidRDefault="007D2282" w:rsidP="00C575BD">
            <w:pPr>
              <w:rPr>
                <w:rFonts w:asciiTheme="majorBidi" w:hAnsiTheme="majorBidi" w:cstheme="majorBidi"/>
                <w:cs/>
              </w:rPr>
            </w:pPr>
            <w:r w:rsidRPr="00F901B8">
              <w:rPr>
                <w:rFonts w:asciiTheme="majorBidi" w:hAnsiTheme="majorBidi" w:cstheme="majorBidi"/>
                <w:cs/>
              </w:rPr>
              <w:t>ส่วนงานที่รายงาน</w:t>
            </w:r>
          </w:p>
        </w:tc>
        <w:tc>
          <w:tcPr>
            <w:tcW w:w="990" w:type="dxa"/>
          </w:tcPr>
          <w:p w14:paraId="047B7FE1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0E598A2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2" w:type="dxa"/>
            <w:gridSpan w:val="2"/>
          </w:tcPr>
          <w:p w14:paraId="531D33AD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544FDD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bottom"/>
          </w:tcPr>
          <w:p w14:paraId="178886DD" w14:textId="1BE4245D" w:rsidR="007D2282" w:rsidRPr="00F901B8" w:rsidRDefault="005151DA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</w:t>
            </w:r>
            <w:r w:rsidR="004A2D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4A2D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</w:t>
            </w:r>
          </w:p>
        </w:tc>
        <w:tc>
          <w:tcPr>
            <w:tcW w:w="270" w:type="dxa"/>
            <w:vAlign w:val="bottom"/>
          </w:tcPr>
          <w:p w14:paraId="6BAA7AE3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  <w:vAlign w:val="bottom"/>
          </w:tcPr>
          <w:p w14:paraId="063955EC" w14:textId="7D142498" w:rsidR="007D2282" w:rsidRPr="00F901B8" w:rsidRDefault="005151DA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6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</w:t>
            </w:r>
            <w:r w:rsidR="004A2D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4A2D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</w:t>
            </w:r>
          </w:p>
        </w:tc>
      </w:tr>
      <w:tr w:rsidR="007D2282" w:rsidRPr="00F901B8" w14:paraId="1BEF31D9" w14:textId="77777777" w:rsidTr="00C575BD">
        <w:tc>
          <w:tcPr>
            <w:tcW w:w="4212" w:type="dxa"/>
          </w:tcPr>
          <w:p w14:paraId="3FAD951A" w14:textId="75EFD4F4" w:rsidR="007D2282" w:rsidRPr="00F901B8" w:rsidRDefault="007D2282" w:rsidP="00C575BD">
            <w:pPr>
              <w:rPr>
                <w:rFonts w:asciiTheme="majorBidi" w:hAnsiTheme="majorBidi" w:cstheme="majorBidi"/>
                <w:cs/>
              </w:rPr>
            </w:pPr>
            <w:r w:rsidRPr="00F901B8">
              <w:rPr>
                <w:rFonts w:asciiTheme="majorBidi" w:hAnsiTheme="majorBidi" w:cstheme="majorBidi"/>
                <w:cs/>
              </w:rPr>
              <w:t>ส่วนงานอื่น</w:t>
            </w:r>
            <w:r w:rsidR="00713DA5">
              <w:rPr>
                <w:rFonts w:asciiTheme="majorBidi" w:hAnsiTheme="majorBidi" w:cstheme="majorBidi" w:hint="cs"/>
                <w:cs/>
              </w:rPr>
              <w:t>ๆ</w:t>
            </w:r>
          </w:p>
        </w:tc>
        <w:tc>
          <w:tcPr>
            <w:tcW w:w="990" w:type="dxa"/>
          </w:tcPr>
          <w:p w14:paraId="013DCCCF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AE6C3D1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2" w:type="dxa"/>
            <w:gridSpan w:val="2"/>
          </w:tcPr>
          <w:p w14:paraId="41F2FF9F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2453BC6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5512D992" w14:textId="627CBDD6" w:rsidR="007D2282" w:rsidRPr="00F901B8" w:rsidRDefault="004A2DD0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489.30</w:t>
            </w:r>
          </w:p>
        </w:tc>
        <w:tc>
          <w:tcPr>
            <w:tcW w:w="270" w:type="dxa"/>
          </w:tcPr>
          <w:p w14:paraId="4F318A2F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</w:tcPr>
          <w:p w14:paraId="3A8F063D" w14:textId="4B85BC1A" w:rsidR="007D2282" w:rsidRPr="00F901B8" w:rsidRDefault="005151DA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4A2DD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A2DD0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</w:tr>
      <w:tr w:rsidR="007D2282" w:rsidRPr="00F901B8" w14:paraId="166469D5" w14:textId="77777777" w:rsidTr="00C575BD">
        <w:tc>
          <w:tcPr>
            <w:tcW w:w="4212" w:type="dxa"/>
          </w:tcPr>
          <w:p w14:paraId="42580396" w14:textId="77777777" w:rsidR="007D2282" w:rsidRPr="00F901B8" w:rsidRDefault="007D2282" w:rsidP="00C575BD">
            <w:pPr>
              <w:rPr>
                <w:rFonts w:asciiTheme="majorBidi" w:hAnsiTheme="majorBidi" w:cstheme="majorBidi"/>
                <w:cs/>
              </w:rPr>
            </w:pPr>
            <w:r w:rsidRPr="00207C15">
              <w:rPr>
                <w:rFonts w:asciiTheme="majorBidi" w:hAnsiTheme="majorBidi" w:cstheme="majorBidi" w:hint="cs"/>
                <w:cs/>
              </w:rPr>
              <w:t>ตัดรายการระหว่างส่วนงาน</w:t>
            </w:r>
          </w:p>
        </w:tc>
        <w:tc>
          <w:tcPr>
            <w:tcW w:w="990" w:type="dxa"/>
          </w:tcPr>
          <w:p w14:paraId="458E5C58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179876C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2" w:type="dxa"/>
            <w:gridSpan w:val="2"/>
          </w:tcPr>
          <w:p w14:paraId="2E4CD97B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4013B5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1640EBCC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A2B598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</w:tcPr>
          <w:p w14:paraId="241D62CF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282" w:rsidRPr="00F901B8" w14:paraId="0AAE3A0E" w14:textId="77777777" w:rsidTr="00C575BD">
        <w:tc>
          <w:tcPr>
            <w:tcW w:w="4212" w:type="dxa"/>
          </w:tcPr>
          <w:p w14:paraId="253CC08F" w14:textId="77777777" w:rsidR="007D2282" w:rsidRPr="00510DE2" w:rsidRDefault="007D2282" w:rsidP="00C575BD">
            <w:pPr>
              <w:rPr>
                <w:rFonts w:asciiTheme="majorBidi" w:hAnsiTheme="majorBidi" w:cstheme="majorBidi"/>
                <w:cs/>
              </w:rPr>
            </w:pPr>
            <w:r w:rsidRPr="00F901B8">
              <w:rPr>
                <w:rFonts w:asciiTheme="majorBidi" w:hAnsiTheme="majorBidi" w:cstheme="majorBidi"/>
              </w:rPr>
              <w:t xml:space="preserve">- </w:t>
            </w:r>
            <w:r w:rsidRPr="00F901B8">
              <w:rPr>
                <w:rFonts w:asciiTheme="majorBidi" w:hAnsiTheme="majorBidi" w:cstheme="majorBidi"/>
                <w:cs/>
              </w:rPr>
              <w:t>ส่วนแบ่งกำไรในเงินลงทุน</w:t>
            </w:r>
            <w:r w:rsidRPr="00207C15">
              <w:rPr>
                <w:rFonts w:asciiTheme="majorBidi" w:hAnsiTheme="majorBidi" w:cstheme="majorBidi" w:hint="cs"/>
                <w:cs/>
              </w:rPr>
              <w:t>ในบริษัท</w:t>
            </w:r>
            <w:r>
              <w:rPr>
                <w:rFonts w:asciiTheme="majorBidi" w:hAnsiTheme="majorBidi" w:cstheme="majorBidi" w:hint="cs"/>
                <w:cs/>
              </w:rPr>
              <w:t>ย่อย</w:t>
            </w:r>
          </w:p>
        </w:tc>
        <w:tc>
          <w:tcPr>
            <w:tcW w:w="990" w:type="dxa"/>
          </w:tcPr>
          <w:p w14:paraId="26B3FFEC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26DCFA2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2" w:type="dxa"/>
            <w:gridSpan w:val="2"/>
          </w:tcPr>
          <w:p w14:paraId="29C35DF5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F84D41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3EB89ADE" w14:textId="6352A167" w:rsidR="007D2282" w:rsidRPr="00F901B8" w:rsidRDefault="00F20E9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(514.98)</w:t>
            </w:r>
          </w:p>
        </w:tc>
        <w:tc>
          <w:tcPr>
            <w:tcW w:w="270" w:type="dxa"/>
          </w:tcPr>
          <w:p w14:paraId="4B1A11D6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</w:tcPr>
          <w:p w14:paraId="422B1AC1" w14:textId="0927D5E5" w:rsidR="007D2282" w:rsidRPr="00F901B8" w:rsidRDefault="00F20E9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(968.40)</w:t>
            </w:r>
          </w:p>
        </w:tc>
      </w:tr>
      <w:tr w:rsidR="007D2282" w:rsidRPr="00F901B8" w14:paraId="335FE090" w14:textId="77777777" w:rsidTr="00C575BD">
        <w:tc>
          <w:tcPr>
            <w:tcW w:w="4212" w:type="dxa"/>
          </w:tcPr>
          <w:p w14:paraId="58F5D9B1" w14:textId="77777777" w:rsidR="007D2282" w:rsidRPr="00207C15" w:rsidRDefault="007D2282" w:rsidP="00C575BD">
            <w:pPr>
              <w:ind w:left="160" w:hanging="160"/>
              <w:jc w:val="thaiDistribute"/>
              <w:rPr>
                <w:rFonts w:asciiTheme="majorBidi" w:hAnsiTheme="majorBidi" w:cstheme="majorBidi"/>
                <w:cs/>
              </w:rPr>
            </w:pPr>
            <w:r w:rsidRPr="00F901B8">
              <w:rPr>
                <w:rFonts w:asciiTheme="majorBidi" w:hAnsiTheme="majorBidi" w:cstheme="majorBidi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</w:rPr>
              <w:t>อื่นๆ</w:t>
            </w:r>
          </w:p>
        </w:tc>
        <w:tc>
          <w:tcPr>
            <w:tcW w:w="990" w:type="dxa"/>
          </w:tcPr>
          <w:p w14:paraId="6AAD3463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1BFB90C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682" w:type="dxa"/>
            <w:gridSpan w:val="2"/>
          </w:tcPr>
          <w:p w14:paraId="032AB73D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C44347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3C55C367" w14:textId="19BDF1BC" w:rsidR="007D2282" w:rsidRPr="00F901B8" w:rsidRDefault="00F20E9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A2D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D0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="004A2D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D04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361146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50" w:type="dxa"/>
          </w:tcPr>
          <w:p w14:paraId="52416F83" w14:textId="27B14BF5" w:rsidR="007D2282" w:rsidRPr="00F901B8" w:rsidRDefault="00F20E9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A2D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4A2D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D2282" w:rsidRPr="00F901B8" w14:paraId="7674333B" w14:textId="77777777" w:rsidTr="00C575BD">
        <w:tc>
          <w:tcPr>
            <w:tcW w:w="4212" w:type="dxa"/>
          </w:tcPr>
          <w:p w14:paraId="0036C457" w14:textId="77777777" w:rsidR="007D2282" w:rsidRPr="00F901B8" w:rsidRDefault="007D2282" w:rsidP="00C575BD">
            <w:pPr>
              <w:rPr>
                <w:rFonts w:asciiTheme="majorBidi" w:hAnsiTheme="majorBidi" w:cstheme="majorBidi"/>
                <w:b/>
                <w:bCs/>
              </w:rPr>
            </w:pPr>
            <w:r w:rsidRPr="00F901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5016F0C8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2004D2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2" w:type="dxa"/>
            <w:gridSpan w:val="2"/>
          </w:tcPr>
          <w:p w14:paraId="3665BE30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3DFF5E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7AA15F" w14:textId="32C6D39B" w:rsidR="007D2282" w:rsidRPr="00F901B8" w:rsidRDefault="000D04C6" w:rsidP="005151DA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</w:t>
            </w:r>
            <w:r w:rsidR="005E63A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4A2D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4A2D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</w:t>
            </w:r>
          </w:p>
        </w:tc>
        <w:tc>
          <w:tcPr>
            <w:tcW w:w="270" w:type="dxa"/>
          </w:tcPr>
          <w:p w14:paraId="648DACD3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2C0979" w14:textId="4992AC03" w:rsidR="007D2282" w:rsidRPr="00F901B8" w:rsidRDefault="000D04C6" w:rsidP="005151D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B45A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B45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</w:tr>
    </w:tbl>
    <w:p w14:paraId="62DE5B30" w14:textId="77777777" w:rsidR="007D2282" w:rsidRPr="00B94AAB" w:rsidRDefault="007D2282" w:rsidP="007D228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35"/>
        <w:gridCol w:w="1430"/>
        <w:gridCol w:w="235"/>
        <w:gridCol w:w="1243"/>
        <w:gridCol w:w="235"/>
        <w:gridCol w:w="1300"/>
        <w:gridCol w:w="41"/>
        <w:gridCol w:w="228"/>
        <w:gridCol w:w="8"/>
        <w:gridCol w:w="1315"/>
      </w:tblGrid>
      <w:tr w:rsidR="007D2282" w:rsidRPr="00F901B8" w14:paraId="795D6D58" w14:textId="77777777" w:rsidTr="00C575BD">
        <w:tc>
          <w:tcPr>
            <w:tcW w:w="3235" w:type="dxa"/>
          </w:tcPr>
          <w:p w14:paraId="075D2AEA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</w:rPr>
            </w:pPr>
          </w:p>
        </w:tc>
        <w:tc>
          <w:tcPr>
            <w:tcW w:w="6035" w:type="dxa"/>
            <w:gridSpan w:val="9"/>
          </w:tcPr>
          <w:p w14:paraId="1C440AC2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F901B8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7D2282" w:rsidRPr="00F901B8" w14:paraId="5065934E" w14:textId="77777777" w:rsidTr="00C575BD">
        <w:tc>
          <w:tcPr>
            <w:tcW w:w="3235" w:type="dxa"/>
          </w:tcPr>
          <w:p w14:paraId="1038C401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</w:rPr>
            </w:pPr>
          </w:p>
        </w:tc>
        <w:tc>
          <w:tcPr>
            <w:tcW w:w="2908" w:type="dxa"/>
            <w:gridSpan w:val="3"/>
          </w:tcPr>
          <w:p w14:paraId="6CC417BA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901B8">
              <w:rPr>
                <w:rFonts w:asciiTheme="majorBidi" w:hAnsiTheme="majorBidi" w:cstheme="majorBidi"/>
                <w:bCs/>
                <w:cs/>
              </w:rPr>
              <w:t>สินทรัพย์</w:t>
            </w:r>
          </w:p>
        </w:tc>
        <w:tc>
          <w:tcPr>
            <w:tcW w:w="235" w:type="dxa"/>
          </w:tcPr>
          <w:p w14:paraId="39CF31B5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892" w:type="dxa"/>
            <w:gridSpan w:val="5"/>
          </w:tcPr>
          <w:p w14:paraId="5CB2BF66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F901B8">
              <w:rPr>
                <w:rFonts w:asciiTheme="majorBidi" w:hAnsiTheme="majorBidi" w:cstheme="majorBidi"/>
                <w:bCs/>
                <w:cs/>
              </w:rPr>
              <w:t>หนี้สิน</w:t>
            </w:r>
          </w:p>
        </w:tc>
      </w:tr>
      <w:tr w:rsidR="007D2282" w:rsidRPr="00F901B8" w14:paraId="7377A696" w14:textId="77777777" w:rsidTr="00C575BD">
        <w:tc>
          <w:tcPr>
            <w:tcW w:w="3235" w:type="dxa"/>
          </w:tcPr>
          <w:p w14:paraId="63D0FCB6" w14:textId="313F637D" w:rsidR="007D2282" w:rsidRPr="00713DA5" w:rsidRDefault="00792BC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  <w:r w:rsidRPr="00713DA5">
              <w:rPr>
                <w:rFonts w:asciiTheme="majorBidi" w:hAnsiTheme="majorBidi" w:cstheme="majorBidi"/>
                <w:b/>
                <w:i/>
                <w:iCs/>
              </w:rPr>
              <w:t xml:space="preserve">31 </w:t>
            </w:r>
            <w:r w:rsidRPr="00713DA5">
              <w:rPr>
                <w:rFonts w:asciiTheme="majorBidi" w:hAnsiTheme="majorBidi" w:cstheme="majorBidi" w:hint="cs"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430" w:type="dxa"/>
            <w:vAlign w:val="center"/>
          </w:tcPr>
          <w:p w14:paraId="637BC91A" w14:textId="4EFDB366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F901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5" w:type="dxa"/>
            <w:vAlign w:val="center"/>
          </w:tcPr>
          <w:p w14:paraId="1EDED55F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vAlign w:val="center"/>
          </w:tcPr>
          <w:p w14:paraId="65AC58B4" w14:textId="75D82864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F901B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35" w:type="dxa"/>
          </w:tcPr>
          <w:p w14:paraId="1FD3DE44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gridSpan w:val="2"/>
            <w:vAlign w:val="center"/>
          </w:tcPr>
          <w:p w14:paraId="1E028742" w14:textId="00928A74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F901B8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6" w:type="dxa"/>
            <w:gridSpan w:val="2"/>
            <w:vAlign w:val="center"/>
          </w:tcPr>
          <w:p w14:paraId="620BBD6D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vAlign w:val="center"/>
          </w:tcPr>
          <w:p w14:paraId="776EDF41" w14:textId="10D63D04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F901B8">
              <w:rPr>
                <w:rFonts w:asciiTheme="majorBidi" w:hAnsiTheme="majorBidi" w:cstheme="majorBidi"/>
              </w:rPr>
              <w:t>2563</w:t>
            </w:r>
          </w:p>
        </w:tc>
      </w:tr>
      <w:tr w:rsidR="007D2282" w:rsidRPr="00F901B8" w14:paraId="4A5DEA7A" w14:textId="77777777" w:rsidTr="00C575BD">
        <w:tc>
          <w:tcPr>
            <w:tcW w:w="3235" w:type="dxa"/>
          </w:tcPr>
          <w:p w14:paraId="503ED0F0" w14:textId="77777777" w:rsidR="007D2282" w:rsidRPr="00F901B8" w:rsidRDefault="007D2282" w:rsidP="00C575B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35" w:type="dxa"/>
            <w:gridSpan w:val="9"/>
          </w:tcPr>
          <w:p w14:paraId="14E25830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1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F901B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D2282" w:rsidRPr="00F901B8" w14:paraId="53B563D2" w14:textId="77777777" w:rsidTr="00C575BD">
        <w:tc>
          <w:tcPr>
            <w:tcW w:w="3235" w:type="dxa"/>
          </w:tcPr>
          <w:p w14:paraId="0FF91746" w14:textId="77777777" w:rsidR="007D2282" w:rsidRPr="00F901B8" w:rsidRDefault="007D2282" w:rsidP="00C575BD">
            <w:pPr>
              <w:rPr>
                <w:rFonts w:asciiTheme="majorBidi" w:hAnsiTheme="majorBidi" w:cstheme="majorBidi"/>
                <w:cs/>
              </w:rPr>
            </w:pPr>
            <w:r w:rsidRPr="00F901B8">
              <w:rPr>
                <w:rFonts w:asciiTheme="majorBidi" w:hAnsiTheme="majorBidi" w:cstheme="majorBidi"/>
                <w:cs/>
              </w:rPr>
              <w:t>ส่วนงานที่รายงาน</w:t>
            </w:r>
            <w:r w:rsidRPr="00F901B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30" w:type="dxa"/>
          </w:tcPr>
          <w:p w14:paraId="61FEA0CF" w14:textId="6FB4B8BC" w:rsidR="007D2282" w:rsidRPr="00F901B8" w:rsidRDefault="007E7426" w:rsidP="00C575B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0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8,599.67</w:t>
            </w:r>
          </w:p>
        </w:tc>
        <w:tc>
          <w:tcPr>
            <w:tcW w:w="235" w:type="dxa"/>
          </w:tcPr>
          <w:p w14:paraId="006C10E0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3" w:type="dxa"/>
          </w:tcPr>
          <w:p w14:paraId="4CD01586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1B8">
              <w:rPr>
                <w:rFonts w:asciiTheme="majorBidi" w:hAnsiTheme="majorBidi" w:cstheme="majorBidi"/>
                <w:sz w:val="30"/>
                <w:szCs w:val="30"/>
              </w:rPr>
              <w:t>9,280.03</w:t>
            </w:r>
          </w:p>
        </w:tc>
        <w:tc>
          <w:tcPr>
            <w:tcW w:w="235" w:type="dxa"/>
          </w:tcPr>
          <w:p w14:paraId="65D69FB4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00" w:type="dxa"/>
          </w:tcPr>
          <w:p w14:paraId="75B9A284" w14:textId="79280384" w:rsidR="007D2282" w:rsidRPr="00F901B8" w:rsidRDefault="007E7426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(5,164.32)</w:t>
            </w:r>
          </w:p>
        </w:tc>
        <w:tc>
          <w:tcPr>
            <w:tcW w:w="269" w:type="dxa"/>
            <w:gridSpan w:val="2"/>
          </w:tcPr>
          <w:p w14:paraId="6D9C91E5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23" w:type="dxa"/>
            <w:gridSpan w:val="2"/>
          </w:tcPr>
          <w:p w14:paraId="2A95E66B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901B8">
              <w:rPr>
                <w:rFonts w:asciiTheme="majorBidi" w:hAnsiTheme="majorBidi" w:cstheme="majorBidi"/>
                <w:sz w:val="30"/>
                <w:szCs w:val="30"/>
              </w:rPr>
              <w:t>(5,854.31)</w:t>
            </w:r>
          </w:p>
        </w:tc>
      </w:tr>
      <w:tr w:rsidR="007D2282" w:rsidRPr="00F901B8" w14:paraId="125BCBEE" w14:textId="77777777" w:rsidTr="00C575BD">
        <w:tc>
          <w:tcPr>
            <w:tcW w:w="3235" w:type="dxa"/>
          </w:tcPr>
          <w:p w14:paraId="70C35E08" w14:textId="0CC9984B" w:rsidR="007D2282" w:rsidRPr="00F901B8" w:rsidRDefault="007D2282" w:rsidP="00C575BD">
            <w:pPr>
              <w:rPr>
                <w:rFonts w:asciiTheme="majorBidi" w:hAnsiTheme="majorBidi" w:cstheme="majorBidi"/>
                <w:cs/>
              </w:rPr>
            </w:pPr>
            <w:r w:rsidRPr="00F901B8">
              <w:rPr>
                <w:rFonts w:asciiTheme="majorBidi" w:hAnsiTheme="majorBidi" w:cstheme="majorBidi"/>
                <w:cs/>
              </w:rPr>
              <w:t>ส่วนงานอื่น</w:t>
            </w:r>
            <w:r w:rsidR="00713DA5">
              <w:rPr>
                <w:rFonts w:asciiTheme="majorBidi" w:hAnsiTheme="majorBidi" w:cstheme="majorBidi" w:hint="cs"/>
                <w:cs/>
              </w:rPr>
              <w:t>ๆ</w:t>
            </w:r>
          </w:p>
        </w:tc>
        <w:tc>
          <w:tcPr>
            <w:tcW w:w="1430" w:type="dxa"/>
            <w:vAlign w:val="bottom"/>
          </w:tcPr>
          <w:p w14:paraId="11FB4495" w14:textId="30D8A022" w:rsidR="007D2282" w:rsidRPr="004B5D93" w:rsidRDefault="007E7426" w:rsidP="00C575B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0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7,967.70</w:t>
            </w:r>
          </w:p>
        </w:tc>
        <w:tc>
          <w:tcPr>
            <w:tcW w:w="235" w:type="dxa"/>
            <w:vAlign w:val="bottom"/>
          </w:tcPr>
          <w:p w14:paraId="6F82BC5A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3" w:type="dxa"/>
            <w:vAlign w:val="bottom"/>
          </w:tcPr>
          <w:p w14:paraId="0580B9B1" w14:textId="3A728B1A" w:rsidR="007D2282" w:rsidRPr="009D052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0528">
              <w:rPr>
                <w:rFonts w:asciiTheme="majorBidi" w:hAnsiTheme="majorBidi" w:cstheme="majorBidi"/>
                <w:sz w:val="30"/>
                <w:szCs w:val="30"/>
              </w:rPr>
              <w:t>6,439.</w:t>
            </w:r>
            <w:r w:rsidR="009D0528" w:rsidRPr="009D05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235" w:type="dxa"/>
          </w:tcPr>
          <w:p w14:paraId="36606B7B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00" w:type="dxa"/>
            <w:vAlign w:val="bottom"/>
          </w:tcPr>
          <w:p w14:paraId="2C081FA8" w14:textId="0B797EDE" w:rsidR="007D2282" w:rsidRPr="00F901B8" w:rsidRDefault="007E7426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(1,546.42)</w:t>
            </w:r>
          </w:p>
        </w:tc>
        <w:tc>
          <w:tcPr>
            <w:tcW w:w="269" w:type="dxa"/>
            <w:gridSpan w:val="2"/>
            <w:vAlign w:val="bottom"/>
          </w:tcPr>
          <w:p w14:paraId="4EB33EEE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4D821491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901B8">
              <w:rPr>
                <w:rFonts w:asciiTheme="majorBidi" w:hAnsiTheme="majorBidi" w:cstheme="majorBidi"/>
                <w:sz w:val="30"/>
                <w:szCs w:val="30"/>
              </w:rPr>
              <w:t>(524.08)</w:t>
            </w:r>
          </w:p>
        </w:tc>
      </w:tr>
      <w:tr w:rsidR="007D2282" w:rsidRPr="00F901B8" w14:paraId="1D23C849" w14:textId="77777777" w:rsidTr="00C575BD">
        <w:tc>
          <w:tcPr>
            <w:tcW w:w="3235" w:type="dxa"/>
          </w:tcPr>
          <w:p w14:paraId="66AB275A" w14:textId="77777777" w:rsidR="007D2282" w:rsidRPr="00F901B8" w:rsidRDefault="007D2282" w:rsidP="00C575BD">
            <w:pPr>
              <w:rPr>
                <w:rFonts w:asciiTheme="majorBidi" w:hAnsiTheme="majorBidi" w:cstheme="majorBidi"/>
                <w:cs/>
              </w:rPr>
            </w:pPr>
            <w:r w:rsidRPr="00207C15">
              <w:rPr>
                <w:rFonts w:asciiTheme="majorBidi" w:hAnsiTheme="majorBidi" w:cstheme="majorBidi" w:hint="cs"/>
                <w:cs/>
              </w:rPr>
              <w:t>ตัดรายการระหว่างส่วนงาน</w:t>
            </w:r>
          </w:p>
        </w:tc>
        <w:tc>
          <w:tcPr>
            <w:tcW w:w="1430" w:type="dxa"/>
            <w:vAlign w:val="bottom"/>
          </w:tcPr>
          <w:p w14:paraId="4F1182E2" w14:textId="77777777" w:rsidR="007D2282" w:rsidRPr="00F901B8" w:rsidRDefault="007D2282" w:rsidP="00C575B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0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vAlign w:val="bottom"/>
          </w:tcPr>
          <w:p w14:paraId="6DD6F41C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3" w:type="dxa"/>
            <w:vAlign w:val="bottom"/>
          </w:tcPr>
          <w:p w14:paraId="6A5FD878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A006EFF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00" w:type="dxa"/>
            <w:vAlign w:val="bottom"/>
          </w:tcPr>
          <w:p w14:paraId="7DAF330E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45469B31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40BC916D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282" w:rsidRPr="00F901B8" w14:paraId="18481DFB" w14:textId="77777777" w:rsidTr="00C575BD">
        <w:tc>
          <w:tcPr>
            <w:tcW w:w="3235" w:type="dxa"/>
          </w:tcPr>
          <w:p w14:paraId="00C74927" w14:textId="77777777" w:rsidR="007D2282" w:rsidRPr="00F901B8" w:rsidRDefault="007D2282" w:rsidP="00C575BD">
            <w:pPr>
              <w:rPr>
                <w:rFonts w:asciiTheme="majorBidi" w:hAnsiTheme="majorBidi" w:cstheme="majorBidi"/>
                <w:cs/>
              </w:rPr>
            </w:pPr>
            <w:r w:rsidRPr="00F901B8">
              <w:rPr>
                <w:rFonts w:asciiTheme="majorBidi" w:hAnsiTheme="majorBidi" w:cstheme="majorBidi" w:hint="cs"/>
                <w:cs/>
              </w:rPr>
              <w:t>- เงินลงทุน</w:t>
            </w:r>
            <w:r w:rsidRPr="00F901B8">
              <w:rPr>
                <w:rFonts w:asciiTheme="majorBidi" w:hAnsiTheme="majorBidi" w:cstheme="majorBidi"/>
                <w:cs/>
              </w:rPr>
              <w:t>ใน</w:t>
            </w:r>
            <w:r w:rsidRPr="00F901B8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430" w:type="dxa"/>
          </w:tcPr>
          <w:p w14:paraId="784E0C38" w14:textId="047EB5DF" w:rsidR="007D2282" w:rsidRPr="00F901B8" w:rsidRDefault="007E7426" w:rsidP="00C575B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0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(4,754.78)</w:t>
            </w:r>
          </w:p>
        </w:tc>
        <w:tc>
          <w:tcPr>
            <w:tcW w:w="235" w:type="dxa"/>
          </w:tcPr>
          <w:p w14:paraId="6537C33E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3" w:type="dxa"/>
          </w:tcPr>
          <w:p w14:paraId="274A137E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01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(4,715.38)</w:t>
            </w:r>
          </w:p>
        </w:tc>
        <w:tc>
          <w:tcPr>
            <w:tcW w:w="235" w:type="dxa"/>
          </w:tcPr>
          <w:p w14:paraId="5FDA86D0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00" w:type="dxa"/>
          </w:tcPr>
          <w:p w14:paraId="5D72C2AF" w14:textId="75926648" w:rsidR="007D2282" w:rsidRPr="00F901B8" w:rsidRDefault="007E7426" w:rsidP="00C575B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16A3ADB6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23" w:type="dxa"/>
            <w:gridSpan w:val="2"/>
          </w:tcPr>
          <w:p w14:paraId="204BD571" w14:textId="77777777" w:rsidR="007D2282" w:rsidRPr="00F901B8" w:rsidRDefault="007D2282" w:rsidP="00C575B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01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D2282" w:rsidRPr="00F901B8" w14:paraId="1BCE79B2" w14:textId="77777777" w:rsidTr="00C575BD">
        <w:tc>
          <w:tcPr>
            <w:tcW w:w="3235" w:type="dxa"/>
          </w:tcPr>
          <w:p w14:paraId="21B2D611" w14:textId="77777777" w:rsidR="007D2282" w:rsidRPr="00F901B8" w:rsidRDefault="007D2282" w:rsidP="00C575BD">
            <w:pPr>
              <w:rPr>
                <w:rFonts w:asciiTheme="majorBidi" w:hAnsiTheme="majorBidi" w:cstheme="majorBidi"/>
              </w:rPr>
            </w:pPr>
            <w:r w:rsidRPr="00F901B8">
              <w:rPr>
                <w:rFonts w:asciiTheme="majorBidi" w:hAnsiTheme="majorBidi" w:cstheme="majorBidi" w:hint="cs"/>
                <w:cs/>
              </w:rPr>
              <w:t>- อื่นๆ</w:t>
            </w:r>
          </w:p>
        </w:tc>
        <w:tc>
          <w:tcPr>
            <w:tcW w:w="1430" w:type="dxa"/>
          </w:tcPr>
          <w:p w14:paraId="64CB0046" w14:textId="5D989614" w:rsidR="007D2282" w:rsidRPr="00F901B8" w:rsidRDefault="007E7426" w:rsidP="00C575B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0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(507.82)</w:t>
            </w:r>
          </w:p>
        </w:tc>
        <w:tc>
          <w:tcPr>
            <w:tcW w:w="235" w:type="dxa"/>
          </w:tcPr>
          <w:p w14:paraId="5AD65CD0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3" w:type="dxa"/>
          </w:tcPr>
          <w:p w14:paraId="6CB37A2A" w14:textId="77777777" w:rsidR="007D2282" w:rsidRPr="005C67CF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67CF">
              <w:rPr>
                <w:rFonts w:asciiTheme="majorBidi" w:hAnsiTheme="majorBidi" w:cstheme="majorBidi"/>
                <w:sz w:val="30"/>
                <w:szCs w:val="30"/>
              </w:rPr>
              <w:t>124.68</w:t>
            </w:r>
          </w:p>
        </w:tc>
        <w:tc>
          <w:tcPr>
            <w:tcW w:w="235" w:type="dxa"/>
          </w:tcPr>
          <w:p w14:paraId="3C629EF6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00" w:type="dxa"/>
            <w:vAlign w:val="bottom"/>
          </w:tcPr>
          <w:p w14:paraId="2E790707" w14:textId="06A67F03" w:rsidR="007D2282" w:rsidRPr="00F901B8" w:rsidRDefault="007E7426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707.73</w:t>
            </w:r>
          </w:p>
        </w:tc>
        <w:tc>
          <w:tcPr>
            <w:tcW w:w="269" w:type="dxa"/>
            <w:gridSpan w:val="2"/>
            <w:vAlign w:val="bottom"/>
          </w:tcPr>
          <w:p w14:paraId="740F7234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23" w:type="dxa"/>
            <w:gridSpan w:val="2"/>
            <w:vAlign w:val="bottom"/>
          </w:tcPr>
          <w:p w14:paraId="0F9D2CDB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01B8">
              <w:rPr>
                <w:rFonts w:asciiTheme="majorBidi" w:hAnsiTheme="majorBidi" w:cstheme="majorBidi"/>
                <w:sz w:val="30"/>
                <w:szCs w:val="30"/>
              </w:rPr>
              <w:t>151.36</w:t>
            </w:r>
          </w:p>
        </w:tc>
      </w:tr>
      <w:tr w:rsidR="007D2282" w:rsidRPr="00F901B8" w14:paraId="778F677A" w14:textId="77777777" w:rsidTr="00C575BD">
        <w:tc>
          <w:tcPr>
            <w:tcW w:w="3235" w:type="dxa"/>
          </w:tcPr>
          <w:p w14:paraId="5B1F549D" w14:textId="77777777" w:rsidR="007D2282" w:rsidRPr="00F901B8" w:rsidRDefault="007D2282" w:rsidP="00C575BD">
            <w:pPr>
              <w:rPr>
                <w:rFonts w:asciiTheme="majorBidi" w:hAnsiTheme="majorBidi" w:cstheme="majorBidi"/>
                <w:cs/>
              </w:rPr>
            </w:pPr>
            <w:r w:rsidRPr="00F901B8">
              <w:rPr>
                <w:rFonts w:asciiTheme="majorBidi" w:hAnsiTheme="majorBidi" w:cstheme="majorBidi"/>
                <w:cs/>
              </w:rPr>
              <w:t>จำนวนที่ไม่ได้ปันส่วน</w:t>
            </w:r>
          </w:p>
        </w:tc>
        <w:tc>
          <w:tcPr>
            <w:tcW w:w="1430" w:type="dxa"/>
          </w:tcPr>
          <w:p w14:paraId="5BFDF8A7" w14:textId="77777777" w:rsidR="007D2282" w:rsidRPr="00F901B8" w:rsidRDefault="007D2282" w:rsidP="00C575B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0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393914E8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3" w:type="dxa"/>
          </w:tcPr>
          <w:p w14:paraId="5DE3D3E2" w14:textId="77777777" w:rsidR="007D2282" w:rsidRPr="009D052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08446982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00" w:type="dxa"/>
          </w:tcPr>
          <w:p w14:paraId="439062FD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  <w:gridSpan w:val="2"/>
          </w:tcPr>
          <w:p w14:paraId="153257AF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23" w:type="dxa"/>
            <w:gridSpan w:val="2"/>
          </w:tcPr>
          <w:p w14:paraId="475A8AE6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2282" w:rsidRPr="00F901B8" w14:paraId="3F561224" w14:textId="77777777" w:rsidTr="00C575BD">
        <w:tc>
          <w:tcPr>
            <w:tcW w:w="3235" w:type="dxa"/>
          </w:tcPr>
          <w:p w14:paraId="5381AFED" w14:textId="77777777" w:rsidR="007D2282" w:rsidRPr="00F901B8" w:rsidRDefault="007D2282" w:rsidP="00C575BD">
            <w:pPr>
              <w:rPr>
                <w:rFonts w:asciiTheme="majorBidi" w:hAnsiTheme="majorBidi" w:cstheme="majorBidi"/>
                <w:cs/>
              </w:rPr>
            </w:pPr>
            <w:r w:rsidRPr="00F901B8">
              <w:rPr>
                <w:rFonts w:asciiTheme="majorBidi" w:hAnsiTheme="majorBidi" w:cstheme="majorBidi" w:hint="cs"/>
              </w:rPr>
              <w:t xml:space="preserve">- </w:t>
            </w:r>
            <w:r w:rsidRPr="00F901B8">
              <w:rPr>
                <w:rFonts w:asciiTheme="majorBidi" w:hAnsiTheme="majorBidi" w:cstheme="majorBidi" w:hint="cs"/>
                <w:cs/>
              </w:rPr>
              <w:t>ค่าความนิยม</w:t>
            </w:r>
          </w:p>
        </w:tc>
        <w:tc>
          <w:tcPr>
            <w:tcW w:w="1430" w:type="dxa"/>
          </w:tcPr>
          <w:p w14:paraId="3146F3A3" w14:textId="7879A2F4" w:rsidR="007D2282" w:rsidRPr="00F901B8" w:rsidRDefault="007E7426" w:rsidP="00C575B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20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67CF">
              <w:rPr>
                <w:rFonts w:asciiTheme="majorBidi" w:hAnsiTheme="majorBidi" w:cstheme="majorBidi"/>
                <w:sz w:val="30"/>
                <w:szCs w:val="30"/>
              </w:rPr>
              <w:t>1,602.33</w:t>
            </w:r>
          </w:p>
        </w:tc>
        <w:tc>
          <w:tcPr>
            <w:tcW w:w="235" w:type="dxa"/>
          </w:tcPr>
          <w:p w14:paraId="09FD7435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43" w:type="dxa"/>
          </w:tcPr>
          <w:p w14:paraId="5B5FCD60" w14:textId="77777777" w:rsidR="007D2282" w:rsidRPr="005C67CF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C67CF">
              <w:rPr>
                <w:rFonts w:asciiTheme="majorBidi" w:hAnsiTheme="majorBidi" w:cstheme="majorBidi"/>
                <w:sz w:val="30"/>
                <w:szCs w:val="30"/>
              </w:rPr>
              <w:t>1,602.33</w:t>
            </w:r>
          </w:p>
        </w:tc>
        <w:tc>
          <w:tcPr>
            <w:tcW w:w="235" w:type="dxa"/>
          </w:tcPr>
          <w:p w14:paraId="0556B797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00" w:type="dxa"/>
          </w:tcPr>
          <w:p w14:paraId="6ACDDBEB" w14:textId="609892F4" w:rsidR="007D2282" w:rsidRPr="00F901B8" w:rsidRDefault="007E7426" w:rsidP="00C575B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767AABD2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23" w:type="dxa"/>
            <w:gridSpan w:val="2"/>
          </w:tcPr>
          <w:p w14:paraId="5B1E9564" w14:textId="77777777" w:rsidR="007D2282" w:rsidRPr="00F901B8" w:rsidRDefault="007D2282" w:rsidP="00C575B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01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D2282" w:rsidRPr="00F901B8" w14:paraId="250A17D2" w14:textId="77777777" w:rsidTr="00C575BD">
        <w:tc>
          <w:tcPr>
            <w:tcW w:w="3235" w:type="dxa"/>
          </w:tcPr>
          <w:p w14:paraId="6402CFBC" w14:textId="77777777" w:rsidR="007D2282" w:rsidRPr="00F901B8" w:rsidRDefault="007D2282" w:rsidP="00C575BD">
            <w:pPr>
              <w:rPr>
                <w:rFonts w:asciiTheme="majorBidi" w:hAnsiTheme="majorBidi" w:cstheme="majorBidi"/>
                <w:b/>
                <w:bCs/>
              </w:rPr>
            </w:pPr>
            <w:r w:rsidRPr="00F901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5AE84546" w14:textId="673EA421" w:rsidR="007D2282" w:rsidRPr="00F901B8" w:rsidRDefault="007E7426" w:rsidP="00C575BD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12,907.10</w:t>
            </w:r>
          </w:p>
        </w:tc>
        <w:tc>
          <w:tcPr>
            <w:tcW w:w="235" w:type="dxa"/>
          </w:tcPr>
          <w:p w14:paraId="1BB67070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410442A4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1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12,731.47</w:t>
            </w:r>
          </w:p>
        </w:tc>
        <w:tc>
          <w:tcPr>
            <w:tcW w:w="235" w:type="dxa"/>
          </w:tcPr>
          <w:p w14:paraId="5B7D7221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0530C" w14:textId="7F3FFDB7" w:rsidR="007D2282" w:rsidRPr="00F901B8" w:rsidRDefault="007E7426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(6,003.01)</w:t>
            </w:r>
          </w:p>
        </w:tc>
        <w:tc>
          <w:tcPr>
            <w:tcW w:w="269" w:type="dxa"/>
            <w:gridSpan w:val="2"/>
            <w:vAlign w:val="bottom"/>
          </w:tcPr>
          <w:p w14:paraId="19CEE541" w14:textId="77777777" w:rsidR="007D2282" w:rsidRPr="00F901B8" w:rsidRDefault="007D2282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DA5B0" w14:textId="77777777" w:rsidR="007D2282" w:rsidRPr="00F901B8" w:rsidRDefault="007D2282" w:rsidP="00C575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1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(6,227.03)</w:t>
            </w:r>
          </w:p>
        </w:tc>
      </w:tr>
    </w:tbl>
    <w:p w14:paraId="12567B38" w14:textId="485EAD81" w:rsidR="007D2282" w:rsidRDefault="007D2282" w:rsidP="00577D5D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</w:rPr>
      </w:pPr>
    </w:p>
    <w:p w14:paraId="73331A48" w14:textId="0A8435FE" w:rsidR="00145CB1" w:rsidRDefault="00145CB1" w:rsidP="00577D5D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</w:rPr>
      </w:pPr>
    </w:p>
    <w:p w14:paraId="0D18123D" w14:textId="6F807424" w:rsidR="00145CB1" w:rsidRDefault="00145CB1" w:rsidP="00577D5D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</w:rPr>
      </w:pPr>
    </w:p>
    <w:p w14:paraId="2DF47BF2" w14:textId="1743B7ED" w:rsidR="00145CB1" w:rsidRDefault="00145CB1" w:rsidP="00577D5D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BF3BDBE" w14:textId="70C2CFCD" w:rsidR="00145CB1" w:rsidRDefault="00145CB1" w:rsidP="00577D5D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67F5D44" w14:textId="28B3E038" w:rsidR="007D2282" w:rsidRPr="007D2282" w:rsidRDefault="007D2282" w:rsidP="00577D5D">
      <w:pPr>
        <w:spacing w:line="240" w:lineRule="auto"/>
        <w:ind w:left="547" w:right="101"/>
        <w:jc w:val="both"/>
        <w:rPr>
          <w:rFonts w:asciiTheme="majorBidi" w:hAnsiTheme="majorBidi" w:cstheme="majorBidi"/>
          <w:i/>
          <w:iCs/>
        </w:rPr>
      </w:pPr>
      <w:r w:rsidRPr="007D2282">
        <w:rPr>
          <w:rFonts w:asciiTheme="majorBidi" w:hAnsiTheme="majorBidi" w:cstheme="majorBidi"/>
          <w:i/>
          <w:iCs/>
          <w:cs/>
        </w:rPr>
        <w:lastRenderedPageBreak/>
        <w:t>ส่วนงานภูมิศาสตร์</w:t>
      </w:r>
    </w:p>
    <w:p w14:paraId="52890C82" w14:textId="6EB1BF73" w:rsidR="007D2282" w:rsidRDefault="007D2282" w:rsidP="00577D5D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</w:rPr>
      </w:pPr>
    </w:p>
    <w:p w14:paraId="340A9205" w14:textId="4C888747" w:rsidR="007D2282" w:rsidRDefault="007D2282" w:rsidP="007D2282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  <w:r w:rsidRPr="007D2282">
        <w:rPr>
          <w:rFonts w:asciiTheme="majorBidi" w:hAnsiTheme="majorBidi" w:cstheme="majorBidi"/>
          <w:cs/>
        </w:rPr>
        <w:t>กลุ่มบริษัทดำเนินธุรกิจเฉพาะในประเทศเท่านั้น</w:t>
      </w:r>
      <w:r>
        <w:rPr>
          <w:rFonts w:asciiTheme="majorBidi" w:hAnsiTheme="majorBidi" w:cstheme="majorBidi" w:hint="cs"/>
          <w:cs/>
        </w:rPr>
        <w:t xml:space="preserve"> </w:t>
      </w:r>
      <w:r w:rsidRPr="007D2282">
        <w:rPr>
          <w:rFonts w:asciiTheme="majorBidi" w:hAnsiTheme="majorBidi" w:cstheme="majorBidi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2CBA7AD9" w14:textId="77777777" w:rsidR="00713DA5" w:rsidRDefault="00713DA5" w:rsidP="007D2282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p w14:paraId="06489F45" w14:textId="77777777" w:rsidR="00713DA5" w:rsidRPr="007D2282" w:rsidRDefault="00713DA5" w:rsidP="00713DA5">
      <w:pPr>
        <w:spacing w:line="240" w:lineRule="auto"/>
        <w:ind w:left="547" w:right="101"/>
        <w:jc w:val="both"/>
        <w:rPr>
          <w:rFonts w:asciiTheme="majorBidi" w:hAnsiTheme="majorBidi" w:cstheme="majorBidi"/>
          <w:color w:val="0000CC"/>
        </w:rPr>
      </w:pPr>
      <w:r w:rsidRPr="007D2282">
        <w:rPr>
          <w:rFonts w:asciiTheme="majorBidi" w:hAnsiTheme="majorBidi" w:cstheme="majorBidi"/>
          <w:i/>
          <w:iCs/>
          <w:cs/>
        </w:rPr>
        <w:t>ลูกค้ารายใหญ่</w:t>
      </w:r>
      <w:bookmarkStart w:id="7" w:name="_Hlk30165379"/>
    </w:p>
    <w:bookmarkEnd w:id="7"/>
    <w:p w14:paraId="2B12D363" w14:textId="77777777" w:rsidR="00713DA5" w:rsidRPr="00145CB1" w:rsidRDefault="00713DA5" w:rsidP="00145CB1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p w14:paraId="0C445516" w14:textId="3146F7B8" w:rsidR="00713DA5" w:rsidRPr="008C7CC6" w:rsidRDefault="00713DA5" w:rsidP="00713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4C137A">
        <w:rPr>
          <w:rFonts w:asciiTheme="majorBidi" w:hAnsiTheme="majorBidi" w:cstheme="majorBidi"/>
          <w:cs/>
        </w:rPr>
        <w:t xml:space="preserve">รายได้จากลูกค้ารายหนึ่งจากส่วนงานที่ </w:t>
      </w:r>
      <w:r w:rsidRPr="004C137A">
        <w:rPr>
          <w:rFonts w:asciiTheme="majorBidi" w:hAnsiTheme="majorBidi" w:cstheme="majorBidi"/>
        </w:rPr>
        <w:t xml:space="preserve">1 </w:t>
      </w:r>
      <w:r w:rsidRPr="004C137A">
        <w:rPr>
          <w:rFonts w:asciiTheme="majorBidi" w:hAnsiTheme="majorBidi" w:cstheme="majorBidi"/>
          <w:cs/>
        </w:rPr>
        <w:t xml:space="preserve">และ </w:t>
      </w:r>
      <w:r w:rsidRPr="004C137A">
        <w:rPr>
          <w:rFonts w:asciiTheme="majorBidi" w:hAnsiTheme="majorBidi" w:cstheme="majorBidi"/>
        </w:rPr>
        <w:t xml:space="preserve">2 </w:t>
      </w:r>
      <w:r w:rsidRPr="004C137A">
        <w:rPr>
          <w:rFonts w:asciiTheme="majorBidi" w:hAnsiTheme="majorBidi" w:cstheme="majorBidi"/>
          <w:cs/>
        </w:rPr>
        <w:t>ของกลุ่มบริษัทเป็น</w:t>
      </w:r>
      <w:r w:rsidRPr="004C137A">
        <w:rPr>
          <w:rFonts w:asciiTheme="majorBidi" w:hAnsiTheme="majorBidi" w:cstheme="majorBidi" w:hint="cs"/>
          <w:cs/>
        </w:rPr>
        <w:t>จำนวน</w:t>
      </w:r>
      <w:r w:rsidRPr="004C137A">
        <w:rPr>
          <w:rFonts w:asciiTheme="majorBidi" w:hAnsiTheme="majorBidi" w:cstheme="majorBidi"/>
          <w:cs/>
        </w:rPr>
        <w:t>เงินประมาณ</w:t>
      </w:r>
      <w:r w:rsidRPr="004C137A">
        <w:rPr>
          <w:rFonts w:asciiTheme="majorBidi" w:hAnsiTheme="majorBidi" w:cstheme="majorBidi"/>
        </w:rPr>
        <w:t xml:space="preserve"> 11,860 </w:t>
      </w:r>
      <w:r w:rsidRPr="004C137A">
        <w:rPr>
          <w:rFonts w:asciiTheme="majorBidi" w:hAnsiTheme="majorBidi" w:cstheme="majorBidi"/>
          <w:cs/>
        </w:rPr>
        <w:t>ล้านบาท</w:t>
      </w:r>
      <w:r w:rsidRPr="001B4887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cs/>
        </w:rPr>
        <w:br/>
      </w:r>
      <w:r w:rsidRPr="001B4887">
        <w:rPr>
          <w:rFonts w:asciiTheme="majorBidi" w:hAnsiTheme="majorBidi" w:cstheme="majorBidi"/>
          <w:i/>
          <w:iCs/>
          <w:cs/>
        </w:rPr>
        <w:t>(</w:t>
      </w:r>
      <w:r w:rsidRPr="001B4887">
        <w:rPr>
          <w:rFonts w:asciiTheme="majorBidi" w:hAnsiTheme="majorBidi" w:cstheme="majorBidi"/>
          <w:i/>
          <w:iCs/>
        </w:rPr>
        <w:t>256</w:t>
      </w:r>
      <w:r>
        <w:rPr>
          <w:rFonts w:asciiTheme="majorBidi" w:hAnsiTheme="majorBidi" w:cstheme="majorBidi"/>
          <w:i/>
          <w:iCs/>
        </w:rPr>
        <w:t>3</w:t>
      </w:r>
      <w:r w:rsidRPr="001B4887">
        <w:rPr>
          <w:rFonts w:asciiTheme="majorBidi" w:hAnsiTheme="majorBidi" w:cstheme="majorBidi"/>
          <w:i/>
          <w:iCs/>
        </w:rPr>
        <w:t xml:space="preserve">: </w:t>
      </w:r>
      <w:r>
        <w:rPr>
          <w:rFonts w:asciiTheme="majorBidi" w:hAnsiTheme="majorBidi" w:cstheme="majorBidi"/>
          <w:i/>
          <w:iCs/>
        </w:rPr>
        <w:t>9</w:t>
      </w:r>
      <w:r w:rsidRPr="00477794">
        <w:rPr>
          <w:rFonts w:asciiTheme="majorBidi" w:hAnsiTheme="majorBidi" w:cstheme="majorBidi"/>
          <w:i/>
          <w:iCs/>
        </w:rPr>
        <w:t>,</w:t>
      </w:r>
      <w:r>
        <w:rPr>
          <w:rFonts w:asciiTheme="majorBidi" w:hAnsiTheme="majorBidi" w:cstheme="majorBidi"/>
          <w:i/>
          <w:iCs/>
        </w:rPr>
        <w:t>86</w:t>
      </w:r>
      <w:r w:rsidRPr="00477794">
        <w:rPr>
          <w:rFonts w:asciiTheme="majorBidi" w:hAnsiTheme="majorBidi" w:cstheme="majorBidi"/>
          <w:i/>
          <w:iCs/>
        </w:rPr>
        <w:t>0</w:t>
      </w:r>
      <w:r w:rsidRPr="001B4887">
        <w:rPr>
          <w:rFonts w:asciiTheme="majorBidi" w:hAnsiTheme="majorBidi" w:cstheme="majorBidi" w:hint="cs"/>
          <w:i/>
          <w:iCs/>
          <w:cs/>
        </w:rPr>
        <w:t xml:space="preserve"> </w:t>
      </w:r>
      <w:r w:rsidRPr="001B4887">
        <w:rPr>
          <w:rFonts w:asciiTheme="majorBidi" w:hAnsiTheme="majorBidi" w:cstheme="majorBidi"/>
          <w:i/>
          <w:iCs/>
          <w:cs/>
        </w:rPr>
        <w:t xml:space="preserve">ล้านบาท) </w:t>
      </w:r>
      <w:r w:rsidRPr="001B4887">
        <w:rPr>
          <w:rFonts w:asciiTheme="majorBidi" w:hAnsiTheme="majorBidi" w:cstheme="majorBidi"/>
          <w:cs/>
        </w:rPr>
        <w:t>จากรายได้รวมของกลุ่มบริษัท</w:t>
      </w:r>
    </w:p>
    <w:p w14:paraId="773D2C72" w14:textId="77777777" w:rsidR="0016202F" w:rsidRPr="00145CB1" w:rsidRDefault="0016202F" w:rsidP="00145CB1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p w14:paraId="7F9D9E74" w14:textId="77777777" w:rsidR="001167A1" w:rsidRPr="00BF1313" w:rsidRDefault="001167A1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ค่าใช้จ่ายตามลักษณะ</w:t>
      </w:r>
    </w:p>
    <w:p w14:paraId="76D21F3D" w14:textId="77777777" w:rsidR="000F5767" w:rsidRPr="00145CB1" w:rsidRDefault="000F5767" w:rsidP="00145CB1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p w14:paraId="76055DC5" w14:textId="31F24FC6" w:rsidR="009E45D4" w:rsidRDefault="004762B0" w:rsidP="003E6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</w:pPr>
      <w:r w:rsidRPr="009310DE">
        <w:rPr>
          <w:rFonts w:hint="cs"/>
          <w:cs/>
        </w:rPr>
        <w:t>งบการเงินได้รวมการวิเคราะห์ค่าใช้จ่ายตามหน้าที่</w:t>
      </w:r>
      <w:r w:rsidR="0083727F" w:rsidRPr="009310DE">
        <w:rPr>
          <w:rFonts w:hint="cs"/>
        </w:rPr>
        <w:t xml:space="preserve"> </w:t>
      </w:r>
      <w:r w:rsidRPr="009310DE">
        <w:rPr>
          <w:rFonts w:hint="cs"/>
          <w:cs/>
        </w:rPr>
        <w:t>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37EB20B8" w14:textId="5252F8C0" w:rsidR="00BF6954" w:rsidRPr="00145CB1" w:rsidRDefault="00BF6954" w:rsidP="00145CB1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tbl>
      <w:tblPr>
        <w:tblW w:w="927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519"/>
        <w:gridCol w:w="1444"/>
        <w:gridCol w:w="1436"/>
        <w:gridCol w:w="1438"/>
        <w:gridCol w:w="1442"/>
      </w:tblGrid>
      <w:tr w:rsidR="00BF6954" w:rsidRPr="00BF1313" w14:paraId="653FB1E7" w14:textId="77777777" w:rsidTr="000A33DF">
        <w:trPr>
          <w:trHeight w:val="408"/>
        </w:trPr>
        <w:tc>
          <w:tcPr>
            <w:tcW w:w="1896" w:type="pct"/>
            <w:shd w:val="clear" w:color="auto" w:fill="auto"/>
          </w:tcPr>
          <w:p w14:paraId="15CDAE5D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2" w:type="pct"/>
            <w:gridSpan w:val="2"/>
            <w:shd w:val="clear" w:color="auto" w:fill="auto"/>
          </w:tcPr>
          <w:p w14:paraId="0EA6DD16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2" w:type="pct"/>
            <w:gridSpan w:val="2"/>
            <w:shd w:val="clear" w:color="auto" w:fill="auto"/>
          </w:tcPr>
          <w:p w14:paraId="327C4A6B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F6954" w:rsidRPr="00BF1313" w14:paraId="36CD7E8E" w14:textId="77777777" w:rsidTr="000A33DF">
        <w:trPr>
          <w:trHeight w:val="408"/>
        </w:trPr>
        <w:tc>
          <w:tcPr>
            <w:tcW w:w="1896" w:type="pct"/>
            <w:shd w:val="clear" w:color="auto" w:fill="auto"/>
          </w:tcPr>
          <w:p w14:paraId="7395F7AA" w14:textId="5DF7488C" w:rsidR="00BF6954" w:rsidRPr="00BF1313" w:rsidRDefault="00453259" w:rsidP="0045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CC0C2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สำหรับปีสิ้นสุดวันที่</w:t>
            </w:r>
            <w:r w:rsidRPr="00CC0C2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CC0C2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78" w:type="pct"/>
            <w:shd w:val="clear" w:color="auto" w:fill="auto"/>
          </w:tcPr>
          <w:p w14:paraId="6C16B753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74" w:type="pct"/>
            <w:shd w:val="clear" w:color="auto" w:fill="auto"/>
          </w:tcPr>
          <w:p w14:paraId="619625AB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775" w:type="pct"/>
            <w:shd w:val="clear" w:color="auto" w:fill="auto"/>
          </w:tcPr>
          <w:p w14:paraId="45692218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77" w:type="pct"/>
            <w:shd w:val="clear" w:color="auto" w:fill="auto"/>
          </w:tcPr>
          <w:p w14:paraId="5CA4BC02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F6954" w:rsidRPr="00BF1313" w14:paraId="32E6E0E0" w14:textId="77777777" w:rsidTr="000A33DF">
        <w:trPr>
          <w:trHeight w:val="408"/>
        </w:trPr>
        <w:tc>
          <w:tcPr>
            <w:tcW w:w="1896" w:type="pct"/>
            <w:shd w:val="clear" w:color="auto" w:fill="auto"/>
          </w:tcPr>
          <w:p w14:paraId="047CE1A9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4" w:type="pct"/>
            <w:gridSpan w:val="4"/>
            <w:shd w:val="clear" w:color="auto" w:fill="auto"/>
          </w:tcPr>
          <w:p w14:paraId="45E9BC3A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F6954" w:rsidRPr="00BF1313" w14:paraId="77D0298A" w14:textId="77777777" w:rsidTr="000A33DF">
        <w:trPr>
          <w:trHeight w:val="408"/>
        </w:trPr>
        <w:tc>
          <w:tcPr>
            <w:tcW w:w="1896" w:type="pct"/>
            <w:shd w:val="clear" w:color="auto" w:fill="auto"/>
          </w:tcPr>
          <w:p w14:paraId="5E4DC91D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778" w:type="pct"/>
            <w:shd w:val="clear" w:color="auto" w:fill="auto"/>
          </w:tcPr>
          <w:p w14:paraId="69295245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  <w:shd w:val="clear" w:color="auto" w:fill="auto"/>
          </w:tcPr>
          <w:p w14:paraId="7146211E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2A716600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5B62C944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6954" w:rsidRPr="00BF1313" w14:paraId="1EBDC9CA" w14:textId="77777777" w:rsidTr="000A33DF">
        <w:trPr>
          <w:trHeight w:val="408"/>
        </w:trPr>
        <w:tc>
          <w:tcPr>
            <w:tcW w:w="1896" w:type="pct"/>
            <w:shd w:val="clear" w:color="auto" w:fill="auto"/>
          </w:tcPr>
          <w:p w14:paraId="07D68C4C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778" w:type="pct"/>
            <w:shd w:val="clear" w:color="auto" w:fill="auto"/>
          </w:tcPr>
          <w:p w14:paraId="4CD0E825" w14:textId="5DE10D92" w:rsidR="00BF6954" w:rsidRPr="00BF1313" w:rsidRDefault="008D48D3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(54.72)</w:t>
            </w:r>
          </w:p>
        </w:tc>
        <w:tc>
          <w:tcPr>
            <w:tcW w:w="774" w:type="pct"/>
            <w:shd w:val="clear" w:color="auto" w:fill="auto"/>
          </w:tcPr>
          <w:p w14:paraId="0566B78D" w14:textId="21201DBC" w:rsidR="00BF6954" w:rsidRPr="00BF1313" w:rsidRDefault="008D48D3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(17.22)</w:t>
            </w:r>
          </w:p>
        </w:tc>
        <w:tc>
          <w:tcPr>
            <w:tcW w:w="775" w:type="pct"/>
            <w:shd w:val="clear" w:color="auto" w:fill="auto"/>
          </w:tcPr>
          <w:p w14:paraId="509C431C" w14:textId="64B4A5FD" w:rsidR="00BF6954" w:rsidRPr="00BF1313" w:rsidRDefault="008D48D3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F6954">
              <w:rPr>
                <w:rFonts w:asciiTheme="majorBidi" w:hAnsiTheme="majorBidi" w:cstheme="majorBidi"/>
                <w:sz w:val="30"/>
                <w:szCs w:val="30"/>
              </w:rPr>
              <w:t>1.79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77" w:type="pct"/>
            <w:shd w:val="clear" w:color="auto" w:fill="auto"/>
          </w:tcPr>
          <w:p w14:paraId="15C76D6E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6954" w:rsidRPr="00BF1313" w14:paraId="6C286E2A" w14:textId="77777777" w:rsidTr="000A33DF">
        <w:trPr>
          <w:trHeight w:val="408"/>
        </w:trPr>
        <w:tc>
          <w:tcPr>
            <w:tcW w:w="1896" w:type="pct"/>
            <w:shd w:val="clear" w:color="auto" w:fill="auto"/>
          </w:tcPr>
          <w:p w14:paraId="71F30007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78" w:type="pct"/>
            <w:shd w:val="clear" w:color="auto" w:fill="auto"/>
          </w:tcPr>
          <w:p w14:paraId="12550ED9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11,723.42</w:t>
            </w:r>
          </w:p>
        </w:tc>
        <w:tc>
          <w:tcPr>
            <w:tcW w:w="774" w:type="pct"/>
            <w:shd w:val="clear" w:color="auto" w:fill="auto"/>
          </w:tcPr>
          <w:p w14:paraId="64274983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1444E">
              <w:rPr>
                <w:rFonts w:asciiTheme="majorBidi" w:hAnsiTheme="majorBidi" w:cstheme="majorBidi"/>
                <w:sz w:val="30"/>
                <w:szCs w:val="30"/>
              </w:rPr>
              <w:t>9,351.23</w:t>
            </w:r>
          </w:p>
        </w:tc>
        <w:tc>
          <w:tcPr>
            <w:tcW w:w="775" w:type="pct"/>
            <w:shd w:val="clear" w:color="auto" w:fill="auto"/>
          </w:tcPr>
          <w:p w14:paraId="523C06A6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7" w:type="pct"/>
            <w:shd w:val="clear" w:color="auto" w:fill="auto"/>
          </w:tcPr>
          <w:p w14:paraId="63D7E2E6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F6954" w:rsidRPr="00BF1313" w14:paraId="2B213232" w14:textId="77777777" w:rsidTr="000A33DF">
        <w:trPr>
          <w:trHeight w:val="408"/>
        </w:trPr>
        <w:tc>
          <w:tcPr>
            <w:tcW w:w="1896" w:type="pct"/>
            <w:shd w:val="clear" w:color="auto" w:fill="auto"/>
          </w:tcPr>
          <w:p w14:paraId="66172E94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2FBE">
              <w:rPr>
                <w:rFonts w:asciiTheme="majorBidi" w:hAnsi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778" w:type="pct"/>
            <w:shd w:val="clear" w:color="auto" w:fill="auto"/>
          </w:tcPr>
          <w:p w14:paraId="2262BE35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242.28</w:t>
            </w:r>
          </w:p>
        </w:tc>
        <w:tc>
          <w:tcPr>
            <w:tcW w:w="774" w:type="pct"/>
            <w:shd w:val="clear" w:color="auto" w:fill="auto"/>
          </w:tcPr>
          <w:p w14:paraId="4127B3F2" w14:textId="77777777" w:rsidR="00BF6954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242.26</w:t>
            </w:r>
          </w:p>
        </w:tc>
        <w:tc>
          <w:tcPr>
            <w:tcW w:w="775" w:type="pct"/>
            <w:shd w:val="clear" w:color="auto" w:fill="auto"/>
          </w:tcPr>
          <w:p w14:paraId="2B2F29B3" w14:textId="77777777" w:rsidR="00BF6954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46.45</w:t>
            </w:r>
          </w:p>
        </w:tc>
        <w:tc>
          <w:tcPr>
            <w:tcW w:w="777" w:type="pct"/>
            <w:shd w:val="clear" w:color="auto" w:fill="auto"/>
          </w:tcPr>
          <w:p w14:paraId="4B5F8940" w14:textId="77777777" w:rsidR="00BF6954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</w:tr>
      <w:tr w:rsidR="00BF6954" w:rsidRPr="00BF1313" w14:paraId="4BBFF876" w14:textId="77777777" w:rsidTr="000A33DF">
        <w:trPr>
          <w:trHeight w:val="408"/>
        </w:trPr>
        <w:tc>
          <w:tcPr>
            <w:tcW w:w="1896" w:type="pct"/>
            <w:shd w:val="clear" w:color="auto" w:fill="auto"/>
          </w:tcPr>
          <w:p w14:paraId="338F68C1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778" w:type="pct"/>
            <w:shd w:val="clear" w:color="auto" w:fill="auto"/>
          </w:tcPr>
          <w:p w14:paraId="1FB27D9F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413.70</w:t>
            </w:r>
          </w:p>
        </w:tc>
        <w:tc>
          <w:tcPr>
            <w:tcW w:w="774" w:type="pct"/>
            <w:shd w:val="clear" w:color="auto" w:fill="auto"/>
          </w:tcPr>
          <w:p w14:paraId="1D89F782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417.8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75" w:type="pct"/>
            <w:shd w:val="clear" w:color="auto" w:fill="auto"/>
          </w:tcPr>
          <w:p w14:paraId="50E8F949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6.6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77" w:type="pct"/>
            <w:shd w:val="clear" w:color="auto" w:fill="auto"/>
          </w:tcPr>
          <w:p w14:paraId="14B0552A" w14:textId="77777777" w:rsidR="00BF6954" w:rsidRPr="00BF1313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6.41</w:t>
            </w:r>
          </w:p>
        </w:tc>
      </w:tr>
    </w:tbl>
    <w:p w14:paraId="4E8E34A4" w14:textId="4A640533" w:rsidR="006477CD" w:rsidRDefault="006477CD" w:rsidP="00145CB1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p w14:paraId="7A285894" w14:textId="78DB2AE9" w:rsidR="00145CB1" w:rsidRDefault="00145CB1" w:rsidP="00145CB1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p w14:paraId="0B0A244F" w14:textId="1F1FA153" w:rsidR="00145CB1" w:rsidRDefault="00145CB1" w:rsidP="00145CB1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p w14:paraId="1B7CB097" w14:textId="198F569E" w:rsidR="00145CB1" w:rsidRDefault="00145CB1" w:rsidP="00145CB1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p w14:paraId="2AFAA2FF" w14:textId="6C4BE1EE" w:rsidR="00145CB1" w:rsidRDefault="00145CB1" w:rsidP="00145CB1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p w14:paraId="36276ABC" w14:textId="1787AB5F" w:rsidR="00145CB1" w:rsidRDefault="00145CB1" w:rsidP="00145CB1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p w14:paraId="4AC60B64" w14:textId="2AAFD7CB" w:rsidR="00453259" w:rsidRDefault="00453259" w:rsidP="00145CB1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p w14:paraId="36F63FC4" w14:textId="77777777" w:rsidR="00453259" w:rsidRDefault="00453259" w:rsidP="00145CB1">
      <w:pPr>
        <w:spacing w:line="240" w:lineRule="auto"/>
        <w:ind w:left="547" w:right="101"/>
        <w:jc w:val="thaiDistribute"/>
        <w:rPr>
          <w:rFonts w:asciiTheme="majorBidi" w:hAnsiTheme="majorBidi" w:cstheme="majorBidi"/>
        </w:rPr>
      </w:pPr>
    </w:p>
    <w:p w14:paraId="0CA944E5" w14:textId="2A746688" w:rsidR="001167A1" w:rsidRPr="00BF1313" w:rsidRDefault="001167A1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D028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ต้นทุนทางการเงิน</w:t>
      </w:r>
    </w:p>
    <w:p w14:paraId="54C4CE05" w14:textId="77777777" w:rsidR="00DD2A55" w:rsidRPr="00BF1313" w:rsidRDefault="00DD2A55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3222"/>
        <w:gridCol w:w="1350"/>
        <w:gridCol w:w="255"/>
        <w:gridCol w:w="1365"/>
        <w:gridCol w:w="255"/>
        <w:gridCol w:w="1275"/>
        <w:gridCol w:w="256"/>
        <w:gridCol w:w="1364"/>
      </w:tblGrid>
      <w:tr w:rsidR="007D33C1" w:rsidRPr="00BF1313" w14:paraId="582AFBA6" w14:textId="77777777" w:rsidTr="00A25F2F">
        <w:trPr>
          <w:tblHeader/>
        </w:trPr>
        <w:tc>
          <w:tcPr>
            <w:tcW w:w="3222" w:type="dxa"/>
          </w:tcPr>
          <w:p w14:paraId="1D2084F0" w14:textId="77777777" w:rsidR="00A14BB2" w:rsidRPr="00BF1313" w:rsidRDefault="00A14BB2" w:rsidP="00CA7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398ACFB" w14:textId="77777777" w:rsidR="00A14BB2" w:rsidRPr="00BF1313" w:rsidRDefault="00A14BB2" w:rsidP="00CA7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BF131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  <w:r w:rsidRPr="00BF131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55" w:type="dxa"/>
          </w:tcPr>
          <w:p w14:paraId="1330B8BB" w14:textId="77777777" w:rsidR="00A14BB2" w:rsidRPr="00BF1313" w:rsidRDefault="00A14BB2" w:rsidP="00CA7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895" w:type="dxa"/>
            <w:gridSpan w:val="3"/>
          </w:tcPr>
          <w:p w14:paraId="4F2BA377" w14:textId="77777777" w:rsidR="00A14BB2" w:rsidRPr="00BF1313" w:rsidRDefault="00A14BB2" w:rsidP="002F4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BF1313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  <w:r w:rsidRPr="00BF131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</w:tr>
      <w:tr w:rsidR="007D33C1" w:rsidRPr="00BF1313" w14:paraId="079DBC01" w14:textId="77777777" w:rsidTr="00A25F2F">
        <w:trPr>
          <w:tblHeader/>
        </w:trPr>
        <w:tc>
          <w:tcPr>
            <w:tcW w:w="3222" w:type="dxa"/>
          </w:tcPr>
          <w:p w14:paraId="0404ECF8" w14:textId="77AF7F4B" w:rsidR="00A14BB2" w:rsidRPr="00CC0C2D" w:rsidRDefault="00CC0C2D" w:rsidP="00CC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CC0C2D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สำหรับปีสิ้นสุดวันที่</w:t>
            </w:r>
            <w:r w:rsidRPr="00CC0C2D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CC0C2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5E92B85" w14:textId="4AC6FFBC" w:rsidR="00A14BB2" w:rsidRPr="00531820" w:rsidRDefault="00327A23" w:rsidP="00CC0C2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Times New Roman"/>
                <w:sz w:val="30"/>
                <w:szCs w:val="30"/>
                <w:rtl/>
              </w:rPr>
              <w:t>256</w:t>
            </w:r>
            <w:r w:rsidR="009A6914">
              <w:rPr>
                <w:rFonts w:ascii="Angsana New" w:hAnsi="Angsana New" w:cs="Times New Roman" w:hint="cs"/>
                <w:sz w:val="30"/>
                <w:szCs w:val="30"/>
                <w:rtl/>
              </w:rPr>
              <w:t>4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7D376461" w14:textId="77777777" w:rsidR="00A14BB2" w:rsidRPr="00BF1313" w:rsidRDefault="00A14BB2" w:rsidP="00A14B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14:paraId="5C27C566" w14:textId="73D6D8EF" w:rsidR="00A14BB2" w:rsidRPr="00A25F2F" w:rsidRDefault="00327A23" w:rsidP="007D33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9A6914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14:paraId="7CCCC7BF" w14:textId="77777777" w:rsidR="00A14BB2" w:rsidRPr="00BF1313" w:rsidRDefault="00A14BB2" w:rsidP="00A14B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D5EDDB8" w14:textId="4F6927B7" w:rsidR="00A14BB2" w:rsidRPr="00BF1313" w:rsidRDefault="00327A23" w:rsidP="007A731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  <w:rtl/>
              </w:rPr>
              <w:t>256</w:t>
            </w:r>
            <w:r w:rsidR="009A6914">
              <w:rPr>
                <w:rFonts w:ascii="Angsana New" w:hAnsi="Angsana New" w:cs="Times New Roman" w:hint="cs"/>
                <w:sz w:val="30"/>
                <w:szCs w:val="30"/>
                <w:rtl/>
              </w:rPr>
              <w:t>4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1B6CC007" w14:textId="77777777" w:rsidR="00A14BB2" w:rsidRPr="00BF1313" w:rsidRDefault="00A14BB2" w:rsidP="00A14B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0AD77B31" w14:textId="071A4CBC" w:rsidR="00A14BB2" w:rsidRPr="00BF1313" w:rsidRDefault="00327A23" w:rsidP="007D33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 w:rsidR="009A6914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7D33C1" w:rsidRPr="00BF1313" w14:paraId="5E298BA6" w14:textId="77777777" w:rsidTr="00A25F2F">
        <w:trPr>
          <w:trHeight w:val="80"/>
          <w:tblHeader/>
        </w:trPr>
        <w:tc>
          <w:tcPr>
            <w:tcW w:w="3222" w:type="dxa"/>
          </w:tcPr>
          <w:p w14:paraId="4942247D" w14:textId="77777777" w:rsidR="00A14BB2" w:rsidRPr="00BF1313" w:rsidRDefault="00A14BB2" w:rsidP="00A14B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120" w:type="dxa"/>
            <w:gridSpan w:val="7"/>
          </w:tcPr>
          <w:p w14:paraId="097EBD1C" w14:textId="77777777" w:rsidR="00A14BB2" w:rsidRPr="00BF1313" w:rsidRDefault="00A14BB2" w:rsidP="00A1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BF1313">
              <w:rPr>
                <w:rFonts w:asciiTheme="majorBidi" w:hAnsiTheme="majorBidi" w:cstheme="majorBidi"/>
                <w:b/>
                <w:i/>
                <w:iCs/>
                <w:cs/>
              </w:rPr>
              <w:t>(ล้านบาท)</w:t>
            </w:r>
          </w:p>
        </w:tc>
      </w:tr>
      <w:tr w:rsidR="007D33C1" w:rsidRPr="00BF1313" w14:paraId="497A58DE" w14:textId="77777777" w:rsidTr="00A25F2F">
        <w:tc>
          <w:tcPr>
            <w:tcW w:w="3222" w:type="dxa"/>
          </w:tcPr>
          <w:p w14:paraId="7ADF4D25" w14:textId="77777777" w:rsidR="00A14BB2" w:rsidRPr="00BF1313" w:rsidRDefault="00A14BB2" w:rsidP="00A1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ดอกเบี้ยจ่าย</w:t>
            </w:r>
            <w:r w:rsidRPr="00BF1313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39F8F95" w14:textId="77777777" w:rsidR="00A14BB2" w:rsidRPr="00BF1313" w:rsidRDefault="00A14BB2" w:rsidP="00A14B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7B542CCE" w14:textId="77777777" w:rsidR="00A14BB2" w:rsidRPr="00BF1313" w:rsidRDefault="00A14BB2" w:rsidP="00A1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5" w:type="dxa"/>
            <w:vAlign w:val="bottom"/>
          </w:tcPr>
          <w:p w14:paraId="6747C754" w14:textId="77777777" w:rsidR="00A14BB2" w:rsidRPr="00BF1313" w:rsidRDefault="00A14BB2" w:rsidP="00A14B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7B6E251" w14:textId="77777777" w:rsidR="00A14BB2" w:rsidRPr="00BF1313" w:rsidRDefault="00A14BB2" w:rsidP="00A1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75" w:type="dxa"/>
            <w:vAlign w:val="bottom"/>
          </w:tcPr>
          <w:p w14:paraId="4E15207B" w14:textId="77777777" w:rsidR="00A14BB2" w:rsidRPr="00BF1313" w:rsidRDefault="00A14BB2" w:rsidP="00A14B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1B8BED78" w14:textId="77777777" w:rsidR="00A14BB2" w:rsidRPr="00BF1313" w:rsidRDefault="00A14BB2" w:rsidP="00A14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4" w:type="dxa"/>
            <w:vAlign w:val="bottom"/>
          </w:tcPr>
          <w:p w14:paraId="6221E5D0" w14:textId="77777777" w:rsidR="00A14BB2" w:rsidRPr="00BF1313" w:rsidRDefault="00A14BB2" w:rsidP="00A14B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914" w:rsidRPr="00BF1313" w14:paraId="11EDEF46" w14:textId="77777777" w:rsidTr="00A25F2F">
        <w:tc>
          <w:tcPr>
            <w:tcW w:w="3222" w:type="dxa"/>
          </w:tcPr>
          <w:p w14:paraId="75B02399" w14:textId="1FD191F0" w:rsidR="009A6914" w:rsidRPr="00BF1313" w:rsidRDefault="006477CD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เงินกู้ยืมจาก</w:t>
            </w:r>
            <w:r w:rsidR="009A6914" w:rsidRPr="00BF1313">
              <w:rPr>
                <w:rFonts w:asciiTheme="majorBidi" w:hAnsiTheme="majorBidi" w:cstheme="majorBidi"/>
                <w:cs/>
              </w:rPr>
              <w:t>สถาบันการเงิน</w:t>
            </w:r>
          </w:p>
        </w:tc>
        <w:tc>
          <w:tcPr>
            <w:tcW w:w="1350" w:type="dxa"/>
            <w:vAlign w:val="bottom"/>
          </w:tcPr>
          <w:p w14:paraId="01529474" w14:textId="05BC378C" w:rsidR="009A6914" w:rsidRPr="00A25F2F" w:rsidRDefault="00846BFD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79.2</w:t>
            </w:r>
            <w:r w:rsidR="00B614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5" w:type="dxa"/>
          </w:tcPr>
          <w:p w14:paraId="5815E0F5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5" w:type="dxa"/>
            <w:vAlign w:val="bottom"/>
          </w:tcPr>
          <w:p w14:paraId="5A640765" w14:textId="0EB4B8E0" w:rsidR="009A6914" w:rsidRPr="0016202F" w:rsidRDefault="0016202F" w:rsidP="00846B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95.03</w:t>
            </w:r>
          </w:p>
        </w:tc>
        <w:tc>
          <w:tcPr>
            <w:tcW w:w="255" w:type="dxa"/>
          </w:tcPr>
          <w:p w14:paraId="4A7CA4AD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75" w:type="dxa"/>
            <w:vAlign w:val="bottom"/>
          </w:tcPr>
          <w:p w14:paraId="2AC66BC6" w14:textId="1E28AD56" w:rsidR="009A6914" w:rsidRPr="00912AA6" w:rsidRDefault="00846BFD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2.37</w:t>
            </w:r>
          </w:p>
        </w:tc>
        <w:tc>
          <w:tcPr>
            <w:tcW w:w="256" w:type="dxa"/>
          </w:tcPr>
          <w:p w14:paraId="19214620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4" w:type="dxa"/>
            <w:vAlign w:val="bottom"/>
          </w:tcPr>
          <w:p w14:paraId="2C8C0022" w14:textId="0DAD8180" w:rsidR="009A6914" w:rsidRPr="00BF1313" w:rsidRDefault="009A6914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4.49</w:t>
            </w:r>
          </w:p>
        </w:tc>
      </w:tr>
      <w:tr w:rsidR="00846BFD" w:rsidRPr="00BF1313" w14:paraId="127DD613" w14:textId="77777777" w:rsidTr="00A25F2F">
        <w:tc>
          <w:tcPr>
            <w:tcW w:w="3222" w:type="dxa"/>
          </w:tcPr>
          <w:p w14:paraId="7F1100E4" w14:textId="3A419574" w:rsidR="00846BFD" w:rsidRPr="00BF1313" w:rsidRDefault="00846BFD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4A5C18BF" w14:textId="30EE781D" w:rsidR="00846BFD" w:rsidRPr="00A25F2F" w:rsidRDefault="00846BFD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25.</w:t>
            </w:r>
            <w:r w:rsidR="00CE60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55" w:type="dxa"/>
          </w:tcPr>
          <w:p w14:paraId="4A2E4335" w14:textId="77777777" w:rsidR="00846BFD" w:rsidRPr="00BF1313" w:rsidRDefault="00846BFD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5" w:type="dxa"/>
            <w:vAlign w:val="bottom"/>
          </w:tcPr>
          <w:p w14:paraId="6BD530B4" w14:textId="157CB0BD" w:rsidR="00846BFD" w:rsidRPr="0016202F" w:rsidRDefault="00846BFD" w:rsidP="00846B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202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6CBA4B2B" w14:textId="77777777" w:rsidR="00846BFD" w:rsidRPr="00BF1313" w:rsidRDefault="00846BFD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75" w:type="dxa"/>
            <w:vAlign w:val="bottom"/>
          </w:tcPr>
          <w:p w14:paraId="41E2B279" w14:textId="7656E464" w:rsidR="00846BFD" w:rsidRPr="00912AA6" w:rsidRDefault="00750F23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25.</w:t>
            </w:r>
            <w:r w:rsidR="00C67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56" w:type="dxa"/>
          </w:tcPr>
          <w:p w14:paraId="30E59D8E" w14:textId="77777777" w:rsidR="00846BFD" w:rsidRPr="00BF1313" w:rsidRDefault="00846BFD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4" w:type="dxa"/>
            <w:vAlign w:val="bottom"/>
          </w:tcPr>
          <w:p w14:paraId="73DA2301" w14:textId="226B9CA7" w:rsidR="00846BFD" w:rsidRDefault="00846BFD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92BC2" w:rsidRPr="00BF1313" w14:paraId="48781D60" w14:textId="77777777" w:rsidTr="00A25F2F">
        <w:tc>
          <w:tcPr>
            <w:tcW w:w="3222" w:type="dxa"/>
          </w:tcPr>
          <w:p w14:paraId="0E348B7A" w14:textId="345D56FD" w:rsidR="00792BC2" w:rsidRDefault="00792BC2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0D78836" w14:textId="263B3F54" w:rsidR="00792BC2" w:rsidRDefault="00FA7237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20.40</w:t>
            </w:r>
          </w:p>
        </w:tc>
        <w:tc>
          <w:tcPr>
            <w:tcW w:w="255" w:type="dxa"/>
          </w:tcPr>
          <w:p w14:paraId="37913EA2" w14:textId="77777777" w:rsidR="00792BC2" w:rsidRPr="00BF1313" w:rsidRDefault="00792BC2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5" w:type="dxa"/>
            <w:vAlign w:val="bottom"/>
          </w:tcPr>
          <w:p w14:paraId="5A1C9D79" w14:textId="46A1B6F7" w:rsidR="00792BC2" w:rsidRPr="0016202F" w:rsidRDefault="0016202F" w:rsidP="00846BF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20.57</w:t>
            </w:r>
          </w:p>
        </w:tc>
        <w:tc>
          <w:tcPr>
            <w:tcW w:w="255" w:type="dxa"/>
          </w:tcPr>
          <w:p w14:paraId="16D215E2" w14:textId="77777777" w:rsidR="00792BC2" w:rsidRPr="00BF1313" w:rsidRDefault="00792BC2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75" w:type="dxa"/>
            <w:vAlign w:val="bottom"/>
          </w:tcPr>
          <w:p w14:paraId="149E3A4C" w14:textId="1BC60446" w:rsidR="00792BC2" w:rsidRDefault="00792BC2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0.63</w:t>
            </w:r>
          </w:p>
        </w:tc>
        <w:tc>
          <w:tcPr>
            <w:tcW w:w="256" w:type="dxa"/>
          </w:tcPr>
          <w:p w14:paraId="152F3C1F" w14:textId="77777777" w:rsidR="00792BC2" w:rsidRPr="00BF1313" w:rsidRDefault="00792BC2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4" w:type="dxa"/>
            <w:vAlign w:val="bottom"/>
          </w:tcPr>
          <w:p w14:paraId="502221D1" w14:textId="7F10BAB1" w:rsidR="00792BC2" w:rsidRDefault="00792BC2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0.59</w:t>
            </w:r>
          </w:p>
        </w:tc>
      </w:tr>
      <w:tr w:rsidR="009A6914" w:rsidRPr="00BF1313" w14:paraId="7EF672D8" w14:textId="77777777" w:rsidTr="005E63A6">
        <w:tc>
          <w:tcPr>
            <w:tcW w:w="3222" w:type="dxa"/>
          </w:tcPr>
          <w:p w14:paraId="7000F884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รวมดอกเบี้ยจ่าย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4AC09C" w14:textId="1A7F30A9" w:rsidR="009A6914" w:rsidRPr="00BF1313" w:rsidRDefault="00E47ED1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</w:t>
            </w:r>
            <w:r w:rsidR="00FA72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4.7</w:t>
            </w:r>
            <w:r w:rsidR="00B6142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55" w:type="dxa"/>
          </w:tcPr>
          <w:p w14:paraId="7ECC06CC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42DB020" w14:textId="26FF505D" w:rsidR="009A6914" w:rsidRPr="0016202F" w:rsidRDefault="0016202F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115.60</w:t>
            </w:r>
          </w:p>
        </w:tc>
        <w:tc>
          <w:tcPr>
            <w:tcW w:w="255" w:type="dxa"/>
          </w:tcPr>
          <w:p w14:paraId="17CAAABF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505233F" w14:textId="7BC4ECFE" w:rsidR="009A6914" w:rsidRPr="00BF1313" w:rsidRDefault="00846BFD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28.</w:t>
            </w:r>
            <w:r w:rsidR="00C67E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</w:p>
        </w:tc>
        <w:tc>
          <w:tcPr>
            <w:tcW w:w="256" w:type="dxa"/>
          </w:tcPr>
          <w:p w14:paraId="41261B20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DEB8266" w14:textId="248C128F" w:rsidR="009A6914" w:rsidRPr="00BF1313" w:rsidRDefault="002E37D0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5.08</w:t>
            </w:r>
          </w:p>
        </w:tc>
      </w:tr>
      <w:tr w:rsidR="0016202F" w:rsidRPr="00BF1313" w14:paraId="331644AD" w14:textId="77777777" w:rsidTr="005E63A6">
        <w:tc>
          <w:tcPr>
            <w:tcW w:w="3222" w:type="dxa"/>
          </w:tcPr>
          <w:p w14:paraId="63F0843C" w14:textId="5A6C78D4" w:rsidR="0016202F" w:rsidRPr="00BF1313" w:rsidRDefault="0016202F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1D0DD155" w14:textId="77777777" w:rsidR="0016202F" w:rsidRDefault="0016202F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14:paraId="3624740F" w14:textId="77777777" w:rsidR="0016202F" w:rsidRPr="00BF1313" w:rsidRDefault="0016202F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5" w:type="dxa"/>
            <w:vAlign w:val="bottom"/>
          </w:tcPr>
          <w:p w14:paraId="2F85368C" w14:textId="77777777" w:rsidR="0016202F" w:rsidRDefault="0016202F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14:paraId="248A5D32" w14:textId="77777777" w:rsidR="0016202F" w:rsidRPr="00BF1313" w:rsidRDefault="0016202F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5" w:type="dxa"/>
            <w:vAlign w:val="bottom"/>
          </w:tcPr>
          <w:p w14:paraId="6B2613D0" w14:textId="77777777" w:rsidR="0016202F" w:rsidRDefault="0016202F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6" w:type="dxa"/>
          </w:tcPr>
          <w:p w14:paraId="2ED30BCC" w14:textId="77777777" w:rsidR="0016202F" w:rsidRPr="00BF1313" w:rsidRDefault="0016202F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4" w:type="dxa"/>
            <w:vAlign w:val="bottom"/>
          </w:tcPr>
          <w:p w14:paraId="7178670D" w14:textId="77777777" w:rsidR="0016202F" w:rsidRDefault="0016202F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6914" w:rsidRPr="00BF1313" w14:paraId="5E0FC69A" w14:textId="77777777" w:rsidTr="00A25F2F">
        <w:tc>
          <w:tcPr>
            <w:tcW w:w="3222" w:type="dxa"/>
          </w:tcPr>
          <w:p w14:paraId="4FA0C8F8" w14:textId="77777777" w:rsidR="009A6914" w:rsidRPr="00BF1313" w:rsidRDefault="009A6914" w:rsidP="00647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195" w:hanging="144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cs/>
              </w:rPr>
              <w:t>ค่าตัดจำหน่ายของต้นทุนการทำรายการส่วนที่บันทึกรวมกับเงินกู้ยืม</w:t>
            </w:r>
          </w:p>
        </w:tc>
        <w:tc>
          <w:tcPr>
            <w:tcW w:w="1350" w:type="dxa"/>
            <w:vAlign w:val="bottom"/>
          </w:tcPr>
          <w:p w14:paraId="664ABFB6" w14:textId="546B5966" w:rsidR="009A6914" w:rsidRPr="00A25F2F" w:rsidRDefault="00846BFD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</w:t>
            </w:r>
            <w:r w:rsidR="000C56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</w:t>
            </w:r>
          </w:p>
        </w:tc>
        <w:tc>
          <w:tcPr>
            <w:tcW w:w="255" w:type="dxa"/>
          </w:tcPr>
          <w:p w14:paraId="5CA99F5A" w14:textId="77777777" w:rsidR="009A6914" w:rsidRPr="00A25F2F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vAlign w:val="bottom"/>
          </w:tcPr>
          <w:p w14:paraId="725331A9" w14:textId="7FCBB42B" w:rsidR="009A6914" w:rsidRPr="0016202F" w:rsidRDefault="009A6914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6202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5.60</w:t>
            </w:r>
          </w:p>
        </w:tc>
        <w:tc>
          <w:tcPr>
            <w:tcW w:w="255" w:type="dxa"/>
          </w:tcPr>
          <w:p w14:paraId="7CA504CC" w14:textId="77777777" w:rsidR="009A6914" w:rsidRPr="00A25F2F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vAlign w:val="bottom"/>
          </w:tcPr>
          <w:p w14:paraId="61B5EF3B" w14:textId="1DAC10FD" w:rsidR="009A6914" w:rsidRPr="00A25F2F" w:rsidRDefault="00F6488B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0.77</w:t>
            </w:r>
          </w:p>
        </w:tc>
        <w:tc>
          <w:tcPr>
            <w:tcW w:w="256" w:type="dxa"/>
          </w:tcPr>
          <w:p w14:paraId="1BA7A4A5" w14:textId="77777777" w:rsidR="009A6914" w:rsidRPr="00A25F2F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4" w:type="dxa"/>
            <w:vAlign w:val="bottom"/>
          </w:tcPr>
          <w:p w14:paraId="09640B3D" w14:textId="71BEE6F6" w:rsidR="009A6914" w:rsidRPr="00A25F2F" w:rsidRDefault="009A6914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A6914" w:rsidRPr="00BF1313" w14:paraId="07CEFC88" w14:textId="77777777" w:rsidTr="00A25F2F">
        <w:tc>
          <w:tcPr>
            <w:tcW w:w="3222" w:type="dxa"/>
          </w:tcPr>
          <w:p w14:paraId="1E42D891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ต้นทุนทางการเงินอื่น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7AE542" w14:textId="3E1152D6" w:rsidR="009A6914" w:rsidRPr="00BF1313" w:rsidRDefault="00B61428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5" w:type="dxa"/>
          </w:tcPr>
          <w:p w14:paraId="56B9B964" w14:textId="77777777" w:rsidR="009A6914" w:rsidRPr="00A25F2F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E0A15CF" w14:textId="1F587829" w:rsidR="009A6914" w:rsidRPr="0016202F" w:rsidRDefault="0016202F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846A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0846A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55" w:type="dxa"/>
          </w:tcPr>
          <w:p w14:paraId="53F36FEE" w14:textId="77777777" w:rsidR="009A6914" w:rsidRPr="00A25F2F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D19CD1C" w14:textId="348C1FFB" w:rsidR="009A6914" w:rsidRPr="000C562F" w:rsidRDefault="000C562F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21DE883C" w14:textId="77777777" w:rsidR="009A6914" w:rsidRPr="00A25F2F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11D3033" w14:textId="3807F34E" w:rsidR="009A6914" w:rsidRPr="00BF1313" w:rsidRDefault="00792BC2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A6914" w:rsidRPr="00BF1313" w14:paraId="4ACCCEA1" w14:textId="77777777" w:rsidTr="005E63A6">
        <w:tc>
          <w:tcPr>
            <w:tcW w:w="3222" w:type="dxa"/>
          </w:tcPr>
          <w:p w14:paraId="2ABAA561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674803" w14:textId="11B71A4F" w:rsidR="009A6914" w:rsidRPr="00E74572" w:rsidRDefault="00846BFD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125.6</w:t>
            </w:r>
            <w:r w:rsidR="00B14D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55" w:type="dxa"/>
          </w:tcPr>
          <w:p w14:paraId="764289C2" w14:textId="77777777" w:rsidR="009A6914" w:rsidRPr="00E74572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1ABBC2D" w14:textId="44C7A603" w:rsidR="009A6914" w:rsidRPr="008E2CED" w:rsidRDefault="00F86395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CE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0846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</w:t>
            </w:r>
            <w:r w:rsidRPr="008E2CE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="000846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53</w:t>
            </w:r>
          </w:p>
        </w:tc>
        <w:tc>
          <w:tcPr>
            <w:tcW w:w="255" w:type="dxa"/>
          </w:tcPr>
          <w:p w14:paraId="645F0F58" w14:textId="77777777" w:rsidR="009A6914" w:rsidRPr="008E2CED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DDC8CB2" w14:textId="19404D6C" w:rsidR="009A6914" w:rsidRPr="008E2CED" w:rsidRDefault="00846BFD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E2C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28.91</w:t>
            </w:r>
          </w:p>
        </w:tc>
        <w:tc>
          <w:tcPr>
            <w:tcW w:w="256" w:type="dxa"/>
          </w:tcPr>
          <w:p w14:paraId="010E4775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BD80F39" w14:textId="74FF3559" w:rsidR="009A6914" w:rsidRPr="00BF1313" w:rsidRDefault="009A6914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5.08</w:t>
            </w:r>
          </w:p>
        </w:tc>
      </w:tr>
      <w:tr w:rsidR="009A6914" w:rsidRPr="00BF1313" w14:paraId="1DFCC568" w14:textId="77777777" w:rsidTr="005E63A6">
        <w:tc>
          <w:tcPr>
            <w:tcW w:w="3222" w:type="dxa"/>
          </w:tcPr>
          <w:p w14:paraId="2E1FE26D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BF1313">
              <w:rPr>
                <w:rFonts w:asciiTheme="majorBidi" w:hAnsiTheme="majorBidi" w:cstheme="majorBidi"/>
              </w:rPr>
              <w:t xml:space="preserve"> </w:t>
            </w:r>
            <w:r w:rsidRPr="00BF1313">
              <w:rPr>
                <w:rFonts w:asciiTheme="majorBidi" w:hAnsiTheme="majorBidi" w:cstheme="majorBidi"/>
                <w:cs/>
              </w:rPr>
              <w:t>จำนวนที่รวมอยู่ในต้นทุนของ</w:t>
            </w:r>
          </w:p>
          <w:p w14:paraId="183E28FF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สินทรัพย์ที่เข้าเงื่อนไข</w:t>
            </w:r>
          </w:p>
        </w:tc>
        <w:tc>
          <w:tcPr>
            <w:tcW w:w="1350" w:type="dxa"/>
            <w:vAlign w:val="bottom"/>
          </w:tcPr>
          <w:p w14:paraId="23B7775C" w14:textId="3D58585D" w:rsidR="009A6914" w:rsidRPr="00BF1313" w:rsidRDefault="009A6914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14:paraId="506ACB27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5" w:type="dxa"/>
            <w:vAlign w:val="bottom"/>
          </w:tcPr>
          <w:p w14:paraId="2C0082FE" w14:textId="35273CE8" w:rsidR="009A6914" w:rsidRPr="0016202F" w:rsidRDefault="009A6914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2AAE0C5D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75" w:type="dxa"/>
            <w:vAlign w:val="bottom"/>
          </w:tcPr>
          <w:p w14:paraId="721D0733" w14:textId="42BF04C8" w:rsidR="009A6914" w:rsidRPr="00BF1313" w:rsidRDefault="009A6914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6" w:type="dxa"/>
          </w:tcPr>
          <w:p w14:paraId="5EAA314D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4" w:type="dxa"/>
            <w:vAlign w:val="bottom"/>
          </w:tcPr>
          <w:p w14:paraId="423247E4" w14:textId="6E1F52F9" w:rsidR="009A6914" w:rsidRPr="00BF1313" w:rsidRDefault="009A6914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914" w:rsidRPr="00BF1313" w14:paraId="7CD5D60A" w14:textId="77777777" w:rsidTr="00A25F2F">
        <w:tc>
          <w:tcPr>
            <w:tcW w:w="3222" w:type="dxa"/>
          </w:tcPr>
          <w:p w14:paraId="052DD684" w14:textId="04CC5A9C" w:rsidR="009A6914" w:rsidRPr="00BF1313" w:rsidRDefault="009A6914" w:rsidP="00EC513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4" w:hanging="270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ส่วนที่บันทึกเป็นต้นทุนของที่ดิน อาคารและอุปกรณ์ระหว่างก่อสร้าง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A8B2E1D" w14:textId="1C783123" w:rsidR="009A6914" w:rsidRPr="00BF1313" w:rsidRDefault="00846BFD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(18.4</w:t>
            </w:r>
            <w:r w:rsidR="00B14D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5" w:type="dxa"/>
          </w:tcPr>
          <w:p w14:paraId="5874F629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1A1464C1" w14:textId="5FA25593" w:rsidR="009A6914" w:rsidRPr="0016202F" w:rsidRDefault="0016202F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E60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17.69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5" w:type="dxa"/>
          </w:tcPr>
          <w:p w14:paraId="1B69FC22" w14:textId="77777777" w:rsidR="009A6914" w:rsidRPr="00E47ED1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BFA6AC9" w14:textId="406583C5" w:rsidR="009A6914" w:rsidRPr="00BF1313" w:rsidRDefault="00846BFD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6" w:type="dxa"/>
          </w:tcPr>
          <w:p w14:paraId="60DF70F7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6FDACA9" w14:textId="2D5FDB72" w:rsidR="009A6914" w:rsidRPr="00BF1313" w:rsidRDefault="009A6914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A6914" w:rsidRPr="00BF1313" w14:paraId="345DCDFD" w14:textId="77777777" w:rsidTr="00A25F2F">
        <w:tc>
          <w:tcPr>
            <w:tcW w:w="3222" w:type="dxa"/>
          </w:tcPr>
          <w:p w14:paraId="32812735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9F38C" w14:textId="564D2781" w:rsidR="009A6914" w:rsidRPr="00BF1313" w:rsidRDefault="00846BFD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107.21</w:t>
            </w:r>
          </w:p>
        </w:tc>
        <w:tc>
          <w:tcPr>
            <w:tcW w:w="255" w:type="dxa"/>
          </w:tcPr>
          <w:p w14:paraId="21910CCA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46D6F" w14:textId="1A13129D" w:rsidR="009A6914" w:rsidRPr="0016202F" w:rsidRDefault="009A6914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20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122.84</w:t>
            </w:r>
          </w:p>
        </w:tc>
        <w:tc>
          <w:tcPr>
            <w:tcW w:w="255" w:type="dxa"/>
          </w:tcPr>
          <w:p w14:paraId="4307232D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D45C0" w14:textId="280EFF1D" w:rsidR="009A6914" w:rsidRPr="00BF1313" w:rsidRDefault="00846BFD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28.91</w:t>
            </w:r>
          </w:p>
        </w:tc>
        <w:tc>
          <w:tcPr>
            <w:tcW w:w="256" w:type="dxa"/>
          </w:tcPr>
          <w:p w14:paraId="5AC98667" w14:textId="77777777" w:rsidR="009A6914" w:rsidRPr="00BF1313" w:rsidRDefault="009A6914" w:rsidP="009A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60B58" w14:textId="30A7522F" w:rsidR="009A6914" w:rsidRPr="00BF1313" w:rsidRDefault="009A6914" w:rsidP="009A69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5.08</w:t>
            </w:r>
          </w:p>
        </w:tc>
      </w:tr>
    </w:tbl>
    <w:p w14:paraId="5A818B53" w14:textId="1E45EA3C" w:rsidR="00421C47" w:rsidRDefault="00421C47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7B37D49D" w14:textId="27E47C8E" w:rsidR="00145CB1" w:rsidRDefault="00145CB1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038B0E42" w14:textId="08AEB613" w:rsidR="00145CB1" w:rsidRDefault="00145CB1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318B9DF1" w14:textId="5436F261" w:rsidR="00145CB1" w:rsidRDefault="00145CB1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5AFD462F" w14:textId="417A55D6" w:rsidR="00145CB1" w:rsidRDefault="00145CB1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0D3BC7A4" w14:textId="49668A56" w:rsidR="00145CB1" w:rsidRDefault="00145CB1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7DD5E213" w14:textId="22EE8E1E" w:rsidR="00145CB1" w:rsidRDefault="00145CB1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34CEDEC7" w14:textId="7F4555E0" w:rsidR="00453259" w:rsidRDefault="00453259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21FC6D8F" w14:textId="77777777" w:rsidR="00453259" w:rsidRDefault="00453259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1D1EC124" w14:textId="3FE446DD" w:rsidR="00145CB1" w:rsidRDefault="00145CB1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337F5C62" w14:textId="3807FC1C" w:rsidR="00145CB1" w:rsidRDefault="00145CB1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255F9637" w14:textId="5F127FDD" w:rsidR="00145CB1" w:rsidRDefault="00145CB1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63C030DA" w14:textId="03B8397D" w:rsidR="00145CB1" w:rsidRDefault="00145CB1" w:rsidP="001167A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</w:p>
    <w:p w14:paraId="1172A744" w14:textId="2EE3BC4A" w:rsidR="001167A1" w:rsidRPr="00BF1313" w:rsidRDefault="001167A1" w:rsidP="0016202F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528B6F78" w14:textId="77777777" w:rsidR="00D1672F" w:rsidRPr="009113F2" w:rsidRDefault="00D1672F" w:rsidP="00A25F2F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tbl>
      <w:tblPr>
        <w:tblW w:w="927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157"/>
        <w:gridCol w:w="1354"/>
        <w:gridCol w:w="267"/>
        <w:gridCol w:w="1345"/>
        <w:gridCol w:w="260"/>
        <w:gridCol w:w="1269"/>
        <w:gridCol w:w="263"/>
        <w:gridCol w:w="1358"/>
      </w:tblGrid>
      <w:tr w:rsidR="00692F20" w:rsidRPr="00BF1313" w14:paraId="58DEE8DC" w14:textId="77777777" w:rsidTr="00692F20">
        <w:trPr>
          <w:trHeight w:val="408"/>
          <w:tblHeader/>
        </w:trPr>
        <w:tc>
          <w:tcPr>
            <w:tcW w:w="1703" w:type="pct"/>
            <w:shd w:val="clear" w:color="auto" w:fill="auto"/>
          </w:tcPr>
          <w:p w14:paraId="2C13CC47" w14:textId="6FFD4840" w:rsidR="00692F20" w:rsidRPr="008B7551" w:rsidRDefault="00692F20" w:rsidP="009F0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755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599" w:type="pct"/>
            <w:gridSpan w:val="3"/>
          </w:tcPr>
          <w:p w14:paraId="0E908C13" w14:textId="6003C484" w:rsidR="00692F20" w:rsidRPr="00BF1313" w:rsidRDefault="00692F20" w:rsidP="009F0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130FA32D" w14:textId="77777777" w:rsidR="00692F20" w:rsidRPr="00BF1313" w:rsidRDefault="00692F20" w:rsidP="009F0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8" w:type="pct"/>
            <w:gridSpan w:val="3"/>
          </w:tcPr>
          <w:p w14:paraId="5A5A64EE" w14:textId="3083C1D5" w:rsidR="00692F20" w:rsidRPr="00BF1313" w:rsidRDefault="00692F20" w:rsidP="009F0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2F20" w:rsidRPr="00BF1313" w14:paraId="7744D88F" w14:textId="77777777" w:rsidTr="00692F20">
        <w:trPr>
          <w:trHeight w:val="758"/>
          <w:tblHeader/>
        </w:trPr>
        <w:tc>
          <w:tcPr>
            <w:tcW w:w="1703" w:type="pct"/>
            <w:shd w:val="clear" w:color="auto" w:fill="auto"/>
          </w:tcPr>
          <w:p w14:paraId="7A98170F" w14:textId="77777777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0ACC2D5C" w14:textId="74A90E80" w:rsidR="00692F20" w:rsidRPr="00BF1313" w:rsidRDefault="00692F20" w:rsidP="00864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13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CD83A61" w14:textId="3AC76768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71C22302" w14:textId="77777777" w:rsidR="00692F20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14:paraId="5908D82A" w14:textId="351E9836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  <w:p w14:paraId="3E448556" w14:textId="62A501E8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pct"/>
          </w:tcPr>
          <w:p w14:paraId="76ED924D" w14:textId="77777777" w:rsidR="00692F20" w:rsidRDefault="00692F20" w:rsidP="00864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0DAF190F" w14:textId="59F3BEDA" w:rsidR="00692F20" w:rsidRPr="00BF1313" w:rsidRDefault="00692F20" w:rsidP="00864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13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4F009F17" w14:textId="15135849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72B16A6A" w14:textId="77777777" w:rsidR="00692F20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2" w:type="pct"/>
            <w:shd w:val="clear" w:color="auto" w:fill="auto"/>
          </w:tcPr>
          <w:p w14:paraId="31C1FC61" w14:textId="7AF3B69C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  <w:p w14:paraId="65E4029B" w14:textId="718AD2A6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36E1B" w:rsidRPr="00BF1313" w14:paraId="67575E65" w14:textId="77777777" w:rsidTr="00336E1B">
        <w:trPr>
          <w:trHeight w:val="408"/>
          <w:tblHeader/>
        </w:trPr>
        <w:tc>
          <w:tcPr>
            <w:tcW w:w="1703" w:type="pct"/>
            <w:shd w:val="clear" w:color="auto" w:fill="auto"/>
          </w:tcPr>
          <w:p w14:paraId="2734E781" w14:textId="77777777" w:rsidR="00336E1B" w:rsidRPr="00BF1313" w:rsidRDefault="00336E1B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7" w:type="pct"/>
            <w:gridSpan w:val="7"/>
          </w:tcPr>
          <w:p w14:paraId="33A1F597" w14:textId="1B4C6C81" w:rsidR="00336E1B" w:rsidRPr="00BF1313" w:rsidRDefault="00336E1B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2F20" w:rsidRPr="00BF1313" w14:paraId="76A7403C" w14:textId="77777777" w:rsidTr="00692F20">
        <w:trPr>
          <w:trHeight w:val="408"/>
        </w:trPr>
        <w:tc>
          <w:tcPr>
            <w:tcW w:w="1703" w:type="pct"/>
            <w:shd w:val="clear" w:color="auto" w:fill="auto"/>
          </w:tcPr>
          <w:p w14:paraId="1DCD3FE8" w14:textId="77777777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A25F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730" w:type="pct"/>
            <w:shd w:val="clear" w:color="auto" w:fill="auto"/>
          </w:tcPr>
          <w:p w14:paraId="66195A61" w14:textId="77777777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59DE07C" w14:textId="77777777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75AD36CB" w14:textId="4B278172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A0B74BA" w14:textId="77777777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111BF7BE" w14:textId="01C83E52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CA26222" w14:textId="77777777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pct"/>
            <w:shd w:val="clear" w:color="auto" w:fill="auto"/>
          </w:tcPr>
          <w:p w14:paraId="78FC005F" w14:textId="2991E246" w:rsidR="00692F20" w:rsidRPr="00BF1313" w:rsidRDefault="00692F20" w:rsidP="004F0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F20" w:rsidRPr="009113F2" w14:paraId="1ED8F532" w14:textId="77777777" w:rsidTr="00692F20">
        <w:trPr>
          <w:trHeight w:val="317"/>
        </w:trPr>
        <w:tc>
          <w:tcPr>
            <w:tcW w:w="1703" w:type="pct"/>
            <w:shd w:val="clear" w:color="auto" w:fill="auto"/>
          </w:tcPr>
          <w:p w14:paraId="5503B34D" w14:textId="0278B42E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A25F2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730" w:type="pct"/>
            <w:shd w:val="clear" w:color="auto" w:fill="auto"/>
          </w:tcPr>
          <w:p w14:paraId="0A0263D9" w14:textId="6BA4EA20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4" w:type="pct"/>
          </w:tcPr>
          <w:p w14:paraId="76489763" w14:textId="77777777" w:rsidR="00692F20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18BD2B44" w14:textId="54B9C85E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180.25</w:t>
            </w:r>
          </w:p>
        </w:tc>
        <w:tc>
          <w:tcPr>
            <w:tcW w:w="140" w:type="pct"/>
          </w:tcPr>
          <w:p w14:paraId="5B27A98D" w14:textId="77777777" w:rsidR="00692F20" w:rsidRPr="00BF1313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2C31825B" w14:textId="2489F278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6EADF22" w14:textId="77777777" w:rsidR="00692F20" w:rsidRPr="00BF1313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2" w:type="pct"/>
            <w:shd w:val="clear" w:color="auto" w:fill="auto"/>
          </w:tcPr>
          <w:p w14:paraId="0262AECF" w14:textId="5C9B8FDC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92F20" w:rsidRPr="009113F2" w14:paraId="34B670E7" w14:textId="77777777" w:rsidTr="00692F20">
        <w:trPr>
          <w:trHeight w:val="317"/>
        </w:trPr>
        <w:tc>
          <w:tcPr>
            <w:tcW w:w="1703" w:type="pct"/>
            <w:shd w:val="clear" w:color="auto" w:fill="auto"/>
          </w:tcPr>
          <w:p w14:paraId="448C258E" w14:textId="0283BE8B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0E683A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ภาษีปีก่อนที่บันทึกต่ำไป (สูงไป)</w:t>
            </w:r>
          </w:p>
        </w:tc>
        <w:tc>
          <w:tcPr>
            <w:tcW w:w="730" w:type="pct"/>
            <w:shd w:val="clear" w:color="auto" w:fill="auto"/>
          </w:tcPr>
          <w:p w14:paraId="4F89A3F5" w14:textId="13319EFC" w:rsidR="00692F20" w:rsidRPr="00F179C0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F179C0">
              <w:rPr>
                <w:rFonts w:asciiTheme="majorBidi" w:hAnsiTheme="majorBidi" w:cstheme="majorBidi" w:hint="cs"/>
                <w:sz w:val="30"/>
                <w:szCs w:val="30"/>
                <w:cs/>
              </w:rPr>
              <w:t>(0.08)</w:t>
            </w:r>
          </w:p>
        </w:tc>
        <w:tc>
          <w:tcPr>
            <w:tcW w:w="144" w:type="pct"/>
          </w:tcPr>
          <w:p w14:paraId="31995C8B" w14:textId="77777777" w:rsidR="00692F20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6E63D301" w14:textId="59E4979E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(1.40)</w:t>
            </w:r>
          </w:p>
        </w:tc>
        <w:tc>
          <w:tcPr>
            <w:tcW w:w="140" w:type="pct"/>
          </w:tcPr>
          <w:p w14:paraId="76DF05F3" w14:textId="77777777" w:rsidR="00692F20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06A2C7E0" w14:textId="1BA07CC3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4BB9A7F" w14:textId="77777777" w:rsidR="00692F20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pct"/>
            <w:shd w:val="clear" w:color="auto" w:fill="auto"/>
          </w:tcPr>
          <w:p w14:paraId="2DDA8F41" w14:textId="0B7F10FE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2F20" w:rsidRPr="009113F2" w14:paraId="443E77FD" w14:textId="77777777" w:rsidTr="00692F20">
        <w:trPr>
          <w:trHeight w:val="317"/>
        </w:trPr>
        <w:tc>
          <w:tcPr>
            <w:tcW w:w="1703" w:type="pct"/>
            <w:shd w:val="clear" w:color="auto" w:fill="auto"/>
          </w:tcPr>
          <w:p w14:paraId="608A7C83" w14:textId="77777777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3BD79D75" w14:textId="77777777" w:rsidR="00692F20" w:rsidRPr="00F179C0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4" w:type="pct"/>
          </w:tcPr>
          <w:p w14:paraId="44654814" w14:textId="77777777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25" w:type="pct"/>
            <w:shd w:val="clear" w:color="auto" w:fill="auto"/>
          </w:tcPr>
          <w:p w14:paraId="59C0729C" w14:textId="638019A9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0" w:type="pct"/>
          </w:tcPr>
          <w:p w14:paraId="07B79993" w14:textId="77777777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684" w:type="pct"/>
            <w:shd w:val="clear" w:color="auto" w:fill="auto"/>
          </w:tcPr>
          <w:p w14:paraId="46F9B419" w14:textId="64F4358F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2" w:type="pct"/>
          </w:tcPr>
          <w:p w14:paraId="6A3188C8" w14:textId="77777777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732" w:type="pct"/>
            <w:shd w:val="clear" w:color="auto" w:fill="auto"/>
          </w:tcPr>
          <w:p w14:paraId="747EEC5C" w14:textId="4C22B2C8" w:rsidR="00692F20" w:rsidRPr="009113F2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692F20" w:rsidRPr="00BF1313" w14:paraId="2061B888" w14:textId="77777777" w:rsidTr="00692F20">
        <w:trPr>
          <w:trHeight w:val="408"/>
        </w:trPr>
        <w:tc>
          <w:tcPr>
            <w:tcW w:w="1703" w:type="pct"/>
            <w:shd w:val="clear" w:color="auto" w:fill="auto"/>
          </w:tcPr>
          <w:p w14:paraId="6823FE58" w14:textId="77777777" w:rsidR="00692F20" w:rsidRPr="00A25F2F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F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30" w:type="pct"/>
            <w:shd w:val="clear" w:color="auto" w:fill="auto"/>
          </w:tcPr>
          <w:p w14:paraId="47E160D1" w14:textId="77777777" w:rsidR="00692F20" w:rsidRPr="00BF1313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741D74" w14:textId="77777777" w:rsidR="00692F20" w:rsidRPr="00BF1313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2C4C0C84" w14:textId="7C8AFF61" w:rsidR="00692F20" w:rsidRPr="00BF1313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33EBCFB" w14:textId="77777777" w:rsidR="00692F20" w:rsidRPr="00BF1313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7C88EE94" w14:textId="298B6216" w:rsidR="00692F20" w:rsidRPr="00BF1313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75E5A8" w14:textId="77777777" w:rsidR="00692F20" w:rsidRPr="00BF1313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pct"/>
            <w:shd w:val="clear" w:color="auto" w:fill="auto"/>
          </w:tcPr>
          <w:p w14:paraId="2C35A0AC" w14:textId="0959509A" w:rsidR="00692F20" w:rsidRPr="00BF1313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F20" w:rsidRPr="00BF1313" w14:paraId="50533049" w14:textId="77777777" w:rsidTr="00692F20">
        <w:trPr>
          <w:trHeight w:val="408"/>
        </w:trPr>
        <w:tc>
          <w:tcPr>
            <w:tcW w:w="1703" w:type="pct"/>
            <w:shd w:val="clear" w:color="auto" w:fill="auto"/>
          </w:tcPr>
          <w:p w14:paraId="5FF10F46" w14:textId="77777777" w:rsidR="00692F20" w:rsidRPr="00A25F2F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5F2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3DE3D06A" w14:textId="38EBD18C" w:rsidR="00692F20" w:rsidRPr="00BF1313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100.8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3F2A0469" w14:textId="77777777" w:rsidR="00692F20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67BF4022" w14:textId="309AD6AA" w:rsidR="00692F20" w:rsidRPr="00BF1313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(4.79)</w:t>
            </w:r>
          </w:p>
        </w:tc>
        <w:tc>
          <w:tcPr>
            <w:tcW w:w="140" w:type="pct"/>
          </w:tcPr>
          <w:p w14:paraId="0030B445" w14:textId="77777777" w:rsidR="00692F20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2F0C3916" w14:textId="78E4E4F6" w:rsidR="00692F20" w:rsidRPr="00BF1313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105.84</w:t>
            </w:r>
          </w:p>
        </w:tc>
        <w:tc>
          <w:tcPr>
            <w:tcW w:w="142" w:type="pct"/>
          </w:tcPr>
          <w:p w14:paraId="323C03E6" w14:textId="77777777" w:rsidR="00692F20" w:rsidRPr="00BF1313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02F6C794" w14:textId="3FF84356" w:rsidR="00692F20" w:rsidRPr="00BF1313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92F20" w:rsidRPr="00BF1313" w14:paraId="2CE8354D" w14:textId="77777777" w:rsidTr="00692F20">
        <w:trPr>
          <w:trHeight w:val="408"/>
        </w:trPr>
        <w:tc>
          <w:tcPr>
            <w:tcW w:w="1703" w:type="pct"/>
            <w:shd w:val="clear" w:color="auto" w:fill="auto"/>
          </w:tcPr>
          <w:p w14:paraId="505AA69E" w14:textId="77777777" w:rsidR="00692F20" w:rsidRPr="00A25F2F" w:rsidRDefault="00692F20" w:rsidP="00F17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F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6CFEB" w14:textId="61234225" w:rsidR="00692F20" w:rsidRPr="00A25F2F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150.19</w:t>
            </w:r>
          </w:p>
        </w:tc>
        <w:tc>
          <w:tcPr>
            <w:tcW w:w="144" w:type="pct"/>
          </w:tcPr>
          <w:p w14:paraId="4A98863F" w14:textId="77777777" w:rsidR="00692F20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34004" w14:textId="49F80304" w:rsidR="00692F20" w:rsidRPr="00A25F2F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174.06</w:t>
            </w:r>
          </w:p>
        </w:tc>
        <w:tc>
          <w:tcPr>
            <w:tcW w:w="140" w:type="pct"/>
          </w:tcPr>
          <w:p w14:paraId="47008671" w14:textId="77777777" w:rsidR="00692F20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A488" w14:textId="67807B21" w:rsidR="00692F20" w:rsidRPr="00A25F2F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105.84</w:t>
            </w:r>
          </w:p>
        </w:tc>
        <w:tc>
          <w:tcPr>
            <w:tcW w:w="142" w:type="pct"/>
          </w:tcPr>
          <w:p w14:paraId="7B1579FA" w14:textId="77777777" w:rsidR="00692F20" w:rsidRPr="00A25F2F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3CF66" w14:textId="436E573C" w:rsidR="00692F20" w:rsidRPr="00A25F2F" w:rsidRDefault="00692F20" w:rsidP="00692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C4D95E1" w14:textId="1B7E2B9A" w:rsidR="00DA0FA8" w:rsidRPr="00341482" w:rsidRDefault="00DA0FA8" w:rsidP="003A1086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sz w:val="2"/>
          <w:szCs w:val="2"/>
          <w:lang w:val="en-US"/>
        </w:rPr>
      </w:pPr>
    </w:p>
    <w:p w14:paraId="7DC2988C" w14:textId="036273F1" w:rsidR="00FC7D3E" w:rsidRPr="00A264BA" w:rsidRDefault="003A1086" w:rsidP="00341482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="Angsana New"/>
          <w:b/>
          <w:bCs/>
          <w:i/>
          <w:iCs/>
          <w:sz w:val="24"/>
          <w:szCs w:val="24"/>
          <w:cs/>
        </w:rPr>
      </w:pPr>
      <w:r w:rsidRPr="00BF1313">
        <w:rPr>
          <w:rFonts w:asciiTheme="majorBidi" w:hAnsiTheme="majorBidi" w:cstheme="majorBidi"/>
          <w:b/>
          <w:bCs/>
          <w:i/>
          <w:iCs/>
          <w:cs/>
        </w:rPr>
        <w:tab/>
      </w:r>
    </w:p>
    <w:p w14:paraId="277BC742" w14:textId="671DD007" w:rsidR="003A1086" w:rsidRPr="00BF1313" w:rsidRDefault="00341482" w:rsidP="00341482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48"/>
          <w:szCs w:val="48"/>
          <w:cs/>
        </w:rPr>
        <w:tab/>
      </w:r>
      <w:r w:rsidR="003A1086" w:rsidRPr="00BF1313">
        <w:rPr>
          <w:rFonts w:asciiTheme="majorBidi" w:hAnsiTheme="majorBidi" w:cstheme="majorBidi"/>
          <w:b/>
          <w:bCs/>
          <w:i/>
          <w:iCs/>
          <w:cs/>
        </w:rPr>
        <w:t xml:space="preserve">การกระทบยอดเพื่อหาอัตราภาษีที่แท้จริง  </w:t>
      </w:r>
    </w:p>
    <w:p w14:paraId="529805BE" w14:textId="77777777" w:rsidR="003A1086" w:rsidRPr="00336E1B" w:rsidRDefault="003A1086" w:rsidP="00A21206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lang w:val="en-US"/>
        </w:rPr>
      </w:pPr>
    </w:p>
    <w:tbl>
      <w:tblPr>
        <w:tblW w:w="9379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9"/>
        <w:gridCol w:w="1089"/>
        <w:gridCol w:w="236"/>
        <w:gridCol w:w="1099"/>
        <w:gridCol w:w="237"/>
        <w:gridCol w:w="1036"/>
        <w:gridCol w:w="270"/>
        <w:gridCol w:w="1083"/>
      </w:tblGrid>
      <w:tr w:rsidR="00455D77" w:rsidRPr="00BF1313" w14:paraId="28269783" w14:textId="77777777" w:rsidTr="00C116C5">
        <w:trPr>
          <w:trHeight w:val="334"/>
        </w:trPr>
        <w:tc>
          <w:tcPr>
            <w:tcW w:w="4329" w:type="dxa"/>
            <w:shd w:val="clear" w:color="auto" w:fill="auto"/>
          </w:tcPr>
          <w:p w14:paraId="534E458C" w14:textId="77777777" w:rsidR="003A1086" w:rsidRPr="00A25F2F" w:rsidRDefault="003A1086" w:rsidP="003A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7CCEE4A5" w14:textId="77777777" w:rsidR="003A1086" w:rsidRPr="00BF1313" w:rsidRDefault="003A1086" w:rsidP="0045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" w:right="-108" w:hanging="157"/>
              <w:jc w:val="center"/>
              <w:rPr>
                <w:rFonts w:asciiTheme="majorBidi" w:hAnsiTheme="majorBidi" w:cstheme="majorBidi"/>
                <w:bCs/>
              </w:rPr>
            </w:pPr>
            <w:r w:rsidRPr="00BF131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C15A25" w:rsidRPr="00BF1313" w14:paraId="12151838" w14:textId="77777777" w:rsidTr="00692F20">
        <w:trPr>
          <w:trHeight w:val="407"/>
        </w:trPr>
        <w:tc>
          <w:tcPr>
            <w:tcW w:w="4329" w:type="dxa"/>
            <w:shd w:val="clear" w:color="auto" w:fill="auto"/>
          </w:tcPr>
          <w:p w14:paraId="6B8F42F2" w14:textId="77777777" w:rsidR="003A1086" w:rsidRPr="00A25F2F" w:rsidRDefault="003A1086" w:rsidP="003A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shd w:val="clear" w:color="auto" w:fill="auto"/>
          </w:tcPr>
          <w:p w14:paraId="72082D41" w14:textId="4BE1D336" w:rsidR="003A1086" w:rsidRPr="005A3F44" w:rsidRDefault="00327A23" w:rsidP="0069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>
              <w:t>31</w:t>
            </w:r>
            <w:r w:rsidR="00973136" w:rsidRPr="00BF1313">
              <w:rPr>
                <w:rFonts w:asciiTheme="majorBidi" w:hAnsiTheme="majorBidi" w:cstheme="majorBidi"/>
              </w:rPr>
              <w:t xml:space="preserve"> </w:t>
            </w:r>
            <w:r w:rsidR="00973136" w:rsidRPr="00BF1313">
              <w:rPr>
                <w:rFonts w:asciiTheme="majorBidi" w:hAnsiTheme="majorBidi" w:cstheme="majorBidi"/>
                <w:cs/>
              </w:rPr>
              <w:t>ธันวาคม</w:t>
            </w:r>
            <w:r w:rsidR="005A3F44">
              <w:rPr>
                <w:rFonts w:asciiTheme="majorBidi" w:hAnsiTheme="majorBidi" w:cstheme="majorBidi"/>
              </w:rPr>
              <w:t xml:space="preserve"> </w:t>
            </w:r>
            <w:r>
              <w:rPr>
                <w:cs/>
              </w:rPr>
              <w:t>256</w:t>
            </w:r>
            <w:r w:rsidR="002E3CD6">
              <w:t>4</w:t>
            </w:r>
          </w:p>
        </w:tc>
        <w:tc>
          <w:tcPr>
            <w:tcW w:w="237" w:type="dxa"/>
            <w:shd w:val="clear" w:color="auto" w:fill="auto"/>
          </w:tcPr>
          <w:p w14:paraId="3EBD13D2" w14:textId="77777777" w:rsidR="003A1086" w:rsidRPr="00BF1313" w:rsidRDefault="003A1086" w:rsidP="003A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389" w:type="dxa"/>
            <w:gridSpan w:val="3"/>
            <w:shd w:val="clear" w:color="auto" w:fill="auto"/>
          </w:tcPr>
          <w:p w14:paraId="76AE26D8" w14:textId="31709D1A" w:rsidR="003A1086" w:rsidRPr="00692F20" w:rsidRDefault="00327A23" w:rsidP="00692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cs/>
              </w:rPr>
              <w:t>31</w:t>
            </w:r>
            <w:r w:rsidR="00DA0FA8" w:rsidRPr="00BF1313">
              <w:rPr>
                <w:rFonts w:asciiTheme="majorBidi" w:hAnsiTheme="majorBidi" w:cstheme="majorBidi"/>
                <w:cs/>
              </w:rPr>
              <w:t xml:space="preserve"> ธันวาคม </w:t>
            </w:r>
            <w:r>
              <w:rPr>
                <w:cs/>
              </w:rPr>
              <w:t>256</w:t>
            </w:r>
            <w:r w:rsidR="002E3CD6">
              <w:t>3</w:t>
            </w:r>
          </w:p>
        </w:tc>
      </w:tr>
      <w:tr w:rsidR="000A64CB" w:rsidRPr="00BF1313" w14:paraId="1CABB161" w14:textId="77777777" w:rsidTr="00C116C5">
        <w:trPr>
          <w:trHeight w:val="724"/>
        </w:trPr>
        <w:tc>
          <w:tcPr>
            <w:tcW w:w="4329" w:type="dxa"/>
            <w:shd w:val="clear" w:color="auto" w:fill="auto"/>
          </w:tcPr>
          <w:p w14:paraId="4E4ED79D" w14:textId="77777777" w:rsidR="003A1086" w:rsidRPr="00A25F2F" w:rsidRDefault="003A1086" w:rsidP="003A1086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</w:tcPr>
          <w:p w14:paraId="41B26F83" w14:textId="77777777" w:rsidR="003A1086" w:rsidRPr="00BF1313" w:rsidRDefault="003A1086" w:rsidP="003A10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56CC762" w14:textId="77777777" w:rsidR="003A1086" w:rsidRPr="00BF1313" w:rsidRDefault="003A1086" w:rsidP="003A10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929EFCA" w14:textId="77777777" w:rsidR="003A1086" w:rsidRPr="00BF1313" w:rsidRDefault="003A1086" w:rsidP="003A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08E0F586" w14:textId="77777777" w:rsidR="003A1086" w:rsidRPr="00BF1313" w:rsidRDefault="003A1086" w:rsidP="003A1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937C0B0" w14:textId="77777777" w:rsidR="003A1086" w:rsidRPr="00BF1313" w:rsidRDefault="003A1086" w:rsidP="003A1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7" w:type="dxa"/>
            <w:shd w:val="clear" w:color="auto" w:fill="auto"/>
          </w:tcPr>
          <w:p w14:paraId="2AE803D2" w14:textId="77777777" w:rsidR="003A1086" w:rsidRPr="00BF1313" w:rsidRDefault="003A1086" w:rsidP="003A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shd w:val="clear" w:color="auto" w:fill="auto"/>
          </w:tcPr>
          <w:p w14:paraId="21E747A3" w14:textId="77777777" w:rsidR="003A1086" w:rsidRPr="00BF1313" w:rsidRDefault="003A1086" w:rsidP="003A108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0B40278" w14:textId="77777777" w:rsidR="003A1086" w:rsidRPr="00BF1313" w:rsidRDefault="003A1086" w:rsidP="003A1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4CF8FA8" w14:textId="77777777" w:rsidR="003A1086" w:rsidRPr="00BF1313" w:rsidRDefault="003A1086" w:rsidP="003A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39C7069C" w14:textId="77777777" w:rsidR="003A1086" w:rsidRPr="00BF1313" w:rsidRDefault="003A1086" w:rsidP="003A1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555BB3" w14:textId="77777777" w:rsidR="003A1086" w:rsidRPr="00BF1313" w:rsidRDefault="003A1086" w:rsidP="003A108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E3CD6" w:rsidRPr="00BF1313" w14:paraId="393C2421" w14:textId="77777777" w:rsidTr="00C116C5">
        <w:trPr>
          <w:trHeight w:val="326"/>
        </w:trPr>
        <w:tc>
          <w:tcPr>
            <w:tcW w:w="4329" w:type="dxa"/>
            <w:shd w:val="clear" w:color="auto" w:fill="auto"/>
          </w:tcPr>
          <w:p w14:paraId="01C0976E" w14:textId="77777777" w:rsidR="002E3CD6" w:rsidRPr="00A25F2F" w:rsidRDefault="002E3CD6" w:rsidP="002E3CD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1089" w:type="dxa"/>
            <w:shd w:val="clear" w:color="auto" w:fill="auto"/>
          </w:tcPr>
          <w:p w14:paraId="547E0B7C" w14:textId="77777777" w:rsidR="002E3CD6" w:rsidRPr="00BF1313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28B7A8E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3BE95049" w14:textId="349C93DF" w:rsidR="002E3CD6" w:rsidRPr="00A25F2F" w:rsidRDefault="00DD4A97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1,338.38</w:t>
            </w:r>
          </w:p>
        </w:tc>
        <w:tc>
          <w:tcPr>
            <w:tcW w:w="237" w:type="dxa"/>
            <w:shd w:val="clear" w:color="auto" w:fill="auto"/>
          </w:tcPr>
          <w:p w14:paraId="00B9CAEE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shd w:val="clear" w:color="auto" w:fill="auto"/>
          </w:tcPr>
          <w:p w14:paraId="72AABEBC" w14:textId="77777777" w:rsidR="002E3CD6" w:rsidRPr="00BF1313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642DEF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6D42DD99" w14:textId="5FA17BD7" w:rsidR="002E3CD6" w:rsidRPr="00BF1313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1,285.74</w:t>
            </w:r>
          </w:p>
        </w:tc>
      </w:tr>
      <w:tr w:rsidR="002E3CD6" w:rsidRPr="00BF1313" w14:paraId="3FEC29D2" w14:textId="77777777" w:rsidTr="00C116C5">
        <w:trPr>
          <w:trHeight w:val="334"/>
        </w:trPr>
        <w:tc>
          <w:tcPr>
            <w:tcW w:w="4329" w:type="dxa"/>
            <w:shd w:val="clear" w:color="auto" w:fill="auto"/>
          </w:tcPr>
          <w:p w14:paraId="5342CF0B" w14:textId="77777777" w:rsidR="002E3CD6" w:rsidRPr="00BF1313" w:rsidRDefault="002E3CD6" w:rsidP="002E3CD6">
            <w:pPr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1089" w:type="dxa"/>
            <w:shd w:val="clear" w:color="auto" w:fill="auto"/>
          </w:tcPr>
          <w:p w14:paraId="450DB6A8" w14:textId="16336326" w:rsidR="002E3CD6" w:rsidRPr="00BF1313" w:rsidRDefault="00DD4A97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3A2526D2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4F0D52" w14:textId="080BAD2B" w:rsidR="002E3CD6" w:rsidRPr="00E83F32" w:rsidRDefault="00E74650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267.68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9BEE41E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tcBorders>
              <w:bottom w:val="nil"/>
            </w:tcBorders>
            <w:shd w:val="clear" w:color="auto" w:fill="auto"/>
          </w:tcPr>
          <w:p w14:paraId="2B42513B" w14:textId="66170CCD" w:rsidR="002E3CD6" w:rsidRPr="00BF1313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330180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CD66C4" w14:textId="42D35A5B" w:rsidR="002E3CD6" w:rsidRPr="00BF1313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7.15</w:t>
            </w:r>
          </w:p>
        </w:tc>
      </w:tr>
      <w:tr w:rsidR="002E3CD6" w:rsidRPr="00BF1313" w14:paraId="52B94FCD" w14:textId="77777777" w:rsidTr="00C116C5">
        <w:trPr>
          <w:trHeight w:val="644"/>
        </w:trPr>
        <w:tc>
          <w:tcPr>
            <w:tcW w:w="4329" w:type="dxa"/>
            <w:shd w:val="clear" w:color="auto" w:fill="auto"/>
          </w:tcPr>
          <w:p w14:paraId="1FCB5039" w14:textId="7EC88408" w:rsidR="002E3CD6" w:rsidRPr="00BF1313" w:rsidRDefault="002E3CD6" w:rsidP="002E3CD6">
            <w:pPr>
              <w:ind w:left="160" w:hanging="18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ส่วนแบ่ง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(กำไร) ขาดทุนของบริษัทร่วมและ</w:t>
            </w: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1089" w:type="dxa"/>
            <w:shd w:val="clear" w:color="auto" w:fill="auto"/>
          </w:tcPr>
          <w:p w14:paraId="55D16C01" w14:textId="77777777" w:rsidR="002E3CD6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293F46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</w:tcPr>
          <w:p w14:paraId="4ECF1D7D" w14:textId="77777777" w:rsidR="002E3CD6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6D4342" w14:textId="1A5829EE" w:rsidR="00DD4A97" w:rsidRPr="00A57FD1" w:rsidRDefault="00DD4A97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8.54)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DBA2B38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shd w:val="clear" w:color="auto" w:fill="auto"/>
          </w:tcPr>
          <w:p w14:paraId="7A18E113" w14:textId="77777777" w:rsidR="002E3CD6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7F9F06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shd w:val="clear" w:color="auto" w:fill="auto"/>
          </w:tcPr>
          <w:p w14:paraId="08638D33" w14:textId="77777777" w:rsidR="002E3CD6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6046C3D" w14:textId="6E2C8144" w:rsidR="002E3CD6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(4.13)</w:t>
            </w:r>
          </w:p>
        </w:tc>
      </w:tr>
      <w:tr w:rsidR="002E3CD6" w:rsidRPr="00BF1313" w14:paraId="5DA3C6B2" w14:textId="77777777" w:rsidTr="00C116C5">
        <w:trPr>
          <w:trHeight w:val="644"/>
        </w:trPr>
        <w:tc>
          <w:tcPr>
            <w:tcW w:w="4329" w:type="dxa"/>
            <w:shd w:val="clear" w:color="auto" w:fill="auto"/>
          </w:tcPr>
          <w:p w14:paraId="620D351B" w14:textId="77777777" w:rsidR="002E3CD6" w:rsidRPr="00BF1313" w:rsidRDefault="002E3CD6" w:rsidP="002E3CD6">
            <w:pPr>
              <w:ind w:left="144" w:hanging="144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รายได้ที่ไม่ต้องเสียภาษี </w:t>
            </w:r>
            <w:r w:rsidRPr="00BF1313">
              <w:rPr>
                <w:rFonts w:asciiTheme="majorBidi" w:hAnsiTheme="majorBidi" w:cstheme="majorBidi"/>
              </w:rPr>
              <w:t xml:space="preserve">/ </w:t>
            </w:r>
            <w:r w:rsidRPr="00BF1313">
              <w:rPr>
                <w:rFonts w:asciiTheme="majorBidi" w:hAnsiTheme="majorBidi" w:cstheme="majorBidi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089" w:type="dxa"/>
            <w:shd w:val="clear" w:color="auto" w:fill="auto"/>
          </w:tcPr>
          <w:p w14:paraId="2FBB3928" w14:textId="77777777" w:rsidR="002E3CD6" w:rsidRPr="00BF1313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8C8009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top w:val="nil"/>
            </w:tcBorders>
            <w:shd w:val="clear" w:color="auto" w:fill="auto"/>
          </w:tcPr>
          <w:p w14:paraId="7EA7D568" w14:textId="77777777" w:rsidR="002E3CD6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189E33" w14:textId="0B99D255" w:rsidR="00DD4A97" w:rsidRPr="00BF1313" w:rsidRDefault="003E08DE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(111.58</w:t>
            </w:r>
            <w:r w:rsidR="00DD4A9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</w:tcBorders>
            <w:shd w:val="clear" w:color="auto" w:fill="auto"/>
          </w:tcPr>
          <w:p w14:paraId="4C7A0EED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tcBorders>
              <w:top w:val="nil"/>
            </w:tcBorders>
            <w:shd w:val="clear" w:color="auto" w:fill="auto"/>
          </w:tcPr>
          <w:p w14:paraId="019B7271" w14:textId="77777777" w:rsidR="002E3CD6" w:rsidRPr="00BF1313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3821272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top w:val="nil"/>
            </w:tcBorders>
            <w:shd w:val="clear" w:color="auto" w:fill="auto"/>
          </w:tcPr>
          <w:p w14:paraId="7CDC469E" w14:textId="77777777" w:rsidR="002E3CD6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0A7E7F" w14:textId="298E0E0A" w:rsidR="002E3CD6" w:rsidRPr="00BF1313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(112.40)</w:t>
            </w:r>
          </w:p>
        </w:tc>
      </w:tr>
      <w:tr w:rsidR="002E3CD6" w:rsidRPr="00BF1313" w14:paraId="731D8252" w14:textId="77777777" w:rsidTr="00C116C5">
        <w:trPr>
          <w:trHeight w:val="326"/>
        </w:trPr>
        <w:tc>
          <w:tcPr>
            <w:tcW w:w="4329" w:type="dxa"/>
            <w:tcBorders>
              <w:bottom w:val="nil"/>
            </w:tcBorders>
            <w:shd w:val="clear" w:color="auto" w:fill="auto"/>
          </w:tcPr>
          <w:p w14:paraId="6F0A7E8A" w14:textId="6DF490A7" w:rsidR="002E3CD6" w:rsidRPr="00BF1313" w:rsidRDefault="002E3CD6" w:rsidP="002E3CD6">
            <w:pPr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ค่าใช้จ่ายต้องห้ามทางภาษี </w:t>
            </w:r>
            <w:r w:rsidR="000A33DF">
              <w:rPr>
                <w:rFonts w:asciiTheme="majorBidi" w:hAnsiTheme="majorBidi" w:cstheme="majorBidi"/>
              </w:rPr>
              <w:t xml:space="preserve">/ </w:t>
            </w:r>
            <w:r w:rsidR="000A33DF">
              <w:rPr>
                <w:rFonts w:asciiTheme="majorBidi" w:hAnsiTheme="majorBidi" w:cstheme="majorBidi" w:hint="cs"/>
                <w:cs/>
              </w:rPr>
              <w:t>รายการปรับปรุง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00A57936" w14:textId="77777777" w:rsidR="002E3CD6" w:rsidRPr="00BF1313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27B081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78AB454A" w14:textId="1BF72964" w:rsidR="002E3CD6" w:rsidRPr="00A25F2F" w:rsidRDefault="000A33DF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E08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D8E19EC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tcBorders>
              <w:bottom w:val="nil"/>
            </w:tcBorders>
            <w:shd w:val="clear" w:color="auto" w:fill="auto"/>
          </w:tcPr>
          <w:p w14:paraId="2F855E42" w14:textId="77777777" w:rsidR="002E3CD6" w:rsidRPr="00BF1313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7DD68E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389CD17D" w14:textId="02EBCC53" w:rsidR="002E3CD6" w:rsidRPr="00BF1313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8.38</w:t>
            </w:r>
          </w:p>
        </w:tc>
      </w:tr>
      <w:tr w:rsidR="002E3CD6" w:rsidRPr="00BF1313" w14:paraId="519CC114" w14:textId="77777777" w:rsidTr="00C116C5">
        <w:trPr>
          <w:trHeight w:val="652"/>
        </w:trPr>
        <w:tc>
          <w:tcPr>
            <w:tcW w:w="4329" w:type="dxa"/>
            <w:tcBorders>
              <w:bottom w:val="nil"/>
            </w:tcBorders>
            <w:shd w:val="clear" w:color="auto" w:fill="auto"/>
          </w:tcPr>
          <w:p w14:paraId="4E1D82CB" w14:textId="77777777" w:rsidR="002E3CD6" w:rsidRPr="00BF1313" w:rsidRDefault="002E3CD6" w:rsidP="002E3CD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D2F7B17" w14:textId="77777777" w:rsidR="002E3CD6" w:rsidRPr="00BF1313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91F6ED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56E283F1" w14:textId="77777777" w:rsidR="002E3CD6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E871D5E" w14:textId="2728D6E9" w:rsidR="00DD4A97" w:rsidRPr="003E08DE" w:rsidRDefault="003E08DE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0.14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07E637C" w14:textId="77777777" w:rsidR="002E3CD6" w:rsidRPr="00BF1313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tcBorders>
              <w:bottom w:val="nil"/>
            </w:tcBorders>
            <w:shd w:val="clear" w:color="auto" w:fill="auto"/>
          </w:tcPr>
          <w:p w14:paraId="5BBB58B2" w14:textId="77777777" w:rsidR="002E3CD6" w:rsidRPr="00B167AB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D469DE6" w14:textId="77777777" w:rsidR="002E3CD6" w:rsidRPr="00B167AB" w:rsidRDefault="002E3CD6" w:rsidP="002E3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4194280B" w14:textId="77777777" w:rsidR="002E3CD6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2116D58" w14:textId="6BD1123F" w:rsidR="002E3CD6" w:rsidRPr="00B167AB" w:rsidRDefault="002E3CD6" w:rsidP="002E3C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26.46</w:t>
            </w:r>
          </w:p>
        </w:tc>
      </w:tr>
      <w:tr w:rsidR="00252D07" w:rsidRPr="00BF1313" w14:paraId="716F4B22" w14:textId="77777777" w:rsidTr="00750F23">
        <w:trPr>
          <w:trHeight w:val="290"/>
        </w:trPr>
        <w:tc>
          <w:tcPr>
            <w:tcW w:w="4329" w:type="dxa"/>
            <w:tcBorders>
              <w:bottom w:val="nil"/>
            </w:tcBorders>
            <w:shd w:val="clear" w:color="auto" w:fill="auto"/>
          </w:tcPr>
          <w:p w14:paraId="6BD805FB" w14:textId="1401F194" w:rsidR="00252D07" w:rsidRPr="00BF1313" w:rsidRDefault="00252D07" w:rsidP="00252D07">
            <w:pPr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ภาษีปีก่อนที่บันทึกต่ำไป (สูงไป)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596A5881" w14:textId="77777777" w:rsidR="00252D07" w:rsidRPr="00DD4A97" w:rsidRDefault="00252D07" w:rsidP="00252D07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FD24379" w14:textId="77777777" w:rsidR="00252D07" w:rsidRPr="00DD4A97" w:rsidRDefault="00252D07" w:rsidP="00252D0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20736767" w14:textId="7784AE5B" w:rsidR="00252D07" w:rsidRPr="00DD4A97" w:rsidRDefault="00252D07" w:rsidP="00252D07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(0.08)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0652AA38" w14:textId="77777777" w:rsidR="00252D07" w:rsidRPr="00DD4A97" w:rsidRDefault="00252D07" w:rsidP="00252D0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bottom w:val="nil"/>
            </w:tcBorders>
            <w:shd w:val="clear" w:color="auto" w:fill="auto"/>
          </w:tcPr>
          <w:p w14:paraId="2C58EAFB" w14:textId="77777777" w:rsidR="00252D07" w:rsidRPr="00DD4A97" w:rsidRDefault="00252D07" w:rsidP="00252D07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3B6158" w14:textId="77777777" w:rsidR="00252D07" w:rsidRPr="00DD4A97" w:rsidRDefault="00252D07" w:rsidP="00252D0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031255B9" w14:textId="15A9CC18" w:rsidR="00252D07" w:rsidRPr="00DD4A97" w:rsidRDefault="00252D07" w:rsidP="00252D07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1.40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52D07" w:rsidRPr="00BF1313" w14:paraId="223BD5F6" w14:textId="77777777" w:rsidTr="00C116C5">
        <w:trPr>
          <w:trHeight w:val="334"/>
        </w:trPr>
        <w:tc>
          <w:tcPr>
            <w:tcW w:w="4329" w:type="dxa"/>
            <w:tcBorders>
              <w:bottom w:val="nil"/>
            </w:tcBorders>
            <w:shd w:val="clear" w:color="auto" w:fill="auto"/>
          </w:tcPr>
          <w:p w14:paraId="779D0BF3" w14:textId="77777777" w:rsidR="00252D07" w:rsidRPr="00A25F2F" w:rsidRDefault="00252D07" w:rsidP="00252D0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A25F2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E0692E" w14:textId="2DD1222C" w:rsidR="00252D07" w:rsidRPr="00A25F2F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11.22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22FE5F2" w14:textId="77777777" w:rsidR="00252D07" w:rsidRPr="00A25F2F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565C1" w14:textId="438D618C" w:rsidR="00252D07" w:rsidRPr="00A25F2F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150.19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86D8C16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3DBD8" w14:textId="5656BA0D" w:rsidR="00252D07" w:rsidRPr="00A25F2F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13.54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35BB9E" w14:textId="77777777" w:rsidR="00252D07" w:rsidRPr="00B167AB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B878B" w14:textId="3D7E2897" w:rsidR="00252D07" w:rsidRPr="00B167AB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174.06</w:t>
            </w:r>
          </w:p>
        </w:tc>
      </w:tr>
      <w:tr w:rsidR="00252D07" w:rsidRPr="00BF1313" w14:paraId="2B9FBAA9" w14:textId="77777777" w:rsidTr="00FC7D3E">
        <w:trPr>
          <w:trHeight w:val="334"/>
        </w:trPr>
        <w:tc>
          <w:tcPr>
            <w:tcW w:w="4329" w:type="dxa"/>
            <w:shd w:val="clear" w:color="auto" w:fill="auto"/>
          </w:tcPr>
          <w:p w14:paraId="517DD07B" w14:textId="343C6FDF" w:rsidR="00252D07" w:rsidRPr="00A25F2F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2B3ED33" w14:textId="05AAECBC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" w:right="-108" w:hanging="157"/>
              <w:jc w:val="center"/>
              <w:rPr>
                <w:rFonts w:asciiTheme="majorBidi" w:hAnsiTheme="majorBidi" w:cstheme="majorBidi"/>
                <w:bCs/>
              </w:rPr>
            </w:pPr>
            <w:r w:rsidRPr="00BF131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cs/>
              </w:rPr>
              <w:t>เฉพาะกิจการ</w:t>
            </w:r>
          </w:p>
        </w:tc>
      </w:tr>
      <w:tr w:rsidR="00252D07" w:rsidRPr="00BF1313" w14:paraId="59B91151" w14:textId="77777777" w:rsidTr="00FA76BD">
        <w:trPr>
          <w:trHeight w:val="344"/>
        </w:trPr>
        <w:tc>
          <w:tcPr>
            <w:tcW w:w="4329" w:type="dxa"/>
            <w:shd w:val="clear" w:color="auto" w:fill="auto"/>
          </w:tcPr>
          <w:p w14:paraId="29C8A5E9" w14:textId="77777777" w:rsidR="00252D07" w:rsidRPr="00A25F2F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nil"/>
            </w:tcBorders>
            <w:shd w:val="clear" w:color="auto" w:fill="auto"/>
          </w:tcPr>
          <w:p w14:paraId="1031F33D" w14:textId="7B564387" w:rsidR="00252D07" w:rsidRPr="005A3F44" w:rsidRDefault="00252D07" w:rsidP="00FA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>
              <w:t>31</w:t>
            </w:r>
            <w:r w:rsidRPr="00BF1313">
              <w:rPr>
                <w:rFonts w:asciiTheme="majorBidi" w:hAnsiTheme="majorBidi" w:cstheme="majorBidi"/>
              </w:rPr>
              <w:t xml:space="preserve"> </w:t>
            </w:r>
            <w:r w:rsidRPr="00BF1313">
              <w:rPr>
                <w:rFonts w:asciiTheme="majorBidi" w:hAnsiTheme="majorBidi" w:cstheme="majorBidi"/>
                <w:cs/>
              </w:rPr>
              <w:t>ธันวาคม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cs/>
              </w:rPr>
              <w:t>256</w:t>
            </w:r>
            <w:r>
              <w:t>4</w:t>
            </w:r>
          </w:p>
        </w:tc>
        <w:tc>
          <w:tcPr>
            <w:tcW w:w="237" w:type="dxa"/>
            <w:tcBorders>
              <w:top w:val="nil"/>
            </w:tcBorders>
            <w:shd w:val="clear" w:color="auto" w:fill="auto"/>
          </w:tcPr>
          <w:p w14:paraId="674D37F6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389" w:type="dxa"/>
            <w:gridSpan w:val="3"/>
            <w:tcBorders>
              <w:top w:val="nil"/>
            </w:tcBorders>
            <w:shd w:val="clear" w:color="auto" w:fill="auto"/>
          </w:tcPr>
          <w:p w14:paraId="0494C0E7" w14:textId="2D26872D" w:rsidR="00252D07" w:rsidRPr="00BF1313" w:rsidRDefault="00252D07" w:rsidP="00FA76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  <w:r>
              <w:rPr>
                <w:cs/>
              </w:rPr>
              <w:t>31</w:t>
            </w:r>
            <w:r w:rsidRPr="00BF1313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FA76BD">
              <w:t>2563</w:t>
            </w:r>
          </w:p>
        </w:tc>
      </w:tr>
      <w:tr w:rsidR="00252D07" w:rsidRPr="00BF1313" w14:paraId="502B1610" w14:textId="77777777" w:rsidTr="00C116C5">
        <w:trPr>
          <w:trHeight w:val="724"/>
        </w:trPr>
        <w:tc>
          <w:tcPr>
            <w:tcW w:w="4329" w:type="dxa"/>
            <w:shd w:val="clear" w:color="auto" w:fill="auto"/>
          </w:tcPr>
          <w:p w14:paraId="2BDA417E" w14:textId="77777777" w:rsidR="00252D07" w:rsidRPr="00A25F2F" w:rsidRDefault="00252D07" w:rsidP="00252D0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shd w:val="clear" w:color="auto" w:fill="auto"/>
          </w:tcPr>
          <w:p w14:paraId="6F0F5C48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B542A5F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6EA4DDD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05B9D87A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B274D8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7" w:type="dxa"/>
            <w:shd w:val="clear" w:color="auto" w:fill="auto"/>
          </w:tcPr>
          <w:p w14:paraId="6A3968F8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shd w:val="clear" w:color="auto" w:fill="auto"/>
          </w:tcPr>
          <w:p w14:paraId="377CDE84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71416C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FE7B369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66DAA18D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749954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52D07" w:rsidRPr="00BF1313" w14:paraId="4DA7E3B9" w14:textId="77777777" w:rsidTr="00C116C5">
        <w:trPr>
          <w:trHeight w:val="326"/>
        </w:trPr>
        <w:tc>
          <w:tcPr>
            <w:tcW w:w="4329" w:type="dxa"/>
            <w:shd w:val="clear" w:color="auto" w:fill="auto"/>
          </w:tcPr>
          <w:p w14:paraId="1FFA490B" w14:textId="77777777" w:rsidR="00252D07" w:rsidRPr="00A25F2F" w:rsidRDefault="00252D07" w:rsidP="00252D0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1089" w:type="dxa"/>
            <w:shd w:val="clear" w:color="auto" w:fill="auto"/>
          </w:tcPr>
          <w:p w14:paraId="5FD0EDAE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3B1F60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102F86B0" w14:textId="5698EE64" w:rsidR="00252D07" w:rsidRPr="00A25F2F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1,125.06</w:t>
            </w:r>
          </w:p>
        </w:tc>
        <w:tc>
          <w:tcPr>
            <w:tcW w:w="237" w:type="dxa"/>
            <w:shd w:val="clear" w:color="auto" w:fill="auto"/>
          </w:tcPr>
          <w:p w14:paraId="0A4EB521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shd w:val="clear" w:color="auto" w:fill="auto"/>
          </w:tcPr>
          <w:p w14:paraId="08876665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6FD508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564C716A" w14:textId="3F8FC7C4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845.17</w:t>
            </w:r>
          </w:p>
        </w:tc>
      </w:tr>
      <w:tr w:rsidR="00252D07" w:rsidRPr="00BF1313" w14:paraId="6FAB0E5E" w14:textId="77777777" w:rsidTr="00C116C5">
        <w:trPr>
          <w:trHeight w:val="334"/>
        </w:trPr>
        <w:tc>
          <w:tcPr>
            <w:tcW w:w="4329" w:type="dxa"/>
            <w:shd w:val="clear" w:color="auto" w:fill="auto"/>
          </w:tcPr>
          <w:p w14:paraId="3CD7FF7B" w14:textId="77777777" w:rsidR="00252D07" w:rsidRPr="00BF1313" w:rsidRDefault="00252D07" w:rsidP="00252D07">
            <w:pPr>
              <w:rPr>
                <w:rFonts w:asciiTheme="majorBidi" w:hAnsiTheme="majorBidi" w:cstheme="majorBidi"/>
              </w:rPr>
            </w:pPr>
            <w:r w:rsidRPr="00BF1313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1089" w:type="dxa"/>
            <w:shd w:val="clear" w:color="auto" w:fill="auto"/>
          </w:tcPr>
          <w:p w14:paraId="4570F244" w14:textId="479F7CE4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190AF9B7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</w:tcPr>
          <w:p w14:paraId="551AA13E" w14:textId="2C6D8F7D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225.01</w:t>
            </w:r>
          </w:p>
        </w:tc>
        <w:tc>
          <w:tcPr>
            <w:tcW w:w="237" w:type="dxa"/>
            <w:shd w:val="clear" w:color="auto" w:fill="auto"/>
          </w:tcPr>
          <w:p w14:paraId="79A8B777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shd w:val="clear" w:color="auto" w:fill="auto"/>
          </w:tcPr>
          <w:p w14:paraId="5893384E" w14:textId="5BB37691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2E3EDB7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shd w:val="clear" w:color="auto" w:fill="auto"/>
          </w:tcPr>
          <w:p w14:paraId="1D23561B" w14:textId="461DAAF5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169.03</w:t>
            </w:r>
          </w:p>
        </w:tc>
      </w:tr>
      <w:tr w:rsidR="00252D07" w:rsidRPr="00BF1313" w14:paraId="7E59C0F3" w14:textId="77777777" w:rsidTr="00C116C5">
        <w:trPr>
          <w:trHeight w:val="644"/>
        </w:trPr>
        <w:tc>
          <w:tcPr>
            <w:tcW w:w="4329" w:type="dxa"/>
            <w:shd w:val="clear" w:color="auto" w:fill="auto"/>
          </w:tcPr>
          <w:p w14:paraId="10530DB5" w14:textId="0787C949" w:rsidR="00252D07" w:rsidRPr="00BF1313" w:rsidRDefault="00252D07" w:rsidP="00252D07">
            <w:pPr>
              <w:ind w:left="144" w:hanging="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ส่วนแบ่งกำไรของบริษัทย่อย บริษัทร่วม และ</w:t>
            </w: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>การร่วมค้า</w:t>
            </w:r>
          </w:p>
        </w:tc>
        <w:tc>
          <w:tcPr>
            <w:tcW w:w="1089" w:type="dxa"/>
            <w:shd w:val="clear" w:color="auto" w:fill="auto"/>
          </w:tcPr>
          <w:p w14:paraId="5D419F69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8D6400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14:paraId="203B6C31" w14:textId="77777777" w:rsidR="00252D07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421A36" w14:textId="7769FC8A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50F23">
              <w:rPr>
                <w:rFonts w:asciiTheme="majorBidi" w:hAnsiTheme="majorBidi" w:cstheme="majorBidi"/>
                <w:sz w:val="30"/>
                <w:szCs w:val="30"/>
              </w:rPr>
              <w:t>111.54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2F444AA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shd w:val="clear" w:color="auto" w:fill="auto"/>
          </w:tcPr>
          <w:p w14:paraId="6FFAE654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63120E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shd w:val="clear" w:color="auto" w:fill="auto"/>
          </w:tcPr>
          <w:p w14:paraId="22522F05" w14:textId="77777777" w:rsidR="00252D07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845C6" w14:textId="45E2A311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(197.80)</w:t>
            </w:r>
          </w:p>
        </w:tc>
      </w:tr>
      <w:tr w:rsidR="00183D03" w:rsidRPr="00BF1313" w14:paraId="41F10E2A" w14:textId="77777777" w:rsidTr="00183D03">
        <w:trPr>
          <w:trHeight w:val="200"/>
        </w:trPr>
        <w:tc>
          <w:tcPr>
            <w:tcW w:w="4329" w:type="dxa"/>
            <w:shd w:val="clear" w:color="auto" w:fill="auto"/>
          </w:tcPr>
          <w:p w14:paraId="77FB321A" w14:textId="43ECB348" w:rsidR="00183D03" w:rsidRDefault="00183D03" w:rsidP="00252D07">
            <w:pPr>
              <w:ind w:left="144" w:hanging="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รายได้ที่ไม่ต้องเสียภาษี</w:t>
            </w:r>
          </w:p>
        </w:tc>
        <w:tc>
          <w:tcPr>
            <w:tcW w:w="1089" w:type="dxa"/>
            <w:shd w:val="clear" w:color="auto" w:fill="auto"/>
          </w:tcPr>
          <w:p w14:paraId="7ABE1856" w14:textId="77777777" w:rsidR="00183D03" w:rsidRPr="00BF1313" w:rsidRDefault="00183D03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9B8960C" w14:textId="77777777" w:rsidR="00183D03" w:rsidRPr="00BF1313" w:rsidRDefault="00183D03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14:paraId="69613F78" w14:textId="6E31B7BE" w:rsidR="00183D03" w:rsidRPr="00183D03" w:rsidRDefault="00183D03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(6.97)</w:t>
            </w:r>
          </w:p>
        </w:tc>
        <w:tc>
          <w:tcPr>
            <w:tcW w:w="237" w:type="dxa"/>
            <w:shd w:val="clear" w:color="auto" w:fill="auto"/>
          </w:tcPr>
          <w:p w14:paraId="52CCDB20" w14:textId="77777777" w:rsidR="00183D03" w:rsidRPr="00BF1313" w:rsidRDefault="00183D03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shd w:val="clear" w:color="auto" w:fill="auto"/>
          </w:tcPr>
          <w:p w14:paraId="17FF301F" w14:textId="77777777" w:rsidR="00183D03" w:rsidRPr="00BF1313" w:rsidRDefault="00183D03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E5D267" w14:textId="77777777" w:rsidR="00183D03" w:rsidRPr="00BF1313" w:rsidRDefault="00183D03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shd w:val="clear" w:color="auto" w:fill="auto"/>
          </w:tcPr>
          <w:p w14:paraId="12C59BA7" w14:textId="0462E70B" w:rsidR="00183D03" w:rsidRDefault="00183D03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52D07" w:rsidRPr="00BF1313" w14:paraId="54C5130B" w14:textId="77777777" w:rsidTr="00C116C5">
        <w:trPr>
          <w:trHeight w:val="326"/>
        </w:trPr>
        <w:tc>
          <w:tcPr>
            <w:tcW w:w="4329" w:type="dxa"/>
            <w:tcBorders>
              <w:bottom w:val="nil"/>
            </w:tcBorders>
            <w:shd w:val="clear" w:color="auto" w:fill="auto"/>
          </w:tcPr>
          <w:p w14:paraId="544C2C94" w14:textId="77777777" w:rsidR="00252D07" w:rsidRPr="00BF1313" w:rsidRDefault="00252D07" w:rsidP="00252D07">
            <w:pPr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 xml:space="preserve">ค่าใช้จ่ายต้องห้ามทางภาษี </w:t>
            </w:r>
            <w:r w:rsidRPr="00BF1313">
              <w:rPr>
                <w:rFonts w:asciiTheme="majorBidi" w:hAnsiTheme="majorBidi" w:cstheme="majorBidi"/>
              </w:rPr>
              <w:t xml:space="preserve">/ </w:t>
            </w:r>
            <w:r w:rsidRPr="00BF1313">
              <w:rPr>
                <w:rFonts w:asciiTheme="majorBidi" w:hAnsiTheme="majorBidi" w:cstheme="majorBidi"/>
                <w:cs/>
              </w:rPr>
              <w:t>รายการปรับปรุง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0956FED0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7A2B41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0EDA5793" w14:textId="06B9F9DB" w:rsidR="00252D07" w:rsidRPr="00A25F2F" w:rsidRDefault="00183D03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(0.66)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695E58A6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tcBorders>
              <w:bottom w:val="nil"/>
            </w:tcBorders>
            <w:shd w:val="clear" w:color="auto" w:fill="auto"/>
          </w:tcPr>
          <w:p w14:paraId="637BC5A0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59657E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6697487F" w14:textId="046932C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2.17</w:t>
            </w:r>
          </w:p>
        </w:tc>
      </w:tr>
      <w:tr w:rsidR="00252D07" w:rsidRPr="00BF1313" w14:paraId="15D9D68A" w14:textId="77777777" w:rsidTr="00E21883">
        <w:trPr>
          <w:trHeight w:val="644"/>
        </w:trPr>
        <w:tc>
          <w:tcPr>
            <w:tcW w:w="4329" w:type="dxa"/>
            <w:tcBorders>
              <w:bottom w:val="nil"/>
            </w:tcBorders>
            <w:shd w:val="clear" w:color="auto" w:fill="auto"/>
          </w:tcPr>
          <w:p w14:paraId="4D8F782C" w14:textId="77777777" w:rsidR="00252D07" w:rsidRPr="00BF1313" w:rsidRDefault="00252D07" w:rsidP="00252D0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cs/>
              </w:rPr>
            </w:pPr>
            <w:r w:rsidRPr="00BF1313">
              <w:rPr>
                <w:rFonts w:asciiTheme="majorBidi" w:hAnsiTheme="majorBidi" w:cstheme="majorBidi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1401FC6A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3D2C7A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64E0001C" w14:textId="77777777" w:rsidR="00252D07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71306E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15BA1EA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tcBorders>
              <w:bottom w:val="nil"/>
            </w:tcBorders>
            <w:shd w:val="clear" w:color="auto" w:fill="auto"/>
          </w:tcPr>
          <w:p w14:paraId="035F3919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71E1DB4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bottom w:val="nil"/>
            </w:tcBorders>
            <w:shd w:val="clear" w:color="auto" w:fill="auto"/>
          </w:tcPr>
          <w:p w14:paraId="59666BA0" w14:textId="77777777" w:rsidR="00252D07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3BCAA4" w14:textId="77777777" w:rsidR="00252D07" w:rsidRPr="00BF1313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26.60</w:t>
            </w:r>
          </w:p>
        </w:tc>
      </w:tr>
      <w:tr w:rsidR="00252D07" w:rsidRPr="00BF1313" w14:paraId="64EACCFA" w14:textId="77777777" w:rsidTr="00C116C5">
        <w:trPr>
          <w:trHeight w:val="334"/>
        </w:trPr>
        <w:tc>
          <w:tcPr>
            <w:tcW w:w="4329" w:type="dxa"/>
            <w:tcBorders>
              <w:bottom w:val="nil"/>
            </w:tcBorders>
            <w:shd w:val="clear" w:color="auto" w:fill="auto"/>
          </w:tcPr>
          <w:p w14:paraId="4FC6AD50" w14:textId="77777777" w:rsidR="00252D07" w:rsidRPr="00692B17" w:rsidRDefault="00252D07" w:rsidP="00252D07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692B1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3C8A2" w14:textId="5C0237CB" w:rsidR="00252D07" w:rsidRPr="00692B17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9.41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A6497EA" w14:textId="77777777" w:rsidR="00252D07" w:rsidRPr="00692B17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4B42A" w14:textId="28A17B92" w:rsidR="00252D07" w:rsidRPr="00692B17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105.84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B208607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C27B0F" w14:textId="6C34FA10" w:rsidR="00252D07" w:rsidRPr="00692B17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4F7B0FC" w14:textId="77777777" w:rsidR="00252D07" w:rsidRPr="00BF1313" w:rsidRDefault="00252D07" w:rsidP="0025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D98C7" w14:textId="3CF9B908" w:rsidR="00252D07" w:rsidRPr="00B103F6" w:rsidRDefault="00252D07" w:rsidP="00252D07">
            <w:pPr>
              <w:pStyle w:val="acctfourfigures"/>
              <w:tabs>
                <w:tab w:val="clear" w:pos="765"/>
              </w:tabs>
              <w:spacing w:line="240" w:lineRule="atLeast"/>
              <w:ind w:left="-79"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0DA2AE4" w14:textId="6CAC38BA" w:rsidR="00C116C5" w:rsidRDefault="00C116C5" w:rsidP="00C116C5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301" w:type="dxa"/>
        <w:tblInd w:w="441" w:type="dxa"/>
        <w:shd w:val="clear" w:color="auto" w:fill="FFFFFF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73"/>
        <w:gridCol w:w="1388"/>
        <w:gridCol w:w="266"/>
        <w:gridCol w:w="1389"/>
        <w:gridCol w:w="265"/>
        <w:gridCol w:w="1385"/>
        <w:gridCol w:w="250"/>
        <w:gridCol w:w="1385"/>
      </w:tblGrid>
      <w:tr w:rsidR="00C116C5" w:rsidRPr="00915C7B" w14:paraId="34F78792" w14:textId="77777777" w:rsidTr="00C575BD">
        <w:tc>
          <w:tcPr>
            <w:tcW w:w="2979" w:type="dxa"/>
            <w:shd w:val="clear" w:color="auto" w:fill="FFFFFF"/>
          </w:tcPr>
          <w:p w14:paraId="0B6C52AC" w14:textId="77777777" w:rsidR="00C116C5" w:rsidRPr="00C36013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b/>
              </w:rPr>
            </w:pPr>
            <w:r>
              <w:rPr>
                <w:rFonts w:cstheme="minorBidi"/>
                <w:sz w:val="20"/>
                <w:szCs w:val="20"/>
              </w:rPr>
              <w:br w:type="page"/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3049" w:type="dxa"/>
            <w:gridSpan w:val="3"/>
            <w:shd w:val="clear" w:color="auto" w:fill="FFFFFF"/>
          </w:tcPr>
          <w:p w14:paraId="55AC58B7" w14:textId="77777777" w:rsidR="00C116C5" w:rsidRPr="00E924FB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E924FB">
              <w:rPr>
                <w:bCs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FFFFFF"/>
          </w:tcPr>
          <w:p w14:paraId="4FD44237" w14:textId="77777777" w:rsidR="00C116C5" w:rsidRPr="00E924FB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3008" w:type="dxa"/>
            <w:gridSpan w:val="3"/>
            <w:shd w:val="clear" w:color="auto" w:fill="FFFFFF"/>
          </w:tcPr>
          <w:p w14:paraId="1CFD1ABD" w14:textId="77777777" w:rsidR="00C116C5" w:rsidRPr="00E924FB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E924FB">
              <w:rPr>
                <w:bCs/>
                <w:cs/>
              </w:rPr>
              <w:t>งบการเงินเฉพาะกิจการ</w:t>
            </w:r>
          </w:p>
        </w:tc>
      </w:tr>
      <w:tr w:rsidR="00C116C5" w:rsidRPr="00915C7B" w14:paraId="522EB997" w14:textId="77777777" w:rsidTr="00C575BD">
        <w:tc>
          <w:tcPr>
            <w:tcW w:w="2979" w:type="dxa"/>
            <w:shd w:val="clear" w:color="auto" w:fill="FFFFFF"/>
          </w:tcPr>
          <w:p w14:paraId="1718CDC0" w14:textId="77777777" w:rsidR="00C116C5" w:rsidRPr="00C36013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DE419D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C360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391" w:type="dxa"/>
            <w:shd w:val="clear" w:color="auto" w:fill="FFFFFF"/>
            <w:vAlign w:val="center"/>
          </w:tcPr>
          <w:p w14:paraId="2D99ECD5" w14:textId="05FD09A6" w:rsidR="00C116C5" w:rsidRPr="00E924FB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GB"/>
              </w:rPr>
            </w:pPr>
            <w:r w:rsidRPr="00DE419D">
              <w:t>256</w:t>
            </w:r>
            <w:r w:rsidR="00E74650">
              <w:t>4</w:t>
            </w:r>
          </w:p>
        </w:tc>
        <w:tc>
          <w:tcPr>
            <w:tcW w:w="266" w:type="dxa"/>
            <w:shd w:val="clear" w:color="auto" w:fill="FFFFFF"/>
            <w:vAlign w:val="center"/>
          </w:tcPr>
          <w:p w14:paraId="051F760F" w14:textId="77777777" w:rsidR="00C116C5" w:rsidRPr="00E924FB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GB"/>
              </w:rPr>
            </w:pPr>
          </w:p>
        </w:tc>
        <w:tc>
          <w:tcPr>
            <w:tcW w:w="1392" w:type="dxa"/>
            <w:shd w:val="clear" w:color="auto" w:fill="FFFFFF"/>
            <w:vAlign w:val="center"/>
          </w:tcPr>
          <w:p w14:paraId="2300C64A" w14:textId="2081A857" w:rsidR="00C116C5" w:rsidRPr="00E924FB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GB"/>
              </w:rPr>
            </w:pPr>
            <w:r w:rsidRPr="00DE419D">
              <w:t>256</w:t>
            </w:r>
            <w:r w:rsidR="00E74650">
              <w:t>3</w:t>
            </w:r>
          </w:p>
        </w:tc>
        <w:tc>
          <w:tcPr>
            <w:tcW w:w="265" w:type="dxa"/>
            <w:shd w:val="clear" w:color="auto" w:fill="FFFFFF"/>
          </w:tcPr>
          <w:p w14:paraId="6FC3B822" w14:textId="77777777" w:rsidR="00C116C5" w:rsidRPr="00E924FB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GB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14:paraId="427BD37B" w14:textId="540F33A6" w:rsidR="00C116C5" w:rsidRPr="00E924FB" w:rsidRDefault="00C116C5" w:rsidP="00E74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GB"/>
              </w:rPr>
            </w:pPr>
            <w:r w:rsidRPr="00DE419D">
              <w:t>256</w:t>
            </w:r>
            <w:r w:rsidR="00E74650">
              <w:t>4</w:t>
            </w:r>
          </w:p>
        </w:tc>
        <w:tc>
          <w:tcPr>
            <w:tcW w:w="232" w:type="dxa"/>
            <w:shd w:val="clear" w:color="auto" w:fill="FFFFFF"/>
            <w:vAlign w:val="center"/>
          </w:tcPr>
          <w:p w14:paraId="236CFB83" w14:textId="77777777" w:rsidR="00C116C5" w:rsidRPr="00E924FB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GB"/>
              </w:rPr>
            </w:pPr>
          </w:p>
        </w:tc>
        <w:tc>
          <w:tcPr>
            <w:tcW w:w="1388" w:type="dxa"/>
            <w:shd w:val="clear" w:color="auto" w:fill="FFFFFF"/>
            <w:vAlign w:val="center"/>
          </w:tcPr>
          <w:p w14:paraId="26F9A4A9" w14:textId="5CBAA6A5" w:rsidR="00C116C5" w:rsidRPr="00E924FB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lang w:val="en-GB"/>
              </w:rPr>
            </w:pPr>
            <w:r w:rsidRPr="00DE419D">
              <w:t>256</w:t>
            </w:r>
            <w:r w:rsidR="00E74650">
              <w:t>3</w:t>
            </w:r>
          </w:p>
        </w:tc>
      </w:tr>
      <w:tr w:rsidR="00C116C5" w:rsidRPr="00915C7B" w14:paraId="3C19ED17" w14:textId="77777777" w:rsidTr="00C575BD">
        <w:tc>
          <w:tcPr>
            <w:tcW w:w="2979" w:type="dxa"/>
            <w:shd w:val="clear" w:color="auto" w:fill="FFFFFF"/>
          </w:tcPr>
          <w:p w14:paraId="6592B9A8" w14:textId="77777777" w:rsidR="00C116C5" w:rsidRPr="00E924FB" w:rsidRDefault="00C116C5" w:rsidP="00C575BD">
            <w:pPr>
              <w:rPr>
                <w:b/>
                <w:bCs/>
              </w:rPr>
            </w:pPr>
          </w:p>
        </w:tc>
        <w:tc>
          <w:tcPr>
            <w:tcW w:w="6322" w:type="dxa"/>
            <w:gridSpan w:val="7"/>
            <w:shd w:val="clear" w:color="auto" w:fill="auto"/>
          </w:tcPr>
          <w:p w14:paraId="48E96023" w14:textId="6A32FE4A" w:rsidR="00C116C5" w:rsidRPr="00E924FB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  <w:r w:rsidRPr="00E924FB">
              <w:rPr>
                <w:i/>
                <w:iCs/>
                <w:cs/>
              </w:rPr>
              <w:t xml:space="preserve"> (</w:t>
            </w:r>
            <w:r w:rsidR="00750F23">
              <w:rPr>
                <w:rFonts w:hint="cs"/>
                <w:i/>
                <w:iCs/>
                <w:cs/>
              </w:rPr>
              <w:t>ล้าน</w:t>
            </w:r>
            <w:r w:rsidRPr="00E924FB">
              <w:rPr>
                <w:i/>
                <w:iCs/>
                <w:cs/>
              </w:rPr>
              <w:t>บาท)</w:t>
            </w:r>
          </w:p>
        </w:tc>
      </w:tr>
      <w:tr w:rsidR="00C116C5" w:rsidRPr="00915C7B" w14:paraId="2D80138F" w14:textId="77777777" w:rsidTr="00C575BD">
        <w:tblPrEx>
          <w:shd w:val="clear" w:color="auto" w:fill="auto"/>
        </w:tblPrEx>
        <w:tc>
          <w:tcPr>
            <w:tcW w:w="2979" w:type="dxa"/>
          </w:tcPr>
          <w:p w14:paraId="49A9650B" w14:textId="77777777" w:rsidR="00C116C5" w:rsidRPr="00E924FB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b/>
                <w:bCs/>
              </w:rPr>
            </w:pPr>
            <w:r w:rsidRPr="00E924FB">
              <w:rPr>
                <w:cs/>
              </w:rPr>
              <w:t>สิน</w:t>
            </w:r>
            <w:r>
              <w:rPr>
                <w:rFonts w:hint="cs"/>
                <w:cs/>
              </w:rPr>
              <w:t>ทรัพย์</w:t>
            </w:r>
            <w:r w:rsidRPr="00E924FB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1391" w:type="dxa"/>
          </w:tcPr>
          <w:p w14:paraId="02964119" w14:textId="0D039E27" w:rsidR="00C116C5" w:rsidRPr="00D665E0" w:rsidRDefault="00E74650" w:rsidP="00183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95"/>
            </w:pPr>
            <w:r>
              <w:t>6.5</w:t>
            </w:r>
            <w:r w:rsidR="000E683A">
              <w:t>7</w:t>
            </w:r>
          </w:p>
        </w:tc>
        <w:tc>
          <w:tcPr>
            <w:tcW w:w="266" w:type="dxa"/>
          </w:tcPr>
          <w:p w14:paraId="594C1759" w14:textId="77777777" w:rsidR="00C116C5" w:rsidRPr="00D665E0" w:rsidRDefault="00C116C5" w:rsidP="00C575B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2" w:type="dxa"/>
          </w:tcPr>
          <w:p w14:paraId="5728A52C" w14:textId="52FBFFAE" w:rsidR="00C116C5" w:rsidRPr="00D665E0" w:rsidRDefault="00E74650" w:rsidP="00C575B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5.93</w:t>
            </w:r>
          </w:p>
        </w:tc>
        <w:tc>
          <w:tcPr>
            <w:tcW w:w="265" w:type="dxa"/>
          </w:tcPr>
          <w:p w14:paraId="4D5572C8" w14:textId="77777777" w:rsidR="00C116C5" w:rsidRPr="00D665E0" w:rsidRDefault="00C116C5" w:rsidP="00C575B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vAlign w:val="bottom"/>
          </w:tcPr>
          <w:p w14:paraId="62214EC7" w14:textId="1B22AB59" w:rsidR="00C116C5" w:rsidRPr="00D665E0" w:rsidRDefault="00E74650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</w:pPr>
            <w:r>
              <w:t>-</w:t>
            </w:r>
          </w:p>
        </w:tc>
        <w:tc>
          <w:tcPr>
            <w:tcW w:w="232" w:type="dxa"/>
          </w:tcPr>
          <w:p w14:paraId="32D80641" w14:textId="77777777" w:rsidR="00C116C5" w:rsidRPr="00D665E0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</w:pPr>
          </w:p>
        </w:tc>
        <w:tc>
          <w:tcPr>
            <w:tcW w:w="1388" w:type="dxa"/>
            <w:vAlign w:val="bottom"/>
          </w:tcPr>
          <w:p w14:paraId="2474BCEA" w14:textId="18EF2F7F" w:rsidR="00C116C5" w:rsidRPr="00D665E0" w:rsidRDefault="00E74650" w:rsidP="00E74650">
            <w:pPr>
              <w:pStyle w:val="acctfourfigures"/>
              <w:tabs>
                <w:tab w:val="clear" w:pos="765"/>
                <w:tab w:val="decimal" w:pos="1068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116C5" w:rsidRPr="00915C7B" w14:paraId="245E039F" w14:textId="77777777" w:rsidTr="00C575BD">
        <w:tblPrEx>
          <w:shd w:val="clear" w:color="auto" w:fill="auto"/>
        </w:tblPrEx>
        <w:tc>
          <w:tcPr>
            <w:tcW w:w="2979" w:type="dxa"/>
          </w:tcPr>
          <w:p w14:paraId="257B116B" w14:textId="77777777" w:rsidR="00C116C5" w:rsidRPr="00E924FB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E924FB">
              <w:rPr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D57FFBF" w14:textId="3CAE2E97" w:rsidR="00C116C5" w:rsidRPr="00D665E0" w:rsidRDefault="00E74650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</w:pPr>
            <w:r>
              <w:t>(140.3</w:t>
            </w:r>
            <w:r w:rsidR="000E683A">
              <w:t>0</w:t>
            </w:r>
            <w:r>
              <w:t>)</w:t>
            </w:r>
          </w:p>
        </w:tc>
        <w:tc>
          <w:tcPr>
            <w:tcW w:w="266" w:type="dxa"/>
          </w:tcPr>
          <w:p w14:paraId="33FB4656" w14:textId="77777777" w:rsidR="00C116C5" w:rsidRPr="00D665E0" w:rsidRDefault="00C116C5" w:rsidP="00C575B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49C62623" w14:textId="1F7EE02D" w:rsidR="00C116C5" w:rsidRPr="00D665E0" w:rsidRDefault="00E74650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cs/>
              </w:rPr>
            </w:pPr>
            <w:r>
              <w:t>(54.26)</w:t>
            </w:r>
          </w:p>
        </w:tc>
        <w:tc>
          <w:tcPr>
            <w:tcW w:w="265" w:type="dxa"/>
          </w:tcPr>
          <w:p w14:paraId="51B1DED6" w14:textId="77777777" w:rsidR="00C116C5" w:rsidRPr="00D665E0" w:rsidRDefault="00C116C5" w:rsidP="00C575B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FBE9494" w14:textId="7164EB1D" w:rsidR="00C116C5" w:rsidRPr="00D665E0" w:rsidRDefault="00E74650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</w:pPr>
            <w:r>
              <w:t>(90.3</w:t>
            </w:r>
            <w:r w:rsidR="0002395A">
              <w:t>1</w:t>
            </w:r>
            <w:r>
              <w:t>)</w:t>
            </w:r>
          </w:p>
        </w:tc>
        <w:tc>
          <w:tcPr>
            <w:tcW w:w="232" w:type="dxa"/>
          </w:tcPr>
          <w:p w14:paraId="3D56CDA1" w14:textId="77777777" w:rsidR="00C116C5" w:rsidRPr="00D665E0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61B677D" w14:textId="67E8E8B5" w:rsidR="00C116C5" w:rsidRPr="00D665E0" w:rsidRDefault="00E74650" w:rsidP="00C575B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116C5" w:rsidRPr="00915C7B" w14:paraId="03D9B587" w14:textId="77777777" w:rsidTr="00C575BD">
        <w:tblPrEx>
          <w:shd w:val="clear" w:color="auto" w:fill="auto"/>
        </w:tblPrEx>
        <w:tc>
          <w:tcPr>
            <w:tcW w:w="2979" w:type="dxa"/>
          </w:tcPr>
          <w:p w14:paraId="45BDC31A" w14:textId="77777777" w:rsidR="00C116C5" w:rsidRPr="00D665E0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D665E0">
              <w:rPr>
                <w:b/>
                <w:bCs/>
                <w:cs/>
              </w:rPr>
              <w:t>สุทธิ</w:t>
            </w:r>
          </w:p>
        </w:tc>
        <w:tc>
          <w:tcPr>
            <w:tcW w:w="1391" w:type="dxa"/>
            <w:tcBorders>
              <w:top w:val="single" w:sz="4" w:space="0" w:color="auto"/>
              <w:bottom w:val="double" w:sz="4" w:space="0" w:color="auto"/>
            </w:tcBorders>
          </w:tcPr>
          <w:p w14:paraId="1BF29C35" w14:textId="0C43B42C" w:rsidR="00C116C5" w:rsidRDefault="00E74650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b/>
                <w:bCs/>
              </w:rPr>
            </w:pPr>
            <w:r>
              <w:rPr>
                <w:b/>
                <w:bCs/>
              </w:rPr>
              <w:t>(133.73)</w:t>
            </w:r>
          </w:p>
        </w:tc>
        <w:tc>
          <w:tcPr>
            <w:tcW w:w="266" w:type="dxa"/>
          </w:tcPr>
          <w:p w14:paraId="455F55FA" w14:textId="77777777" w:rsidR="00C116C5" w:rsidRPr="00410AB0" w:rsidRDefault="00C116C5" w:rsidP="00C575BD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75721E8D" w14:textId="6E5468CB" w:rsidR="00C116C5" w:rsidRPr="00410AB0" w:rsidRDefault="00E74650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b/>
                <w:bCs/>
                <w:cs/>
              </w:rPr>
            </w:pPr>
            <w:r w:rsidRPr="00BD2FD3">
              <w:rPr>
                <w:b/>
                <w:bCs/>
              </w:rPr>
              <w:t>(48.33)</w:t>
            </w:r>
          </w:p>
        </w:tc>
        <w:tc>
          <w:tcPr>
            <w:tcW w:w="265" w:type="dxa"/>
          </w:tcPr>
          <w:p w14:paraId="360AF30C" w14:textId="77777777" w:rsidR="00C116C5" w:rsidRPr="00410AB0" w:rsidRDefault="00C116C5" w:rsidP="00C575B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AD585" w14:textId="62CB9933" w:rsidR="00C116C5" w:rsidRDefault="00E74650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b/>
                <w:bCs/>
              </w:rPr>
            </w:pPr>
            <w:r>
              <w:rPr>
                <w:b/>
                <w:bCs/>
              </w:rPr>
              <w:t>(90.3</w:t>
            </w:r>
            <w:r w:rsidR="0002395A">
              <w:rPr>
                <w:b/>
                <w:bCs/>
              </w:rPr>
              <w:t>1</w:t>
            </w:r>
            <w:r>
              <w:rPr>
                <w:b/>
                <w:bCs/>
              </w:rPr>
              <w:t>)</w:t>
            </w:r>
          </w:p>
        </w:tc>
        <w:tc>
          <w:tcPr>
            <w:tcW w:w="232" w:type="dxa"/>
          </w:tcPr>
          <w:p w14:paraId="697E3810" w14:textId="77777777" w:rsidR="00C116C5" w:rsidRPr="00410AB0" w:rsidRDefault="00C116C5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b/>
                <w:b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9BB78" w14:textId="3D598E0F" w:rsidR="00C116C5" w:rsidRPr="00410AB0" w:rsidRDefault="00E74650" w:rsidP="00C575B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60937D9" w14:textId="2080CAE3" w:rsidR="00FC7D3E" w:rsidRDefault="00FC7D3E" w:rsidP="00C116C5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7F43777" w14:textId="77777777" w:rsidR="00FC7D3E" w:rsidRDefault="00FC7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0D71459F" w14:textId="64E7F01B" w:rsidR="00C116C5" w:rsidRPr="00BF6954" w:rsidRDefault="00C116C5" w:rsidP="00BF6954">
      <w:pPr>
        <w:tabs>
          <w:tab w:val="left" w:pos="540"/>
        </w:tabs>
        <w:ind w:left="540" w:firstLine="36"/>
      </w:pPr>
      <w:r w:rsidRPr="00E924FB">
        <w:rPr>
          <w:cs/>
        </w:rPr>
        <w:lastRenderedPageBreak/>
        <w:t>รายการเคลื่อนไหวของภาษีเงินได้รอการตัดบัญชีที่เกิดขึ้นในระหว่างปีมีดังนี้</w:t>
      </w:r>
    </w:p>
    <w:p w14:paraId="75DC3377" w14:textId="77777777" w:rsidR="00BF6954" w:rsidRPr="00822337" w:rsidRDefault="00BF6954" w:rsidP="00BF6954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45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060"/>
        <w:gridCol w:w="1440"/>
        <w:gridCol w:w="270"/>
        <w:gridCol w:w="1260"/>
        <w:gridCol w:w="270"/>
        <w:gridCol w:w="1440"/>
        <w:gridCol w:w="270"/>
        <w:gridCol w:w="1440"/>
      </w:tblGrid>
      <w:tr w:rsidR="00477EDB" w:rsidRPr="00693382" w14:paraId="000AC200" w14:textId="77777777" w:rsidTr="00BF24AB">
        <w:tc>
          <w:tcPr>
            <w:tcW w:w="3060" w:type="dxa"/>
            <w:shd w:val="clear" w:color="auto" w:fill="auto"/>
          </w:tcPr>
          <w:p w14:paraId="1BAF6547" w14:textId="77777777" w:rsidR="00477EDB" w:rsidRPr="00693382" w:rsidRDefault="00477EDB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6933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90" w:type="dxa"/>
            <w:gridSpan w:val="7"/>
          </w:tcPr>
          <w:p w14:paraId="32CD10D0" w14:textId="73387975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9338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77EDB" w:rsidRPr="00693382" w14:paraId="1B94B05F" w14:textId="77777777" w:rsidTr="00BF24AB">
        <w:tc>
          <w:tcPr>
            <w:tcW w:w="3060" w:type="dxa"/>
            <w:shd w:val="clear" w:color="auto" w:fill="auto"/>
          </w:tcPr>
          <w:p w14:paraId="3D306217" w14:textId="77777777" w:rsidR="00477EDB" w:rsidRPr="00693382" w:rsidRDefault="00477EDB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2FDA0F" w14:textId="77777777" w:rsidR="00477EDB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  <w:gridSpan w:val="5"/>
          </w:tcPr>
          <w:p w14:paraId="420C3231" w14:textId="6D88378C" w:rsidR="00477EDB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40" w:type="dxa"/>
          </w:tcPr>
          <w:p w14:paraId="68EE5DE3" w14:textId="77777777" w:rsidR="00477EDB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477EDB" w:rsidRPr="00693382" w14:paraId="032B6CF4" w14:textId="77777777" w:rsidTr="00BF24AB">
        <w:tc>
          <w:tcPr>
            <w:tcW w:w="3060" w:type="dxa"/>
            <w:shd w:val="clear" w:color="auto" w:fill="auto"/>
          </w:tcPr>
          <w:p w14:paraId="37C12396" w14:textId="77777777" w:rsidR="00477EDB" w:rsidRPr="00693382" w:rsidRDefault="00477EDB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CBC7BC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ณ วันที่</w:t>
            </w:r>
            <w:r w:rsidRPr="00693382">
              <w:rPr>
                <w:rFonts w:asciiTheme="majorBidi" w:hAnsiTheme="majorBidi" w:cstheme="majorBidi"/>
                <w:cs/>
              </w:rPr>
              <w:br/>
            </w:r>
            <w:r w:rsidRPr="00693382">
              <w:rPr>
                <w:rFonts w:asciiTheme="majorBidi" w:hAnsiTheme="majorBidi" w:cstheme="majorBidi"/>
              </w:rPr>
              <w:t xml:space="preserve">1 </w:t>
            </w:r>
            <w:r w:rsidRPr="00693382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93382">
              <w:rPr>
                <w:rFonts w:asciiTheme="majorBidi" w:hAnsiTheme="majorBidi" w:cstheme="majorBidi"/>
              </w:rPr>
              <w:t>256</w:t>
            </w:r>
            <w:r w:rsidRPr="00693382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270" w:type="dxa"/>
          </w:tcPr>
          <w:p w14:paraId="5ABA3CAE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5B6C0B2" w14:textId="1F946E43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3F0B2C34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288BF10" w14:textId="4931097B" w:rsidR="00477EDB" w:rsidRDefault="00477EDB" w:rsidP="00477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70" w:type="dxa"/>
          </w:tcPr>
          <w:p w14:paraId="6159979B" w14:textId="77777777" w:rsidR="00477EDB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56FF58A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ณ วันที่</w:t>
            </w:r>
            <w:r w:rsidRPr="00693382">
              <w:rPr>
                <w:rFonts w:asciiTheme="majorBidi" w:hAnsiTheme="majorBidi" w:cstheme="majorBidi"/>
                <w:cs/>
              </w:rPr>
              <w:br/>
            </w:r>
            <w:r w:rsidRPr="00693382">
              <w:rPr>
                <w:rFonts w:asciiTheme="majorBidi" w:hAnsiTheme="majorBidi" w:cstheme="majorBidi"/>
              </w:rPr>
              <w:t xml:space="preserve">31 </w:t>
            </w:r>
            <w:r w:rsidRPr="0069338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93382">
              <w:rPr>
                <w:rFonts w:asciiTheme="majorBidi" w:hAnsiTheme="majorBidi" w:cstheme="majorBidi"/>
              </w:rPr>
              <w:t>256</w:t>
            </w:r>
            <w:r w:rsidRPr="00693382">
              <w:rPr>
                <w:rFonts w:asciiTheme="majorBidi" w:hAnsiTheme="majorBidi" w:cstheme="majorBidi"/>
                <w:cs/>
              </w:rPr>
              <w:t>4</w:t>
            </w:r>
          </w:p>
        </w:tc>
      </w:tr>
      <w:tr w:rsidR="00477EDB" w:rsidRPr="00693382" w14:paraId="28C75BA2" w14:textId="77777777" w:rsidTr="00BF24AB">
        <w:tc>
          <w:tcPr>
            <w:tcW w:w="3060" w:type="dxa"/>
          </w:tcPr>
          <w:p w14:paraId="33FF7A7F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90" w:type="dxa"/>
            <w:gridSpan w:val="7"/>
          </w:tcPr>
          <w:p w14:paraId="6B0B3A45" w14:textId="451A0660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9338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77EDB" w:rsidRPr="00693382" w14:paraId="012E91C4" w14:textId="77777777" w:rsidTr="00BF24AB">
        <w:tc>
          <w:tcPr>
            <w:tcW w:w="3060" w:type="dxa"/>
          </w:tcPr>
          <w:p w14:paraId="0313255B" w14:textId="66B2878A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933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</w:t>
            </w:r>
            <w:r w:rsidRPr="006933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รัพย์ภาษีเงินได้รอการตัดบัญชี</w:t>
            </w:r>
          </w:p>
        </w:tc>
        <w:tc>
          <w:tcPr>
            <w:tcW w:w="1440" w:type="dxa"/>
          </w:tcPr>
          <w:p w14:paraId="108CBCD3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3496F1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8F4D14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28CD495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F81AEB0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3FB633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FC41A37" w14:textId="715E99D0" w:rsidR="00477EDB" w:rsidRPr="00693382" w:rsidRDefault="00477EDB" w:rsidP="000A33D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77EDB" w:rsidRPr="00693382" w14:paraId="47D9EA4D" w14:textId="77777777" w:rsidTr="00BF24AB">
        <w:tc>
          <w:tcPr>
            <w:tcW w:w="3060" w:type="dxa"/>
          </w:tcPr>
          <w:p w14:paraId="3A8E28C9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693382">
              <w:rPr>
                <w:rFonts w:asciiTheme="majorBidi" w:hAnsiTheme="majorBidi" w:cstheme="majorBidi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</w:tcPr>
          <w:p w14:paraId="7ABF6D4D" w14:textId="1D6FABA3" w:rsidR="00477EDB" w:rsidRPr="00693382" w:rsidRDefault="00811817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4.30</w:t>
            </w:r>
          </w:p>
        </w:tc>
        <w:tc>
          <w:tcPr>
            <w:tcW w:w="270" w:type="dxa"/>
          </w:tcPr>
          <w:p w14:paraId="1CD10B5A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AAD3039" w14:textId="038E33E5" w:rsidR="00477EDB" w:rsidRPr="00693382" w:rsidRDefault="009519C6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(0.18)</w:t>
            </w:r>
          </w:p>
        </w:tc>
        <w:tc>
          <w:tcPr>
            <w:tcW w:w="270" w:type="dxa"/>
          </w:tcPr>
          <w:p w14:paraId="011FBADA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C9B1A65" w14:textId="6056E185" w:rsidR="00477EDB" w:rsidRPr="00693382" w:rsidRDefault="00F412DC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(0.12)</w:t>
            </w:r>
          </w:p>
        </w:tc>
        <w:tc>
          <w:tcPr>
            <w:tcW w:w="270" w:type="dxa"/>
          </w:tcPr>
          <w:p w14:paraId="1A718C18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394FDCE4" w14:textId="68586C56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693382">
              <w:rPr>
                <w:rFonts w:asciiTheme="majorBidi" w:hAnsiTheme="majorBidi" w:cstheme="majorBidi"/>
                <w:cs/>
              </w:rPr>
              <w:t>4.</w:t>
            </w:r>
            <w:r w:rsidR="009519C6">
              <w:rPr>
                <w:rFonts w:asciiTheme="majorBidi" w:hAnsiTheme="majorBidi" w:cstheme="majorBidi"/>
              </w:rPr>
              <w:t>00</w:t>
            </w:r>
          </w:p>
        </w:tc>
      </w:tr>
      <w:tr w:rsidR="00477EDB" w:rsidRPr="00693382" w14:paraId="1EBAF86F" w14:textId="77777777" w:rsidTr="00BF24AB">
        <w:tc>
          <w:tcPr>
            <w:tcW w:w="3060" w:type="dxa"/>
          </w:tcPr>
          <w:p w14:paraId="27247463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693382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440" w:type="dxa"/>
          </w:tcPr>
          <w:p w14:paraId="3C91D2D5" w14:textId="7F15BA0E" w:rsidR="00477EDB" w:rsidRPr="00693382" w:rsidRDefault="003C4502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1.63</w:t>
            </w:r>
          </w:p>
        </w:tc>
        <w:tc>
          <w:tcPr>
            <w:tcW w:w="270" w:type="dxa"/>
          </w:tcPr>
          <w:p w14:paraId="4151F930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0D18F0B" w14:textId="7345A113" w:rsidR="00477EDB" w:rsidRPr="00693382" w:rsidRDefault="003C4502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0.94</w:t>
            </w:r>
          </w:p>
        </w:tc>
        <w:tc>
          <w:tcPr>
            <w:tcW w:w="270" w:type="dxa"/>
          </w:tcPr>
          <w:p w14:paraId="02693BFE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A3E19BC" w14:textId="113D3890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0E1280B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1A2F2C16" w14:textId="132B2E54" w:rsidR="00477EDB" w:rsidRPr="00693382" w:rsidRDefault="00745DA6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2.57</w:t>
            </w:r>
          </w:p>
        </w:tc>
      </w:tr>
      <w:tr w:rsidR="00477EDB" w:rsidRPr="00693382" w14:paraId="545152EF" w14:textId="77777777" w:rsidTr="00BF24AB">
        <w:tc>
          <w:tcPr>
            <w:tcW w:w="3060" w:type="dxa"/>
          </w:tcPr>
          <w:p w14:paraId="05D97A81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933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033D5D3A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42E384C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C32A2F9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DA31E13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53A1742" w14:textId="64FE1124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892FA51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5C57CCC" w14:textId="18CA00F2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9519C6" w:rsidRPr="00693382" w14:paraId="74E35153" w14:textId="77777777" w:rsidTr="00BF24AB">
        <w:tc>
          <w:tcPr>
            <w:tcW w:w="3060" w:type="dxa"/>
          </w:tcPr>
          <w:p w14:paraId="4EE776D6" w14:textId="77777777" w:rsidR="009519C6" w:rsidRPr="00693382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20C6CBAE" w14:textId="7DFBD23A" w:rsidR="009519C6" w:rsidRPr="00693382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</w:t>
            </w:r>
            <w:r w:rsidR="00745DA6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745DA6">
              <w:rPr>
                <w:rFonts w:asciiTheme="majorBidi" w:hAnsiTheme="majorBidi" w:cstheme="majorBidi"/>
              </w:rPr>
              <w:t>72</w:t>
            </w:r>
            <w:r w:rsidRPr="0069338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0580A72F" w14:textId="77777777" w:rsidR="009519C6" w:rsidRPr="00693382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39A68CD" w14:textId="200F4596" w:rsidR="009519C6" w:rsidRPr="00693382" w:rsidRDefault="008D654A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3.75</w:t>
            </w:r>
          </w:p>
        </w:tc>
        <w:tc>
          <w:tcPr>
            <w:tcW w:w="270" w:type="dxa"/>
          </w:tcPr>
          <w:p w14:paraId="45B35930" w14:textId="77777777" w:rsidR="009519C6" w:rsidRPr="00693382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598C3B1" w14:textId="0F2D6A18" w:rsidR="009519C6" w:rsidRPr="00693382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633C01F" w14:textId="77777777" w:rsidR="009519C6" w:rsidRPr="00693382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0C7162AD" w14:textId="7764612E" w:rsidR="009519C6" w:rsidRPr="00693382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46.97</w:t>
            </w:r>
            <w:r w:rsidRPr="00693382">
              <w:rPr>
                <w:rFonts w:asciiTheme="majorBidi" w:hAnsiTheme="majorBidi" w:cstheme="majorBidi"/>
              </w:rPr>
              <w:t>)</w:t>
            </w:r>
          </w:p>
        </w:tc>
      </w:tr>
      <w:tr w:rsidR="009519C6" w:rsidRPr="00693382" w14:paraId="0D0E133C" w14:textId="77777777" w:rsidTr="00BF24AB">
        <w:tc>
          <w:tcPr>
            <w:tcW w:w="3060" w:type="dxa"/>
          </w:tcPr>
          <w:p w14:paraId="0C0DDCD0" w14:textId="14099550" w:rsidR="009519C6" w:rsidRPr="00693382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0ADCD7B4" w14:textId="1EEA2C5C" w:rsidR="009519C6" w:rsidRPr="00693382" w:rsidRDefault="008D654A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(3.54)</w:t>
            </w:r>
          </w:p>
        </w:tc>
        <w:tc>
          <w:tcPr>
            <w:tcW w:w="270" w:type="dxa"/>
          </w:tcPr>
          <w:p w14:paraId="554BDA73" w14:textId="77777777" w:rsidR="009519C6" w:rsidRPr="00693382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A08413F" w14:textId="54A38B9B" w:rsidR="009519C6" w:rsidRDefault="008D654A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0.52</w:t>
            </w:r>
          </w:p>
        </w:tc>
        <w:tc>
          <w:tcPr>
            <w:tcW w:w="270" w:type="dxa"/>
          </w:tcPr>
          <w:p w14:paraId="09BBF511" w14:textId="77777777" w:rsidR="009519C6" w:rsidRPr="00693382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AB5453A" w14:textId="2EDEFD91" w:rsidR="009519C6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72D7073" w14:textId="77777777" w:rsidR="009519C6" w:rsidRPr="00693382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553FD653" w14:textId="60F11B2B" w:rsidR="009519C6" w:rsidRPr="00693382" w:rsidRDefault="009519C6" w:rsidP="009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(3.02)</w:t>
            </w:r>
          </w:p>
        </w:tc>
      </w:tr>
      <w:tr w:rsidR="00FD6E2D" w:rsidRPr="00693382" w14:paraId="50463596" w14:textId="77777777" w:rsidTr="00BF24AB">
        <w:tc>
          <w:tcPr>
            <w:tcW w:w="3060" w:type="dxa"/>
          </w:tcPr>
          <w:p w14:paraId="4FB3CC1F" w14:textId="77777777" w:rsidR="00FD6E2D" w:rsidRPr="00693382" w:rsidRDefault="00FD6E2D" w:rsidP="00FD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การปรับมูลค่ายุติธรรมเงินลงทุน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AA9B8D" w14:textId="77777777" w:rsidR="00FD6E2D" w:rsidRPr="00693382" w:rsidRDefault="00FD6E2D" w:rsidP="00FD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0F1E4558" w14:textId="77777777" w:rsidR="00FD6E2D" w:rsidRPr="00693382" w:rsidRDefault="00FD6E2D" w:rsidP="00FD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5701A2" w14:textId="17715A0A" w:rsidR="00FD6E2D" w:rsidRPr="00693382" w:rsidRDefault="00FD6E2D" w:rsidP="00FD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105</w:t>
            </w:r>
            <w:r w:rsidRPr="00693382">
              <w:rPr>
                <w:rFonts w:asciiTheme="majorBidi" w:hAnsiTheme="majorBidi" w:cs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84</w:t>
            </w:r>
            <w:r w:rsidRPr="0069338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7FE67452" w14:textId="77777777" w:rsidR="00FD6E2D" w:rsidRPr="00693382" w:rsidRDefault="00FD6E2D" w:rsidP="00FD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71E0D4" w14:textId="4BA14DC9" w:rsidR="00FD6E2D" w:rsidRPr="00693382" w:rsidRDefault="00FD6E2D" w:rsidP="00FD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15.53</w:t>
            </w:r>
          </w:p>
        </w:tc>
        <w:tc>
          <w:tcPr>
            <w:tcW w:w="270" w:type="dxa"/>
          </w:tcPr>
          <w:p w14:paraId="52DA52CE" w14:textId="77777777" w:rsidR="00FD6E2D" w:rsidRPr="00693382" w:rsidRDefault="00FD6E2D" w:rsidP="00FD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097123" w14:textId="3A5E6876" w:rsidR="00FD6E2D" w:rsidRPr="00693382" w:rsidRDefault="00FD6E2D" w:rsidP="00FD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(90.31)</w:t>
            </w:r>
          </w:p>
        </w:tc>
      </w:tr>
      <w:tr w:rsidR="00477EDB" w:rsidRPr="00693382" w14:paraId="5962A199" w14:textId="77777777" w:rsidTr="00BF24AB">
        <w:tc>
          <w:tcPr>
            <w:tcW w:w="3060" w:type="dxa"/>
          </w:tcPr>
          <w:p w14:paraId="3082AE95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cs/>
              </w:rPr>
            </w:pPr>
            <w:r w:rsidRPr="0069338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7063F8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48.33</w:t>
            </w:r>
            <w:r w:rsidRPr="0069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2B7F2C5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E92298" w14:textId="195A4BD9" w:rsidR="00477EDB" w:rsidRPr="008E2CED" w:rsidRDefault="00477EDB" w:rsidP="00FA235B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E2C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3C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  <w:r w:rsidRPr="008E2C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3C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Pr="008E2C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E0EF72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6A253C" w14:textId="0CA4AD3F" w:rsidR="00477EDB" w:rsidRPr="003C4502" w:rsidRDefault="003C4502" w:rsidP="003C4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3C4502">
              <w:rPr>
                <w:rFonts w:asciiTheme="majorBidi" w:hAnsiTheme="majorBidi" w:cstheme="majorBidi"/>
                <w:b/>
                <w:bCs/>
              </w:rPr>
              <w:t>15.41</w:t>
            </w:r>
          </w:p>
        </w:tc>
        <w:tc>
          <w:tcPr>
            <w:tcW w:w="270" w:type="dxa"/>
          </w:tcPr>
          <w:p w14:paraId="609220ED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F4EB42B" w14:textId="1CA77DCF" w:rsidR="00477EDB" w:rsidRPr="00693382" w:rsidRDefault="00477EDB" w:rsidP="000A33D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33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(133.73)</w:t>
            </w:r>
          </w:p>
        </w:tc>
      </w:tr>
      <w:tr w:rsidR="00477EDB" w:rsidRPr="00693382" w14:paraId="6266D93E" w14:textId="77777777" w:rsidTr="00BF24AB">
        <w:tc>
          <w:tcPr>
            <w:tcW w:w="3060" w:type="dxa"/>
          </w:tcPr>
          <w:p w14:paraId="37DE4B77" w14:textId="77777777" w:rsidR="00477EDB" w:rsidRPr="00693382" w:rsidRDefault="00477EDB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601E8BF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24AE364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E0264C5" w14:textId="77777777" w:rsidR="00477EDB" w:rsidRPr="008E2CED" w:rsidRDefault="00477EDB" w:rsidP="000A33D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E0B3B4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66EEFCC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DC093CD" w14:textId="77777777" w:rsidR="00477EDB" w:rsidRPr="00693382" w:rsidRDefault="00477EDB" w:rsidP="000A33D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35AEDEF" w14:textId="6105FCD0" w:rsidR="00477EDB" w:rsidRPr="00693382" w:rsidRDefault="00477EDB" w:rsidP="000A33D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16E2F7DA" w14:textId="77777777" w:rsidR="00477EDB" w:rsidRDefault="00477EDB"/>
    <w:tbl>
      <w:tblPr>
        <w:tblW w:w="96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450"/>
        <w:gridCol w:w="270"/>
        <w:gridCol w:w="810"/>
        <w:gridCol w:w="270"/>
        <w:gridCol w:w="180"/>
        <w:gridCol w:w="270"/>
        <w:gridCol w:w="1260"/>
        <w:gridCol w:w="180"/>
        <w:gridCol w:w="90"/>
        <w:gridCol w:w="180"/>
        <w:gridCol w:w="1260"/>
        <w:gridCol w:w="180"/>
      </w:tblGrid>
      <w:tr w:rsidR="00BF6954" w:rsidRPr="00693382" w14:paraId="2179FF2D" w14:textId="77777777" w:rsidTr="00BF24AB">
        <w:trPr>
          <w:gridAfter w:val="1"/>
          <w:wAfter w:w="180" w:type="dxa"/>
        </w:trPr>
        <w:tc>
          <w:tcPr>
            <w:tcW w:w="4230" w:type="dxa"/>
            <w:gridSpan w:val="2"/>
          </w:tcPr>
          <w:p w14:paraId="1EA8FD30" w14:textId="77777777" w:rsidR="00BF6954" w:rsidRPr="00693382" w:rsidRDefault="00BF6954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gridSpan w:val="3"/>
          </w:tcPr>
          <w:p w14:paraId="5405CFDC" w14:textId="1C42B05D" w:rsidR="00BF6954" w:rsidRDefault="00BF6954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  <w:p w14:paraId="45749F40" w14:textId="77777777" w:rsidR="0016202F" w:rsidRPr="00693382" w:rsidRDefault="0016202F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  <w:p w14:paraId="7E041850" w14:textId="77777777" w:rsidR="00BF6954" w:rsidRPr="00693382" w:rsidRDefault="00BF6954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693382">
              <w:rPr>
                <w:rFonts w:asciiTheme="majorBidi" w:hAnsiTheme="majorBidi" w:cstheme="majorBidi"/>
                <w:cs/>
              </w:rPr>
              <w:t>ณ วันที่</w:t>
            </w:r>
            <w:r w:rsidRPr="00693382">
              <w:rPr>
                <w:rFonts w:asciiTheme="majorBidi" w:hAnsiTheme="majorBidi" w:cstheme="majorBidi"/>
                <w:cs/>
              </w:rPr>
              <w:br/>
            </w:r>
            <w:r w:rsidRPr="00693382">
              <w:rPr>
                <w:rFonts w:asciiTheme="majorBidi" w:hAnsiTheme="majorBidi" w:cstheme="majorBidi"/>
              </w:rPr>
              <w:t xml:space="preserve">1 </w:t>
            </w:r>
            <w:r w:rsidRPr="00693382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9338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70" w:type="dxa"/>
          </w:tcPr>
          <w:p w14:paraId="7E25BCC1" w14:textId="77777777" w:rsidR="00BF6954" w:rsidRPr="00693382" w:rsidRDefault="00BF6954" w:rsidP="000A33D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8C73685" w14:textId="77777777" w:rsidR="00BF6954" w:rsidRPr="008E2CED" w:rsidRDefault="00BF6954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8E2CED">
              <w:rPr>
                <w:rFonts w:asciiTheme="majorBidi" w:hAnsiTheme="majorBidi" w:cstheme="majorBidi"/>
                <w:cs/>
              </w:rPr>
              <w:t xml:space="preserve">บันทึกเป็น </w:t>
            </w:r>
            <w:r w:rsidRPr="008E2CED">
              <w:rPr>
                <w:rFonts w:asciiTheme="majorBidi" w:hAnsiTheme="majorBidi" w:cstheme="majorBidi"/>
                <w:cs/>
              </w:rPr>
              <w:br/>
              <w:t>(รายจ่าย) / รายได้ใน กำไรหรือขาดทุนเบ็ดเสร็จอื่น</w:t>
            </w:r>
          </w:p>
        </w:tc>
        <w:tc>
          <w:tcPr>
            <w:tcW w:w="270" w:type="dxa"/>
            <w:gridSpan w:val="2"/>
          </w:tcPr>
          <w:p w14:paraId="5D835046" w14:textId="77777777" w:rsidR="00BF6954" w:rsidRPr="00693382" w:rsidRDefault="00BF6954" w:rsidP="000A33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11AB83F8" w14:textId="53DC2618" w:rsidR="00BF6954" w:rsidRDefault="00BF6954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  <w:p w14:paraId="3FAE4966" w14:textId="77777777" w:rsidR="0016202F" w:rsidRPr="00693382" w:rsidRDefault="0016202F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  <w:p w14:paraId="7BF28234" w14:textId="1B83FC9E" w:rsidR="00BF6954" w:rsidRPr="00693382" w:rsidRDefault="00BF6954" w:rsidP="00162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  <w:r w:rsidRPr="00693382">
              <w:rPr>
                <w:rFonts w:asciiTheme="majorBidi" w:hAnsiTheme="majorBidi" w:cstheme="majorBidi"/>
                <w:cs/>
              </w:rPr>
              <w:t>ณ วันที่</w:t>
            </w:r>
            <w:r w:rsidRPr="00693382">
              <w:rPr>
                <w:rFonts w:asciiTheme="majorBidi" w:hAnsiTheme="majorBidi" w:cstheme="majorBidi"/>
                <w:cs/>
              </w:rPr>
              <w:br/>
            </w:r>
            <w:r w:rsidRPr="00693382">
              <w:rPr>
                <w:rFonts w:asciiTheme="majorBidi" w:hAnsiTheme="majorBidi" w:cstheme="majorBidi"/>
              </w:rPr>
              <w:t xml:space="preserve">31 </w:t>
            </w:r>
            <w:r w:rsidRPr="00693382">
              <w:rPr>
                <w:rFonts w:asciiTheme="majorBidi" w:hAnsiTheme="majorBidi" w:cstheme="majorBidi"/>
                <w:cs/>
              </w:rPr>
              <w:t>ธันวาค</w:t>
            </w:r>
            <w:r w:rsidR="0016202F">
              <w:rPr>
                <w:rFonts w:asciiTheme="majorBidi" w:hAnsiTheme="majorBidi" w:cstheme="majorBidi" w:hint="cs"/>
                <w:cs/>
              </w:rPr>
              <w:t xml:space="preserve">ม </w:t>
            </w:r>
            <w:r w:rsidRPr="00693382">
              <w:rPr>
                <w:rFonts w:asciiTheme="majorBidi" w:hAnsiTheme="majorBidi" w:cstheme="majorBidi"/>
              </w:rPr>
              <w:t>2563</w:t>
            </w:r>
          </w:p>
        </w:tc>
      </w:tr>
      <w:tr w:rsidR="00BF6954" w:rsidRPr="00693382" w14:paraId="1FC5550D" w14:textId="77777777" w:rsidTr="00BF24AB">
        <w:trPr>
          <w:gridAfter w:val="1"/>
          <w:wAfter w:w="180" w:type="dxa"/>
        </w:trPr>
        <w:tc>
          <w:tcPr>
            <w:tcW w:w="4230" w:type="dxa"/>
            <w:gridSpan w:val="2"/>
          </w:tcPr>
          <w:p w14:paraId="603F259B" w14:textId="77777777" w:rsidR="00BF6954" w:rsidRPr="00693382" w:rsidRDefault="00BF6954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11"/>
          </w:tcPr>
          <w:p w14:paraId="7192975A" w14:textId="77777777" w:rsidR="00BF6954" w:rsidRPr="008E2CED" w:rsidRDefault="00BF6954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8E2CED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F6954" w:rsidRPr="00693382" w14:paraId="7B045238" w14:textId="77777777" w:rsidTr="00BF24AB">
        <w:trPr>
          <w:gridAfter w:val="1"/>
          <w:wAfter w:w="180" w:type="dxa"/>
        </w:trPr>
        <w:tc>
          <w:tcPr>
            <w:tcW w:w="4230" w:type="dxa"/>
            <w:gridSpan w:val="2"/>
          </w:tcPr>
          <w:p w14:paraId="705CA937" w14:textId="1CB6844D" w:rsidR="00BF6954" w:rsidRPr="00693382" w:rsidRDefault="00BF6954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b/>
                <w:bCs/>
                <w:cs/>
              </w:rPr>
            </w:pPr>
            <w:r w:rsidRPr="006933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</w:t>
            </w:r>
            <w:r w:rsidR="00183D0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</w:t>
            </w:r>
            <w:r w:rsidRPr="006933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รัพย์ภาษีเงินได้รอการตัดบัญชี</w:t>
            </w:r>
          </w:p>
        </w:tc>
        <w:tc>
          <w:tcPr>
            <w:tcW w:w="1530" w:type="dxa"/>
            <w:gridSpan w:val="3"/>
          </w:tcPr>
          <w:p w14:paraId="2DD4867D" w14:textId="77777777" w:rsidR="00BF6954" w:rsidRPr="00693382" w:rsidRDefault="00BF6954" w:rsidP="000A33D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D382547" w14:textId="77777777" w:rsidR="00BF6954" w:rsidRPr="00693382" w:rsidRDefault="00BF6954" w:rsidP="000A33D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DFAF3A6" w14:textId="77777777" w:rsidR="00BF6954" w:rsidRPr="008E2CED" w:rsidRDefault="00BF6954" w:rsidP="000A33D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F6225DC" w14:textId="77777777" w:rsidR="00BF6954" w:rsidRPr="00693382" w:rsidRDefault="00BF6954" w:rsidP="000A33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13533AD2" w14:textId="77777777" w:rsidR="00BF6954" w:rsidRPr="00693382" w:rsidRDefault="00BF6954" w:rsidP="000A33D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55CC9" w:rsidRPr="00693382" w14:paraId="42B7110B" w14:textId="77777777" w:rsidTr="00BF24AB">
        <w:trPr>
          <w:gridAfter w:val="1"/>
          <w:wAfter w:w="180" w:type="dxa"/>
        </w:trPr>
        <w:tc>
          <w:tcPr>
            <w:tcW w:w="4230" w:type="dxa"/>
            <w:gridSpan w:val="2"/>
          </w:tcPr>
          <w:p w14:paraId="2787A56A" w14:textId="77777777" w:rsidR="00D55CC9" w:rsidRPr="00693382" w:rsidRDefault="00D55CC9" w:rsidP="00D5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b/>
                <w:bCs/>
                <w:cs/>
              </w:rPr>
            </w:pPr>
            <w:r w:rsidRPr="00693382">
              <w:rPr>
                <w:rFonts w:asciiTheme="majorBidi" w:hAnsiTheme="majorBidi" w:cstheme="majorBidi"/>
                <w:cs/>
              </w:rPr>
              <w:t>ภาระผูกพันผลประโยชน์พนักงาน</w:t>
            </w:r>
          </w:p>
        </w:tc>
        <w:tc>
          <w:tcPr>
            <w:tcW w:w="1530" w:type="dxa"/>
            <w:gridSpan w:val="3"/>
          </w:tcPr>
          <w:p w14:paraId="19E1A28F" w14:textId="5FA5D14C" w:rsidR="00D55CC9" w:rsidRPr="00693382" w:rsidRDefault="00D55CC9" w:rsidP="00D55CC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3.57</w:t>
            </w:r>
          </w:p>
        </w:tc>
        <w:tc>
          <w:tcPr>
            <w:tcW w:w="270" w:type="dxa"/>
          </w:tcPr>
          <w:p w14:paraId="002613A2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4FCBCC7F" w14:textId="67F206C6" w:rsidR="00D55CC9" w:rsidRPr="008E2CED" w:rsidRDefault="00D55CC9" w:rsidP="00D55CC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E2C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E2C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</w:tcPr>
          <w:p w14:paraId="58710924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03788C9D" w14:textId="2E3556C4" w:rsidR="00D55CC9" w:rsidRPr="00693382" w:rsidRDefault="00D55CC9" w:rsidP="00D5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4.30</w:t>
            </w:r>
          </w:p>
        </w:tc>
      </w:tr>
      <w:tr w:rsidR="00D55CC9" w:rsidRPr="00693382" w14:paraId="047BF78D" w14:textId="77777777" w:rsidTr="00BF24AB">
        <w:trPr>
          <w:gridAfter w:val="1"/>
          <w:wAfter w:w="180" w:type="dxa"/>
        </w:trPr>
        <w:tc>
          <w:tcPr>
            <w:tcW w:w="4230" w:type="dxa"/>
            <w:gridSpan w:val="2"/>
          </w:tcPr>
          <w:p w14:paraId="04159AB5" w14:textId="77777777" w:rsidR="00D55CC9" w:rsidRPr="00693382" w:rsidRDefault="00D55CC9" w:rsidP="00D5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b/>
                <w:bCs/>
                <w:cs/>
              </w:rPr>
            </w:pPr>
            <w:r w:rsidRPr="00693382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530" w:type="dxa"/>
            <w:gridSpan w:val="3"/>
          </w:tcPr>
          <w:p w14:paraId="4BDCBEB6" w14:textId="18E9EA85" w:rsidR="00D55CC9" w:rsidRPr="00693382" w:rsidRDefault="00D55CC9" w:rsidP="00D55CC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1.83</w:t>
            </w:r>
          </w:p>
        </w:tc>
        <w:tc>
          <w:tcPr>
            <w:tcW w:w="270" w:type="dxa"/>
          </w:tcPr>
          <w:p w14:paraId="6E8D255B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37DEFAB6" w14:textId="420BBA0C" w:rsidR="00D55CC9" w:rsidRPr="008E2CED" w:rsidRDefault="00D55CC9" w:rsidP="00D55CC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(0.20)</w:t>
            </w:r>
          </w:p>
        </w:tc>
        <w:tc>
          <w:tcPr>
            <w:tcW w:w="270" w:type="dxa"/>
            <w:gridSpan w:val="2"/>
          </w:tcPr>
          <w:p w14:paraId="0044EC44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6F289F81" w14:textId="110009BF" w:rsidR="00D55CC9" w:rsidRPr="00693382" w:rsidRDefault="00D55CC9" w:rsidP="00D5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1.63</w:t>
            </w:r>
          </w:p>
        </w:tc>
      </w:tr>
      <w:tr w:rsidR="00D55CC9" w:rsidRPr="00693382" w14:paraId="4F1D1AFC" w14:textId="77777777" w:rsidTr="00BF24AB">
        <w:trPr>
          <w:gridAfter w:val="1"/>
          <w:wAfter w:w="180" w:type="dxa"/>
        </w:trPr>
        <w:tc>
          <w:tcPr>
            <w:tcW w:w="4230" w:type="dxa"/>
            <w:gridSpan w:val="2"/>
          </w:tcPr>
          <w:p w14:paraId="22D49C70" w14:textId="77777777" w:rsidR="00D55CC9" w:rsidRPr="00693382" w:rsidRDefault="00D55CC9" w:rsidP="00D5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b/>
                <w:bCs/>
                <w:cs/>
              </w:rPr>
            </w:pPr>
            <w:r w:rsidRPr="006933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gridSpan w:val="3"/>
          </w:tcPr>
          <w:p w14:paraId="518241B7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D1FD8D5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19CE2492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45DA991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683EDFD0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55CC9" w:rsidRPr="00693382" w14:paraId="3A0BA415" w14:textId="77777777" w:rsidTr="00BF24AB">
        <w:trPr>
          <w:gridAfter w:val="1"/>
          <w:wAfter w:w="180" w:type="dxa"/>
        </w:trPr>
        <w:tc>
          <w:tcPr>
            <w:tcW w:w="4230" w:type="dxa"/>
            <w:gridSpan w:val="2"/>
          </w:tcPr>
          <w:p w14:paraId="2AA10905" w14:textId="1D891FE7" w:rsidR="00D55CC9" w:rsidRPr="00693382" w:rsidRDefault="00D55CC9" w:rsidP="00D5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b/>
                <w:bCs/>
                <w:cs/>
              </w:rPr>
            </w:pPr>
            <w:r w:rsidRPr="00693382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gridSpan w:val="3"/>
          </w:tcPr>
          <w:p w14:paraId="7EE3C5A0" w14:textId="00ADBB21" w:rsidR="00D55CC9" w:rsidRPr="00693382" w:rsidRDefault="00D55CC9" w:rsidP="00D55CC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33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54.47</w:t>
            </w:r>
            <w:r w:rsidRPr="006933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3218FE7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399A3F4D" w14:textId="6D18D0EA" w:rsidR="00D55CC9" w:rsidRPr="00693382" w:rsidRDefault="00D55CC9" w:rsidP="00D55CC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55C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3.75</w:t>
            </w:r>
          </w:p>
        </w:tc>
        <w:tc>
          <w:tcPr>
            <w:tcW w:w="270" w:type="dxa"/>
            <w:gridSpan w:val="2"/>
          </w:tcPr>
          <w:p w14:paraId="6D7B3128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2A19C79D" w14:textId="3558C4CF" w:rsidR="00D55CC9" w:rsidRPr="00693382" w:rsidRDefault="00D55CC9" w:rsidP="00D5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693382">
              <w:rPr>
                <w:rFonts w:asciiTheme="majorBidi" w:hAnsiTheme="majorBidi" w:cs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50.72</w:t>
            </w:r>
            <w:r w:rsidRPr="00693382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55CC9" w:rsidRPr="00693382" w14:paraId="216E587F" w14:textId="77777777" w:rsidTr="00BF24AB">
        <w:trPr>
          <w:gridAfter w:val="1"/>
          <w:wAfter w:w="180" w:type="dxa"/>
        </w:trPr>
        <w:tc>
          <w:tcPr>
            <w:tcW w:w="4230" w:type="dxa"/>
            <w:gridSpan w:val="2"/>
          </w:tcPr>
          <w:p w14:paraId="4CBC0CCC" w14:textId="1C3190CD" w:rsidR="00D55CC9" w:rsidRPr="00693382" w:rsidRDefault="00D55CC9" w:rsidP="00D5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6543CDB7" w14:textId="276F243A" w:rsidR="00D55CC9" w:rsidRPr="009519C6" w:rsidRDefault="00D55CC9" w:rsidP="00D55CC9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(4.06)</w:t>
            </w:r>
          </w:p>
        </w:tc>
        <w:tc>
          <w:tcPr>
            <w:tcW w:w="270" w:type="dxa"/>
          </w:tcPr>
          <w:p w14:paraId="7537DCFD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7B25CB3F" w14:textId="6C138A81" w:rsidR="00D55CC9" w:rsidRDefault="00D55CC9" w:rsidP="00D55CC9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0.52</w:t>
            </w:r>
          </w:p>
        </w:tc>
        <w:tc>
          <w:tcPr>
            <w:tcW w:w="270" w:type="dxa"/>
            <w:gridSpan w:val="2"/>
          </w:tcPr>
          <w:p w14:paraId="73F31B1B" w14:textId="77777777" w:rsidR="00D55CC9" w:rsidRPr="00693382" w:rsidRDefault="00D55CC9" w:rsidP="00D55C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063D850" w14:textId="207646BC" w:rsidR="00D55CC9" w:rsidRPr="00693382" w:rsidRDefault="00D55CC9" w:rsidP="00D5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(3.54)</w:t>
            </w:r>
          </w:p>
        </w:tc>
      </w:tr>
      <w:tr w:rsidR="00BF6954" w:rsidRPr="00693382" w14:paraId="0F34DE05" w14:textId="77777777" w:rsidTr="00BF24AB">
        <w:trPr>
          <w:gridAfter w:val="1"/>
          <w:wAfter w:w="180" w:type="dxa"/>
        </w:trPr>
        <w:tc>
          <w:tcPr>
            <w:tcW w:w="4230" w:type="dxa"/>
            <w:gridSpan w:val="2"/>
          </w:tcPr>
          <w:p w14:paraId="6BA28F7F" w14:textId="77777777" w:rsidR="00BF6954" w:rsidRPr="00693382" w:rsidRDefault="00BF6954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b/>
                <w:bCs/>
                <w:cs/>
              </w:rPr>
            </w:pPr>
            <w:r w:rsidRPr="0069338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667DB1E" w14:textId="77777777" w:rsidR="00BF6954" w:rsidRPr="00693382" w:rsidRDefault="00BF6954" w:rsidP="000A33DF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(53.13)</w:t>
            </w:r>
          </w:p>
        </w:tc>
        <w:tc>
          <w:tcPr>
            <w:tcW w:w="270" w:type="dxa"/>
          </w:tcPr>
          <w:p w14:paraId="694E01F6" w14:textId="77777777" w:rsidR="00BF6954" w:rsidRPr="00693382" w:rsidRDefault="00BF6954" w:rsidP="000A33D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AE2211" w14:textId="77777777" w:rsidR="00BF6954" w:rsidRPr="00693382" w:rsidRDefault="00BF6954" w:rsidP="000A33D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4.80</w:t>
            </w:r>
          </w:p>
        </w:tc>
        <w:tc>
          <w:tcPr>
            <w:tcW w:w="270" w:type="dxa"/>
            <w:gridSpan w:val="2"/>
          </w:tcPr>
          <w:p w14:paraId="635DCF00" w14:textId="77777777" w:rsidR="00BF6954" w:rsidRPr="00693382" w:rsidRDefault="00BF6954" w:rsidP="000A33D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DB1156" w14:textId="77777777" w:rsidR="00BF6954" w:rsidRPr="00693382" w:rsidRDefault="00BF6954" w:rsidP="000A33D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(48.33)</w:t>
            </w:r>
          </w:p>
        </w:tc>
      </w:tr>
      <w:tr w:rsidR="00BF6954" w:rsidRPr="00930313" w14:paraId="4131EF1A" w14:textId="77777777" w:rsidTr="00BF24AB">
        <w:trPr>
          <w:gridAfter w:val="1"/>
          <w:wAfter w:w="180" w:type="dxa"/>
        </w:trPr>
        <w:tc>
          <w:tcPr>
            <w:tcW w:w="4230" w:type="dxa"/>
            <w:gridSpan w:val="2"/>
            <w:shd w:val="clear" w:color="auto" w:fill="auto"/>
          </w:tcPr>
          <w:p w14:paraId="68692B4C" w14:textId="77777777" w:rsidR="00BF6954" w:rsidRPr="00D665E0" w:rsidRDefault="00BF6954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>
              <w:rPr>
                <w:rFonts w:cstheme="minorBidi"/>
                <w:sz w:val="30"/>
                <w:szCs w:val="30"/>
              </w:rPr>
              <w:br w:type="page"/>
            </w:r>
          </w:p>
        </w:tc>
        <w:tc>
          <w:tcPr>
            <w:tcW w:w="5220" w:type="dxa"/>
            <w:gridSpan w:val="11"/>
          </w:tcPr>
          <w:p w14:paraId="25AEE272" w14:textId="243E587E" w:rsidR="00BF6954" w:rsidRPr="00930313" w:rsidRDefault="00BF6954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b/>
                <w:bCs/>
              </w:rPr>
            </w:pPr>
          </w:p>
        </w:tc>
      </w:tr>
      <w:tr w:rsidR="000E683A" w:rsidRPr="00930313" w14:paraId="7CFF6ACA" w14:textId="77777777" w:rsidTr="00BF24AB">
        <w:trPr>
          <w:gridAfter w:val="1"/>
          <w:wAfter w:w="180" w:type="dxa"/>
        </w:trPr>
        <w:tc>
          <w:tcPr>
            <w:tcW w:w="4230" w:type="dxa"/>
            <w:gridSpan w:val="2"/>
            <w:shd w:val="clear" w:color="auto" w:fill="auto"/>
          </w:tcPr>
          <w:p w14:paraId="5E518D1E" w14:textId="77777777" w:rsidR="000E683A" w:rsidRDefault="000E683A" w:rsidP="000A33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cstheme="minorBidi"/>
                <w:sz w:val="30"/>
                <w:szCs w:val="30"/>
              </w:rPr>
            </w:pPr>
          </w:p>
        </w:tc>
        <w:tc>
          <w:tcPr>
            <w:tcW w:w="5220" w:type="dxa"/>
            <w:gridSpan w:val="11"/>
          </w:tcPr>
          <w:p w14:paraId="799FA810" w14:textId="77777777" w:rsidR="000E683A" w:rsidRPr="00930313" w:rsidRDefault="000E683A" w:rsidP="000A3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b/>
                <w:bCs/>
              </w:rPr>
            </w:pPr>
          </w:p>
        </w:tc>
      </w:tr>
      <w:tr w:rsidR="00FD6E2D" w:rsidRPr="00693382" w14:paraId="5BEC33AC" w14:textId="77777777" w:rsidTr="00BF24AB">
        <w:tc>
          <w:tcPr>
            <w:tcW w:w="3240" w:type="dxa"/>
            <w:shd w:val="clear" w:color="auto" w:fill="auto"/>
          </w:tcPr>
          <w:p w14:paraId="0FD44A61" w14:textId="77777777" w:rsidR="00FD6E2D" w:rsidRPr="00693382" w:rsidRDefault="00FD6E2D" w:rsidP="00C30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693382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390" w:type="dxa"/>
            <w:gridSpan w:val="13"/>
          </w:tcPr>
          <w:p w14:paraId="5E3615B9" w14:textId="6E5A9872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456A1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D6E2D" w:rsidRPr="00693382" w14:paraId="6F69A594" w14:textId="77777777" w:rsidTr="00BF24AB">
        <w:tc>
          <w:tcPr>
            <w:tcW w:w="3240" w:type="dxa"/>
            <w:shd w:val="clear" w:color="auto" w:fill="auto"/>
          </w:tcPr>
          <w:p w14:paraId="0F8722AE" w14:textId="77777777" w:rsidR="00FD6E2D" w:rsidRPr="00693382" w:rsidRDefault="00FD6E2D" w:rsidP="00C30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E4A34D8" w14:textId="77777777" w:rsidR="00FD6E2D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  <w:gridSpan w:val="9"/>
          </w:tcPr>
          <w:p w14:paraId="0FDA0ED3" w14:textId="77777777" w:rsidR="00FD6E2D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40" w:type="dxa"/>
            <w:gridSpan w:val="2"/>
          </w:tcPr>
          <w:p w14:paraId="3B776BA6" w14:textId="77777777" w:rsidR="00FD6E2D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FD6E2D" w:rsidRPr="00693382" w14:paraId="23C0148E" w14:textId="77777777" w:rsidTr="00BF24AB">
        <w:tc>
          <w:tcPr>
            <w:tcW w:w="3240" w:type="dxa"/>
            <w:shd w:val="clear" w:color="auto" w:fill="auto"/>
          </w:tcPr>
          <w:p w14:paraId="43021CA5" w14:textId="77777777" w:rsidR="00FD6E2D" w:rsidRPr="00693382" w:rsidRDefault="00FD6E2D" w:rsidP="00C30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311C5C6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ณ วันที่</w:t>
            </w:r>
            <w:r w:rsidRPr="00693382">
              <w:rPr>
                <w:rFonts w:asciiTheme="majorBidi" w:hAnsiTheme="majorBidi" w:cstheme="majorBidi"/>
                <w:cs/>
              </w:rPr>
              <w:br/>
            </w:r>
            <w:r w:rsidRPr="00693382">
              <w:rPr>
                <w:rFonts w:asciiTheme="majorBidi" w:hAnsiTheme="majorBidi" w:cstheme="majorBidi"/>
              </w:rPr>
              <w:t xml:space="preserve">1 </w:t>
            </w:r>
            <w:r w:rsidRPr="00693382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93382">
              <w:rPr>
                <w:rFonts w:asciiTheme="majorBidi" w:hAnsiTheme="majorBidi" w:cstheme="majorBidi"/>
              </w:rPr>
              <w:t>256</w:t>
            </w:r>
            <w:r w:rsidRPr="00693382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270" w:type="dxa"/>
          </w:tcPr>
          <w:p w14:paraId="1BDD22FC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D93E029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7D0B4AB9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</w:tcPr>
          <w:p w14:paraId="353EA680" w14:textId="77777777" w:rsidR="00FD6E2D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70" w:type="dxa"/>
            <w:gridSpan w:val="2"/>
          </w:tcPr>
          <w:p w14:paraId="3F8649C0" w14:textId="77777777" w:rsidR="00FD6E2D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</w:tcPr>
          <w:p w14:paraId="1DC82F02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ณ วันที่</w:t>
            </w:r>
            <w:r w:rsidRPr="00693382">
              <w:rPr>
                <w:rFonts w:asciiTheme="majorBidi" w:hAnsiTheme="majorBidi" w:cstheme="majorBidi"/>
                <w:cs/>
              </w:rPr>
              <w:br/>
            </w:r>
            <w:r w:rsidRPr="00693382">
              <w:rPr>
                <w:rFonts w:asciiTheme="majorBidi" w:hAnsiTheme="majorBidi" w:cstheme="majorBidi"/>
              </w:rPr>
              <w:t xml:space="preserve">31 </w:t>
            </w:r>
            <w:r w:rsidRPr="0069338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93382">
              <w:rPr>
                <w:rFonts w:asciiTheme="majorBidi" w:hAnsiTheme="majorBidi" w:cstheme="majorBidi"/>
              </w:rPr>
              <w:t>256</w:t>
            </w:r>
            <w:r w:rsidRPr="00693382">
              <w:rPr>
                <w:rFonts w:asciiTheme="majorBidi" w:hAnsiTheme="majorBidi" w:cstheme="majorBidi"/>
                <w:cs/>
              </w:rPr>
              <w:t>4</w:t>
            </w:r>
          </w:p>
        </w:tc>
      </w:tr>
      <w:tr w:rsidR="00FD6E2D" w:rsidRPr="00693382" w14:paraId="1727DF45" w14:textId="77777777" w:rsidTr="00BF24AB">
        <w:tc>
          <w:tcPr>
            <w:tcW w:w="3240" w:type="dxa"/>
          </w:tcPr>
          <w:p w14:paraId="1AE1413D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90" w:type="dxa"/>
            <w:gridSpan w:val="13"/>
          </w:tcPr>
          <w:p w14:paraId="4E9076BC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93382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D6E2D" w:rsidRPr="00693382" w14:paraId="6856E371" w14:textId="77777777" w:rsidTr="00BF24AB">
        <w:tc>
          <w:tcPr>
            <w:tcW w:w="3240" w:type="dxa"/>
          </w:tcPr>
          <w:p w14:paraId="5597836F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933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gridSpan w:val="2"/>
          </w:tcPr>
          <w:p w14:paraId="309A24FF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48A2527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3"/>
          </w:tcPr>
          <w:p w14:paraId="62C00CD4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CB8FBAD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</w:tcPr>
          <w:p w14:paraId="5F9C13CE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01B0BEB3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</w:tcPr>
          <w:p w14:paraId="74908BFA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FD6E2D" w:rsidRPr="00693382" w14:paraId="5D230F2E" w14:textId="77777777" w:rsidTr="00BF24AB">
        <w:tc>
          <w:tcPr>
            <w:tcW w:w="3240" w:type="dxa"/>
          </w:tcPr>
          <w:p w14:paraId="290A678A" w14:textId="77777777" w:rsidR="00FD6E2D" w:rsidRPr="00693382" w:rsidRDefault="00FD6E2D" w:rsidP="00FD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การปรับมูลค่ายุติธรรมเงินลงทุน</w:t>
            </w:r>
          </w:p>
        </w:tc>
        <w:tc>
          <w:tcPr>
            <w:tcW w:w="1440" w:type="dxa"/>
            <w:gridSpan w:val="2"/>
          </w:tcPr>
          <w:p w14:paraId="0F32EABC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2F63DA5B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3"/>
          </w:tcPr>
          <w:p w14:paraId="24BCA768" w14:textId="298A252A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105</w:t>
            </w:r>
            <w:r w:rsidRPr="00693382">
              <w:rPr>
                <w:rFonts w:asciiTheme="majorBidi" w:hAnsiTheme="majorBidi" w:cstheme="majorBidi"/>
                <w:cs/>
              </w:rPr>
              <w:t>.</w:t>
            </w:r>
            <w:r>
              <w:rPr>
                <w:rFonts w:asciiTheme="majorBidi" w:hAnsiTheme="majorBidi" w:cstheme="majorBidi"/>
              </w:rPr>
              <w:t>84</w:t>
            </w:r>
            <w:r w:rsidRPr="00693382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746F0C28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2"/>
          </w:tcPr>
          <w:p w14:paraId="63325064" w14:textId="152BC0BA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15.53</w:t>
            </w:r>
          </w:p>
        </w:tc>
        <w:tc>
          <w:tcPr>
            <w:tcW w:w="270" w:type="dxa"/>
            <w:gridSpan w:val="2"/>
          </w:tcPr>
          <w:p w14:paraId="1C4301E5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gridSpan w:val="2"/>
          </w:tcPr>
          <w:p w14:paraId="51AC6171" w14:textId="77777777" w:rsidR="00FD6E2D" w:rsidRPr="00693382" w:rsidRDefault="00FD6E2D" w:rsidP="00C30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693382">
              <w:rPr>
                <w:rFonts w:asciiTheme="majorBidi" w:hAnsiTheme="majorBidi" w:cstheme="majorBidi"/>
                <w:cs/>
              </w:rPr>
              <w:t>(90.31)</w:t>
            </w:r>
          </w:p>
        </w:tc>
      </w:tr>
    </w:tbl>
    <w:p w14:paraId="794CBBF9" w14:textId="77777777" w:rsidR="00FD6E2D" w:rsidRPr="003E5B84" w:rsidRDefault="00FD6E2D" w:rsidP="006D5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0296BA21" w14:textId="4BAE9533" w:rsidR="00BF6954" w:rsidRDefault="00C22000" w:rsidP="00C22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C22000">
        <w:rPr>
          <w:rFonts w:asciiTheme="majorBidi" w:hAnsiTheme="majorBidi" w:cstheme="majorBidi"/>
          <w:cs/>
        </w:rPr>
        <w:t>ขาดทุนทางภาษีจะสิ้นอายุใน</w:t>
      </w:r>
      <w:r w:rsidRPr="005A298E">
        <w:rPr>
          <w:rFonts w:asciiTheme="majorBidi" w:hAnsiTheme="majorBidi" w:cstheme="majorBidi"/>
          <w:cs/>
        </w:rPr>
        <w:t>ป</w:t>
      </w:r>
      <w:r w:rsidR="00BD2FD3">
        <w:rPr>
          <w:rFonts w:asciiTheme="majorBidi" w:hAnsiTheme="majorBidi" w:cstheme="majorBidi" w:hint="cs"/>
          <w:cs/>
        </w:rPr>
        <w:t xml:space="preserve">ี </w:t>
      </w:r>
      <w:r w:rsidR="00BD2FD3">
        <w:rPr>
          <w:rFonts w:asciiTheme="majorBidi" w:hAnsiTheme="majorBidi" w:cstheme="majorBidi"/>
        </w:rPr>
        <w:t>2565</w:t>
      </w:r>
      <w:r w:rsidR="00A404EB">
        <w:rPr>
          <w:rFonts w:asciiTheme="majorBidi" w:hAnsiTheme="majorBidi" w:cstheme="majorBidi"/>
        </w:rPr>
        <w:t xml:space="preserve"> </w:t>
      </w:r>
      <w:r w:rsidR="00E647CE">
        <w:rPr>
          <w:rFonts w:asciiTheme="majorBidi" w:hAnsiTheme="majorBidi" w:cstheme="majorBidi" w:hint="cs"/>
          <w:cs/>
        </w:rPr>
        <w:t xml:space="preserve">ถึง </w:t>
      </w:r>
      <w:r w:rsidR="00E647CE">
        <w:rPr>
          <w:rFonts w:asciiTheme="majorBidi" w:hAnsiTheme="majorBidi" w:cstheme="majorBidi"/>
        </w:rPr>
        <w:t>2569</w:t>
      </w:r>
      <w:r w:rsidRPr="005A298E">
        <w:rPr>
          <w:rFonts w:asciiTheme="majorBidi" w:hAnsiTheme="majorBidi" w:cstheme="majorBidi"/>
          <w:cs/>
        </w:rPr>
        <w:t xml:space="preserve"> ผล</w:t>
      </w:r>
      <w:r w:rsidRPr="00C22000">
        <w:rPr>
          <w:rFonts w:asciiTheme="majorBidi" w:hAnsiTheme="majorBidi" w:cstheme="majorBidi"/>
          <w:cs/>
        </w:rPr>
        <w:t xml:space="preserve">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14:paraId="34584751" w14:textId="6FB15F02" w:rsidR="00C22000" w:rsidRPr="003E5B84" w:rsidRDefault="00C22000" w:rsidP="006D5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  <w:r w:rsidRPr="006D5BD8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342DE38C" w14:textId="2C465290" w:rsidR="001167A1" w:rsidRPr="00BF1313" w:rsidRDefault="001167A1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5B16CDD7" w14:textId="77777777" w:rsidR="00C116C5" w:rsidRPr="003E5B84" w:rsidRDefault="00C116C5" w:rsidP="006D5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5B365453" w14:textId="34AE99DC" w:rsidR="006648F5" w:rsidRPr="00BF1313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327A23">
        <w:t>2520</w:t>
      </w:r>
      <w:r w:rsidRPr="00BF1313">
        <w:rPr>
          <w:rFonts w:asciiTheme="majorBidi" w:hAnsiTheme="majorBidi" w:cstheme="majorBidi"/>
          <w:cs/>
        </w:rPr>
        <w:t xml:space="preserve"> เกี่ยวกับ</w:t>
      </w:r>
      <w:r w:rsidRPr="00BF1313">
        <w:rPr>
          <w:rFonts w:asciiTheme="majorBidi" w:hAnsiTheme="majorBidi" w:cstheme="majorBidi"/>
        </w:rPr>
        <w:t xml:space="preserve"> </w:t>
      </w:r>
      <w:r w:rsidRPr="00BF1313">
        <w:rPr>
          <w:rFonts w:asciiTheme="majorBidi" w:hAnsiTheme="majorBidi" w:cstheme="majorBidi"/>
          <w:cs/>
        </w:rPr>
        <w:t>การผลิตไบโอดีเซล</w:t>
      </w:r>
      <w:r w:rsidR="00791BC3" w:rsidRPr="00BF1313">
        <w:rPr>
          <w:rFonts w:asciiTheme="majorBidi" w:hAnsiTheme="majorBidi" w:cstheme="majorBidi"/>
          <w:cs/>
        </w:rPr>
        <w:t xml:space="preserve"> เอทานอล</w:t>
      </w:r>
      <w:r w:rsidR="00622C04" w:rsidRPr="00BF1313">
        <w:rPr>
          <w:rFonts w:asciiTheme="majorBidi" w:hAnsiTheme="majorBidi" w:cstheme="majorBidi"/>
          <w:cs/>
        </w:rPr>
        <w:t xml:space="preserve"> และก๊าซชีวภาพ</w:t>
      </w:r>
      <w:r w:rsidR="00904900" w:rsidRPr="00BF1313">
        <w:rPr>
          <w:rFonts w:asciiTheme="majorBidi" w:hAnsiTheme="majorBidi" w:cstheme="majorBidi"/>
        </w:rPr>
        <w:t xml:space="preserve"> </w:t>
      </w:r>
      <w:r w:rsidRPr="00BF1313">
        <w:rPr>
          <w:rFonts w:asciiTheme="majorBidi" w:hAnsiTheme="majorBidi" w:cstheme="majorBidi"/>
          <w:cs/>
        </w:rPr>
        <w:t>ซึ่งพอสรุปสาระสำคัญได้ดังนี้</w:t>
      </w:r>
    </w:p>
    <w:p w14:paraId="323EED16" w14:textId="77777777" w:rsidR="00B34EC1" w:rsidRPr="00692B17" w:rsidRDefault="00B34EC1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4"/>
          <w:szCs w:val="4"/>
        </w:rPr>
      </w:pPr>
    </w:p>
    <w:p w14:paraId="3D179577" w14:textId="53EBF370" w:rsidR="00870CCC" w:rsidRPr="00BF1313" w:rsidRDefault="004762B0" w:rsidP="00810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(ก)</w:t>
      </w:r>
      <w:r w:rsidR="00AF53B2">
        <w:rPr>
          <w:rFonts w:asciiTheme="majorBidi" w:hAnsiTheme="majorBidi" w:cstheme="majorBidi"/>
        </w:rPr>
        <w:tab/>
      </w:r>
      <w:r w:rsidR="00AF53B2">
        <w:rPr>
          <w:rFonts w:asciiTheme="majorBidi" w:hAnsiTheme="majorBidi" w:cstheme="majorBidi"/>
        </w:rPr>
        <w:tab/>
      </w:r>
      <w:r w:rsidR="00AF53B2">
        <w:rPr>
          <w:rFonts w:asciiTheme="majorBidi" w:hAnsiTheme="majorBidi" w:cstheme="majorBidi"/>
        </w:rPr>
        <w:tab/>
      </w:r>
      <w:r w:rsidR="00AF53B2">
        <w:rPr>
          <w:rFonts w:asciiTheme="majorBidi" w:hAnsiTheme="majorBidi" w:cstheme="majorBidi"/>
        </w:rPr>
        <w:tab/>
        <w:t xml:space="preserve">      </w:t>
      </w:r>
      <w:r w:rsidRPr="00BF1313">
        <w:rPr>
          <w:rFonts w:asciiTheme="majorBidi" w:hAnsiTheme="majorBidi" w:cstheme="majorBidi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4CCDD04C" w14:textId="0BC28092" w:rsidR="00870CCC" w:rsidRPr="00BF1313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(ข)</w:t>
      </w:r>
      <w:r w:rsidRPr="00BF1313">
        <w:rPr>
          <w:rFonts w:asciiTheme="majorBidi" w:hAnsiTheme="majorBidi" w:cstheme="majorBidi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="00F5399F" w:rsidRPr="00BF1313">
        <w:rPr>
          <w:rFonts w:asciiTheme="majorBidi" w:hAnsiTheme="majorBidi" w:cstheme="majorBidi"/>
          <w:cs/>
        </w:rPr>
        <w:t>หกปีและ</w:t>
      </w:r>
      <w:r w:rsidRPr="00BF1313">
        <w:rPr>
          <w:rFonts w:asciiTheme="majorBidi" w:hAnsiTheme="majorBidi" w:cstheme="majorBidi"/>
          <w:cs/>
        </w:rPr>
        <w:t>แปดปี นับแต่วันที่เริ่มมีรายได้จากการประกอบกิจการนั้น</w:t>
      </w:r>
    </w:p>
    <w:p w14:paraId="51375C50" w14:textId="430A1D71" w:rsidR="00DD2A55" w:rsidRDefault="004762B0" w:rsidP="0069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76184752" w14:textId="4A7D9E07" w:rsidR="003E5B84" w:rsidRDefault="003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CF95694" w14:textId="77777777" w:rsidR="00A94E9D" w:rsidRPr="00BF1313" w:rsidRDefault="004762B0" w:rsidP="00692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BF1313">
        <w:rPr>
          <w:rFonts w:asciiTheme="majorBidi" w:hAnsiTheme="majorBidi" w:cstheme="majorBidi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3E20205A" w14:textId="77777777" w:rsidR="00052B15" w:rsidRPr="003E5B84" w:rsidRDefault="00052B15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37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1431"/>
        <w:gridCol w:w="1258"/>
        <w:gridCol w:w="1256"/>
        <w:gridCol w:w="1264"/>
        <w:gridCol w:w="257"/>
        <w:gridCol w:w="1254"/>
        <w:gridCol w:w="1253"/>
        <w:gridCol w:w="1264"/>
      </w:tblGrid>
      <w:tr w:rsidR="00FC7D3E" w:rsidRPr="00FC7D3E" w14:paraId="202CE417" w14:textId="77777777" w:rsidTr="00FC7D3E">
        <w:trPr>
          <w:trHeight w:val="408"/>
        </w:trPr>
        <w:tc>
          <w:tcPr>
            <w:tcW w:w="775" w:type="pct"/>
            <w:shd w:val="clear" w:color="auto" w:fill="auto"/>
          </w:tcPr>
          <w:p w14:paraId="7185E2E7" w14:textId="77777777" w:rsidR="00FC7D3E" w:rsidRPr="00FC7D3E" w:rsidRDefault="00FC7D3E" w:rsidP="00F2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25" w:type="pct"/>
            <w:gridSpan w:val="7"/>
          </w:tcPr>
          <w:p w14:paraId="385E9953" w14:textId="3D95EE55" w:rsidR="00FC7D3E" w:rsidRPr="00FC7D3E" w:rsidRDefault="00FC7D3E" w:rsidP="00F20AB1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7D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C7D3E" w:rsidRPr="00FC7D3E" w14:paraId="3C2889C2" w14:textId="77777777" w:rsidTr="00FC7D3E">
        <w:trPr>
          <w:trHeight w:val="408"/>
        </w:trPr>
        <w:tc>
          <w:tcPr>
            <w:tcW w:w="775" w:type="pct"/>
            <w:shd w:val="clear" w:color="auto" w:fill="auto"/>
          </w:tcPr>
          <w:p w14:paraId="7536FF26" w14:textId="77777777" w:rsidR="00FC7D3E" w:rsidRPr="00FC7D3E" w:rsidRDefault="00FC7D3E" w:rsidP="00F20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5" w:type="pct"/>
            <w:gridSpan w:val="3"/>
            <w:tcBorders>
              <w:bottom w:val="single" w:sz="4" w:space="0" w:color="auto"/>
            </w:tcBorders>
          </w:tcPr>
          <w:p w14:paraId="18E3546D" w14:textId="4D831EA7" w:rsidR="00FC7D3E" w:rsidRPr="00FC7D3E" w:rsidRDefault="00FC7D3E" w:rsidP="0069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C7D3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" w:type="pct"/>
          </w:tcPr>
          <w:p w14:paraId="1A81698A" w14:textId="77777777" w:rsidR="00FC7D3E" w:rsidRPr="00FC7D3E" w:rsidRDefault="00FC7D3E" w:rsidP="0069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BD1DAE" w14:textId="5ADE3AC4" w:rsidR="00FC7D3E" w:rsidRPr="00FC7D3E" w:rsidRDefault="00FC7D3E" w:rsidP="0069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C7D3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FC7D3E" w:rsidRPr="00FC7D3E" w14:paraId="01C236F2" w14:textId="77777777" w:rsidTr="00FC7D3E">
        <w:trPr>
          <w:trHeight w:val="408"/>
        </w:trPr>
        <w:tc>
          <w:tcPr>
            <w:tcW w:w="775" w:type="pct"/>
            <w:shd w:val="clear" w:color="auto" w:fill="auto"/>
          </w:tcPr>
          <w:p w14:paraId="7A39A061" w14:textId="77777777" w:rsidR="00FC7D3E" w:rsidRPr="00FC7D3E" w:rsidRDefault="00FC7D3E" w:rsidP="002A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0FCA9F54" w14:textId="77777777" w:rsidR="00FC7D3E" w:rsidRPr="00FC7D3E" w:rsidRDefault="00FC7D3E" w:rsidP="002A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</w:t>
            </w:r>
          </w:p>
          <w:p w14:paraId="6B4F172E" w14:textId="77777777" w:rsidR="00FC7D3E" w:rsidRPr="00FC7D3E" w:rsidRDefault="00FC7D3E" w:rsidP="0069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54392C5B" w14:textId="77777777" w:rsidR="00FC7D3E" w:rsidRPr="00FC7D3E" w:rsidRDefault="00FC7D3E" w:rsidP="0069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FC7D3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</w:tcPr>
          <w:p w14:paraId="30678796" w14:textId="77777777" w:rsidR="00FC7D3E" w:rsidRPr="00FC7D3E" w:rsidRDefault="00FC7D3E" w:rsidP="002A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C947E2" w14:textId="77777777" w:rsidR="00FC7D3E" w:rsidRPr="00FC7D3E" w:rsidRDefault="00FC7D3E" w:rsidP="0069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" w:type="pct"/>
          </w:tcPr>
          <w:p w14:paraId="1FE6F103" w14:textId="77777777" w:rsidR="00FC7D3E" w:rsidRPr="00FC7D3E" w:rsidRDefault="00FC7D3E" w:rsidP="002A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79" w:type="pct"/>
            <w:shd w:val="clear" w:color="auto" w:fill="auto"/>
          </w:tcPr>
          <w:p w14:paraId="5AD75A07" w14:textId="71BAA208" w:rsidR="00FC7D3E" w:rsidRPr="00FC7D3E" w:rsidRDefault="00FC7D3E" w:rsidP="002A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</w:t>
            </w:r>
          </w:p>
          <w:p w14:paraId="12A5AFD6" w14:textId="77777777" w:rsidR="00FC7D3E" w:rsidRPr="00FC7D3E" w:rsidRDefault="00FC7D3E" w:rsidP="0069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795770CB" w14:textId="77777777" w:rsidR="00FC7D3E" w:rsidRPr="00FC7D3E" w:rsidRDefault="00FC7D3E" w:rsidP="0069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FC7D3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684" w:type="pct"/>
            <w:shd w:val="clear" w:color="auto" w:fill="auto"/>
          </w:tcPr>
          <w:p w14:paraId="2A8F0399" w14:textId="77777777" w:rsidR="00FC7D3E" w:rsidRPr="00FC7D3E" w:rsidRDefault="00FC7D3E" w:rsidP="002A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89D521" w14:textId="77777777" w:rsidR="00FC7D3E" w:rsidRPr="00FC7D3E" w:rsidRDefault="00FC7D3E" w:rsidP="0069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50F23" w:rsidRPr="00FC7D3E" w14:paraId="31F81E1E" w14:textId="77777777" w:rsidTr="00750F23">
        <w:trPr>
          <w:trHeight w:val="408"/>
        </w:trPr>
        <w:tc>
          <w:tcPr>
            <w:tcW w:w="775" w:type="pct"/>
            <w:shd w:val="clear" w:color="auto" w:fill="auto"/>
          </w:tcPr>
          <w:p w14:paraId="12C2A13B" w14:textId="77777777" w:rsidR="00750F23" w:rsidRPr="00FC7D3E" w:rsidRDefault="00750F23" w:rsidP="002A78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25" w:type="pct"/>
            <w:gridSpan w:val="7"/>
          </w:tcPr>
          <w:p w14:paraId="4FB01A91" w14:textId="79B8CD56" w:rsidR="00750F23" w:rsidRPr="00FC7D3E" w:rsidRDefault="00750F23" w:rsidP="0069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C7D3E" w:rsidRPr="00FC7D3E" w14:paraId="5AB8FFC1" w14:textId="77777777" w:rsidTr="00BE6C4B">
        <w:trPr>
          <w:trHeight w:val="408"/>
        </w:trPr>
        <w:tc>
          <w:tcPr>
            <w:tcW w:w="775" w:type="pct"/>
            <w:shd w:val="clear" w:color="auto" w:fill="auto"/>
          </w:tcPr>
          <w:p w14:paraId="16A83EE4" w14:textId="77777777" w:rsidR="00FC7D3E" w:rsidRPr="00FC7D3E" w:rsidRDefault="00FC7D3E" w:rsidP="001B07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681" w:type="pct"/>
          </w:tcPr>
          <w:p w14:paraId="4F816A13" w14:textId="06C8CB85" w:rsidR="00FC7D3E" w:rsidRPr="00FC7D3E" w:rsidRDefault="00FC7D3E" w:rsidP="00434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90.96</w:t>
            </w:r>
          </w:p>
        </w:tc>
        <w:tc>
          <w:tcPr>
            <w:tcW w:w="680" w:type="pct"/>
          </w:tcPr>
          <w:p w14:paraId="32CF2C0D" w14:textId="624A0F1C" w:rsidR="00FC7D3E" w:rsidRPr="00FC7D3E" w:rsidRDefault="00FC7D3E" w:rsidP="00434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21.05</w:t>
            </w:r>
          </w:p>
        </w:tc>
        <w:tc>
          <w:tcPr>
            <w:tcW w:w="684" w:type="pct"/>
            <w:shd w:val="clear" w:color="auto" w:fill="auto"/>
          </w:tcPr>
          <w:p w14:paraId="50D9BDB2" w14:textId="314D2492" w:rsidR="00FC7D3E" w:rsidRPr="00FC7D3E" w:rsidRDefault="00FC7D3E" w:rsidP="00434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112.01</w:t>
            </w:r>
          </w:p>
        </w:tc>
        <w:tc>
          <w:tcPr>
            <w:tcW w:w="139" w:type="pct"/>
          </w:tcPr>
          <w:p w14:paraId="3E268AED" w14:textId="77777777" w:rsidR="00FC7D3E" w:rsidRPr="00FC7D3E" w:rsidRDefault="00FC7D3E" w:rsidP="00434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shd w:val="clear" w:color="auto" w:fill="auto"/>
          </w:tcPr>
          <w:p w14:paraId="4C4F40BC" w14:textId="4138E142" w:rsidR="00FC7D3E" w:rsidRPr="00FC7D3E" w:rsidRDefault="00FC7D3E" w:rsidP="00434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</w:rPr>
              <w:t>54.15</w:t>
            </w:r>
          </w:p>
        </w:tc>
        <w:tc>
          <w:tcPr>
            <w:tcW w:w="678" w:type="pct"/>
            <w:shd w:val="clear" w:color="auto" w:fill="auto"/>
          </w:tcPr>
          <w:p w14:paraId="17735BCB" w14:textId="7CEFC68C" w:rsidR="00FC7D3E" w:rsidRPr="00FC7D3E" w:rsidRDefault="00FC7D3E" w:rsidP="00434D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</w:rPr>
              <w:t>21.19</w:t>
            </w:r>
          </w:p>
        </w:tc>
        <w:tc>
          <w:tcPr>
            <w:tcW w:w="684" w:type="pct"/>
            <w:shd w:val="clear" w:color="auto" w:fill="auto"/>
          </w:tcPr>
          <w:p w14:paraId="3F953903" w14:textId="5D13E1A0" w:rsidR="00FC7D3E" w:rsidRPr="00FC7D3E" w:rsidRDefault="00FC7D3E" w:rsidP="00692B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</w:rPr>
              <w:t>75.34</w:t>
            </w:r>
          </w:p>
        </w:tc>
      </w:tr>
      <w:tr w:rsidR="00BE6C4B" w:rsidRPr="00FC7D3E" w14:paraId="513DC2F7" w14:textId="77777777" w:rsidTr="00FC7D3E">
        <w:trPr>
          <w:trHeight w:val="408"/>
        </w:trPr>
        <w:tc>
          <w:tcPr>
            <w:tcW w:w="775" w:type="pct"/>
            <w:shd w:val="clear" w:color="auto" w:fill="auto"/>
          </w:tcPr>
          <w:p w14:paraId="06387CE3" w14:textId="77777777" w:rsidR="00BE6C4B" w:rsidRPr="00FC7D3E" w:rsidRDefault="00BE6C4B" w:rsidP="00BE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681" w:type="pct"/>
          </w:tcPr>
          <w:p w14:paraId="401BC7E9" w14:textId="7065D6BF" w:rsidR="00BE6C4B" w:rsidRPr="00FC7D3E" w:rsidRDefault="00BE6C4B" w:rsidP="00BE6C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7,690.48</w:t>
            </w:r>
          </w:p>
        </w:tc>
        <w:tc>
          <w:tcPr>
            <w:tcW w:w="680" w:type="pct"/>
          </w:tcPr>
          <w:p w14:paraId="04D11F5F" w14:textId="1FC8D74F" w:rsidR="00BE6C4B" w:rsidRPr="00FC7D3E" w:rsidRDefault="00BE6C4B" w:rsidP="00BE6C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6,292.45</w:t>
            </w:r>
          </w:p>
        </w:tc>
        <w:tc>
          <w:tcPr>
            <w:tcW w:w="684" w:type="pct"/>
            <w:shd w:val="clear" w:color="auto" w:fill="auto"/>
          </w:tcPr>
          <w:p w14:paraId="65AD3E4D" w14:textId="09AA2982" w:rsidR="00BE6C4B" w:rsidRPr="00FC7D3E" w:rsidRDefault="00BE6C4B" w:rsidP="00BE6C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  <w:cs/>
              </w:rPr>
              <w:t>13,982.93</w:t>
            </w:r>
          </w:p>
        </w:tc>
        <w:tc>
          <w:tcPr>
            <w:tcW w:w="139" w:type="pct"/>
          </w:tcPr>
          <w:p w14:paraId="5EC93676" w14:textId="77777777" w:rsidR="00BE6C4B" w:rsidRPr="00BE6C4B" w:rsidRDefault="00BE6C4B" w:rsidP="00BE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shd w:val="clear" w:color="auto" w:fill="auto"/>
          </w:tcPr>
          <w:p w14:paraId="423BF20E" w14:textId="67AC79CA" w:rsidR="00BE6C4B" w:rsidRPr="00FC7D3E" w:rsidRDefault="00BE6C4B" w:rsidP="00BE6C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</w:rPr>
              <w:t>6,096.85</w:t>
            </w:r>
          </w:p>
        </w:tc>
        <w:tc>
          <w:tcPr>
            <w:tcW w:w="678" w:type="pct"/>
            <w:shd w:val="clear" w:color="auto" w:fill="auto"/>
          </w:tcPr>
          <w:p w14:paraId="10C1D403" w14:textId="7E2FC4E7" w:rsidR="00BE6C4B" w:rsidRPr="00FC7D3E" w:rsidRDefault="00BE6C4B" w:rsidP="00BE6C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</w:rPr>
              <w:t>6,398.45</w:t>
            </w:r>
          </w:p>
        </w:tc>
        <w:tc>
          <w:tcPr>
            <w:tcW w:w="684" w:type="pct"/>
            <w:shd w:val="clear" w:color="auto" w:fill="auto"/>
          </w:tcPr>
          <w:p w14:paraId="76EF3128" w14:textId="3E7B6F91" w:rsidR="00BE6C4B" w:rsidRPr="00FC7D3E" w:rsidRDefault="00BE6C4B" w:rsidP="00BE6C4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sz w:val="28"/>
                <w:szCs w:val="28"/>
              </w:rPr>
              <w:t>12,495.30</w:t>
            </w:r>
          </w:p>
        </w:tc>
      </w:tr>
      <w:tr w:rsidR="00BE6C4B" w:rsidRPr="00FC7D3E" w14:paraId="35D4D929" w14:textId="77777777" w:rsidTr="00FC7D3E">
        <w:trPr>
          <w:trHeight w:val="408"/>
        </w:trPr>
        <w:tc>
          <w:tcPr>
            <w:tcW w:w="775" w:type="pct"/>
            <w:shd w:val="clear" w:color="auto" w:fill="auto"/>
          </w:tcPr>
          <w:p w14:paraId="496D6C40" w14:textId="77777777" w:rsidR="00BE6C4B" w:rsidRPr="00FC7D3E" w:rsidRDefault="00BE6C4B" w:rsidP="00BE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7D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81" w:type="pct"/>
          </w:tcPr>
          <w:p w14:paraId="05DEAA05" w14:textId="56029883" w:rsidR="00BE6C4B" w:rsidRPr="00FC7D3E" w:rsidRDefault="00BE6C4B" w:rsidP="00BE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7,781.44</w:t>
            </w:r>
          </w:p>
        </w:tc>
        <w:tc>
          <w:tcPr>
            <w:tcW w:w="680" w:type="pct"/>
          </w:tcPr>
          <w:p w14:paraId="4A2D4254" w14:textId="01D3982E" w:rsidR="00BE6C4B" w:rsidRPr="00FC7D3E" w:rsidRDefault="00BE6C4B" w:rsidP="00BE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6,313.50</w:t>
            </w:r>
          </w:p>
        </w:tc>
        <w:tc>
          <w:tcPr>
            <w:tcW w:w="684" w:type="pct"/>
            <w:shd w:val="clear" w:color="auto" w:fill="auto"/>
          </w:tcPr>
          <w:p w14:paraId="4556796A" w14:textId="09B09CB8" w:rsidR="00BE6C4B" w:rsidRPr="00FC7D3E" w:rsidRDefault="00BE6C4B" w:rsidP="00BE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14,094.94</w:t>
            </w:r>
          </w:p>
        </w:tc>
        <w:tc>
          <w:tcPr>
            <w:tcW w:w="139" w:type="pct"/>
            <w:tcBorders>
              <w:bottom w:val="nil"/>
            </w:tcBorders>
          </w:tcPr>
          <w:p w14:paraId="44DD8AA9" w14:textId="77777777" w:rsidR="00BE6C4B" w:rsidRPr="00BE6C4B" w:rsidRDefault="00BE6C4B" w:rsidP="00BE6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shd w:val="clear" w:color="auto" w:fill="auto"/>
          </w:tcPr>
          <w:p w14:paraId="217CBCBD" w14:textId="683B4546" w:rsidR="00BE6C4B" w:rsidRPr="00FC7D3E" w:rsidRDefault="00BE6C4B" w:rsidP="00BE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6,151.00</w:t>
            </w:r>
          </w:p>
        </w:tc>
        <w:tc>
          <w:tcPr>
            <w:tcW w:w="678" w:type="pct"/>
            <w:shd w:val="clear" w:color="auto" w:fill="auto"/>
          </w:tcPr>
          <w:p w14:paraId="49616159" w14:textId="1A8A0861" w:rsidR="00BE6C4B" w:rsidRPr="00FC7D3E" w:rsidRDefault="00BE6C4B" w:rsidP="00BE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6,419.64</w:t>
            </w:r>
          </w:p>
        </w:tc>
        <w:tc>
          <w:tcPr>
            <w:tcW w:w="684" w:type="pct"/>
            <w:shd w:val="clear" w:color="auto" w:fill="auto"/>
          </w:tcPr>
          <w:p w14:paraId="37E06022" w14:textId="080E5543" w:rsidR="00BE6C4B" w:rsidRPr="00FC7D3E" w:rsidRDefault="00BE6C4B" w:rsidP="00BE6C4B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7D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12,570.64</w:t>
            </w:r>
          </w:p>
        </w:tc>
      </w:tr>
    </w:tbl>
    <w:p w14:paraId="0B023F73" w14:textId="213055A7" w:rsidR="00A43327" w:rsidRDefault="00A43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652AFF9" w14:textId="15CEB173" w:rsidR="00A17007" w:rsidRPr="00A17007" w:rsidRDefault="00A17007" w:rsidP="00A1700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17007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A1700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กำไรต่อหุ้น</w:t>
      </w:r>
    </w:p>
    <w:p w14:paraId="534CAB87" w14:textId="53CE36D1" w:rsidR="00A17007" w:rsidRPr="00DF275D" w:rsidRDefault="00A17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919D0CF" w14:textId="61C3C7FD" w:rsidR="00FA664D" w:rsidRDefault="00FA664D" w:rsidP="00FA6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 xml:space="preserve">กำไรต่อหุ้นขั้นพื้นฐานสำหรับปีสิ้นสุดวันที่ </w:t>
      </w:r>
      <w:r>
        <w:rPr>
          <w:rFonts w:asciiTheme="majorBidi" w:hAnsiTheme="majorBidi" w:cstheme="majorBidi"/>
        </w:rPr>
        <w:t xml:space="preserve">31 </w:t>
      </w:r>
      <w:r>
        <w:rPr>
          <w:rFonts w:asciiTheme="majorBidi" w:hAnsiTheme="majorBidi" w:cstheme="majorBidi" w:hint="cs"/>
          <w:cs/>
        </w:rPr>
        <w:t>ธันวาคม คำนวณจากกำไรสำหรับปี ที่เป็นส่วนของผู้ถือหุ้นสามัญของบริษัท โดยได้ปรับปรุง</w:t>
      </w:r>
      <w:r w:rsidR="00DF275D">
        <w:rPr>
          <w:rFonts w:asciiTheme="majorBidi" w:hAnsiTheme="majorBidi" w:cstheme="majorBidi" w:hint="cs"/>
          <w:cs/>
        </w:rPr>
        <w:t xml:space="preserve">จำนวนหุ้นสามัญที่เปลี่ยนแปลงจากการปรับลดมูลค่าหุ้นสามัญ ณ วันที่ </w:t>
      </w:r>
      <w:r w:rsidR="00DF275D">
        <w:rPr>
          <w:rFonts w:asciiTheme="majorBidi" w:hAnsiTheme="majorBidi" w:cstheme="majorBidi"/>
        </w:rPr>
        <w:t xml:space="preserve">6 </w:t>
      </w:r>
      <w:r w:rsidR="00DF275D">
        <w:rPr>
          <w:rFonts w:asciiTheme="majorBidi" w:hAnsiTheme="majorBidi" w:cstheme="majorBidi" w:hint="cs"/>
          <w:cs/>
        </w:rPr>
        <w:t xml:space="preserve">มกราคม </w:t>
      </w:r>
      <w:r w:rsidR="00DF275D">
        <w:rPr>
          <w:rFonts w:asciiTheme="majorBidi" w:hAnsiTheme="majorBidi" w:cstheme="majorBidi"/>
        </w:rPr>
        <w:t xml:space="preserve">2565 </w:t>
      </w:r>
      <w:r w:rsidR="00DF275D">
        <w:rPr>
          <w:rFonts w:asciiTheme="majorBidi" w:hAnsiTheme="majorBidi" w:cstheme="majorBidi" w:hint="cs"/>
          <w:cs/>
        </w:rPr>
        <w:t xml:space="preserve">ตามที่ได้กล่าวได้ไว้ในหมายเหตุข้อ </w:t>
      </w:r>
      <w:r w:rsidR="00DF275D">
        <w:rPr>
          <w:rFonts w:asciiTheme="majorBidi" w:hAnsiTheme="majorBidi" w:cstheme="majorBidi"/>
        </w:rPr>
        <w:t xml:space="preserve">28 </w:t>
      </w:r>
      <w:r w:rsidR="00DF275D">
        <w:rPr>
          <w:rFonts w:asciiTheme="majorBidi" w:hAnsiTheme="majorBidi" w:cstheme="majorBidi" w:hint="cs"/>
          <w:cs/>
        </w:rPr>
        <w:t>และได้ปรับปรุ</w:t>
      </w:r>
      <w:r w:rsidR="00E244F1">
        <w:rPr>
          <w:rFonts w:asciiTheme="majorBidi" w:hAnsiTheme="majorBidi" w:cstheme="majorBidi" w:hint="cs"/>
          <w:cs/>
        </w:rPr>
        <w:t>ง</w:t>
      </w:r>
      <w:r w:rsidR="00DF275D">
        <w:rPr>
          <w:rFonts w:asciiTheme="majorBidi" w:hAnsiTheme="majorBidi" w:cstheme="majorBidi" w:hint="cs"/>
          <w:cs/>
        </w:rPr>
        <w:t>จำนวนหุ้นสามัญที่ใช้ในการคำนวณกำไรต่อหุ้นของปีก่อนที่นำมาเปรียบเทียบ โดยถือเสมือนว่าการปรับลดมูลค่าหุ้นดังกล่าวได้เกิดขึ้นตั้งแต่วันเริ่มต้นของปีแรกที่เสนอรายงาน ซึ่งแสดงการคำนวณได้ดังนี้</w:t>
      </w:r>
    </w:p>
    <w:p w14:paraId="00208D7E" w14:textId="77777777" w:rsidR="00FA664D" w:rsidRPr="00DF275D" w:rsidRDefault="00FA6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960"/>
        <w:gridCol w:w="810"/>
        <w:gridCol w:w="900"/>
        <w:gridCol w:w="269"/>
        <w:gridCol w:w="901"/>
        <w:gridCol w:w="270"/>
        <w:gridCol w:w="900"/>
        <w:gridCol w:w="270"/>
        <w:gridCol w:w="900"/>
      </w:tblGrid>
      <w:tr w:rsidR="006D5BD8" w:rsidRPr="008D5FB0" w14:paraId="0D81EE02" w14:textId="77777777" w:rsidTr="006D5BD8">
        <w:trPr>
          <w:tblHeader/>
        </w:trPr>
        <w:tc>
          <w:tcPr>
            <w:tcW w:w="3960" w:type="dxa"/>
          </w:tcPr>
          <w:p w14:paraId="628AA3A2" w14:textId="4AB3FBF2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810" w:type="dxa"/>
          </w:tcPr>
          <w:p w14:paraId="5B275310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2070" w:type="dxa"/>
            <w:gridSpan w:val="3"/>
          </w:tcPr>
          <w:p w14:paraId="7BB476B5" w14:textId="4D83FA54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8D5FB0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3AFD6E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Cs/>
              </w:rPr>
            </w:pPr>
          </w:p>
        </w:tc>
        <w:tc>
          <w:tcPr>
            <w:tcW w:w="2070" w:type="dxa"/>
            <w:gridSpan w:val="3"/>
          </w:tcPr>
          <w:p w14:paraId="53195295" w14:textId="1154845D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bCs/>
              </w:rPr>
            </w:pPr>
            <w:r w:rsidRPr="008D5FB0">
              <w:rPr>
                <w:bCs/>
                <w:cs/>
              </w:rPr>
              <w:t>งบการเงินเฉพาะกิจการ</w:t>
            </w:r>
          </w:p>
        </w:tc>
      </w:tr>
      <w:tr w:rsidR="006D5BD8" w:rsidRPr="008D5FB0" w14:paraId="794D87D0" w14:textId="77777777" w:rsidTr="006D5BD8">
        <w:trPr>
          <w:tblHeader/>
        </w:trPr>
        <w:tc>
          <w:tcPr>
            <w:tcW w:w="3960" w:type="dxa"/>
          </w:tcPr>
          <w:p w14:paraId="4C9467F7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810" w:type="dxa"/>
          </w:tcPr>
          <w:p w14:paraId="3BE012F1" w14:textId="12DDEEEB" w:rsidR="006D5BD8" w:rsidRPr="006D5BD8" w:rsidRDefault="006D5BD8" w:rsidP="006D5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i/>
                <w:iCs/>
                <w:cs/>
              </w:rPr>
            </w:pPr>
            <w:r w:rsidRPr="006D5BD8">
              <w:rPr>
                <w:rFonts w:hint="cs"/>
                <w:i/>
                <w:iCs/>
                <w:cs/>
              </w:rPr>
              <w:t>หมายเหตุ</w:t>
            </w:r>
          </w:p>
        </w:tc>
        <w:tc>
          <w:tcPr>
            <w:tcW w:w="900" w:type="dxa"/>
            <w:vAlign w:val="center"/>
          </w:tcPr>
          <w:p w14:paraId="74655322" w14:textId="0EAA71E5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2564</w:t>
            </w:r>
          </w:p>
        </w:tc>
        <w:tc>
          <w:tcPr>
            <w:tcW w:w="269" w:type="dxa"/>
            <w:vAlign w:val="center"/>
          </w:tcPr>
          <w:p w14:paraId="6E332879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901" w:type="dxa"/>
            <w:vAlign w:val="center"/>
          </w:tcPr>
          <w:p w14:paraId="3BA4A42A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2563</w:t>
            </w:r>
          </w:p>
        </w:tc>
        <w:tc>
          <w:tcPr>
            <w:tcW w:w="270" w:type="dxa"/>
          </w:tcPr>
          <w:p w14:paraId="363AC2FD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900" w:type="dxa"/>
            <w:vAlign w:val="center"/>
          </w:tcPr>
          <w:p w14:paraId="075734B0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2564</w:t>
            </w:r>
          </w:p>
        </w:tc>
        <w:tc>
          <w:tcPr>
            <w:tcW w:w="270" w:type="dxa"/>
            <w:vAlign w:val="center"/>
          </w:tcPr>
          <w:p w14:paraId="378CF012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</w:p>
        </w:tc>
        <w:tc>
          <w:tcPr>
            <w:tcW w:w="900" w:type="dxa"/>
            <w:vAlign w:val="center"/>
          </w:tcPr>
          <w:p w14:paraId="34E2BBDB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</w:rPr>
            </w:pPr>
            <w:r w:rsidRPr="008D5FB0">
              <w:t>2563</w:t>
            </w:r>
          </w:p>
        </w:tc>
      </w:tr>
      <w:tr w:rsidR="006D5BD8" w:rsidRPr="008D5FB0" w14:paraId="2D7AFD0D" w14:textId="77777777" w:rsidTr="006D5BD8">
        <w:trPr>
          <w:tblHeader/>
        </w:trPr>
        <w:tc>
          <w:tcPr>
            <w:tcW w:w="3960" w:type="dxa"/>
          </w:tcPr>
          <w:p w14:paraId="2E602CCD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810" w:type="dxa"/>
          </w:tcPr>
          <w:p w14:paraId="1E0FB347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  <w:cs/>
              </w:rPr>
            </w:pPr>
          </w:p>
        </w:tc>
        <w:tc>
          <w:tcPr>
            <w:tcW w:w="4410" w:type="dxa"/>
            <w:gridSpan w:val="7"/>
          </w:tcPr>
          <w:p w14:paraId="3AA3803A" w14:textId="1E437C99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i/>
                <w:iCs/>
              </w:rPr>
            </w:pPr>
            <w:r w:rsidRPr="008D5FB0">
              <w:rPr>
                <w:b/>
                <w:i/>
                <w:iCs/>
                <w:cs/>
              </w:rPr>
              <w:t>(ล้านบาท)</w:t>
            </w:r>
          </w:p>
        </w:tc>
      </w:tr>
      <w:tr w:rsidR="006D5BD8" w:rsidRPr="008D5FB0" w14:paraId="0F9C1C5E" w14:textId="77777777" w:rsidTr="006D5BD8">
        <w:tc>
          <w:tcPr>
            <w:tcW w:w="3960" w:type="dxa"/>
          </w:tcPr>
          <w:p w14:paraId="32CA8138" w14:textId="53C1F412" w:rsidR="006D5BD8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i/>
                <w:iCs/>
              </w:rPr>
            </w:pPr>
            <w:r w:rsidRPr="008D5FB0">
              <w:rPr>
                <w:b/>
                <w:bCs/>
                <w:i/>
                <w:iCs/>
                <w:cs/>
              </w:rPr>
              <w:t>กำไรที่เป็นส่วนของผู้ถือหุ้นสามั</w:t>
            </w:r>
            <w:r w:rsidRPr="008D5FB0">
              <w:rPr>
                <w:rFonts w:hint="cs"/>
                <w:b/>
                <w:bCs/>
                <w:i/>
                <w:iCs/>
                <w:cs/>
              </w:rPr>
              <w:t>ญ</w:t>
            </w:r>
          </w:p>
          <w:p w14:paraId="624A963D" w14:textId="52BD3FD0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>
              <w:rPr>
                <w:rFonts w:hint="cs"/>
                <w:b/>
                <w:bCs/>
                <w:i/>
                <w:iCs/>
                <w:cs/>
              </w:rPr>
              <w:t xml:space="preserve">   สำหรับปีสิ้นสุดวันที่ </w:t>
            </w:r>
            <w:r>
              <w:rPr>
                <w:b/>
                <w:bCs/>
                <w:i/>
                <w:iCs/>
              </w:rPr>
              <w:t xml:space="preserve">31 </w:t>
            </w:r>
            <w:r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810" w:type="dxa"/>
          </w:tcPr>
          <w:p w14:paraId="2CECD594" w14:textId="77777777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2729D0A" w14:textId="5B5D7F63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1FF84A3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01" w:type="dxa"/>
            <w:vAlign w:val="bottom"/>
          </w:tcPr>
          <w:p w14:paraId="229052A9" w14:textId="77777777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FD106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00" w:type="dxa"/>
            <w:vAlign w:val="bottom"/>
          </w:tcPr>
          <w:p w14:paraId="7AC28C6C" w14:textId="77777777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9202BF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00" w:type="dxa"/>
            <w:vAlign w:val="bottom"/>
          </w:tcPr>
          <w:p w14:paraId="40802870" w14:textId="77777777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BD8" w:rsidRPr="008D5FB0" w14:paraId="55664ABD" w14:textId="77777777" w:rsidTr="006D5BD8">
        <w:tc>
          <w:tcPr>
            <w:tcW w:w="3960" w:type="dxa"/>
          </w:tcPr>
          <w:p w14:paraId="72F90728" w14:textId="7CAFDE93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  <w:cs/>
              </w:rPr>
            </w:pPr>
            <w:r w:rsidRPr="008D5FB0">
              <w:rPr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810" w:type="dxa"/>
          </w:tcPr>
          <w:p w14:paraId="31477492" w14:textId="77777777" w:rsidR="006D5BD8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946E89" w14:textId="14CA55BA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269" w:type="dxa"/>
          </w:tcPr>
          <w:p w14:paraId="176151EB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01" w:type="dxa"/>
            <w:vAlign w:val="bottom"/>
          </w:tcPr>
          <w:p w14:paraId="0B90572D" w14:textId="45BDF3ED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3B6D12AB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00" w:type="dxa"/>
            <w:vAlign w:val="bottom"/>
          </w:tcPr>
          <w:p w14:paraId="6272023C" w14:textId="0F35B47D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1,019</w:t>
            </w:r>
          </w:p>
        </w:tc>
        <w:tc>
          <w:tcPr>
            <w:tcW w:w="270" w:type="dxa"/>
          </w:tcPr>
          <w:p w14:paraId="4ACCA903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00" w:type="dxa"/>
            <w:vAlign w:val="bottom"/>
          </w:tcPr>
          <w:p w14:paraId="287CC38A" w14:textId="37C68D98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6D5BD8" w:rsidRPr="008D5FB0" w14:paraId="1EC0BB45" w14:textId="77777777" w:rsidTr="006D5BD8">
        <w:tc>
          <w:tcPr>
            <w:tcW w:w="3960" w:type="dxa"/>
          </w:tcPr>
          <w:p w14:paraId="504E2B0C" w14:textId="55F847D6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8D5FB0">
              <w:rPr>
                <w:rFonts w:hint="cs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810" w:type="dxa"/>
          </w:tcPr>
          <w:p w14:paraId="1C7C6B88" w14:textId="55639E31" w:rsidR="006D5BD8" w:rsidRPr="006D5BD8" w:rsidRDefault="006D5BD8" w:rsidP="006D5BD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D5BD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28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D644E6" w14:textId="1D4FE121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269" w:type="dxa"/>
          </w:tcPr>
          <w:p w14:paraId="741E07B7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F1AE15B" w14:textId="243C5D09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270" w:type="dxa"/>
          </w:tcPr>
          <w:p w14:paraId="05442CDD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79D4BB" w14:textId="70865F1A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270" w:type="dxa"/>
          </w:tcPr>
          <w:p w14:paraId="13E2D77D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7189D1" w14:textId="25AD5DBB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</w:tr>
      <w:tr w:rsidR="006D5BD8" w:rsidRPr="008D5FB0" w14:paraId="5E01C98C" w14:textId="77777777" w:rsidTr="006D5BD8">
        <w:tc>
          <w:tcPr>
            <w:tcW w:w="3960" w:type="dxa"/>
          </w:tcPr>
          <w:p w14:paraId="52EB0055" w14:textId="79ADD16B" w:rsidR="006D5BD8" w:rsidRPr="008D5FB0" w:rsidRDefault="006D5BD8" w:rsidP="008D5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b/>
                <w:bCs/>
              </w:rPr>
            </w:pPr>
            <w:r w:rsidRPr="008D5FB0">
              <w:rPr>
                <w:b/>
                <w:bCs/>
                <w:cs/>
              </w:rPr>
              <w:t>กำไร</w:t>
            </w:r>
            <w:r w:rsidRPr="008D5FB0">
              <w:rPr>
                <w:rFonts w:hint="cs"/>
                <w:b/>
                <w:bCs/>
                <w:cs/>
              </w:rPr>
              <w:t>ต่อหุ้น</w:t>
            </w:r>
            <w:r w:rsidRPr="008D5FB0">
              <w:rPr>
                <w:b/>
                <w:bCs/>
              </w:rPr>
              <w:t xml:space="preserve"> </w:t>
            </w:r>
            <w:r w:rsidRPr="008D5FB0">
              <w:rPr>
                <w:b/>
                <w:bCs/>
              </w:rPr>
              <w:tab/>
            </w:r>
            <w:r w:rsidRPr="008D5FB0">
              <w:rPr>
                <w:b/>
                <w:bCs/>
                <w:cs/>
              </w:rPr>
              <w:t>(ขั้นพื้นฐาน</w:t>
            </w:r>
            <w:r w:rsidRPr="008D5FB0">
              <w:rPr>
                <w:rFonts w:hint="cs"/>
                <w:b/>
                <w:bCs/>
                <w:cs/>
              </w:rPr>
              <w:t xml:space="preserve">) </w:t>
            </w:r>
            <w:r w:rsidRPr="008D5FB0">
              <w:rPr>
                <w:rFonts w:hint="cs"/>
                <w:b/>
                <w:bCs/>
                <w:i/>
                <w:iCs/>
                <w:cs/>
              </w:rPr>
              <w:t>(บาท)</w:t>
            </w:r>
            <w:r w:rsidRPr="008D5FB0">
              <w:rPr>
                <w:rFonts w:hint="cs"/>
                <w:b/>
                <w:bCs/>
                <w:shd w:val="clear" w:color="auto" w:fill="E0E0E0"/>
                <w:cs/>
              </w:rPr>
              <w:t xml:space="preserve"> </w:t>
            </w:r>
          </w:p>
        </w:tc>
        <w:tc>
          <w:tcPr>
            <w:tcW w:w="810" w:type="dxa"/>
          </w:tcPr>
          <w:p w14:paraId="7140C413" w14:textId="77777777" w:rsidR="006D5BD8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89AD7" w14:textId="6C361140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0.95</w:t>
            </w:r>
          </w:p>
        </w:tc>
        <w:tc>
          <w:tcPr>
            <w:tcW w:w="269" w:type="dxa"/>
          </w:tcPr>
          <w:p w14:paraId="59D8FB67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17B54" w14:textId="14CF3B1B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0.83</w:t>
            </w:r>
          </w:p>
        </w:tc>
        <w:tc>
          <w:tcPr>
            <w:tcW w:w="270" w:type="dxa"/>
          </w:tcPr>
          <w:p w14:paraId="29552859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9A849" w14:textId="124CB11F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1.01</w:t>
            </w:r>
          </w:p>
        </w:tc>
        <w:tc>
          <w:tcPr>
            <w:tcW w:w="270" w:type="dxa"/>
          </w:tcPr>
          <w:p w14:paraId="7EB9DD12" w14:textId="77777777" w:rsidR="006D5BD8" w:rsidRPr="008D5FB0" w:rsidRDefault="006D5BD8" w:rsidP="00267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2F29A" w14:textId="631A5F77" w:rsidR="006D5BD8" w:rsidRPr="008D5FB0" w:rsidRDefault="006D5BD8" w:rsidP="002677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0.83</w:t>
            </w:r>
          </w:p>
        </w:tc>
      </w:tr>
    </w:tbl>
    <w:p w14:paraId="75DB46BF" w14:textId="6BC3AB85" w:rsidR="003E5B84" w:rsidRDefault="003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C980C3F" w14:textId="77777777" w:rsidR="003E5B84" w:rsidRDefault="003E5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2CE0F618" w14:textId="7F320551" w:rsidR="00C575BD" w:rsidRPr="00C575BD" w:rsidRDefault="00C575BD" w:rsidP="00C575BD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575B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ab/>
        <w:t>เงินปันผล</w:t>
      </w:r>
    </w:p>
    <w:p w14:paraId="726F424C" w14:textId="7C8B9910" w:rsidR="00C575BD" w:rsidRPr="00DF275D" w:rsidRDefault="00C5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50AD64B" w14:textId="77777777" w:rsidR="00C575BD" w:rsidRPr="000F35BD" w:rsidRDefault="00C575BD" w:rsidP="00C5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0F35BD">
        <w:rPr>
          <w:rFonts w:asciiTheme="majorBidi" w:hAnsiTheme="majorBidi" w:cstheme="majorBidi" w:hint="cs"/>
          <w:cs/>
        </w:rPr>
        <w:t>รายละเอียดเงินปันผลในระหว่างปี</w:t>
      </w:r>
      <w:r w:rsidRPr="000F35BD">
        <w:rPr>
          <w:rFonts w:asciiTheme="majorBidi" w:hAnsiTheme="majorBidi" w:cstheme="majorBidi"/>
          <w:cs/>
        </w:rPr>
        <w:t xml:space="preserve"> </w:t>
      </w:r>
      <w:r w:rsidRPr="000F35BD">
        <w:rPr>
          <w:rFonts w:asciiTheme="majorBidi" w:hAnsiTheme="majorBidi" w:cstheme="majorBidi"/>
        </w:rPr>
        <w:t>2</w:t>
      </w:r>
      <w:r w:rsidRPr="00C6181F">
        <w:rPr>
          <w:rFonts w:asciiTheme="majorBidi" w:hAnsiTheme="majorBidi" w:cstheme="majorBidi"/>
        </w:rPr>
        <w:t>5</w:t>
      </w:r>
      <w:r w:rsidRPr="000F35BD">
        <w:rPr>
          <w:rFonts w:asciiTheme="majorBidi" w:hAnsiTheme="majorBidi" w:cstheme="majorBidi"/>
        </w:rPr>
        <w:t>64</w:t>
      </w:r>
      <w:r w:rsidRPr="000F35BD">
        <w:rPr>
          <w:rFonts w:asciiTheme="majorBidi" w:hAnsiTheme="majorBidi" w:cstheme="majorBidi"/>
          <w:cs/>
        </w:rPr>
        <w:t xml:space="preserve"> มีดังนี้</w:t>
      </w:r>
    </w:p>
    <w:p w14:paraId="127BFE2A" w14:textId="77777777" w:rsidR="00C575BD" w:rsidRPr="00DF275D" w:rsidRDefault="00C5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980"/>
        <w:gridCol w:w="1620"/>
        <w:gridCol w:w="1170"/>
        <w:gridCol w:w="236"/>
        <w:gridCol w:w="1114"/>
      </w:tblGrid>
      <w:tr w:rsidR="00C575BD" w:rsidRPr="00896EAE" w14:paraId="473598AF" w14:textId="77777777" w:rsidTr="003D7DA3">
        <w:trPr>
          <w:tblHeader/>
        </w:trPr>
        <w:tc>
          <w:tcPr>
            <w:tcW w:w="3150" w:type="dxa"/>
            <w:vAlign w:val="bottom"/>
          </w:tcPr>
          <w:p w14:paraId="05EE75CE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282A1BA1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896EAE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7272C760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896EAE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170" w:type="dxa"/>
            <w:vAlign w:val="bottom"/>
          </w:tcPr>
          <w:p w14:paraId="3857B08D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896EAE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171CE2AC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vAlign w:val="bottom"/>
          </w:tcPr>
          <w:p w14:paraId="4A30A4F8" w14:textId="77777777" w:rsidR="00C575BD" w:rsidRPr="00896EAE" w:rsidDel="00D43E7A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896EAE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C575BD" w:rsidRPr="00896EAE" w14:paraId="6EF8DD7B" w14:textId="77777777" w:rsidTr="003D7DA3">
        <w:trPr>
          <w:tblHeader/>
        </w:trPr>
        <w:tc>
          <w:tcPr>
            <w:tcW w:w="3150" w:type="dxa"/>
          </w:tcPr>
          <w:p w14:paraId="6E2F3C33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</w:tcPr>
          <w:p w14:paraId="25256D6F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7E40D5F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0" w:type="dxa"/>
          </w:tcPr>
          <w:p w14:paraId="72E1CB60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96EAE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6" w:type="dxa"/>
          </w:tcPr>
          <w:p w14:paraId="5B442838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14" w:type="dxa"/>
          </w:tcPr>
          <w:p w14:paraId="60C7E068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896EA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575BD" w:rsidRPr="006A3F29" w14:paraId="09A58022" w14:textId="77777777" w:rsidTr="003D7DA3">
        <w:tc>
          <w:tcPr>
            <w:tcW w:w="3150" w:type="dxa"/>
          </w:tcPr>
          <w:p w14:paraId="5C55A082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96EAE">
              <w:rPr>
                <w:rFonts w:asciiTheme="majorBidi" w:hAnsiTheme="majorBidi" w:cstheme="majorBidi"/>
                <w:cs/>
              </w:rPr>
              <w:t>เงินปันผลประจำปี</w:t>
            </w:r>
            <w:r w:rsidRPr="00896EAE">
              <w:rPr>
                <w:rFonts w:asciiTheme="majorBidi" w:hAnsiTheme="majorBidi" w:cstheme="majorBidi"/>
              </w:rPr>
              <w:t xml:space="preserve"> 2</w:t>
            </w:r>
            <w:r w:rsidRPr="00C6181F">
              <w:rPr>
                <w:rFonts w:asciiTheme="majorBidi" w:hAnsiTheme="majorBidi" w:cstheme="majorBidi"/>
              </w:rPr>
              <w:t>5</w:t>
            </w:r>
            <w:r w:rsidRPr="00896EAE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980" w:type="dxa"/>
          </w:tcPr>
          <w:p w14:paraId="5BFB798F" w14:textId="77777777" w:rsidR="00C575BD" w:rsidRPr="0041310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0F35BD">
              <w:rPr>
                <w:rFonts w:asciiTheme="majorBidi" w:hAnsiTheme="majorBidi" w:cstheme="majorBidi"/>
              </w:rPr>
              <w:t xml:space="preserve">7 </w:t>
            </w:r>
            <w:r w:rsidRPr="000F35BD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0F35BD"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 w:rsidRPr="000F35BD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620" w:type="dxa"/>
            <w:shd w:val="clear" w:color="auto" w:fill="auto"/>
          </w:tcPr>
          <w:p w14:paraId="59735716" w14:textId="77777777" w:rsidR="00C575BD" w:rsidRPr="0041310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0F35B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0F35BD">
              <w:rPr>
                <w:rFonts w:asciiTheme="majorBidi" w:hAnsiTheme="majorBidi" w:cstheme="majorBidi"/>
              </w:rPr>
              <w:t xml:space="preserve">6 </w:t>
            </w:r>
            <w:r w:rsidRPr="000F35BD">
              <w:rPr>
                <w:rFonts w:asciiTheme="majorBidi" w:hAnsiTheme="majorBidi" w:cstheme="majorBidi" w:hint="cs"/>
                <w:cs/>
              </w:rPr>
              <w:t xml:space="preserve">พฤษภาคม </w:t>
            </w:r>
            <w:r w:rsidRPr="000F35BD"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/>
              </w:rPr>
              <w:t>5</w:t>
            </w:r>
            <w:r w:rsidRPr="000F35BD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170" w:type="dxa"/>
          </w:tcPr>
          <w:p w14:paraId="38E0D5A9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C6181F">
              <w:rPr>
                <w:rFonts w:asciiTheme="majorBidi" w:hAnsiTheme="majorBidi" w:cstheme="majorBidi" w:hint="cs"/>
              </w:rPr>
              <w:t>0</w:t>
            </w:r>
            <w:r w:rsidRPr="00896EAE">
              <w:rPr>
                <w:rFonts w:asciiTheme="majorBidi" w:hAnsiTheme="majorBidi" w:cstheme="majorBidi" w:hint="cs"/>
                <w:cs/>
              </w:rPr>
              <w:t>.</w:t>
            </w:r>
            <w:r w:rsidRPr="00896EAE">
              <w:rPr>
                <w:rFonts w:asciiTheme="majorBidi" w:hAnsiTheme="majorBidi" w:cstheme="majorBidi"/>
              </w:rPr>
              <w:t>2</w:t>
            </w:r>
            <w:r w:rsidRPr="00C6181F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236" w:type="dxa"/>
          </w:tcPr>
          <w:p w14:paraId="2471991A" w14:textId="77777777" w:rsidR="00C575BD" w:rsidRPr="00896EA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50B32B8" w14:textId="77777777" w:rsidR="00C575BD" w:rsidRPr="006A3F29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C6181F">
              <w:rPr>
                <w:rFonts w:asciiTheme="majorBidi" w:hAnsiTheme="majorBidi" w:cstheme="majorBidi" w:hint="cs"/>
              </w:rPr>
              <w:t>1</w:t>
            </w:r>
            <w:r w:rsidRPr="00C6181F">
              <w:rPr>
                <w:rFonts w:asciiTheme="majorBidi" w:hAnsiTheme="majorBidi" w:cstheme="majorBidi"/>
              </w:rPr>
              <w:t>0</w:t>
            </w:r>
            <w:r w:rsidRPr="00896EAE">
              <w:rPr>
                <w:rFonts w:asciiTheme="majorBidi" w:hAnsiTheme="majorBidi" w:cstheme="majorBidi"/>
              </w:rPr>
              <w:t>1.28</w:t>
            </w:r>
          </w:p>
        </w:tc>
      </w:tr>
      <w:tr w:rsidR="003D7DA3" w:rsidRPr="006A3F29" w14:paraId="4C45D61F" w14:textId="77777777" w:rsidTr="003D7DA3">
        <w:tc>
          <w:tcPr>
            <w:tcW w:w="3150" w:type="dxa"/>
          </w:tcPr>
          <w:p w14:paraId="79379F99" w14:textId="4D464A46" w:rsidR="003D7DA3" w:rsidRPr="00896EAE" w:rsidRDefault="003D7DA3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65F29E20" w14:textId="2826767A" w:rsidR="003D7DA3" w:rsidRPr="000F35BD" w:rsidRDefault="003D7DA3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9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27A9210C" w14:textId="26CA68CC" w:rsidR="003D7DA3" w:rsidRPr="003D7DA3" w:rsidRDefault="00B12DD9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</w:tcPr>
          <w:p w14:paraId="1E6580A9" w14:textId="517002CC" w:rsidR="003D7DA3" w:rsidRPr="00C6181F" w:rsidRDefault="00B12DD9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0.79</w:t>
            </w:r>
          </w:p>
        </w:tc>
        <w:tc>
          <w:tcPr>
            <w:tcW w:w="236" w:type="dxa"/>
          </w:tcPr>
          <w:p w14:paraId="370588D2" w14:textId="77777777" w:rsidR="003D7DA3" w:rsidRPr="00896EAE" w:rsidRDefault="003D7DA3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6A5EA752" w14:textId="10E2EAE9" w:rsidR="003D7DA3" w:rsidRPr="00C6181F" w:rsidRDefault="00B12DD9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400.06</w:t>
            </w:r>
          </w:p>
        </w:tc>
      </w:tr>
    </w:tbl>
    <w:p w14:paraId="136F90A0" w14:textId="77777777" w:rsidR="00DF275D" w:rsidRPr="00DF275D" w:rsidRDefault="00DF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1DF8B44" w14:textId="5407B3DB" w:rsidR="00DD2A55" w:rsidRPr="00692B17" w:rsidRDefault="00DD2A55" w:rsidP="00692B17">
      <w:pPr>
        <w:spacing w:line="240" w:lineRule="auto"/>
        <w:ind w:left="547"/>
        <w:rPr>
          <w:rFonts w:asciiTheme="majorBidi" w:hAnsiTheme="majorBidi" w:cstheme="majorBidi"/>
          <w:sz w:val="2"/>
          <w:szCs w:val="2"/>
        </w:rPr>
      </w:pPr>
    </w:p>
    <w:p w14:paraId="1AB4A438" w14:textId="53A1EDEC" w:rsidR="001167A1" w:rsidRDefault="001167A1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6D64CA65" w14:textId="77777777" w:rsidR="00D842DF" w:rsidRPr="00DF275D" w:rsidRDefault="00D842DF" w:rsidP="00DF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DD21A19" w14:textId="79DAA2BC" w:rsidR="004356D6" w:rsidRPr="00D42CA7" w:rsidRDefault="004356D6" w:rsidP="004356D6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42CA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42CA7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 </w:t>
      </w:r>
    </w:p>
    <w:p w14:paraId="00402F7E" w14:textId="48C3951B" w:rsidR="004356D6" w:rsidRDefault="004356D6" w:rsidP="0043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z w:val="20"/>
          <w:szCs w:val="20"/>
        </w:rPr>
      </w:pPr>
    </w:p>
    <w:p w14:paraId="1EDB7E4F" w14:textId="21D3CA28" w:rsidR="00C575BD" w:rsidRDefault="00C575BD" w:rsidP="00B12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highlight w:val="yellow"/>
        </w:rPr>
      </w:pPr>
      <w:r w:rsidRPr="00C575BD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514FEAB" w14:textId="77777777" w:rsidR="00C575BD" w:rsidRDefault="00C575BD" w:rsidP="00ED182F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  <w:sectPr w:rsidR="00C575BD" w:rsidSect="000E683A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44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C575BD" w14:paraId="39D07778" w14:textId="77777777" w:rsidTr="00C575BD">
        <w:tc>
          <w:tcPr>
            <w:tcW w:w="3240" w:type="dxa"/>
            <w:vAlign w:val="bottom"/>
          </w:tcPr>
          <w:p w14:paraId="54B3638A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170" w:type="dxa"/>
            <w:vAlign w:val="bottom"/>
          </w:tcPr>
          <w:p w14:paraId="00FE796E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990" w:type="dxa"/>
            <w:gridSpan w:val="11"/>
          </w:tcPr>
          <w:p w14:paraId="3D8531B3" w14:textId="77777777" w:rsidR="00C575BD" w:rsidRPr="00192F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cs/>
              </w:rPr>
            </w:pPr>
            <w:r w:rsidRPr="00192F4E">
              <w:rPr>
                <w:rFonts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C575BD" w14:paraId="4F0F46AB" w14:textId="77777777" w:rsidTr="00C575BD">
        <w:tc>
          <w:tcPr>
            <w:tcW w:w="3240" w:type="dxa"/>
            <w:vAlign w:val="bottom"/>
          </w:tcPr>
          <w:p w14:paraId="0D841AED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170" w:type="dxa"/>
            <w:vAlign w:val="bottom"/>
          </w:tcPr>
          <w:p w14:paraId="2009B1E5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3870" w:type="dxa"/>
            <w:gridSpan w:val="3"/>
          </w:tcPr>
          <w:p w14:paraId="2EFA4FB8" w14:textId="77777777" w:rsidR="00C575BD" w:rsidRPr="00192F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</w:rPr>
            </w:pPr>
            <w:r w:rsidRPr="00192F4E">
              <w:rPr>
                <w:rFonts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D12228" w14:textId="77777777" w:rsidR="00C575BD" w:rsidRPr="00192F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91829FB" w14:textId="77777777" w:rsidR="00C575BD" w:rsidRPr="00192F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b/>
                <w:bCs/>
                <w:cs/>
              </w:rPr>
            </w:pPr>
            <w:r w:rsidRPr="00192F4E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C575BD" w14:paraId="30BFE7D6" w14:textId="77777777" w:rsidTr="00C575BD">
        <w:tc>
          <w:tcPr>
            <w:tcW w:w="3240" w:type="dxa"/>
            <w:vAlign w:val="bottom"/>
          </w:tcPr>
          <w:p w14:paraId="1816E8B6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170" w:type="dxa"/>
            <w:vAlign w:val="bottom"/>
          </w:tcPr>
          <w:p w14:paraId="41EA58BF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890" w:type="dxa"/>
          </w:tcPr>
          <w:p w14:paraId="565B6DEE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 w:rsidRPr="00C254F4">
              <w:rPr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C951570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1710" w:type="dxa"/>
            <w:vAlign w:val="bottom"/>
          </w:tcPr>
          <w:p w14:paraId="4E641239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rFonts w:hint="cs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701BF8CF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7C2510CF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rFonts w:hint="cs"/>
                <w:cs/>
              </w:rPr>
              <w:t xml:space="preserve">ระดับ </w:t>
            </w:r>
            <w:r>
              <w:t>1</w:t>
            </w:r>
          </w:p>
        </w:tc>
        <w:tc>
          <w:tcPr>
            <w:tcW w:w="270" w:type="dxa"/>
            <w:vAlign w:val="bottom"/>
          </w:tcPr>
          <w:p w14:paraId="3502DFE4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350" w:type="dxa"/>
            <w:vAlign w:val="bottom"/>
          </w:tcPr>
          <w:p w14:paraId="4A54100F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ระดับ </w:t>
            </w:r>
            <w:r w:rsidRPr="00C6181F">
              <w:rPr>
                <w:rFonts w:hint="cs"/>
              </w:rPr>
              <w:t>2</w:t>
            </w:r>
          </w:p>
        </w:tc>
        <w:tc>
          <w:tcPr>
            <w:tcW w:w="236" w:type="dxa"/>
            <w:vAlign w:val="bottom"/>
          </w:tcPr>
          <w:p w14:paraId="15F8EE50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204" w:type="dxa"/>
            <w:vAlign w:val="bottom"/>
          </w:tcPr>
          <w:p w14:paraId="09DB24E5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  <w:r>
              <w:rPr>
                <w:rFonts w:hint="cs"/>
                <w:cs/>
              </w:rPr>
              <w:t xml:space="preserve">ระดับ </w:t>
            </w:r>
            <w:r>
              <w:t>3</w:t>
            </w:r>
          </w:p>
        </w:tc>
        <w:tc>
          <w:tcPr>
            <w:tcW w:w="236" w:type="dxa"/>
            <w:vAlign w:val="bottom"/>
          </w:tcPr>
          <w:p w14:paraId="372310A7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204" w:type="dxa"/>
            <w:vAlign w:val="bottom"/>
          </w:tcPr>
          <w:p w14:paraId="574297A1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</w:tr>
      <w:tr w:rsidR="00C575BD" w14:paraId="3576107E" w14:textId="77777777" w:rsidTr="00C575BD">
        <w:tc>
          <w:tcPr>
            <w:tcW w:w="3240" w:type="dxa"/>
            <w:vAlign w:val="bottom"/>
          </w:tcPr>
          <w:p w14:paraId="4D2DC93E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170" w:type="dxa"/>
            <w:vAlign w:val="bottom"/>
          </w:tcPr>
          <w:p w14:paraId="708E3AD1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9990" w:type="dxa"/>
            <w:gridSpan w:val="11"/>
          </w:tcPr>
          <w:p w14:paraId="1B736854" w14:textId="77777777" w:rsidR="00C575BD" w:rsidRPr="00143DB0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</w:rPr>
            </w:pPr>
            <w:r w:rsidRPr="00143DB0">
              <w:rPr>
                <w:rFonts w:hint="cs"/>
                <w:i/>
                <w:iCs/>
                <w:cs/>
              </w:rPr>
              <w:t>(</w:t>
            </w:r>
            <w:r>
              <w:rPr>
                <w:rFonts w:hint="cs"/>
                <w:i/>
                <w:iCs/>
                <w:cs/>
              </w:rPr>
              <w:t>ล้าน</w:t>
            </w:r>
            <w:r w:rsidRPr="00143DB0">
              <w:rPr>
                <w:rFonts w:hint="cs"/>
                <w:i/>
                <w:iCs/>
                <w:cs/>
              </w:rPr>
              <w:t>บาท)</w:t>
            </w:r>
          </w:p>
        </w:tc>
      </w:tr>
      <w:tr w:rsidR="00C575BD" w14:paraId="3334E80C" w14:textId="77777777" w:rsidTr="00C575BD">
        <w:tc>
          <w:tcPr>
            <w:tcW w:w="3240" w:type="dxa"/>
            <w:vAlign w:val="bottom"/>
          </w:tcPr>
          <w:p w14:paraId="0D639189" w14:textId="159E439B" w:rsidR="00C575BD" w:rsidRPr="00BB0E0E" w:rsidRDefault="00C575BD" w:rsidP="0052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i/>
                <w:iCs/>
              </w:rPr>
            </w:pPr>
            <w:r w:rsidRPr="00BB0E0E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BB0E0E">
              <w:rPr>
                <w:b/>
                <w:bCs/>
                <w:i/>
                <w:iCs/>
              </w:rPr>
              <w:t>3</w:t>
            </w:r>
            <w:r w:rsidR="0052620F">
              <w:rPr>
                <w:b/>
                <w:bCs/>
                <w:i/>
                <w:iCs/>
              </w:rPr>
              <w:t>1</w:t>
            </w:r>
            <w:r>
              <w:rPr>
                <w:b/>
                <w:bCs/>
                <w:i/>
                <w:iCs/>
              </w:rPr>
              <w:t xml:space="preserve"> </w:t>
            </w:r>
            <w:r w:rsidR="0052620F">
              <w:rPr>
                <w:rFonts w:hint="cs"/>
                <w:b/>
                <w:bCs/>
                <w:i/>
                <w:iCs/>
                <w:cs/>
              </w:rPr>
              <w:t>ธันวาคม</w:t>
            </w:r>
            <w:r w:rsidRPr="00BB0E0E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Pr="00BB0E0E">
              <w:rPr>
                <w:b/>
                <w:bCs/>
                <w:i/>
                <w:iCs/>
              </w:rPr>
              <w:t>2</w:t>
            </w:r>
            <w:r w:rsidRPr="00C6181F">
              <w:rPr>
                <w:b/>
                <w:bCs/>
                <w:i/>
                <w:iCs/>
              </w:rPr>
              <w:t>5</w:t>
            </w:r>
            <w:r w:rsidRPr="00BB0E0E">
              <w:rPr>
                <w:b/>
                <w:bCs/>
                <w:i/>
                <w:iCs/>
              </w:rPr>
              <w:t>64</w:t>
            </w:r>
          </w:p>
        </w:tc>
        <w:tc>
          <w:tcPr>
            <w:tcW w:w="1170" w:type="dxa"/>
            <w:vAlign w:val="bottom"/>
          </w:tcPr>
          <w:p w14:paraId="3FD2ED7E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890" w:type="dxa"/>
          </w:tcPr>
          <w:p w14:paraId="19EDC182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70" w:type="dxa"/>
          </w:tcPr>
          <w:p w14:paraId="51255DAF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710" w:type="dxa"/>
            <w:vAlign w:val="bottom"/>
          </w:tcPr>
          <w:p w14:paraId="2187EB07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70" w:type="dxa"/>
            <w:vAlign w:val="bottom"/>
          </w:tcPr>
          <w:p w14:paraId="765026F5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7BF386C7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70" w:type="dxa"/>
            <w:vAlign w:val="bottom"/>
          </w:tcPr>
          <w:p w14:paraId="48867136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68B1F444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36" w:type="dxa"/>
            <w:vAlign w:val="bottom"/>
          </w:tcPr>
          <w:p w14:paraId="0DF4B1C4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7F54769A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36" w:type="dxa"/>
            <w:vAlign w:val="bottom"/>
          </w:tcPr>
          <w:p w14:paraId="6657004F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32B3B509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</w:tr>
      <w:tr w:rsidR="00C575BD" w14:paraId="0B610BD3" w14:textId="77777777" w:rsidTr="00C575BD">
        <w:tc>
          <w:tcPr>
            <w:tcW w:w="3240" w:type="dxa"/>
            <w:vAlign w:val="bottom"/>
          </w:tcPr>
          <w:p w14:paraId="0FB6DCAB" w14:textId="77777777" w:rsidR="00C575BD" w:rsidRPr="00BB0E0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cs/>
              </w:rPr>
            </w:pPr>
            <w:r w:rsidRPr="00C254F4">
              <w:rPr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53C4A75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890" w:type="dxa"/>
          </w:tcPr>
          <w:p w14:paraId="25016F81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70" w:type="dxa"/>
          </w:tcPr>
          <w:p w14:paraId="431F6B39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710" w:type="dxa"/>
            <w:vAlign w:val="bottom"/>
          </w:tcPr>
          <w:p w14:paraId="27614EDD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70" w:type="dxa"/>
            <w:vAlign w:val="bottom"/>
          </w:tcPr>
          <w:p w14:paraId="5B1B3000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3D0D6749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70" w:type="dxa"/>
            <w:vAlign w:val="bottom"/>
          </w:tcPr>
          <w:p w14:paraId="46403BF4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2948D0B7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36" w:type="dxa"/>
            <w:vAlign w:val="bottom"/>
          </w:tcPr>
          <w:p w14:paraId="697BC47C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4C2DB83D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36" w:type="dxa"/>
            <w:vAlign w:val="bottom"/>
          </w:tcPr>
          <w:p w14:paraId="1101EB48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11ABEAF2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</w:tr>
      <w:tr w:rsidR="00C575BD" w14:paraId="011A1C3A" w14:textId="77777777" w:rsidTr="00C575BD">
        <w:tc>
          <w:tcPr>
            <w:tcW w:w="3240" w:type="dxa"/>
            <w:vAlign w:val="bottom"/>
          </w:tcPr>
          <w:p w14:paraId="250F6330" w14:textId="77777777" w:rsidR="00C575BD" w:rsidRPr="00C254F4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cs/>
              </w:rPr>
            </w:pPr>
            <w:r w:rsidRPr="00C254F4">
              <w:rPr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5A5CF17E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890" w:type="dxa"/>
          </w:tcPr>
          <w:p w14:paraId="3AA94C6F" w14:textId="5BAF6B29" w:rsidR="00C575BD" w:rsidRDefault="0052620F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  <w:r>
              <w:t>1,883.23</w:t>
            </w:r>
          </w:p>
        </w:tc>
        <w:tc>
          <w:tcPr>
            <w:tcW w:w="270" w:type="dxa"/>
          </w:tcPr>
          <w:p w14:paraId="0BE61A1D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710" w:type="dxa"/>
            <w:vAlign w:val="bottom"/>
          </w:tcPr>
          <w:p w14:paraId="15849192" w14:textId="77777777" w:rsidR="00C575BD" w:rsidRDefault="00C575BD" w:rsidP="00D1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19D14903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0CEAA9B2" w14:textId="483EAEFB" w:rsidR="00C575BD" w:rsidRPr="0075644E" w:rsidRDefault="0052620F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  <w:r w:rsidRPr="0075644E">
              <w:t>1,086.72</w:t>
            </w:r>
          </w:p>
        </w:tc>
        <w:tc>
          <w:tcPr>
            <w:tcW w:w="270" w:type="dxa"/>
            <w:vAlign w:val="bottom"/>
          </w:tcPr>
          <w:p w14:paraId="217CCE95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1350" w:type="dxa"/>
            <w:vAlign w:val="bottom"/>
          </w:tcPr>
          <w:p w14:paraId="4C0DF774" w14:textId="77777777" w:rsidR="00C575BD" w:rsidRPr="0075644E" w:rsidRDefault="00C575BD" w:rsidP="00D1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</w:pPr>
            <w:r w:rsidRPr="0075644E">
              <w:t>-</w:t>
            </w:r>
          </w:p>
        </w:tc>
        <w:tc>
          <w:tcPr>
            <w:tcW w:w="236" w:type="dxa"/>
            <w:vAlign w:val="bottom"/>
          </w:tcPr>
          <w:p w14:paraId="4EDB085D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43DCAEDA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  <w:r w:rsidRPr="0075644E">
              <w:t>796.51</w:t>
            </w:r>
          </w:p>
        </w:tc>
        <w:tc>
          <w:tcPr>
            <w:tcW w:w="236" w:type="dxa"/>
            <w:vAlign w:val="bottom"/>
          </w:tcPr>
          <w:p w14:paraId="042CBD96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4371D58B" w14:textId="3B35B26F" w:rsidR="00C575BD" w:rsidRPr="0075644E" w:rsidRDefault="00C575BD" w:rsidP="0052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  <w:r w:rsidRPr="0075644E">
              <w:t>1</w:t>
            </w:r>
            <w:r w:rsidR="0052620F" w:rsidRPr="0075644E">
              <w:t>,883.23</w:t>
            </w:r>
          </w:p>
        </w:tc>
      </w:tr>
      <w:tr w:rsidR="00C575BD" w14:paraId="216A7E39" w14:textId="77777777" w:rsidTr="00C575BD">
        <w:tc>
          <w:tcPr>
            <w:tcW w:w="3240" w:type="dxa"/>
            <w:vAlign w:val="bottom"/>
          </w:tcPr>
          <w:p w14:paraId="61B991AB" w14:textId="77777777" w:rsidR="00C575BD" w:rsidRPr="00BB0E0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27163A98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890" w:type="dxa"/>
          </w:tcPr>
          <w:p w14:paraId="1AD2A69F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70" w:type="dxa"/>
          </w:tcPr>
          <w:p w14:paraId="1E4EED97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710" w:type="dxa"/>
            <w:vAlign w:val="bottom"/>
          </w:tcPr>
          <w:p w14:paraId="54FD8CCD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70" w:type="dxa"/>
            <w:vAlign w:val="bottom"/>
          </w:tcPr>
          <w:p w14:paraId="1E0F713C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5177DFB1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70" w:type="dxa"/>
            <w:vAlign w:val="bottom"/>
          </w:tcPr>
          <w:p w14:paraId="7ECD5B6B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27391B13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36" w:type="dxa"/>
            <w:vAlign w:val="bottom"/>
          </w:tcPr>
          <w:p w14:paraId="54D05D7A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589EE64A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36" w:type="dxa"/>
            <w:vAlign w:val="bottom"/>
          </w:tcPr>
          <w:p w14:paraId="62F57DF9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7EEE922B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</w:tr>
      <w:tr w:rsidR="00C575BD" w14:paraId="2360C126" w14:textId="77777777" w:rsidTr="00C575BD">
        <w:tc>
          <w:tcPr>
            <w:tcW w:w="3240" w:type="dxa"/>
            <w:vAlign w:val="bottom"/>
          </w:tcPr>
          <w:p w14:paraId="0D791B44" w14:textId="77777777" w:rsidR="00C575BD" w:rsidRPr="00143DB0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143DB0">
              <w:rPr>
                <w:rFonts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7A17A8E9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890" w:type="dxa"/>
          </w:tcPr>
          <w:p w14:paraId="78B7EF19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70" w:type="dxa"/>
          </w:tcPr>
          <w:p w14:paraId="435C870C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710" w:type="dxa"/>
            <w:vAlign w:val="bottom"/>
          </w:tcPr>
          <w:p w14:paraId="4FB59FAA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70" w:type="dxa"/>
            <w:vAlign w:val="bottom"/>
          </w:tcPr>
          <w:p w14:paraId="05BB2177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76FF8A80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70" w:type="dxa"/>
            <w:vAlign w:val="bottom"/>
          </w:tcPr>
          <w:p w14:paraId="44713A26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46D0A224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36" w:type="dxa"/>
            <w:vAlign w:val="bottom"/>
          </w:tcPr>
          <w:p w14:paraId="4CE90CDA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239EF5DE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236" w:type="dxa"/>
            <w:vAlign w:val="bottom"/>
          </w:tcPr>
          <w:p w14:paraId="244B03FE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6CE4DF8B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</w:tr>
      <w:tr w:rsidR="00C575BD" w14:paraId="397EB180" w14:textId="77777777" w:rsidTr="00C575BD">
        <w:tc>
          <w:tcPr>
            <w:tcW w:w="3240" w:type="dxa"/>
            <w:vAlign w:val="bottom"/>
          </w:tcPr>
          <w:p w14:paraId="51DE86C6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60E54E11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890" w:type="dxa"/>
          </w:tcPr>
          <w:p w14:paraId="57F0D0D8" w14:textId="77777777" w:rsidR="00C575BD" w:rsidRPr="00D30AA4" w:rsidRDefault="00C575BD" w:rsidP="00D1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270" w:type="dxa"/>
          </w:tcPr>
          <w:p w14:paraId="4C88D32C" w14:textId="77777777" w:rsidR="00C575BD" w:rsidRPr="00D30AA4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</w:pPr>
          </w:p>
        </w:tc>
        <w:tc>
          <w:tcPr>
            <w:tcW w:w="1710" w:type="dxa"/>
            <w:vAlign w:val="bottom"/>
          </w:tcPr>
          <w:p w14:paraId="381A1D9F" w14:textId="2F757D6B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</w:pPr>
            <w:r w:rsidRPr="00D30AA4">
              <w:rPr>
                <w:rFonts w:hint="cs"/>
              </w:rPr>
              <w:t>1</w:t>
            </w:r>
            <w:r>
              <w:rPr>
                <w:rFonts w:hint="cs"/>
                <w:cs/>
              </w:rPr>
              <w:t>,</w:t>
            </w:r>
            <w:r w:rsidRPr="00D30AA4">
              <w:rPr>
                <w:rFonts w:hint="cs"/>
              </w:rPr>
              <w:t>29</w:t>
            </w:r>
            <w:r w:rsidR="0052620F">
              <w:rPr>
                <w:rFonts w:hint="cs"/>
              </w:rPr>
              <w:t>8.22</w:t>
            </w:r>
          </w:p>
        </w:tc>
        <w:tc>
          <w:tcPr>
            <w:tcW w:w="270" w:type="dxa"/>
            <w:vAlign w:val="bottom"/>
          </w:tcPr>
          <w:p w14:paraId="5CEF200C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5CAD4A8B" w14:textId="77777777" w:rsidR="00C575BD" w:rsidRPr="0075644E" w:rsidRDefault="00C575BD" w:rsidP="00D1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</w:pPr>
            <w:r w:rsidRPr="0075644E">
              <w:rPr>
                <w:rFonts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F119CB2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61B54F93" w14:textId="5346A074" w:rsidR="00C575BD" w:rsidRPr="0075644E" w:rsidRDefault="00C575BD" w:rsidP="0052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  <w:r w:rsidRPr="0075644E">
              <w:rPr>
                <w:rFonts w:hint="cs"/>
              </w:rPr>
              <w:t>1</w:t>
            </w:r>
            <w:r w:rsidRPr="0075644E">
              <w:rPr>
                <w:rFonts w:hint="cs"/>
                <w:cs/>
              </w:rPr>
              <w:t>,</w:t>
            </w:r>
            <w:r w:rsidRPr="0075644E">
              <w:rPr>
                <w:rFonts w:hint="cs"/>
              </w:rPr>
              <w:t>29</w:t>
            </w:r>
            <w:r w:rsidR="0052620F" w:rsidRPr="0075644E">
              <w:t>8.86</w:t>
            </w:r>
          </w:p>
        </w:tc>
        <w:tc>
          <w:tcPr>
            <w:tcW w:w="236" w:type="dxa"/>
            <w:vAlign w:val="bottom"/>
          </w:tcPr>
          <w:p w14:paraId="03BA9E70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295CCE9C" w14:textId="77777777" w:rsidR="00C575BD" w:rsidRPr="0075644E" w:rsidRDefault="00C575BD" w:rsidP="00D1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</w:pPr>
            <w:r w:rsidRPr="0075644E">
              <w:t>-</w:t>
            </w:r>
          </w:p>
        </w:tc>
        <w:tc>
          <w:tcPr>
            <w:tcW w:w="236" w:type="dxa"/>
            <w:vAlign w:val="bottom"/>
          </w:tcPr>
          <w:p w14:paraId="686EF8AE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04472C64" w14:textId="4E144A52" w:rsidR="00C575BD" w:rsidRPr="0075644E" w:rsidRDefault="00C575BD" w:rsidP="0052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  <w:r w:rsidRPr="0075644E">
              <w:rPr>
                <w:rFonts w:hint="cs"/>
              </w:rPr>
              <w:t>1</w:t>
            </w:r>
            <w:r w:rsidRPr="0075644E">
              <w:rPr>
                <w:rFonts w:hint="cs"/>
                <w:cs/>
              </w:rPr>
              <w:t>,</w:t>
            </w:r>
            <w:r w:rsidRPr="0075644E">
              <w:rPr>
                <w:rFonts w:hint="cs"/>
              </w:rPr>
              <w:t>29</w:t>
            </w:r>
            <w:r w:rsidR="0052620F" w:rsidRPr="0075644E">
              <w:t>8.86</w:t>
            </w:r>
          </w:p>
        </w:tc>
      </w:tr>
      <w:tr w:rsidR="00C575BD" w14:paraId="12101265" w14:textId="77777777" w:rsidTr="00C575BD">
        <w:tc>
          <w:tcPr>
            <w:tcW w:w="3240" w:type="dxa"/>
            <w:vAlign w:val="bottom"/>
          </w:tcPr>
          <w:p w14:paraId="4C6C45AE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14:paraId="70B9F74E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890" w:type="dxa"/>
          </w:tcPr>
          <w:p w14:paraId="29515609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305E63EC" w14:textId="77777777" w:rsidR="00C575BD" w:rsidRPr="00D30AA4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</w:pPr>
          </w:p>
        </w:tc>
        <w:tc>
          <w:tcPr>
            <w:tcW w:w="1710" w:type="dxa"/>
            <w:vAlign w:val="bottom"/>
          </w:tcPr>
          <w:p w14:paraId="302C279B" w14:textId="77777777" w:rsidR="00C575BD" w:rsidRPr="00D30AA4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</w:pPr>
          </w:p>
        </w:tc>
        <w:tc>
          <w:tcPr>
            <w:tcW w:w="270" w:type="dxa"/>
            <w:vAlign w:val="bottom"/>
          </w:tcPr>
          <w:p w14:paraId="28F83B1A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56002D76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5FDCD99D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36953C65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236" w:type="dxa"/>
            <w:vAlign w:val="bottom"/>
          </w:tcPr>
          <w:p w14:paraId="163AB8CC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65D0363C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236" w:type="dxa"/>
            <w:vAlign w:val="bottom"/>
          </w:tcPr>
          <w:p w14:paraId="7FBD8A9D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257B9BAD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</w:tr>
      <w:tr w:rsidR="00C575BD" w14:paraId="0660F5FF" w14:textId="77777777" w:rsidTr="00C575BD">
        <w:tc>
          <w:tcPr>
            <w:tcW w:w="3240" w:type="dxa"/>
            <w:vAlign w:val="bottom"/>
          </w:tcPr>
          <w:p w14:paraId="0D9E584E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BB0E0E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BB0E0E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</w:rPr>
              <w:t xml:space="preserve">1 </w:t>
            </w:r>
            <w:r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BB0E0E">
              <w:rPr>
                <w:b/>
                <w:bCs/>
                <w:i/>
                <w:iCs/>
              </w:rPr>
              <w:t>2</w:t>
            </w:r>
            <w:r w:rsidRPr="00C6181F">
              <w:rPr>
                <w:b/>
                <w:bCs/>
                <w:i/>
                <w:iCs/>
              </w:rPr>
              <w:t>5</w:t>
            </w:r>
            <w:r w:rsidRPr="00BB0E0E">
              <w:rPr>
                <w:b/>
                <w:bCs/>
                <w:i/>
                <w:iCs/>
              </w:rPr>
              <w:t>6</w:t>
            </w:r>
            <w:r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1170" w:type="dxa"/>
            <w:vAlign w:val="bottom"/>
          </w:tcPr>
          <w:p w14:paraId="0EAE50E0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890" w:type="dxa"/>
          </w:tcPr>
          <w:p w14:paraId="50615F1E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428ACF26" w14:textId="77777777" w:rsidR="00C575BD" w:rsidRPr="00D30AA4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</w:pPr>
          </w:p>
        </w:tc>
        <w:tc>
          <w:tcPr>
            <w:tcW w:w="1710" w:type="dxa"/>
            <w:vAlign w:val="bottom"/>
          </w:tcPr>
          <w:p w14:paraId="6239C90F" w14:textId="77777777" w:rsidR="00C575BD" w:rsidRPr="00D30AA4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</w:pPr>
          </w:p>
        </w:tc>
        <w:tc>
          <w:tcPr>
            <w:tcW w:w="270" w:type="dxa"/>
            <w:vAlign w:val="bottom"/>
          </w:tcPr>
          <w:p w14:paraId="5DE31FA3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6D418C39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06AD6903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45A246C5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236" w:type="dxa"/>
            <w:vAlign w:val="bottom"/>
          </w:tcPr>
          <w:p w14:paraId="7D81D39F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78A075B7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236" w:type="dxa"/>
            <w:vAlign w:val="bottom"/>
          </w:tcPr>
          <w:p w14:paraId="3ED0F088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70A85F67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</w:tr>
      <w:tr w:rsidR="00C575BD" w14:paraId="3680412B" w14:textId="77777777" w:rsidTr="00C575BD">
        <w:tc>
          <w:tcPr>
            <w:tcW w:w="3240" w:type="dxa"/>
            <w:vAlign w:val="bottom"/>
          </w:tcPr>
          <w:p w14:paraId="50C9E99D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C254F4">
              <w:rPr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6D140BCB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890" w:type="dxa"/>
          </w:tcPr>
          <w:p w14:paraId="351549D5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cs/>
              </w:rPr>
            </w:pPr>
          </w:p>
        </w:tc>
        <w:tc>
          <w:tcPr>
            <w:tcW w:w="270" w:type="dxa"/>
          </w:tcPr>
          <w:p w14:paraId="0CBE3731" w14:textId="77777777" w:rsidR="00C575BD" w:rsidRPr="00D30AA4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</w:pPr>
          </w:p>
        </w:tc>
        <w:tc>
          <w:tcPr>
            <w:tcW w:w="1710" w:type="dxa"/>
            <w:vAlign w:val="bottom"/>
          </w:tcPr>
          <w:p w14:paraId="7857F8DC" w14:textId="77777777" w:rsidR="00C575BD" w:rsidRPr="00D30AA4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</w:pPr>
          </w:p>
        </w:tc>
        <w:tc>
          <w:tcPr>
            <w:tcW w:w="270" w:type="dxa"/>
            <w:vAlign w:val="bottom"/>
          </w:tcPr>
          <w:p w14:paraId="61F31A9D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4650DB44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cs/>
              </w:rPr>
            </w:pPr>
          </w:p>
        </w:tc>
        <w:tc>
          <w:tcPr>
            <w:tcW w:w="270" w:type="dxa"/>
            <w:vAlign w:val="bottom"/>
          </w:tcPr>
          <w:p w14:paraId="26F89E90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2AE7D281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  <w:tc>
          <w:tcPr>
            <w:tcW w:w="236" w:type="dxa"/>
            <w:vAlign w:val="bottom"/>
          </w:tcPr>
          <w:p w14:paraId="1A8370B0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3F86D0E7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236" w:type="dxa"/>
            <w:vAlign w:val="bottom"/>
          </w:tcPr>
          <w:p w14:paraId="3208F3E7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1C81B16C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</w:p>
        </w:tc>
      </w:tr>
      <w:tr w:rsidR="00C575BD" w14:paraId="6243AB71" w14:textId="77777777" w:rsidTr="00C575BD">
        <w:tc>
          <w:tcPr>
            <w:tcW w:w="3240" w:type="dxa"/>
            <w:vAlign w:val="bottom"/>
          </w:tcPr>
          <w:p w14:paraId="7150ECA7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cs/>
              </w:rPr>
            </w:pPr>
            <w:r w:rsidRPr="00C254F4">
              <w:rPr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4893C14C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890" w:type="dxa"/>
          </w:tcPr>
          <w:p w14:paraId="676B598C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cs/>
              </w:rPr>
            </w:pPr>
            <w:r>
              <w:t>796.51</w:t>
            </w:r>
          </w:p>
        </w:tc>
        <w:tc>
          <w:tcPr>
            <w:tcW w:w="270" w:type="dxa"/>
          </w:tcPr>
          <w:p w14:paraId="1C574101" w14:textId="77777777" w:rsidR="00C575BD" w:rsidRPr="00D30AA4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</w:pPr>
          </w:p>
        </w:tc>
        <w:tc>
          <w:tcPr>
            <w:tcW w:w="1710" w:type="dxa"/>
            <w:vAlign w:val="bottom"/>
          </w:tcPr>
          <w:p w14:paraId="5A65817A" w14:textId="77777777" w:rsidR="00C575BD" w:rsidRPr="00D30AA4" w:rsidRDefault="00C575BD" w:rsidP="00D1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0325156B" w14:textId="77777777" w:rsidR="00C575BD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40B35328" w14:textId="77777777" w:rsidR="00C575BD" w:rsidRPr="0075644E" w:rsidRDefault="00C575BD" w:rsidP="00D1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cs/>
              </w:rPr>
            </w:pPr>
            <w:r w:rsidRPr="0075644E">
              <w:t>-</w:t>
            </w:r>
          </w:p>
        </w:tc>
        <w:tc>
          <w:tcPr>
            <w:tcW w:w="270" w:type="dxa"/>
            <w:vAlign w:val="bottom"/>
          </w:tcPr>
          <w:p w14:paraId="3A8A0298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350" w:type="dxa"/>
            <w:vAlign w:val="bottom"/>
          </w:tcPr>
          <w:p w14:paraId="5B9262A0" w14:textId="77777777" w:rsidR="00C575BD" w:rsidRPr="0075644E" w:rsidRDefault="00C575BD" w:rsidP="00D14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</w:pPr>
            <w:r w:rsidRPr="0075644E">
              <w:t>-</w:t>
            </w:r>
          </w:p>
        </w:tc>
        <w:tc>
          <w:tcPr>
            <w:tcW w:w="236" w:type="dxa"/>
            <w:vAlign w:val="bottom"/>
          </w:tcPr>
          <w:p w14:paraId="19DE7310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05F0E59D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  <w:r w:rsidRPr="0075644E">
              <w:t>796.51</w:t>
            </w:r>
          </w:p>
        </w:tc>
        <w:tc>
          <w:tcPr>
            <w:tcW w:w="236" w:type="dxa"/>
            <w:vAlign w:val="bottom"/>
          </w:tcPr>
          <w:p w14:paraId="05A55F60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</w:p>
        </w:tc>
        <w:tc>
          <w:tcPr>
            <w:tcW w:w="1204" w:type="dxa"/>
            <w:vAlign w:val="bottom"/>
          </w:tcPr>
          <w:p w14:paraId="3448A737" w14:textId="77777777" w:rsidR="00C575BD" w:rsidRPr="0075644E" w:rsidRDefault="00C575BD" w:rsidP="00C5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</w:pPr>
            <w:r w:rsidRPr="0075644E">
              <w:t>796.51</w:t>
            </w:r>
          </w:p>
        </w:tc>
      </w:tr>
    </w:tbl>
    <w:p w14:paraId="4724EC20" w14:textId="77777777" w:rsidR="00C575BD" w:rsidRDefault="00C575BD" w:rsidP="00ED182F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  <w:sectPr w:rsidR="00C575BD" w:rsidSect="000E683A"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14:paraId="0063B5BD" w14:textId="77777777" w:rsidR="00C575BD" w:rsidRDefault="00C575BD" w:rsidP="00C5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lastRenderedPageBreak/>
        <w:t xml:space="preserve">บริษัทพิจารณามูลค่ายุติธรรมระดับที่ </w:t>
      </w:r>
      <w:r>
        <w:t>2</w:t>
      </w:r>
      <w:r>
        <w:rPr>
          <w:rFonts w:hint="cs"/>
          <w:cs/>
        </w:rPr>
        <w:t xml:space="preserve"> สำหรับหุ้นกู้ที่ซื้อขายนอกตลาดหลักทรัพย์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0C3FBA8D" w14:textId="77777777" w:rsidR="00C575BD" w:rsidRDefault="00C575BD" w:rsidP="00C5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6B4D402C" w14:textId="549DDB6F" w:rsidR="00ED182F" w:rsidRPr="00C575BD" w:rsidRDefault="00C575BD" w:rsidP="00C5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>
        <w:rPr>
          <w:rFonts w:hint="cs"/>
          <w:cs/>
        </w:rPr>
        <w:t xml:space="preserve">มูลค่ายุติธรรมระดับ </w:t>
      </w:r>
      <w:r>
        <w:t xml:space="preserve">3 </w:t>
      </w:r>
      <w:r>
        <w:rPr>
          <w:rFonts w:hint="cs"/>
          <w:cs/>
        </w:rPr>
        <w:t xml:space="preserve">สำหรับเงินลงทุนในตราสารทุนที่วัดมูลค่าด้วยมูลค่ายุติธรรมผ่านกำไรขาดทุนเบ็ดเสร็จอื่นประเมินโดยกรณีการลงทุนใน </w:t>
      </w:r>
      <w:r>
        <w:t xml:space="preserve">Startup </w:t>
      </w:r>
      <w:r>
        <w:rPr>
          <w:rFonts w:hint="cs"/>
          <w:cs/>
        </w:rPr>
        <w:t>อ้างอิงราคาซื้อขายในการระดมทุนครั้งล่าสุด</w:t>
      </w:r>
    </w:p>
    <w:p w14:paraId="78A0EBD2" w14:textId="77777777" w:rsidR="0012048E" w:rsidRPr="0012048E" w:rsidRDefault="0012048E" w:rsidP="00FC7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</w:pPr>
    </w:p>
    <w:p w14:paraId="4E232B95" w14:textId="0ED7629A" w:rsidR="00C575BD" w:rsidRPr="0012048E" w:rsidRDefault="0012048E" w:rsidP="0012048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2048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 </w:t>
      </w:r>
      <w:r w:rsidRPr="0075644E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75644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 </w:t>
      </w:r>
      <w:r w:rsidR="0075644E" w:rsidRPr="0075644E">
        <w:rPr>
          <w:rFonts w:asciiTheme="majorBidi" w:hAnsiTheme="majorBidi" w:cstheme="majorBidi" w:hint="cs"/>
          <w:sz w:val="30"/>
          <w:szCs w:val="30"/>
          <w:cs/>
          <w:lang w:bidi="th-TH"/>
        </w:rPr>
        <w:t>อุบลไบโอ เอทานอล</w:t>
      </w:r>
      <w:r w:rsidRPr="0075644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5644E">
        <w:rPr>
          <w:rFonts w:asciiTheme="majorBidi" w:hAnsiTheme="majorBidi" w:cstheme="majorBidi"/>
          <w:sz w:val="30"/>
          <w:szCs w:val="30"/>
          <w:cs/>
          <w:lang w:bidi="th-TH"/>
        </w:rPr>
        <w:t>จำกัด</w:t>
      </w:r>
      <w:r w:rsidRPr="0075644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5644E" w:rsidRPr="0075644E">
        <w:rPr>
          <w:rFonts w:asciiTheme="majorBidi" w:hAnsiTheme="majorBidi" w:cstheme="majorBidi" w:hint="cs"/>
          <w:sz w:val="30"/>
          <w:szCs w:val="30"/>
          <w:cs/>
          <w:lang w:bidi="th-TH"/>
        </w:rPr>
        <w:t>(มหาชน</w:t>
      </w:r>
      <w:r w:rsidR="0075644E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) </w:t>
      </w:r>
      <w:r w:rsidRPr="0012048E">
        <w:rPr>
          <w:rFonts w:asciiTheme="majorBidi" w:hAnsiTheme="majorBidi" w:cstheme="majorBidi"/>
          <w:sz w:val="30"/>
          <w:szCs w:val="30"/>
          <w:cs/>
          <w:lang w:bidi="th-TH"/>
        </w:rPr>
        <w:t>ได้จดทะเบียนตราสารทุนในตลาดหลักทรัพย์ และมีการซื้อขายอย่างสม่ำเสมอในปัจจุบัน</w:t>
      </w:r>
      <w:r w:rsidRPr="0012048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2048E">
        <w:rPr>
          <w:rFonts w:asciiTheme="majorBidi" w:hAnsiTheme="majorBidi" w:cstheme="majorBidi"/>
          <w:sz w:val="30"/>
          <w:szCs w:val="30"/>
          <w:cs/>
          <w:lang w:bidi="th-TH"/>
        </w:rPr>
        <w:t>เนื่องจากตราสารทุนดังกล่าวมีราคาเสนอซื้อขายในตลาดที่มีสภาพ</w:t>
      </w:r>
      <w:r w:rsidR="0075644E">
        <w:rPr>
          <w:rFonts w:asciiTheme="majorBidi" w:hAnsiTheme="majorBidi" w:cstheme="majorBidi"/>
          <w:sz w:val="30"/>
          <w:szCs w:val="30"/>
          <w:cs/>
          <w:lang w:bidi="th-TH"/>
        </w:rPr>
        <w:t>คล่อง การวัดมูลค่ายุติธรรมจึงจัดประเภทเป็น</w:t>
      </w:r>
      <w:r w:rsidRPr="0012048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ระดับ </w:t>
      </w:r>
      <w:r w:rsidRPr="0012048E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12048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ของลำดับชั้นมูลค่ายุติธรรมในระหว่างปี</w:t>
      </w:r>
    </w:p>
    <w:p w14:paraId="165C0840" w14:textId="77777777" w:rsidR="00C575BD" w:rsidRPr="00D42CA7" w:rsidRDefault="00C575BD" w:rsidP="008A3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b/>
          <w:bCs/>
          <w:cs/>
        </w:rPr>
      </w:pPr>
    </w:p>
    <w:p w14:paraId="07E1C6CF" w14:textId="60C3F605" w:rsidR="007D5445" w:rsidRPr="00D42CA7" w:rsidRDefault="00892F3C" w:rsidP="00343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b/>
          <w:bCs/>
          <w:i/>
          <w:iCs/>
        </w:rPr>
      </w:pPr>
      <w:r w:rsidRPr="00D42CA7">
        <w:rPr>
          <w:rFonts w:asciiTheme="majorBidi" w:hAnsiTheme="majorBidi" w:cstheme="majorBidi"/>
          <w:b/>
          <w:bCs/>
          <w:cs/>
        </w:rPr>
        <w:tab/>
      </w:r>
      <w:r w:rsidR="004762B0" w:rsidRPr="00D42CA7">
        <w:rPr>
          <w:rFonts w:hint="cs"/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591BDB43" w14:textId="77777777" w:rsidR="00922FE2" w:rsidRPr="00D42CA7" w:rsidRDefault="00922FE2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b/>
          <w:bCs/>
          <w:i/>
          <w:iCs/>
          <w:sz w:val="24"/>
          <w:szCs w:val="24"/>
        </w:rPr>
      </w:pPr>
    </w:p>
    <w:p w14:paraId="3137A979" w14:textId="089F8A08" w:rsidR="00922FE2" w:rsidRPr="00D42CA7" w:rsidRDefault="00922FE2" w:rsidP="00922FE2">
      <w:pPr>
        <w:ind w:left="540"/>
        <w:jc w:val="both"/>
        <w:rPr>
          <w:b/>
          <w:bCs/>
          <w:i/>
          <w:iCs/>
        </w:rPr>
      </w:pPr>
      <w:r w:rsidRPr="00D42CA7">
        <w:rPr>
          <w:rFonts w:hint="cs"/>
          <w:b/>
          <w:bCs/>
          <w:i/>
          <w:iCs/>
          <w:cs/>
        </w:rPr>
        <w:t xml:space="preserve">กรอบการบริหารจัดการความเสี่ยง </w:t>
      </w:r>
    </w:p>
    <w:p w14:paraId="3F6D49F1" w14:textId="77777777" w:rsidR="00922FE2" w:rsidRPr="00D42CA7" w:rsidRDefault="00922FE2" w:rsidP="00922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</w:p>
    <w:p w14:paraId="4FB905F4" w14:textId="77777777" w:rsidR="00ED182F" w:rsidRPr="0080549D" w:rsidRDefault="00ED182F" w:rsidP="00ED182F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  <w:r w:rsidRPr="0080549D">
        <w:rPr>
          <w:rFonts w:asciiTheme="majorBidi" w:hAnsiTheme="majorBidi" w:cstheme="majorBidi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14:paraId="082631AB" w14:textId="77777777" w:rsidR="00ED182F" w:rsidRPr="0080549D" w:rsidRDefault="00ED182F" w:rsidP="00ED182F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</w:p>
    <w:p w14:paraId="3C4C204C" w14:textId="66D2887B" w:rsidR="00ED182F" w:rsidRPr="0080549D" w:rsidRDefault="00ED182F" w:rsidP="00ED182F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="Angsana New"/>
          <w:cs/>
        </w:rPr>
      </w:pPr>
      <w:r w:rsidRPr="0080549D">
        <w:rPr>
          <w:rFonts w:asciiTheme="majorBidi" w:hAnsiTheme="majorBidi" w:cstheme="majorBidi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5CAC67A" w14:textId="77777777" w:rsidR="00F30DF3" w:rsidRPr="00F30DF3" w:rsidRDefault="00F30DF3" w:rsidP="00ED182F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highlight w:val="yellow"/>
          <w:cs/>
        </w:rPr>
      </w:pPr>
    </w:p>
    <w:p w14:paraId="77B87270" w14:textId="77777777" w:rsidR="00ED182F" w:rsidRPr="0052779A" w:rsidRDefault="00ED182F" w:rsidP="00ED182F">
      <w:pPr>
        <w:spacing w:line="240" w:lineRule="auto"/>
        <w:ind w:left="540" w:right="-7"/>
        <w:jc w:val="thaiDistribute"/>
      </w:pPr>
      <w:r w:rsidRPr="0052779A">
        <w:rPr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52779A">
        <w:t xml:space="preserve"> </w:t>
      </w:r>
      <w:r w:rsidRPr="0052779A">
        <w:rPr>
          <w:cs/>
        </w:rPr>
        <w:t>คณะกรรมการบริษัทจัดตั้งคณะกรรมการบริหารความเสี่ยง</w:t>
      </w:r>
      <w:r w:rsidRPr="0052779A">
        <w:rPr>
          <w:rFonts w:hint="cs"/>
          <w:cs/>
        </w:rPr>
        <w:t>และบรรษัทภิบาล</w:t>
      </w:r>
      <w:r w:rsidRPr="0052779A">
        <w:rPr>
          <w:cs/>
        </w:rPr>
        <w:t>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</w:t>
      </w:r>
      <w:r w:rsidRPr="0052779A">
        <w:rPr>
          <w:rFonts w:hint="cs"/>
          <w:cs/>
        </w:rPr>
        <w:t>และบรรษัทภิบาล</w:t>
      </w:r>
      <w:r w:rsidRPr="0052779A">
        <w:rPr>
          <w:cs/>
        </w:rPr>
        <w:t>จะรายงานการดำเนินการดังกล่าวต่อคณะกรรมการบริษัทอย่างสม่ำเสมอ</w:t>
      </w:r>
    </w:p>
    <w:p w14:paraId="7A0B25C6" w14:textId="646A0335" w:rsidR="00FC7D3E" w:rsidRDefault="00FC7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sz w:val="22"/>
          <w:szCs w:val="22"/>
          <w:highlight w:val="yellow"/>
        </w:rPr>
      </w:pPr>
      <w:r>
        <w:rPr>
          <w:highlight w:val="yellow"/>
        </w:rPr>
        <w:br w:type="page"/>
      </w:r>
    </w:p>
    <w:p w14:paraId="18B51D22" w14:textId="334BC4EF" w:rsidR="00ED182F" w:rsidRDefault="00ED182F" w:rsidP="00ED182F">
      <w:pPr>
        <w:spacing w:line="240" w:lineRule="auto"/>
        <w:ind w:left="540" w:right="-7"/>
        <w:jc w:val="thaiDistribute"/>
      </w:pPr>
      <w:r w:rsidRPr="0052779A">
        <w:rPr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52779A">
        <w:t xml:space="preserve">  </w:t>
      </w:r>
      <w:r w:rsidRPr="0052779A">
        <w:rPr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6E4089D" w14:textId="77777777" w:rsidR="00160426" w:rsidRPr="009F6733" w:rsidRDefault="00160426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22"/>
          <w:szCs w:val="22"/>
        </w:rPr>
      </w:pPr>
    </w:p>
    <w:p w14:paraId="152B2E6D" w14:textId="569093DE" w:rsidR="009E45D4" w:rsidRPr="009F6733" w:rsidRDefault="004762B0" w:rsidP="00922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i/>
          <w:iCs/>
          <w:color w:val="0000FF"/>
          <w:sz w:val="22"/>
          <w:szCs w:val="22"/>
        </w:rPr>
      </w:pPr>
      <w:r w:rsidRPr="00D42CA7">
        <w:rPr>
          <w:rFonts w:asciiTheme="majorBidi" w:hAnsiTheme="majorBidi" w:cstheme="majorBidi"/>
          <w:b/>
          <w:bCs/>
          <w:i/>
          <w:iCs/>
          <w:cs/>
        </w:rPr>
        <w:t>การบริหารจัดการทุน</w:t>
      </w:r>
      <w:r w:rsidR="00922FE2" w:rsidRPr="00D42CA7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D42CA7">
        <w:rPr>
          <w:rFonts w:asciiTheme="majorBidi" w:hAnsiTheme="majorBidi" w:cstheme="majorBidi"/>
          <w:b/>
          <w:bCs/>
          <w:i/>
          <w:iCs/>
          <w:cs/>
        </w:rPr>
        <w:br/>
      </w:r>
    </w:p>
    <w:p w14:paraId="19A62159" w14:textId="2495A07D" w:rsidR="00817CC9" w:rsidRPr="00D42CA7" w:rsidRDefault="00ED182F" w:rsidP="00ED182F">
      <w:pPr>
        <w:tabs>
          <w:tab w:val="left" w:pos="360"/>
        </w:tabs>
        <w:spacing w:line="240" w:lineRule="auto"/>
        <w:ind w:left="540" w:right="-25"/>
        <w:jc w:val="thaiDistribute"/>
      </w:pPr>
      <w:r w:rsidRPr="00D42CA7">
        <w:rPr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FD654E">
        <w:rPr>
          <w:rFonts w:hint="cs"/>
          <w:cs/>
        </w:rPr>
        <w:t>อย่างสม่ำเสมอ</w:t>
      </w:r>
      <w:r w:rsidRPr="00D42CA7">
        <w:rPr>
          <w:cs/>
        </w:rPr>
        <w:t xml:space="preserve">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737D740" w14:textId="3279ADA0" w:rsidR="00B34EC1" w:rsidRPr="009F6733" w:rsidRDefault="006C25EF" w:rsidP="002A00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  <w:r w:rsidRPr="009F6733">
        <w:rPr>
          <w:rFonts w:asciiTheme="majorBidi" w:hAnsiTheme="majorBidi" w:cstheme="majorBidi"/>
          <w:b/>
          <w:bCs/>
          <w:i/>
          <w:iCs/>
          <w:sz w:val="22"/>
          <w:szCs w:val="22"/>
        </w:rPr>
        <w:tab/>
      </w:r>
      <w:r w:rsidRPr="009F6733">
        <w:rPr>
          <w:rFonts w:asciiTheme="majorBidi" w:hAnsiTheme="majorBidi" w:cstheme="majorBidi"/>
          <w:b/>
          <w:bCs/>
          <w:i/>
          <w:iCs/>
          <w:sz w:val="22"/>
          <w:szCs w:val="22"/>
        </w:rPr>
        <w:tab/>
      </w:r>
    </w:p>
    <w:p w14:paraId="2B854130" w14:textId="1F7E9FD0" w:rsidR="00922FE2" w:rsidRPr="00D42CA7" w:rsidRDefault="00922FE2" w:rsidP="00922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</w:pPr>
      <w:r w:rsidRPr="00D42CA7">
        <w:rPr>
          <w:rFonts w:hint="cs"/>
          <w:b/>
          <w:bCs/>
          <w:i/>
          <w:iCs/>
          <w:cs/>
        </w:rPr>
        <w:t>ความเสี่ยงด้านเครดิต</w:t>
      </w:r>
      <w:r w:rsidRPr="00D42CA7">
        <w:rPr>
          <w:rFonts w:hint="cs"/>
          <w:b/>
          <w:bCs/>
          <w:cs/>
        </w:rPr>
        <w:t xml:space="preserve"> </w:t>
      </w:r>
    </w:p>
    <w:p w14:paraId="3EDD460D" w14:textId="49D529A1" w:rsidR="00F30DF3" w:rsidRDefault="00F30DF3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70422473" w14:textId="77777777" w:rsidR="00ED182F" w:rsidRPr="00D42CA7" w:rsidRDefault="00ED182F" w:rsidP="00ED182F">
      <w:pPr>
        <w:tabs>
          <w:tab w:val="left" w:pos="540"/>
        </w:tabs>
        <w:spacing w:line="240" w:lineRule="auto"/>
        <w:ind w:left="547"/>
        <w:rPr>
          <w:i/>
          <w:iCs/>
        </w:rPr>
      </w:pPr>
      <w:r w:rsidRPr="00D42CA7">
        <w:rPr>
          <w:i/>
          <w:iCs/>
          <w:cs/>
        </w:rPr>
        <w:t>ลูกหนี้การค้า</w:t>
      </w:r>
    </w:p>
    <w:p w14:paraId="347D39F4" w14:textId="77777777" w:rsidR="00ED182F" w:rsidRPr="009F6733" w:rsidRDefault="00ED182F" w:rsidP="00ED182F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b/>
          <w:bCs/>
          <w:i/>
          <w:iCs/>
        </w:rPr>
      </w:pPr>
    </w:p>
    <w:p w14:paraId="432507F4" w14:textId="432D13C1" w:rsidR="00ED182F" w:rsidRDefault="00ED182F" w:rsidP="00ED182F">
      <w:pPr>
        <w:tabs>
          <w:tab w:val="left" w:pos="540"/>
        </w:tabs>
        <w:spacing w:line="240" w:lineRule="auto"/>
        <w:ind w:left="547"/>
        <w:jc w:val="thaiDistribute"/>
        <w:rPr>
          <w:cs/>
        </w:rPr>
      </w:pPr>
      <w:r w:rsidRPr="00D42CA7">
        <w:rPr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Pr="00D42CA7">
        <w:t xml:space="preserve"> </w:t>
      </w:r>
      <w:r w:rsidRPr="00D42CA7">
        <w:rPr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D42CA7">
        <w:rPr>
          <w:rFonts w:hint="cs"/>
          <w:cs/>
        </w:rPr>
        <w:t xml:space="preserve"> </w:t>
      </w:r>
    </w:p>
    <w:p w14:paraId="21EBE0A9" w14:textId="77777777" w:rsidR="00334936" w:rsidRPr="009F6733" w:rsidRDefault="00334936" w:rsidP="00ED182F">
      <w:pPr>
        <w:tabs>
          <w:tab w:val="left" w:pos="540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7EAEEBF6" w14:textId="5BBD5AEE" w:rsidR="00ED182F" w:rsidRPr="00D42CA7" w:rsidRDefault="00ED182F" w:rsidP="00ED182F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D42CA7">
        <w:rPr>
          <w:cs/>
        </w:rPr>
        <w:t>ฝ่ายบริหารได้กำหนดนโยบายทางด้านสินเชื่อเพื่อควบคุมความเสี่ยงทางด้าน</w:t>
      </w:r>
      <w:r w:rsidRPr="00D42CA7">
        <w:rPr>
          <w:rFonts w:hint="cs"/>
          <w:cs/>
        </w:rPr>
        <w:t>เครดิต</w:t>
      </w:r>
      <w:r w:rsidRPr="00D42CA7">
        <w:rPr>
          <w:cs/>
        </w:rPr>
        <w:t>โดยสม่ำเสมอ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Pr="00D42CA7">
        <w:rPr>
          <w:rFonts w:hint="cs"/>
          <w:cs/>
        </w:rPr>
        <w:t xml:space="preserve"> </w:t>
      </w:r>
      <w:r w:rsidRPr="00D42CA7">
        <w:rPr>
          <w:cs/>
        </w:rPr>
        <w:t>ๆ</w:t>
      </w:r>
      <w:r w:rsidRPr="00D42CA7">
        <w:t xml:space="preserve"> </w:t>
      </w:r>
      <w:r w:rsidRPr="00D42CA7">
        <w:rPr>
          <w:rFonts w:hint="cs"/>
          <w:cs/>
        </w:rPr>
        <w:t>รวมถึงพิจารณาประสบการณ์ของการสูญเสียด้านเครดิตที่เกิดขึ้นจริง</w:t>
      </w:r>
      <w:r w:rsidRPr="00D42CA7">
        <w:t xml:space="preserve"> 3</w:t>
      </w:r>
      <w:r w:rsidRPr="00D42CA7">
        <w:rPr>
          <w:rFonts w:hint="cs"/>
          <w:cs/>
        </w:rPr>
        <w:t xml:space="preserve"> ปีย้อนหลัง </w:t>
      </w:r>
      <w:r w:rsidRPr="00D42CA7">
        <w:rPr>
          <w:rFonts w:asciiTheme="majorBidi" w:hAnsiTheme="majorBidi" w:cstheme="majorBidi" w:hint="cs"/>
          <w:cs/>
        </w:rPr>
        <w:t>สภาวะเศรษฐกิจในปัจจุบันและมุมมอง</w:t>
      </w:r>
      <w:r w:rsidRPr="00D42CA7">
        <w:rPr>
          <w:rFonts w:hint="cs"/>
          <w:cs/>
        </w:rPr>
        <w:t>ของกลุ่มบริษัทที่มีต่อ</w:t>
      </w:r>
      <w:r w:rsidRPr="00D42CA7">
        <w:rPr>
          <w:rFonts w:asciiTheme="majorBidi" w:hAnsiTheme="majorBidi" w:cstheme="majorBidi" w:hint="cs"/>
          <w:cs/>
        </w:rPr>
        <w:t>สภาวะเศรษฐกิจตลอดอายุที่คาดการณ์ไว้ของลูกหนี้</w:t>
      </w:r>
      <w:r w:rsidRPr="00D42CA7">
        <w:rPr>
          <w:rFonts w:hint="cs"/>
          <w:b/>
          <w:bCs/>
          <w:color w:val="3333FF"/>
          <w:cs/>
        </w:rPr>
        <w:t xml:space="preserve"> </w:t>
      </w:r>
      <w:r w:rsidRPr="00D42CA7">
        <w:rPr>
          <w:cs/>
        </w:rPr>
        <w:t>ณ วันที่รายงาน</w:t>
      </w:r>
      <w:r w:rsidRPr="00D42CA7">
        <w:t xml:space="preserve"> </w:t>
      </w:r>
      <w:r w:rsidRPr="00D42CA7">
        <w:rPr>
          <w:cs/>
        </w:rPr>
        <w:t>ไม่พบว่ามีความเสี่ยงจากสินเชื่อที่เป็นสาระสำคัญ</w:t>
      </w:r>
      <w:r w:rsidRPr="00D42CA7">
        <w:rPr>
          <w:rFonts w:hint="cs"/>
          <w:cs/>
        </w:rPr>
        <w:t>และ</w:t>
      </w:r>
      <w:r w:rsidRPr="00D42CA7">
        <w:rPr>
          <w:rFonts w:asciiTheme="majorBidi" w:hAnsiTheme="majorBidi" w:cstheme="majorBidi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14:paraId="6E9C9672" w14:textId="77777777" w:rsidR="00ED182F" w:rsidRPr="009A181F" w:rsidRDefault="00ED182F" w:rsidP="00ED182F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79F31C8" w14:textId="62666B6D" w:rsidR="00ED182F" w:rsidRDefault="00ED182F" w:rsidP="00ED182F">
      <w:pPr>
        <w:tabs>
          <w:tab w:val="left" w:pos="540"/>
        </w:tabs>
        <w:spacing w:line="240" w:lineRule="auto"/>
        <w:ind w:left="547"/>
        <w:jc w:val="thaiDistribute"/>
      </w:pPr>
      <w:r w:rsidRPr="00D42CA7">
        <w:rPr>
          <w:cs/>
        </w:rPr>
        <w:t>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เปิดเผยใน</w:t>
      </w:r>
      <w:r w:rsidRPr="00FC7D3E">
        <w:rPr>
          <w:cs/>
        </w:rPr>
        <w:t>หมายเหตุ</w:t>
      </w:r>
      <w:r w:rsidR="009A181F" w:rsidRPr="00FC7D3E">
        <w:rPr>
          <w:rFonts w:hint="cs"/>
          <w:cs/>
        </w:rPr>
        <w:t>ข้อ</w:t>
      </w:r>
      <w:r w:rsidRPr="00FC7D3E">
        <w:rPr>
          <w:cs/>
        </w:rPr>
        <w:t xml:space="preserve"> </w:t>
      </w:r>
      <w:r w:rsidR="00FC7D3E" w:rsidRPr="00FC7D3E">
        <w:t>6</w:t>
      </w:r>
    </w:p>
    <w:p w14:paraId="65084B7F" w14:textId="0E341449" w:rsidR="00FC7D3E" w:rsidRDefault="00FC7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1459168" w14:textId="77777777" w:rsidR="00ED182F" w:rsidRPr="00D42CA7" w:rsidRDefault="00ED182F" w:rsidP="00ED182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D42CA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เงินสดและรายการเทียบเท่าเงินสด และอนุพันธ์</w:t>
      </w:r>
      <w:r w:rsidRPr="00D42CA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74E8351E" w14:textId="77777777" w:rsidR="00ED182F" w:rsidRPr="00B473DA" w:rsidRDefault="00ED182F" w:rsidP="00ED182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0"/>
          <w:lang w:val="en-US"/>
        </w:rPr>
      </w:pPr>
    </w:p>
    <w:p w14:paraId="762E2C20" w14:textId="5EC0E947" w:rsidR="007F479D" w:rsidRDefault="00F30DF3" w:rsidP="00BE6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lang w:val="en-GB"/>
        </w:rPr>
      </w:pPr>
      <w:r w:rsidRPr="00F30DF3">
        <w:rPr>
          <w:rFonts w:asciiTheme="majorBidi" w:hAnsiTheme="majorBidi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>
        <w:rPr>
          <w:rFonts w:asciiTheme="majorBidi" w:hAnsiTheme="majorBidi"/>
          <w:lang w:val="en-GB"/>
        </w:rPr>
        <w:t xml:space="preserve"> </w:t>
      </w:r>
      <w:r w:rsidRPr="00F30DF3">
        <w:rPr>
          <w:rFonts w:asciiTheme="majorBidi" w:hAnsiTheme="majorBidi"/>
          <w:cs/>
          <w:lang w:val="en-GB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9A73563" w14:textId="77777777" w:rsidR="00F30DF3" w:rsidRPr="009A181F" w:rsidRDefault="00F30DF3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b/>
          <w:bCs/>
          <w:i/>
          <w:iCs/>
          <w:sz w:val="20"/>
          <w:szCs w:val="20"/>
        </w:rPr>
      </w:pPr>
    </w:p>
    <w:p w14:paraId="16672053" w14:textId="46531DF4" w:rsidR="00616CB3" w:rsidRPr="00D42CA7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b/>
          <w:bCs/>
          <w:i/>
          <w:iCs/>
        </w:rPr>
      </w:pPr>
      <w:r w:rsidRPr="00520A66">
        <w:rPr>
          <w:rFonts w:hint="cs"/>
          <w:b/>
          <w:bCs/>
          <w:i/>
          <w:iCs/>
          <w:cs/>
        </w:rPr>
        <w:t>ความเสี่ยงจากสภาพคล่อง</w:t>
      </w:r>
    </w:p>
    <w:p w14:paraId="0D4FC2BB" w14:textId="77777777" w:rsidR="00616CB3" w:rsidRPr="009A181F" w:rsidRDefault="00616CB3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sz w:val="20"/>
          <w:szCs w:val="20"/>
        </w:rPr>
      </w:pPr>
    </w:p>
    <w:p w14:paraId="346D85D6" w14:textId="052E2E82" w:rsidR="00ED182F" w:rsidRPr="00D42CA7" w:rsidRDefault="00ED182F" w:rsidP="00ED182F">
      <w:pPr>
        <w:tabs>
          <w:tab w:val="left" w:pos="540"/>
        </w:tabs>
        <w:spacing w:line="240" w:lineRule="auto"/>
        <w:ind w:left="547"/>
        <w:jc w:val="thaiDistribute"/>
      </w:pPr>
      <w:r w:rsidRPr="00D42CA7">
        <w:rPr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ของกระแสเงินสด</w:t>
      </w:r>
    </w:p>
    <w:p w14:paraId="68B43876" w14:textId="77777777" w:rsidR="00ED182F" w:rsidRPr="009A181F" w:rsidRDefault="00ED182F" w:rsidP="00ED182F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</w:rPr>
      </w:pPr>
    </w:p>
    <w:p w14:paraId="64E6E46A" w14:textId="1E40E39C" w:rsidR="00ED182F" w:rsidRDefault="00ED182F" w:rsidP="00ED182F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D42CA7">
        <w:rPr>
          <w:rFonts w:ascii="Angsana New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42CA7">
        <w:rPr>
          <w:rFonts w:ascii="Angsana New" w:hAnsi="Angsana New"/>
          <w:sz w:val="30"/>
          <w:szCs w:val="30"/>
        </w:rPr>
        <w:t xml:space="preserve"> </w:t>
      </w:r>
      <w:r w:rsidRPr="00D42CA7">
        <w:rPr>
          <w:rFonts w:ascii="Angsana New" w:hAnsi="Angsana New"/>
          <w:sz w:val="30"/>
          <w:szCs w:val="30"/>
          <w:cs/>
        </w:rPr>
        <w:t>ณ วันที่รายงาน</w:t>
      </w:r>
      <w:r w:rsidRPr="00D42CA7">
        <w:rPr>
          <w:rFonts w:ascii="Angsana New" w:hAnsi="Angsana New"/>
          <w:sz w:val="30"/>
          <w:szCs w:val="30"/>
        </w:rPr>
        <w:t xml:space="preserve"> </w:t>
      </w:r>
      <w:r w:rsidRPr="00D42CA7">
        <w:rPr>
          <w:rFonts w:ascii="Angsana New" w:hAnsi="Angsana New"/>
          <w:sz w:val="30"/>
          <w:szCs w:val="30"/>
          <w:cs/>
        </w:rPr>
        <w:t>โดย</w:t>
      </w:r>
      <w:r w:rsidR="00F30DF3">
        <w:rPr>
          <w:rFonts w:ascii="Angsana New" w:hAnsi="Angsana New" w:hint="cs"/>
          <w:sz w:val="30"/>
          <w:szCs w:val="30"/>
          <w:cs/>
        </w:rPr>
        <w:t>แสดง</w:t>
      </w:r>
      <w:r w:rsidRPr="00D42CA7">
        <w:rPr>
          <w:rFonts w:ascii="Angsana New" w:hAnsi="Angsana New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23511FCA" w14:textId="77777777" w:rsidR="002A007E" w:rsidRPr="009A181F" w:rsidRDefault="002A007E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2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3"/>
        <w:gridCol w:w="1169"/>
        <w:gridCol w:w="273"/>
        <w:gridCol w:w="1167"/>
        <w:gridCol w:w="236"/>
        <w:gridCol w:w="1204"/>
        <w:gridCol w:w="259"/>
        <w:gridCol w:w="1091"/>
        <w:gridCol w:w="241"/>
        <w:gridCol w:w="1019"/>
      </w:tblGrid>
      <w:tr w:rsidR="006D764B" w:rsidRPr="000356C4" w14:paraId="563729FC" w14:textId="77777777" w:rsidTr="00FC7D3E">
        <w:trPr>
          <w:trHeight w:val="338"/>
        </w:trPr>
        <w:tc>
          <w:tcPr>
            <w:tcW w:w="2703" w:type="dxa"/>
            <w:hideMark/>
          </w:tcPr>
          <w:p w14:paraId="2C49DB7D" w14:textId="227DDC32" w:rsidR="006D764B" w:rsidRPr="000356C4" w:rsidRDefault="006D764B" w:rsidP="00AF41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59" w:type="dxa"/>
            <w:gridSpan w:val="9"/>
          </w:tcPr>
          <w:p w14:paraId="28761CAF" w14:textId="3CA6D574" w:rsidR="006D764B" w:rsidRPr="000356C4" w:rsidRDefault="006D764B" w:rsidP="00AF41B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D764B" w:rsidRPr="000356C4" w14:paraId="62E0CE5C" w14:textId="77777777" w:rsidTr="00FC7D3E">
        <w:trPr>
          <w:trHeight w:val="338"/>
        </w:trPr>
        <w:tc>
          <w:tcPr>
            <w:tcW w:w="2703" w:type="dxa"/>
            <w:hideMark/>
          </w:tcPr>
          <w:p w14:paraId="1D527C2B" w14:textId="0A7AC255" w:rsidR="006D764B" w:rsidRPr="000356C4" w:rsidRDefault="006D764B" w:rsidP="00AF41B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00724C60" w14:textId="77777777" w:rsidR="006D764B" w:rsidRPr="000356C4" w:rsidRDefault="006D764B" w:rsidP="00AF41B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</w:tcPr>
          <w:p w14:paraId="3BE8AEAE" w14:textId="77777777" w:rsidR="006D764B" w:rsidRPr="000356C4" w:rsidRDefault="006D764B" w:rsidP="00AF41B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7" w:type="dxa"/>
            <w:gridSpan w:val="7"/>
          </w:tcPr>
          <w:p w14:paraId="68821EB4" w14:textId="33135981" w:rsidR="006D764B" w:rsidRPr="000356C4" w:rsidRDefault="006D764B" w:rsidP="00AF41B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B0301A" w:rsidRPr="000356C4" w14:paraId="673627C3" w14:textId="77777777" w:rsidTr="00FC7D3E">
        <w:trPr>
          <w:trHeight w:val="677"/>
        </w:trPr>
        <w:tc>
          <w:tcPr>
            <w:tcW w:w="2703" w:type="dxa"/>
            <w:vAlign w:val="bottom"/>
            <w:hideMark/>
          </w:tcPr>
          <w:p w14:paraId="655979A2" w14:textId="707E2E38" w:rsidR="00B0301A" w:rsidRPr="000356C4" w:rsidRDefault="00B0301A" w:rsidP="00AF41B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0356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0356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0356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594DE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69" w:type="dxa"/>
            <w:vAlign w:val="bottom"/>
            <w:hideMark/>
          </w:tcPr>
          <w:p w14:paraId="349C305E" w14:textId="77777777" w:rsidR="00B0301A" w:rsidRPr="000356C4" w:rsidRDefault="00B0301A" w:rsidP="00AF41B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6F84AEE" w14:textId="77777777" w:rsidR="00B0301A" w:rsidRPr="000356C4" w:rsidRDefault="00B0301A" w:rsidP="00AF41BA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3" w:type="dxa"/>
          </w:tcPr>
          <w:p w14:paraId="5E5F82EC" w14:textId="77777777" w:rsidR="00B0301A" w:rsidRPr="000356C4" w:rsidRDefault="00B0301A" w:rsidP="00AF41B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  <w:hideMark/>
          </w:tcPr>
          <w:p w14:paraId="112E783F" w14:textId="77777777" w:rsidR="00B0301A" w:rsidRPr="000356C4" w:rsidRDefault="00B0301A" w:rsidP="00AF41BA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0356C4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3EC7BA91" w14:textId="77777777" w:rsidR="00B0301A" w:rsidRPr="000356C4" w:rsidRDefault="00B0301A" w:rsidP="00AF41B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68BC0C8C" w14:textId="088D0D44" w:rsidR="00B0301A" w:rsidRPr="000356C4" w:rsidRDefault="00B0301A" w:rsidP="00AF41BA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 1</w:t>
            </w:r>
            <w:r w:rsidRPr="000356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0356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0356C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59" w:type="dxa"/>
            <w:vAlign w:val="bottom"/>
          </w:tcPr>
          <w:p w14:paraId="113A50C5" w14:textId="77777777" w:rsidR="00B0301A" w:rsidRPr="000356C4" w:rsidRDefault="00B0301A" w:rsidP="00AF41B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  <w:hideMark/>
          </w:tcPr>
          <w:p w14:paraId="05395D5A" w14:textId="77777777" w:rsidR="00B0301A" w:rsidRPr="000356C4" w:rsidRDefault="00B0301A" w:rsidP="00AF41BA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0356C4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4BEF9A0" w14:textId="77777777" w:rsidR="00B0301A" w:rsidRPr="000356C4" w:rsidRDefault="00B0301A" w:rsidP="00AF41B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  <w:hideMark/>
          </w:tcPr>
          <w:p w14:paraId="2D7B1DE2" w14:textId="23417AF8" w:rsidR="00B0301A" w:rsidRPr="000356C4" w:rsidRDefault="00B0301A" w:rsidP="00AF41B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0301A" w:rsidRPr="000356C4" w14:paraId="3B72842E" w14:textId="77777777" w:rsidTr="00FC7D3E">
        <w:trPr>
          <w:trHeight w:val="323"/>
        </w:trPr>
        <w:tc>
          <w:tcPr>
            <w:tcW w:w="2703" w:type="dxa"/>
          </w:tcPr>
          <w:p w14:paraId="23A05AAE" w14:textId="77777777" w:rsidR="00B0301A" w:rsidRPr="000356C4" w:rsidRDefault="00B0301A" w:rsidP="00AF41BA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9" w:type="dxa"/>
            <w:gridSpan w:val="9"/>
            <w:hideMark/>
          </w:tcPr>
          <w:p w14:paraId="59C37BD5" w14:textId="41176EBC" w:rsidR="00B0301A" w:rsidRPr="000356C4" w:rsidRDefault="00B0301A" w:rsidP="00AF41B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356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B0301A" w:rsidRPr="000356C4" w14:paraId="07EEEFD9" w14:textId="77777777" w:rsidTr="00FC7D3E">
        <w:trPr>
          <w:trHeight w:val="354"/>
        </w:trPr>
        <w:tc>
          <w:tcPr>
            <w:tcW w:w="2703" w:type="dxa"/>
            <w:hideMark/>
          </w:tcPr>
          <w:p w14:paraId="33459E78" w14:textId="77777777" w:rsidR="00B0301A" w:rsidRPr="000356C4" w:rsidRDefault="00B0301A" w:rsidP="00AF41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0356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</w:tcPr>
          <w:p w14:paraId="10DD3F8F" w14:textId="77777777" w:rsidR="00B0301A" w:rsidRPr="000356C4" w:rsidRDefault="00B0301A" w:rsidP="00AF41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</w:tcPr>
          <w:p w14:paraId="12DBFBE3" w14:textId="77777777" w:rsidR="00B0301A" w:rsidRPr="000356C4" w:rsidRDefault="00B0301A" w:rsidP="00AF41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</w:tcPr>
          <w:p w14:paraId="1C5AEA04" w14:textId="77777777" w:rsidR="00B0301A" w:rsidRPr="000356C4" w:rsidRDefault="00B0301A" w:rsidP="00AF41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6D057EB" w14:textId="77777777" w:rsidR="00B0301A" w:rsidRPr="000356C4" w:rsidRDefault="00B0301A" w:rsidP="00AF41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57D84E94" w14:textId="77777777" w:rsidR="00B0301A" w:rsidRPr="000356C4" w:rsidRDefault="00B0301A" w:rsidP="00AF41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204B7549" w14:textId="77777777" w:rsidR="00B0301A" w:rsidRPr="000356C4" w:rsidRDefault="00B0301A" w:rsidP="00AF41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</w:tcPr>
          <w:p w14:paraId="09DF2C1E" w14:textId="77777777" w:rsidR="00B0301A" w:rsidRPr="000356C4" w:rsidRDefault="00B0301A" w:rsidP="00AF41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1AC3006" w14:textId="77777777" w:rsidR="00B0301A" w:rsidRPr="000356C4" w:rsidRDefault="00B0301A" w:rsidP="00AF41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</w:tcPr>
          <w:p w14:paraId="55BB27B3" w14:textId="5A1406BE" w:rsidR="00B0301A" w:rsidRPr="000356C4" w:rsidRDefault="00B0301A" w:rsidP="00AF41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0301A" w:rsidRPr="000356C4" w14:paraId="3D851217" w14:textId="77777777" w:rsidTr="00FC7D3E">
        <w:trPr>
          <w:trHeight w:val="338"/>
        </w:trPr>
        <w:tc>
          <w:tcPr>
            <w:tcW w:w="2703" w:type="dxa"/>
            <w:hideMark/>
          </w:tcPr>
          <w:p w14:paraId="2D6C6670" w14:textId="77777777" w:rsidR="00B0301A" w:rsidRPr="000356C4" w:rsidRDefault="00B0301A" w:rsidP="00AF41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0356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</w:tcPr>
          <w:p w14:paraId="32A29C4C" w14:textId="10ACB3BA" w:rsidR="00B0301A" w:rsidRPr="000356C4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716.</w:t>
            </w:r>
            <w:r w:rsidR="00B473DA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73" w:type="dxa"/>
          </w:tcPr>
          <w:p w14:paraId="2352DFA3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D5A2364" w14:textId="5ABD4F37" w:rsidR="00B0301A" w:rsidRPr="000356C4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716.</w:t>
            </w:r>
            <w:r w:rsidR="00B473DA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36" w:type="dxa"/>
          </w:tcPr>
          <w:p w14:paraId="460C8F7D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7644BBA" w14:textId="18F1E6AB" w:rsidR="00B0301A" w:rsidRPr="000356C4" w:rsidRDefault="00520A66" w:rsidP="00AF41BA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6DB9F03D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114253EB" w14:textId="512E28BB" w:rsidR="00B0301A" w:rsidRPr="000356C4" w:rsidRDefault="00520A66" w:rsidP="00AF41B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89A064F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</w:tcPr>
          <w:p w14:paraId="07F0D76C" w14:textId="340A8501" w:rsidR="00B0301A" w:rsidRPr="000356C4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716.</w:t>
            </w:r>
            <w:r w:rsidR="00B473DA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0D0E0B" w:rsidRPr="000356C4" w14:paraId="1BB68313" w14:textId="77777777" w:rsidTr="00FC7D3E">
        <w:trPr>
          <w:trHeight w:val="338"/>
        </w:trPr>
        <w:tc>
          <w:tcPr>
            <w:tcW w:w="2703" w:type="dxa"/>
          </w:tcPr>
          <w:p w14:paraId="3BC5FCEB" w14:textId="4B6F3F6E" w:rsidR="000D0E0B" w:rsidRPr="000356C4" w:rsidRDefault="000D0E0B" w:rsidP="00AF41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169" w:type="dxa"/>
          </w:tcPr>
          <w:p w14:paraId="3584A168" w14:textId="7A860358" w:rsidR="000D0E0B" w:rsidRPr="000356C4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755.31</w:t>
            </w:r>
          </w:p>
        </w:tc>
        <w:tc>
          <w:tcPr>
            <w:tcW w:w="273" w:type="dxa"/>
          </w:tcPr>
          <w:p w14:paraId="3C30EB0C" w14:textId="77777777" w:rsidR="000D0E0B" w:rsidRPr="000356C4" w:rsidRDefault="000D0E0B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3BB60426" w14:textId="534C87E1" w:rsidR="000D0E0B" w:rsidRPr="00CC32E5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32E5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="00CC32E5" w:rsidRPr="00CC32E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C32E5">
              <w:rPr>
                <w:rFonts w:asciiTheme="majorBidi" w:hAnsiTheme="majorBidi" w:cstheme="majorBidi"/>
                <w:sz w:val="26"/>
                <w:szCs w:val="26"/>
              </w:rPr>
              <w:t>.3</w:t>
            </w:r>
            <w:r w:rsidR="00CC32E5" w:rsidRPr="00CC32E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50CA0902" w14:textId="77777777" w:rsidR="000D0E0B" w:rsidRPr="00CC32E5" w:rsidRDefault="000D0E0B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1C87E72" w14:textId="34DA10C0" w:rsidR="000D0E0B" w:rsidRPr="00CC32E5" w:rsidRDefault="00B473DA" w:rsidP="00AF41BA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32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33A7CAC2" w14:textId="77777777" w:rsidR="000D0E0B" w:rsidRPr="00CC32E5" w:rsidRDefault="000D0E0B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471A4B51" w14:textId="6E17D5DA" w:rsidR="000D0E0B" w:rsidRPr="00CC32E5" w:rsidRDefault="00520A66" w:rsidP="00AF41BA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32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6C85045" w14:textId="77777777" w:rsidR="000D0E0B" w:rsidRPr="00CC32E5" w:rsidRDefault="000D0E0B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</w:tcPr>
          <w:p w14:paraId="5DBC4BD8" w14:textId="32DF7FD7" w:rsidR="000D0E0B" w:rsidRPr="00CC32E5" w:rsidRDefault="00CC32E5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C32E5">
              <w:rPr>
                <w:rFonts w:asciiTheme="majorBidi" w:hAnsiTheme="majorBidi" w:cstheme="majorBidi"/>
                <w:sz w:val="26"/>
                <w:szCs w:val="26"/>
              </w:rPr>
              <w:t>757.39</w:t>
            </w:r>
          </w:p>
        </w:tc>
      </w:tr>
      <w:tr w:rsidR="00B0301A" w:rsidRPr="000356C4" w14:paraId="7E17D29D" w14:textId="77777777" w:rsidTr="00FC7D3E">
        <w:trPr>
          <w:trHeight w:val="338"/>
        </w:trPr>
        <w:tc>
          <w:tcPr>
            <w:tcW w:w="2703" w:type="dxa"/>
            <w:hideMark/>
          </w:tcPr>
          <w:p w14:paraId="04EEB654" w14:textId="67FAC065" w:rsidR="00B0301A" w:rsidRPr="000356C4" w:rsidRDefault="00B0301A" w:rsidP="00AF41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</w:t>
            </w:r>
            <w:r w:rsidR="0008680D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69" w:type="dxa"/>
          </w:tcPr>
          <w:p w14:paraId="54D556E8" w14:textId="15B53C9B" w:rsidR="00B0301A" w:rsidRPr="000356C4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2,277.41</w:t>
            </w:r>
          </w:p>
        </w:tc>
        <w:tc>
          <w:tcPr>
            <w:tcW w:w="273" w:type="dxa"/>
          </w:tcPr>
          <w:p w14:paraId="1773EA6F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54F56A3B" w14:textId="01844269" w:rsidR="00B0301A" w:rsidRPr="00927F41" w:rsidRDefault="00267749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638</w:t>
            </w:r>
            <w:r w:rsidR="00B473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236" w:type="dxa"/>
          </w:tcPr>
          <w:p w14:paraId="65F94554" w14:textId="77777777" w:rsidR="00B0301A" w:rsidRPr="00927F41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9A36CD6" w14:textId="1EBCB271" w:rsidR="00B0301A" w:rsidRPr="00927F41" w:rsidRDefault="00B473D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267749">
              <w:rPr>
                <w:rFonts w:asciiTheme="majorBidi" w:hAnsiTheme="majorBidi" w:cstheme="majorBidi"/>
                <w:sz w:val="26"/>
                <w:szCs w:val="26"/>
              </w:rPr>
              <w:t>561</w:t>
            </w:r>
            <w:r w:rsidR="00A96F04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67749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59" w:type="dxa"/>
          </w:tcPr>
          <w:p w14:paraId="7D9314C5" w14:textId="77777777" w:rsidR="00B0301A" w:rsidRPr="00927F41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0E90D144" w14:textId="1CAA2990" w:rsidR="00B0301A" w:rsidRPr="00927F41" w:rsidRDefault="00B473D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26774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67749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41" w:type="dxa"/>
          </w:tcPr>
          <w:p w14:paraId="64B8CF61" w14:textId="77777777" w:rsidR="00B0301A" w:rsidRPr="00927F41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</w:tcPr>
          <w:p w14:paraId="20F8A67D" w14:textId="672F0097" w:rsidR="00B0301A" w:rsidRPr="00927F41" w:rsidRDefault="002754F4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267749">
              <w:rPr>
                <w:rFonts w:asciiTheme="majorBidi" w:hAnsiTheme="majorBidi" w:cstheme="majorBidi"/>
                <w:sz w:val="26"/>
                <w:szCs w:val="26"/>
              </w:rPr>
              <w:t>396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267749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520A66" w:rsidRPr="000356C4" w14:paraId="6F2DB6CA" w14:textId="77777777" w:rsidTr="00FC7D3E">
        <w:trPr>
          <w:trHeight w:val="338"/>
        </w:trPr>
        <w:tc>
          <w:tcPr>
            <w:tcW w:w="2703" w:type="dxa"/>
          </w:tcPr>
          <w:p w14:paraId="502A3E34" w14:textId="4166CA4C" w:rsidR="00520A66" w:rsidRPr="000356C4" w:rsidRDefault="00520A66" w:rsidP="00AF41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9" w:type="dxa"/>
          </w:tcPr>
          <w:p w14:paraId="7FA13A50" w14:textId="3A8CBBFD" w:rsidR="00520A66" w:rsidRPr="000356C4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1,298.22</w:t>
            </w:r>
          </w:p>
        </w:tc>
        <w:tc>
          <w:tcPr>
            <w:tcW w:w="273" w:type="dxa"/>
          </w:tcPr>
          <w:p w14:paraId="6746FEB4" w14:textId="77777777" w:rsidR="00520A66" w:rsidRPr="000356C4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29A6321C" w14:textId="39BDCFFA" w:rsidR="00520A66" w:rsidRPr="00927F41" w:rsidRDefault="000E2379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="00B473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36" w:type="dxa"/>
          </w:tcPr>
          <w:p w14:paraId="67DD132B" w14:textId="77777777" w:rsidR="00520A66" w:rsidRPr="00927F41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7353EE6" w14:textId="733D1785" w:rsidR="00520A66" w:rsidRPr="00927F41" w:rsidRDefault="00267749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="00B473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E2379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59" w:type="dxa"/>
          </w:tcPr>
          <w:p w14:paraId="40BAD512" w14:textId="77777777" w:rsidR="00520A66" w:rsidRPr="00927F41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</w:tcPr>
          <w:p w14:paraId="5A8CF35F" w14:textId="2F140E66" w:rsidR="00520A66" w:rsidRPr="00927F41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C616990" w14:textId="77777777" w:rsidR="00520A66" w:rsidRPr="00927F41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</w:tcPr>
          <w:p w14:paraId="701BA249" w14:textId="7A8184F6" w:rsidR="00520A66" w:rsidRPr="00927F41" w:rsidRDefault="00B473D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0E2379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E2379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B0301A" w:rsidRPr="000356C4" w14:paraId="0D42B35F" w14:textId="77777777" w:rsidTr="00FC7D3E">
        <w:trPr>
          <w:trHeight w:val="122"/>
        </w:trPr>
        <w:tc>
          <w:tcPr>
            <w:tcW w:w="2703" w:type="dxa"/>
            <w:hideMark/>
          </w:tcPr>
          <w:p w14:paraId="72F7BCA1" w14:textId="77777777" w:rsidR="00B0301A" w:rsidRPr="000356C4" w:rsidRDefault="00B0301A" w:rsidP="00AF41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vAlign w:val="bottom"/>
          </w:tcPr>
          <w:p w14:paraId="250C6666" w14:textId="63902154" w:rsidR="00B0301A" w:rsidRPr="000356C4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401.41</w:t>
            </w:r>
          </w:p>
        </w:tc>
        <w:tc>
          <w:tcPr>
            <w:tcW w:w="273" w:type="dxa"/>
            <w:vAlign w:val="bottom"/>
          </w:tcPr>
          <w:p w14:paraId="67C11EE9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vAlign w:val="bottom"/>
          </w:tcPr>
          <w:p w14:paraId="76CBB1E6" w14:textId="16DB71CC" w:rsidR="00B0301A" w:rsidRPr="00B53EE6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27.78</w:t>
            </w:r>
          </w:p>
        </w:tc>
        <w:tc>
          <w:tcPr>
            <w:tcW w:w="236" w:type="dxa"/>
            <w:vAlign w:val="bottom"/>
          </w:tcPr>
          <w:p w14:paraId="7F74BBE9" w14:textId="77777777" w:rsidR="00B0301A" w:rsidRPr="00B53EE6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A2EF53A" w14:textId="5AAE7F44" w:rsidR="00B0301A" w:rsidRPr="00B53EE6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443.45</w:t>
            </w:r>
          </w:p>
        </w:tc>
        <w:tc>
          <w:tcPr>
            <w:tcW w:w="259" w:type="dxa"/>
            <w:vAlign w:val="bottom"/>
          </w:tcPr>
          <w:p w14:paraId="368273A2" w14:textId="77777777" w:rsidR="00B0301A" w:rsidRPr="00B53EE6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vAlign w:val="bottom"/>
          </w:tcPr>
          <w:p w14:paraId="459AE538" w14:textId="381ACA6B" w:rsidR="00B0301A" w:rsidRPr="00B53EE6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6.74</w:t>
            </w:r>
          </w:p>
        </w:tc>
        <w:tc>
          <w:tcPr>
            <w:tcW w:w="241" w:type="dxa"/>
            <w:vAlign w:val="bottom"/>
          </w:tcPr>
          <w:p w14:paraId="6258673D" w14:textId="77777777" w:rsidR="00B0301A" w:rsidRPr="00B53EE6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747D7D74" w14:textId="3CC807F9" w:rsidR="00B0301A" w:rsidRPr="00B53EE6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477.97</w:t>
            </w:r>
          </w:p>
        </w:tc>
      </w:tr>
      <w:tr w:rsidR="00B0301A" w:rsidRPr="000356C4" w14:paraId="3D5D5A0D" w14:textId="77777777" w:rsidTr="00FC7D3E">
        <w:trPr>
          <w:trHeight w:val="338"/>
        </w:trPr>
        <w:tc>
          <w:tcPr>
            <w:tcW w:w="2703" w:type="dxa"/>
          </w:tcPr>
          <w:p w14:paraId="17BD1323" w14:textId="77777777" w:rsidR="00B0301A" w:rsidRPr="000356C4" w:rsidRDefault="00B0301A" w:rsidP="00AF41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93D4FF" w14:textId="7CEBAF29" w:rsidR="00B0301A" w:rsidRPr="000356C4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5,448.</w:t>
            </w:r>
            <w:r w:rsidR="00B473D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73" w:type="dxa"/>
          </w:tcPr>
          <w:p w14:paraId="015F05B8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B1778" w14:textId="62873938" w:rsidR="00B0301A" w:rsidRPr="00CC32E5" w:rsidRDefault="00B473D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CC32E5"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682</w:t>
            </w:r>
            <w:r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.3</w:t>
            </w:r>
            <w:r w:rsidR="00CC32E5"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68703634" w14:textId="77777777" w:rsidR="00B0301A" w:rsidRPr="00CC32E5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BB4EA8" w14:textId="1415339D" w:rsidR="00B0301A" w:rsidRPr="00CC32E5" w:rsidRDefault="00520A66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7162BB"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840</w:t>
            </w:r>
            <w:r w:rsidR="002754F4"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7162BB"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59" w:type="dxa"/>
          </w:tcPr>
          <w:p w14:paraId="2BC538C2" w14:textId="77777777" w:rsidR="00B0301A" w:rsidRPr="00CC32E5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1F2705" w14:textId="1DFC01A1" w:rsidR="00B0301A" w:rsidRPr="00CC32E5" w:rsidRDefault="00B473D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677B36"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.4</w:t>
            </w:r>
            <w:r w:rsidR="00677B36"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241" w:type="dxa"/>
          </w:tcPr>
          <w:p w14:paraId="6E28BBA9" w14:textId="77777777" w:rsidR="00B0301A" w:rsidRPr="00CC32E5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44239" w14:textId="5DB23EF6" w:rsidR="00B0301A" w:rsidRPr="00CC32E5" w:rsidRDefault="008D1039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</w:t>
            </w:r>
            <w:r w:rsidR="00CC32E5"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2754F4"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27.</w:t>
            </w:r>
            <w:r w:rsidR="00CC32E5"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2754F4" w:rsidRPr="00CC32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  <w:tr w:rsidR="00B0301A" w:rsidRPr="000356C4" w14:paraId="6626015E" w14:textId="77777777" w:rsidTr="00FC7D3E">
        <w:trPr>
          <w:trHeight w:val="292"/>
        </w:trPr>
        <w:tc>
          <w:tcPr>
            <w:tcW w:w="2703" w:type="dxa"/>
          </w:tcPr>
          <w:p w14:paraId="41547A4A" w14:textId="77777777" w:rsidR="00B0301A" w:rsidRPr="000356C4" w:rsidRDefault="00B0301A" w:rsidP="00AF41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</w:tcPr>
          <w:p w14:paraId="60E4535B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</w:tcPr>
          <w:p w14:paraId="325EA82B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  <w:left w:val="nil"/>
              <w:right w:val="nil"/>
            </w:tcBorders>
          </w:tcPr>
          <w:p w14:paraId="746658DA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56B9E3B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</w:tcPr>
          <w:p w14:paraId="46FC5262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58F152EA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tcBorders>
              <w:top w:val="double" w:sz="4" w:space="0" w:color="auto"/>
              <w:left w:val="nil"/>
              <w:right w:val="nil"/>
            </w:tcBorders>
          </w:tcPr>
          <w:p w14:paraId="3D06C8A1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84B985D" w14:textId="77777777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</w:tcPr>
          <w:p w14:paraId="1720F364" w14:textId="1FA592FF" w:rsidR="00B0301A" w:rsidRPr="000356C4" w:rsidRDefault="00B0301A" w:rsidP="00AF41B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00973AD" w14:textId="77777777" w:rsidR="00FC7D3E" w:rsidRDefault="00FC7D3E">
      <w:r>
        <w:br w:type="page"/>
      </w:r>
    </w:p>
    <w:tbl>
      <w:tblPr>
        <w:tblStyle w:val="TableGrid"/>
        <w:tblW w:w="921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1083"/>
        <w:gridCol w:w="273"/>
        <w:gridCol w:w="1143"/>
        <w:gridCol w:w="360"/>
        <w:gridCol w:w="1104"/>
        <w:gridCol w:w="259"/>
        <w:gridCol w:w="1095"/>
        <w:gridCol w:w="236"/>
        <w:gridCol w:w="1048"/>
      </w:tblGrid>
      <w:tr w:rsidR="006D764B" w:rsidRPr="000356C4" w14:paraId="67FDF422" w14:textId="77777777" w:rsidTr="00FC7D3E">
        <w:trPr>
          <w:trHeight w:val="338"/>
        </w:trPr>
        <w:tc>
          <w:tcPr>
            <w:tcW w:w="2615" w:type="dxa"/>
            <w:hideMark/>
          </w:tcPr>
          <w:p w14:paraId="6AF66072" w14:textId="77777777" w:rsidR="006D764B" w:rsidRPr="000356C4" w:rsidRDefault="006D764B" w:rsidP="00B33D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01" w:type="dxa"/>
            <w:gridSpan w:val="9"/>
          </w:tcPr>
          <w:p w14:paraId="08DED780" w14:textId="5684A690" w:rsidR="006D764B" w:rsidRPr="000356C4" w:rsidRDefault="006D764B" w:rsidP="00B33D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56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6D764B" w:rsidRPr="000356C4" w14:paraId="360FE97E" w14:textId="77777777" w:rsidTr="00FC7D3E">
        <w:trPr>
          <w:trHeight w:val="338"/>
        </w:trPr>
        <w:tc>
          <w:tcPr>
            <w:tcW w:w="2615" w:type="dxa"/>
            <w:hideMark/>
          </w:tcPr>
          <w:p w14:paraId="148BA3C1" w14:textId="77777777" w:rsidR="006D764B" w:rsidRPr="000356C4" w:rsidRDefault="006D764B" w:rsidP="00B33D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4C15F010" w14:textId="77777777" w:rsidR="006D764B" w:rsidRPr="000356C4" w:rsidRDefault="006D764B" w:rsidP="00B33D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</w:tcPr>
          <w:p w14:paraId="00A78490" w14:textId="77777777" w:rsidR="006D764B" w:rsidRPr="000356C4" w:rsidRDefault="006D764B" w:rsidP="00B33D2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5" w:type="dxa"/>
            <w:gridSpan w:val="7"/>
          </w:tcPr>
          <w:p w14:paraId="35952742" w14:textId="77777777" w:rsidR="006D764B" w:rsidRPr="000356C4" w:rsidRDefault="006D764B" w:rsidP="00B33D2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25167C" w:rsidRPr="000356C4" w14:paraId="21BF0222" w14:textId="77777777" w:rsidTr="00FC7D3E">
        <w:trPr>
          <w:trHeight w:val="677"/>
        </w:trPr>
        <w:tc>
          <w:tcPr>
            <w:tcW w:w="2615" w:type="dxa"/>
            <w:vAlign w:val="bottom"/>
            <w:hideMark/>
          </w:tcPr>
          <w:p w14:paraId="1B7D55E6" w14:textId="2C1A72D4" w:rsidR="0025167C" w:rsidRPr="000356C4" w:rsidRDefault="0025167C" w:rsidP="00B33D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0356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0356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0356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F30DF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4</w:t>
            </w:r>
          </w:p>
        </w:tc>
        <w:tc>
          <w:tcPr>
            <w:tcW w:w="1083" w:type="dxa"/>
            <w:vAlign w:val="bottom"/>
            <w:hideMark/>
          </w:tcPr>
          <w:p w14:paraId="32552B34" w14:textId="77777777" w:rsidR="0025167C" w:rsidRPr="000356C4" w:rsidRDefault="0025167C" w:rsidP="00B33D2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08672AC8" w14:textId="77777777" w:rsidR="0025167C" w:rsidRPr="000356C4" w:rsidRDefault="0025167C" w:rsidP="00B33D2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3" w:type="dxa"/>
          </w:tcPr>
          <w:p w14:paraId="78E0F9AB" w14:textId="77777777" w:rsidR="0025167C" w:rsidRPr="000356C4" w:rsidRDefault="0025167C" w:rsidP="00B33D2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  <w:hideMark/>
          </w:tcPr>
          <w:p w14:paraId="69D70C1B" w14:textId="77777777" w:rsidR="0025167C" w:rsidRPr="000356C4" w:rsidRDefault="0025167C" w:rsidP="00B33D2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0356C4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360" w:type="dxa"/>
          </w:tcPr>
          <w:p w14:paraId="79F852BA" w14:textId="77777777" w:rsidR="0025167C" w:rsidRPr="000356C4" w:rsidRDefault="0025167C" w:rsidP="00B33D2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  <w:hideMark/>
          </w:tcPr>
          <w:p w14:paraId="468AB17D" w14:textId="77777777" w:rsidR="0025167C" w:rsidRPr="000356C4" w:rsidRDefault="0025167C" w:rsidP="00B33D2F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 1</w:t>
            </w:r>
            <w:r w:rsidRPr="000356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0356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0356C4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59" w:type="dxa"/>
            <w:vAlign w:val="bottom"/>
          </w:tcPr>
          <w:p w14:paraId="51C7F56E" w14:textId="77777777" w:rsidR="0025167C" w:rsidRPr="000356C4" w:rsidRDefault="0025167C" w:rsidP="00B33D2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  <w:hideMark/>
          </w:tcPr>
          <w:p w14:paraId="7F1F61D0" w14:textId="77777777" w:rsidR="0025167C" w:rsidRPr="000356C4" w:rsidRDefault="0025167C" w:rsidP="00B33D2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0356C4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1F85522" w14:textId="77777777" w:rsidR="0025167C" w:rsidRPr="000356C4" w:rsidRDefault="0025167C" w:rsidP="00B33D2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  <w:hideMark/>
          </w:tcPr>
          <w:p w14:paraId="399B9C11" w14:textId="77777777" w:rsidR="0025167C" w:rsidRPr="000356C4" w:rsidRDefault="0025167C" w:rsidP="00B33D2F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5167C" w:rsidRPr="000356C4" w14:paraId="13154AB2" w14:textId="77777777" w:rsidTr="00FC7D3E">
        <w:trPr>
          <w:trHeight w:val="323"/>
        </w:trPr>
        <w:tc>
          <w:tcPr>
            <w:tcW w:w="2615" w:type="dxa"/>
          </w:tcPr>
          <w:p w14:paraId="37C1908B" w14:textId="77777777" w:rsidR="0025167C" w:rsidRPr="000356C4" w:rsidRDefault="0025167C" w:rsidP="00B33D2F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1" w:type="dxa"/>
            <w:gridSpan w:val="9"/>
            <w:hideMark/>
          </w:tcPr>
          <w:p w14:paraId="17D2F532" w14:textId="3B23CD1D" w:rsidR="0025167C" w:rsidRPr="000356C4" w:rsidRDefault="0025167C" w:rsidP="00B33D2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356C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25167C" w:rsidRPr="000356C4" w14:paraId="705C19E3" w14:textId="77777777" w:rsidTr="00FC7D3E">
        <w:trPr>
          <w:trHeight w:val="354"/>
        </w:trPr>
        <w:tc>
          <w:tcPr>
            <w:tcW w:w="2615" w:type="dxa"/>
            <w:hideMark/>
          </w:tcPr>
          <w:p w14:paraId="32DF45BD" w14:textId="77777777" w:rsidR="0025167C" w:rsidRPr="000356C4" w:rsidRDefault="0025167C" w:rsidP="00B33D2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0356C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</w:tcPr>
          <w:p w14:paraId="3A832A8B" w14:textId="77777777" w:rsidR="0025167C" w:rsidRPr="000356C4" w:rsidRDefault="0025167C" w:rsidP="00B33D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</w:tcPr>
          <w:p w14:paraId="5503E9E4" w14:textId="77777777" w:rsidR="0025167C" w:rsidRPr="000356C4" w:rsidRDefault="0025167C" w:rsidP="00B33D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</w:tcPr>
          <w:p w14:paraId="1230B00A" w14:textId="77777777" w:rsidR="0025167C" w:rsidRPr="000356C4" w:rsidRDefault="0025167C" w:rsidP="00B33D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70DE2BCC" w14:textId="77777777" w:rsidR="0025167C" w:rsidRPr="000356C4" w:rsidRDefault="0025167C" w:rsidP="00B33D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16432BD8" w14:textId="77777777" w:rsidR="0025167C" w:rsidRPr="000356C4" w:rsidRDefault="0025167C" w:rsidP="00B33D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29F5C554" w14:textId="77777777" w:rsidR="0025167C" w:rsidRPr="000356C4" w:rsidRDefault="0025167C" w:rsidP="00B33D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</w:tcPr>
          <w:p w14:paraId="549FE269" w14:textId="77777777" w:rsidR="0025167C" w:rsidRPr="000356C4" w:rsidRDefault="0025167C" w:rsidP="00B33D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BDA725" w14:textId="77777777" w:rsidR="0025167C" w:rsidRPr="000356C4" w:rsidRDefault="0025167C" w:rsidP="00B33D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</w:tcPr>
          <w:p w14:paraId="46E59398" w14:textId="77777777" w:rsidR="0025167C" w:rsidRPr="000356C4" w:rsidRDefault="0025167C" w:rsidP="00B33D2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5167C" w:rsidRPr="000356C4" w14:paraId="7A3F62B9" w14:textId="77777777" w:rsidTr="00FC7D3E">
        <w:trPr>
          <w:trHeight w:val="338"/>
        </w:trPr>
        <w:tc>
          <w:tcPr>
            <w:tcW w:w="2615" w:type="dxa"/>
            <w:hideMark/>
          </w:tcPr>
          <w:p w14:paraId="66947F8A" w14:textId="77777777" w:rsidR="0025167C" w:rsidRPr="000356C4" w:rsidRDefault="0025167C" w:rsidP="006D76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0356C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</w:tcPr>
          <w:p w14:paraId="69EDAEDE" w14:textId="548882D1" w:rsidR="0025167C" w:rsidRPr="006D764B" w:rsidRDefault="00650D2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0.19</w:t>
            </w:r>
          </w:p>
        </w:tc>
        <w:tc>
          <w:tcPr>
            <w:tcW w:w="273" w:type="dxa"/>
          </w:tcPr>
          <w:p w14:paraId="5E5A5D67" w14:textId="77777777" w:rsidR="0025167C" w:rsidRPr="006D764B" w:rsidRDefault="0025167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BBE21B1" w14:textId="1AEA1418" w:rsidR="0025167C" w:rsidRPr="006D764B" w:rsidRDefault="00650D2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0.19</w:t>
            </w:r>
          </w:p>
        </w:tc>
        <w:tc>
          <w:tcPr>
            <w:tcW w:w="360" w:type="dxa"/>
          </w:tcPr>
          <w:p w14:paraId="581F6502" w14:textId="77777777" w:rsidR="0025167C" w:rsidRPr="006D764B" w:rsidRDefault="0025167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772D22C" w14:textId="61CA6A4D" w:rsidR="0025167C" w:rsidRPr="006D764B" w:rsidRDefault="00650D2C" w:rsidP="006D764B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1AF5B0A9" w14:textId="77777777" w:rsidR="0025167C" w:rsidRPr="006D764B" w:rsidRDefault="0025167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5E871298" w14:textId="7B2D3055" w:rsidR="0025167C" w:rsidRPr="006D764B" w:rsidRDefault="00650D2C" w:rsidP="006D764B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E12AD4" w14:textId="77777777" w:rsidR="0025167C" w:rsidRPr="000356C4" w:rsidRDefault="0025167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61B1BA27" w14:textId="24683388" w:rsidR="0025167C" w:rsidRPr="006D764B" w:rsidRDefault="00650D2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0.19</w:t>
            </w:r>
          </w:p>
        </w:tc>
      </w:tr>
      <w:tr w:rsidR="000E2379" w:rsidRPr="000356C4" w14:paraId="6C3D5FE4" w14:textId="77777777" w:rsidTr="00FC7D3E">
        <w:trPr>
          <w:trHeight w:val="338"/>
        </w:trPr>
        <w:tc>
          <w:tcPr>
            <w:tcW w:w="2615" w:type="dxa"/>
          </w:tcPr>
          <w:p w14:paraId="2695969E" w14:textId="7A41DCBC" w:rsidR="000E2379" w:rsidRPr="000356C4" w:rsidRDefault="000E2379" w:rsidP="000E237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3" w:type="dxa"/>
          </w:tcPr>
          <w:p w14:paraId="53BFE76A" w14:textId="32B7DB01" w:rsidR="000E2379" w:rsidRPr="006D764B" w:rsidRDefault="000E2379" w:rsidP="000E23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1,298.22</w:t>
            </w:r>
          </w:p>
        </w:tc>
        <w:tc>
          <w:tcPr>
            <w:tcW w:w="273" w:type="dxa"/>
          </w:tcPr>
          <w:p w14:paraId="041DBA4F" w14:textId="77777777" w:rsidR="000E2379" w:rsidRPr="006D764B" w:rsidRDefault="000E2379" w:rsidP="000E23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0381124A" w14:textId="30D4128C" w:rsidR="000E2379" w:rsidRPr="003473AA" w:rsidRDefault="000E2379" w:rsidP="000E23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542.74</w:t>
            </w:r>
          </w:p>
        </w:tc>
        <w:tc>
          <w:tcPr>
            <w:tcW w:w="360" w:type="dxa"/>
          </w:tcPr>
          <w:p w14:paraId="09A74D18" w14:textId="77777777" w:rsidR="000E2379" w:rsidRPr="003473AA" w:rsidRDefault="000E2379" w:rsidP="000E23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2454BA3" w14:textId="52766209" w:rsidR="000E2379" w:rsidRPr="003473AA" w:rsidRDefault="000E2379" w:rsidP="000E23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835.88</w:t>
            </w:r>
          </w:p>
        </w:tc>
        <w:tc>
          <w:tcPr>
            <w:tcW w:w="259" w:type="dxa"/>
          </w:tcPr>
          <w:p w14:paraId="677395B6" w14:textId="77777777" w:rsidR="000E2379" w:rsidRPr="003473AA" w:rsidRDefault="000E2379" w:rsidP="000E23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58435DBA" w14:textId="4CE4EAAE" w:rsidR="000E2379" w:rsidRPr="003473AA" w:rsidRDefault="000E2379" w:rsidP="000E23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6F9704" w14:textId="77777777" w:rsidR="000E2379" w:rsidRPr="003473AA" w:rsidRDefault="000E2379" w:rsidP="000E23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40C1F769" w14:textId="38A49774" w:rsidR="000E2379" w:rsidRPr="003473AA" w:rsidRDefault="000E2379" w:rsidP="000E237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1,378.61</w:t>
            </w:r>
          </w:p>
        </w:tc>
      </w:tr>
      <w:tr w:rsidR="0025167C" w:rsidRPr="000356C4" w14:paraId="1D1D28CD" w14:textId="77777777" w:rsidTr="00FC7D3E">
        <w:trPr>
          <w:trHeight w:val="122"/>
        </w:trPr>
        <w:tc>
          <w:tcPr>
            <w:tcW w:w="2615" w:type="dxa"/>
            <w:hideMark/>
          </w:tcPr>
          <w:p w14:paraId="22351980" w14:textId="77777777" w:rsidR="0025167C" w:rsidRPr="000356C4" w:rsidRDefault="0025167C" w:rsidP="006D76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0356C4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3" w:type="dxa"/>
            <w:vAlign w:val="bottom"/>
          </w:tcPr>
          <w:p w14:paraId="6A2018D7" w14:textId="41BC16CC" w:rsidR="0025167C" w:rsidRPr="006D764B" w:rsidRDefault="00650D2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15.42</w:t>
            </w:r>
          </w:p>
        </w:tc>
        <w:tc>
          <w:tcPr>
            <w:tcW w:w="273" w:type="dxa"/>
            <w:vAlign w:val="bottom"/>
          </w:tcPr>
          <w:p w14:paraId="6C65EC09" w14:textId="77777777" w:rsidR="0025167C" w:rsidRPr="006D764B" w:rsidRDefault="0025167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D1CFFBF" w14:textId="3AD174B9" w:rsidR="0025167C" w:rsidRPr="003473AA" w:rsidRDefault="00650D2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2.40</w:t>
            </w:r>
          </w:p>
        </w:tc>
        <w:tc>
          <w:tcPr>
            <w:tcW w:w="360" w:type="dxa"/>
            <w:vAlign w:val="bottom"/>
          </w:tcPr>
          <w:p w14:paraId="7C8BFA34" w14:textId="77777777" w:rsidR="0025167C" w:rsidRPr="003473AA" w:rsidRDefault="0025167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210AA975" w14:textId="4E030F1D" w:rsidR="0025167C" w:rsidRPr="003473AA" w:rsidRDefault="00650D2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10.01</w:t>
            </w:r>
          </w:p>
        </w:tc>
        <w:tc>
          <w:tcPr>
            <w:tcW w:w="259" w:type="dxa"/>
            <w:vAlign w:val="bottom"/>
          </w:tcPr>
          <w:p w14:paraId="3113BE0E" w14:textId="77777777" w:rsidR="0025167C" w:rsidRPr="003473AA" w:rsidRDefault="0025167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5D6EDCAD" w14:textId="2119AE11" w:rsidR="0025167C" w:rsidRPr="003473AA" w:rsidRDefault="00650D2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5.27</w:t>
            </w:r>
          </w:p>
        </w:tc>
        <w:tc>
          <w:tcPr>
            <w:tcW w:w="236" w:type="dxa"/>
            <w:vAlign w:val="bottom"/>
          </w:tcPr>
          <w:p w14:paraId="0114BE88" w14:textId="77777777" w:rsidR="0025167C" w:rsidRPr="003473AA" w:rsidRDefault="0025167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1757C494" w14:textId="5AFAAB6A" w:rsidR="0025167C" w:rsidRPr="003473AA" w:rsidRDefault="00650D2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17.68</w:t>
            </w:r>
          </w:p>
        </w:tc>
      </w:tr>
      <w:tr w:rsidR="0025167C" w:rsidRPr="000356C4" w14:paraId="199A71EA" w14:textId="77777777" w:rsidTr="00FC7D3E">
        <w:trPr>
          <w:trHeight w:val="338"/>
        </w:trPr>
        <w:tc>
          <w:tcPr>
            <w:tcW w:w="2615" w:type="dxa"/>
          </w:tcPr>
          <w:p w14:paraId="02B2FB72" w14:textId="77777777" w:rsidR="0025167C" w:rsidRPr="000356C4" w:rsidRDefault="0025167C" w:rsidP="006D76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4F605" w14:textId="5523BC28" w:rsidR="0025167C" w:rsidRPr="006D764B" w:rsidRDefault="00650D2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1,313.83</w:t>
            </w:r>
          </w:p>
        </w:tc>
        <w:tc>
          <w:tcPr>
            <w:tcW w:w="273" w:type="dxa"/>
          </w:tcPr>
          <w:p w14:paraId="673EDABC" w14:textId="77777777" w:rsidR="0025167C" w:rsidRPr="006D764B" w:rsidRDefault="0025167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5A42A0" w14:textId="2CB08CC6" w:rsidR="0025167C" w:rsidRPr="003473AA" w:rsidRDefault="000E2379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545</w:t>
            </w:r>
            <w:r w:rsidR="00650D2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360" w:type="dxa"/>
          </w:tcPr>
          <w:p w14:paraId="2EBAD648" w14:textId="77777777" w:rsidR="0025167C" w:rsidRPr="003473AA" w:rsidRDefault="0025167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B6032" w14:textId="749F3E58" w:rsidR="0025167C" w:rsidRPr="003473AA" w:rsidRDefault="000E2379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845</w:t>
            </w:r>
            <w:r w:rsidR="00AE5E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259" w:type="dxa"/>
          </w:tcPr>
          <w:p w14:paraId="3F66486A" w14:textId="77777777" w:rsidR="0025167C" w:rsidRPr="003473AA" w:rsidRDefault="0025167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4D3B6" w14:textId="48911F7A" w:rsidR="0025167C" w:rsidRPr="003473AA" w:rsidRDefault="00650D2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5.27</w:t>
            </w:r>
          </w:p>
        </w:tc>
        <w:tc>
          <w:tcPr>
            <w:tcW w:w="236" w:type="dxa"/>
          </w:tcPr>
          <w:p w14:paraId="386AD8B7" w14:textId="77777777" w:rsidR="0025167C" w:rsidRPr="003473AA" w:rsidRDefault="0025167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47C697" w14:textId="48430F99" w:rsidR="0025167C" w:rsidRPr="003473AA" w:rsidRDefault="00650D2C" w:rsidP="006D76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AE5E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0E23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  <w:r w:rsidR="00AE5E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0E23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</w:p>
        </w:tc>
      </w:tr>
    </w:tbl>
    <w:p w14:paraId="386A8105" w14:textId="77777777" w:rsidR="002A007E" w:rsidRPr="00BF1313" w:rsidRDefault="002A007E" w:rsidP="002A007E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BF1313">
        <w:rPr>
          <w:rFonts w:asciiTheme="majorBidi" w:hAnsiTheme="majorBidi" w:cstheme="majorBidi"/>
          <w:sz w:val="2"/>
          <w:szCs w:val="2"/>
          <w:cs/>
        </w:rPr>
        <w:t>ณ</w:t>
      </w:r>
    </w:p>
    <w:p w14:paraId="5A9873AB" w14:textId="77777777" w:rsidR="00A257B0" w:rsidRPr="00324531" w:rsidRDefault="00A257B0" w:rsidP="00401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37F0FEC4" w14:textId="77777777" w:rsidR="00A257B0" w:rsidRPr="00C74B1E" w:rsidRDefault="00A257B0" w:rsidP="00A257B0">
      <w:pPr>
        <w:spacing w:line="240" w:lineRule="auto"/>
        <w:ind w:left="540"/>
        <w:rPr>
          <w:b/>
          <w:bCs/>
          <w:i/>
          <w:iCs/>
        </w:rPr>
      </w:pPr>
      <w:r w:rsidRPr="00C74B1E">
        <w:rPr>
          <w:b/>
          <w:bCs/>
          <w:i/>
          <w:iCs/>
          <w:cs/>
        </w:rPr>
        <w:t>ความเสี่ยงด้านตลาด</w:t>
      </w:r>
    </w:p>
    <w:p w14:paraId="336A66FE" w14:textId="0F657821" w:rsidR="00A257B0" w:rsidRPr="00324531" w:rsidRDefault="00A257B0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2BE55BE" w14:textId="6594A848" w:rsidR="00F30DF3" w:rsidRPr="00F30DF3" w:rsidRDefault="00F30DF3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F30DF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30DF3">
        <w:rPr>
          <w:rFonts w:ascii="Angsana New" w:hAnsi="Angsana New"/>
          <w:sz w:val="30"/>
          <w:szCs w:val="30"/>
          <w:cs/>
        </w:rPr>
        <w:t xml:space="preserve"> 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707AAEE1" w14:textId="77777777" w:rsidR="00F30DF3" w:rsidRPr="00324531" w:rsidRDefault="00F30DF3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3FDE42F" w14:textId="77777777" w:rsidR="00A257B0" w:rsidRDefault="00A257B0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C74B1E">
        <w:rPr>
          <w:rFonts w:ascii="Angsana New" w:hAnsi="Angsana New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0E27A49C" w14:textId="77777777" w:rsidR="00A257B0" w:rsidRPr="00324531" w:rsidRDefault="00A257B0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21E2BDBB" w14:textId="2F70B5A3" w:rsidR="00A257B0" w:rsidRDefault="00A257B0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D42CA7">
        <w:rPr>
          <w:rFonts w:ascii="Angsana New" w:hAnsi="Angsana New" w:hint="cs"/>
          <w:sz w:val="30"/>
          <w:szCs w:val="30"/>
          <w:cs/>
        </w:rPr>
        <w:t>สกุลเงินหลักที่กลุ่มบริษัทใช้ในการประกอบธุรกิจคือเงินบาท อย่างไรก็ดี ในบางครั้ง กลุ่มบริษัทอาจมีการขายสินค้าหรือสั่งซื้อ</w:t>
      </w:r>
      <w:r w:rsidR="00F30DF3">
        <w:rPr>
          <w:rFonts w:ascii="Angsana New" w:hAnsi="Angsana New" w:hint="cs"/>
          <w:sz w:val="30"/>
          <w:szCs w:val="30"/>
          <w:cs/>
        </w:rPr>
        <w:t>สินทรัพย์</w:t>
      </w:r>
      <w:r w:rsidRPr="00D42CA7">
        <w:rPr>
          <w:rFonts w:ascii="Angsana New" w:hAnsi="Angsana New" w:hint="cs"/>
          <w:sz w:val="30"/>
          <w:szCs w:val="30"/>
          <w:cs/>
        </w:rPr>
        <w:t>จากต่างประเทศโดยทำธุรกรรมเป็นสกุลเงินต่างประเทศ</w:t>
      </w:r>
      <w:r w:rsidRPr="00D42CA7">
        <w:rPr>
          <w:rFonts w:ascii="Angsana New" w:hAnsi="Angsana New"/>
          <w:sz w:val="30"/>
          <w:szCs w:val="30"/>
        </w:rPr>
        <w:t xml:space="preserve"> </w:t>
      </w:r>
      <w:r w:rsidRPr="00D42CA7">
        <w:rPr>
          <w:rFonts w:ascii="Angsana New" w:hAnsi="Angsana New" w:hint="cs"/>
          <w:sz w:val="30"/>
          <w:szCs w:val="30"/>
          <w:cs/>
        </w:rPr>
        <w:t>กลุ่มบริษัทมีนโยบายในก</w:t>
      </w:r>
      <w:r w:rsidR="00A81686">
        <w:rPr>
          <w:rFonts w:ascii="Angsana New" w:hAnsi="Angsana New" w:hint="cs"/>
          <w:sz w:val="30"/>
          <w:szCs w:val="30"/>
          <w:cs/>
        </w:rPr>
        <w:t>าร</w:t>
      </w:r>
      <w:r w:rsidRPr="00D42CA7">
        <w:rPr>
          <w:rFonts w:ascii="Angsana New" w:hAnsi="Angsana New" w:hint="cs"/>
          <w:sz w:val="30"/>
          <w:szCs w:val="30"/>
          <w:cs/>
        </w:rPr>
        <w:t xml:space="preserve">ใช้เครื่องมือทางการเงิน เช่น สัญญาซื้อขายเงินตราต่างประเทศล่วงหน้า </w:t>
      </w:r>
      <w:r w:rsidRPr="00D42CA7">
        <w:rPr>
          <w:rFonts w:ascii="Angsana New" w:hAnsi="Angsana New"/>
          <w:sz w:val="30"/>
          <w:szCs w:val="30"/>
        </w:rPr>
        <w:t xml:space="preserve">(Currency Forward) </w:t>
      </w:r>
      <w:r w:rsidRPr="00D42CA7">
        <w:rPr>
          <w:rFonts w:ascii="Angsana New" w:hAnsi="Angsana New" w:hint="cs"/>
          <w:sz w:val="30"/>
          <w:szCs w:val="30"/>
          <w:cs/>
        </w:rPr>
        <w:t>เพื่อบริหารจัดการความเสี่ยงจากความผันผวนของอัตราแลกเปลี่ยนดังกล่าวตามความเหมาะสม โดย ณ วันที่</w:t>
      </w:r>
      <w:r>
        <w:rPr>
          <w:rFonts w:ascii="Angsana New" w:hAnsi="Angsana New" w:hint="cs"/>
          <w:sz w:val="30"/>
          <w:szCs w:val="30"/>
          <w:cs/>
        </w:rPr>
        <w:t>รายงาน กลุ่มบริษัทไม่มีฐานะเปิดต่อความเสี่ยงด้านอัตราแลกเปลี่ยนอย่างมีนัยสำคัญ</w:t>
      </w:r>
    </w:p>
    <w:p w14:paraId="2D52C5A8" w14:textId="77777777" w:rsidR="00A257B0" w:rsidRPr="00324531" w:rsidRDefault="00A257B0" w:rsidP="00401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2E0E3C61" w14:textId="77777777" w:rsidR="00A257B0" w:rsidRDefault="00A257B0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A9674A">
        <w:rPr>
          <w:rFonts w:ascii="Angsana New" w:hAnsi="Angsana New"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732F1A18" w14:textId="77777777" w:rsidR="00A257B0" w:rsidRPr="00324531" w:rsidRDefault="00A257B0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1090825" w14:textId="37D4C36F" w:rsidR="00A257B0" w:rsidRDefault="00A257B0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6727F5">
        <w:rPr>
          <w:rFonts w:ascii="Angsana New" w:hAnsi="Angsana New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6727F5">
        <w:rPr>
          <w:rFonts w:ascii="Angsana New" w:hAnsi="Angsana New"/>
          <w:sz w:val="30"/>
          <w:szCs w:val="30"/>
        </w:rPr>
        <w:t xml:space="preserve"> </w:t>
      </w:r>
      <w:r w:rsidRPr="006727F5">
        <w:rPr>
          <w:rFonts w:ascii="Angsana New" w:hAnsi="Angsana New"/>
          <w:sz w:val="30"/>
          <w:szCs w:val="30"/>
          <w:cs/>
        </w:rPr>
        <w:t>ผลกระทบต่อผลการดำเนินงานและกระแสเงินสดของ</w:t>
      </w:r>
      <w:r w:rsidRPr="00D42CA7">
        <w:rPr>
          <w:rFonts w:ascii="Angsana New" w:hAnsi="Angsana New"/>
          <w:sz w:val="30"/>
          <w:szCs w:val="30"/>
          <w:cs/>
        </w:rPr>
        <w:t>กลุ่มบริษัท</w:t>
      </w:r>
      <w:r w:rsidR="00AA4A73" w:rsidRPr="00AA4A73">
        <w:rPr>
          <w:rFonts w:ascii="Angsana New" w:hAnsi="Angsana New"/>
          <w:sz w:val="30"/>
          <w:szCs w:val="30"/>
          <w:cs/>
        </w:rPr>
        <w:t>เนื่องจากเงินกู้ยืม</w:t>
      </w:r>
      <w:r w:rsidRPr="00D42CA7">
        <w:rPr>
          <w:rFonts w:ascii="Angsana New" w:hAnsi="Angsana New" w:hint="cs"/>
          <w:sz w:val="30"/>
          <w:szCs w:val="30"/>
          <w:cs/>
        </w:rPr>
        <w:t xml:space="preserve"> </w:t>
      </w:r>
      <w:r w:rsidRPr="00D42CA7">
        <w:rPr>
          <w:rFonts w:ascii="Angsana New" w:hAnsi="Angsana New"/>
          <w:sz w:val="30"/>
          <w:szCs w:val="30"/>
        </w:rPr>
        <w:t>(</w:t>
      </w:r>
      <w:r w:rsidRPr="00D42CA7">
        <w:rPr>
          <w:rFonts w:ascii="Angsana New" w:hAnsi="Angsana New" w:hint="cs"/>
          <w:sz w:val="30"/>
          <w:szCs w:val="30"/>
          <w:cs/>
        </w:rPr>
        <w:t>ดู</w:t>
      </w:r>
      <w:r w:rsidRPr="00324531">
        <w:rPr>
          <w:rFonts w:ascii="Angsana New" w:hAnsi="Angsana New" w:hint="cs"/>
          <w:sz w:val="30"/>
          <w:szCs w:val="30"/>
          <w:cs/>
        </w:rPr>
        <w:t xml:space="preserve">หมายเหตุข้อ </w:t>
      </w:r>
      <w:r w:rsidR="00D42CA7" w:rsidRPr="00324531">
        <w:rPr>
          <w:rFonts w:ascii="Angsana New" w:hAnsi="Angsana New"/>
          <w:sz w:val="30"/>
          <w:szCs w:val="30"/>
        </w:rPr>
        <w:t>1</w:t>
      </w:r>
      <w:r w:rsidR="00324531" w:rsidRPr="00324531">
        <w:rPr>
          <w:rFonts w:ascii="Angsana New" w:hAnsi="Angsana New"/>
          <w:sz w:val="30"/>
          <w:szCs w:val="30"/>
        </w:rPr>
        <w:t>5</w:t>
      </w:r>
      <w:r w:rsidRPr="00324531">
        <w:rPr>
          <w:rFonts w:ascii="Angsana New" w:hAnsi="Angsana New"/>
          <w:sz w:val="30"/>
          <w:szCs w:val="30"/>
        </w:rPr>
        <w:t>)</w:t>
      </w:r>
      <w:r w:rsidR="002B5601" w:rsidRPr="00324531">
        <w:rPr>
          <w:rFonts w:ascii="Angsana New" w:hAnsi="Angsana New" w:hint="cs"/>
          <w:sz w:val="30"/>
          <w:szCs w:val="30"/>
          <w:cs/>
        </w:rPr>
        <w:t xml:space="preserve"> </w:t>
      </w:r>
      <w:r w:rsidR="00AA4A73" w:rsidRPr="00324531">
        <w:rPr>
          <w:rFonts w:ascii="Angsana New" w:hAnsi="Angsana New"/>
          <w:sz w:val="30"/>
          <w:szCs w:val="30"/>
          <w:cs/>
        </w:rPr>
        <w:t>ส่วน</w:t>
      </w:r>
      <w:r w:rsidR="00AA4A73" w:rsidRPr="00AA4A73">
        <w:rPr>
          <w:rFonts w:ascii="Angsana New" w:hAnsi="Angsana New"/>
          <w:sz w:val="30"/>
          <w:szCs w:val="30"/>
          <w:cs/>
        </w:rPr>
        <w:t xml:space="preserve">ใหญ่มีอัตราดอกเบี้ยผันแปรทำให้กลุ่มบริษัทมีความเสี่ยงด้านอัตราดอกเบี้ย </w:t>
      </w:r>
    </w:p>
    <w:p w14:paraId="2A3BFEC1" w14:textId="5553E43C" w:rsidR="00324531" w:rsidRDefault="00324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  <w:r>
        <w:rPr>
          <w:rFonts w:asciiTheme="majorBidi" w:hAnsiTheme="majorBidi" w:cstheme="majorBidi"/>
          <w:i/>
          <w:iCs/>
          <w:sz w:val="22"/>
          <w:szCs w:val="22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270"/>
        <w:gridCol w:w="1080"/>
        <w:gridCol w:w="268"/>
        <w:gridCol w:w="1082"/>
      </w:tblGrid>
      <w:tr w:rsidR="00AA4A73" w:rsidRPr="00AA4A73" w14:paraId="05365381" w14:textId="77777777" w:rsidTr="00AA4A73">
        <w:trPr>
          <w:tblHeader/>
        </w:trPr>
        <w:tc>
          <w:tcPr>
            <w:tcW w:w="4140" w:type="dxa"/>
            <w:hideMark/>
          </w:tcPr>
          <w:p w14:paraId="1876D761" w14:textId="77777777" w:rsidR="00AA4A73" w:rsidRPr="00AA4A73" w:rsidRDefault="00AA4A73" w:rsidP="00C26260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A4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22315B2A" w14:textId="266050EC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A4A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A831334" w14:textId="77777777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71848D86" w14:textId="29BB279C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A4A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4A73" w:rsidRPr="00AA4A73" w14:paraId="3E381F26" w14:textId="77777777" w:rsidTr="00AA4A73">
        <w:trPr>
          <w:tblHeader/>
        </w:trPr>
        <w:tc>
          <w:tcPr>
            <w:tcW w:w="4140" w:type="dxa"/>
            <w:hideMark/>
          </w:tcPr>
          <w:p w14:paraId="102E3F3A" w14:textId="77777777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4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AA4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AA4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593C52DC" w14:textId="77777777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4A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A43A400" w14:textId="77777777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0FF78B4A" w14:textId="77777777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4A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6A74FF4" w14:textId="77777777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BB314B6" w14:textId="77777777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4A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202E787D" w14:textId="77777777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31D11C51" w14:textId="77777777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4A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AA4A73" w:rsidRPr="00AA4A73" w14:paraId="6350DE8E" w14:textId="77777777" w:rsidTr="00AA4A73">
        <w:trPr>
          <w:tblHeader/>
        </w:trPr>
        <w:tc>
          <w:tcPr>
            <w:tcW w:w="4140" w:type="dxa"/>
          </w:tcPr>
          <w:p w14:paraId="0A0FD8D6" w14:textId="38074B90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1CFE5007" w14:textId="77777777" w:rsidR="00AA4A73" w:rsidRPr="00AA4A73" w:rsidRDefault="00AA4A73" w:rsidP="00C2626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A4A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AA4A73" w:rsidRPr="00CD5F53" w14:paraId="659ED358" w14:textId="77777777" w:rsidTr="00AA4A73">
        <w:tc>
          <w:tcPr>
            <w:tcW w:w="4140" w:type="dxa"/>
            <w:hideMark/>
          </w:tcPr>
          <w:p w14:paraId="3076C866" w14:textId="77777777" w:rsidR="00AA4A73" w:rsidRPr="00CD5F53" w:rsidRDefault="00AA4A73" w:rsidP="00C2626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D5F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57F2D096" w14:textId="77777777" w:rsidR="00AA4A73" w:rsidRPr="00CD5F53" w:rsidRDefault="00AA4A73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38FB0A" w14:textId="77777777" w:rsidR="00AA4A73" w:rsidRPr="00CD5F53" w:rsidRDefault="00AA4A73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A035B5E" w14:textId="77777777" w:rsidR="00AA4A73" w:rsidRPr="00CD5F53" w:rsidRDefault="00AA4A73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D4E97C" w14:textId="77777777" w:rsidR="00AA4A73" w:rsidRPr="00CD5F53" w:rsidRDefault="00AA4A73" w:rsidP="00C2626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0E06B2" w14:textId="77777777" w:rsidR="00AA4A73" w:rsidRPr="00CD5F53" w:rsidRDefault="00AA4A73" w:rsidP="00C2626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2123D3E6" w14:textId="77777777" w:rsidR="00AA4A73" w:rsidRPr="00CD5F53" w:rsidRDefault="00AA4A73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7684F458" w14:textId="77777777" w:rsidR="00AA4A73" w:rsidRPr="00CD5F53" w:rsidRDefault="00AA4A73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4A73" w:rsidRPr="00CD5F53" w14:paraId="0E52FE12" w14:textId="77777777" w:rsidTr="00AA4A73">
        <w:tc>
          <w:tcPr>
            <w:tcW w:w="4140" w:type="dxa"/>
            <w:hideMark/>
          </w:tcPr>
          <w:p w14:paraId="13BA1930" w14:textId="51CC4EE6" w:rsidR="00AA4A73" w:rsidRPr="00CD5F53" w:rsidRDefault="00CD5F53" w:rsidP="00C2626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5F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AA4A73" w:rsidRPr="00CD5F5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50620" w14:textId="56A46CC8" w:rsidR="00AA4A73" w:rsidRPr="00CD5F53" w:rsidRDefault="00CD5F53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5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2,277.41</w:t>
            </w:r>
          </w:p>
        </w:tc>
        <w:tc>
          <w:tcPr>
            <w:tcW w:w="270" w:type="dxa"/>
            <w:vAlign w:val="center"/>
          </w:tcPr>
          <w:p w14:paraId="6FA8E299" w14:textId="77777777" w:rsidR="00AA4A73" w:rsidRPr="00CD5F53" w:rsidRDefault="00AA4A73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9F3C7" w14:textId="26E646FD" w:rsidR="00AA4A73" w:rsidRPr="00CD5F53" w:rsidRDefault="00603E3C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5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2,633.01</w:t>
            </w:r>
          </w:p>
        </w:tc>
        <w:tc>
          <w:tcPr>
            <w:tcW w:w="270" w:type="dxa"/>
          </w:tcPr>
          <w:p w14:paraId="41D9FE39" w14:textId="77777777" w:rsidR="00AA4A73" w:rsidRPr="00CD5F53" w:rsidRDefault="00AA4A73" w:rsidP="00C2626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A9DE2" w14:textId="19740543" w:rsidR="00AA4A73" w:rsidRPr="00CD5F53" w:rsidRDefault="00CD5F53" w:rsidP="00C2626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CD5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4387C463" w14:textId="77777777" w:rsidR="00AA4A73" w:rsidRPr="00CD5F53" w:rsidRDefault="00AA4A73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5E946" w14:textId="74032FA8" w:rsidR="00AA4A73" w:rsidRPr="00CD5F53" w:rsidRDefault="00603E3C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5F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A4A73" w:rsidRPr="00AA4A73" w14:paraId="40ABCD59" w14:textId="77777777" w:rsidTr="00AA4A73">
        <w:tc>
          <w:tcPr>
            <w:tcW w:w="4140" w:type="dxa"/>
          </w:tcPr>
          <w:p w14:paraId="20E9B1A3" w14:textId="77777777" w:rsidR="00AA4A73" w:rsidRPr="00CD5F53" w:rsidRDefault="00AA4A73" w:rsidP="00C26260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5F5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507D6D" w14:textId="2BB77BBE" w:rsidR="00AA4A73" w:rsidRPr="00CD5F53" w:rsidRDefault="00CD5F53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5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2,277.41</w:t>
            </w:r>
          </w:p>
        </w:tc>
        <w:tc>
          <w:tcPr>
            <w:tcW w:w="270" w:type="dxa"/>
            <w:vAlign w:val="center"/>
          </w:tcPr>
          <w:p w14:paraId="6AE895D0" w14:textId="77777777" w:rsidR="00AA4A73" w:rsidRPr="00CD5F53" w:rsidRDefault="00AA4A73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C836E2" w14:textId="2625C59E" w:rsidR="00AA4A73" w:rsidRPr="00CD5F53" w:rsidRDefault="00603E3C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5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2,633.01</w:t>
            </w:r>
          </w:p>
        </w:tc>
        <w:tc>
          <w:tcPr>
            <w:tcW w:w="270" w:type="dxa"/>
          </w:tcPr>
          <w:p w14:paraId="56EE72B6" w14:textId="77777777" w:rsidR="00AA4A73" w:rsidRPr="00CD5F53" w:rsidRDefault="00AA4A73" w:rsidP="00C2626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B39EA4" w14:textId="5BF6A1E3" w:rsidR="00AA4A73" w:rsidRPr="00CD5F53" w:rsidRDefault="00CD5F53" w:rsidP="00C2626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D5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49D9A9FB" w14:textId="77777777" w:rsidR="00AA4A73" w:rsidRPr="00CD5F53" w:rsidRDefault="00AA4A73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5AE910" w14:textId="0C055715" w:rsidR="00AA4A73" w:rsidRPr="00AA4A73" w:rsidRDefault="00603E3C" w:rsidP="00C2626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D5F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1C2BFB6" w14:textId="274159BF" w:rsidR="00AA4A73" w:rsidRDefault="00AA4A73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8F74D2" w14:textId="2CBB586C" w:rsidR="00A257B0" w:rsidRPr="00C94656" w:rsidRDefault="00A257B0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94656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การวิเคราะห์ความอ่อนไหวในกระแสเงินสด</w:t>
      </w:r>
      <w:r w:rsidRPr="00C94656">
        <w:rPr>
          <w:rFonts w:asciiTheme="majorBidi" w:hAnsiTheme="majorBidi" w:cstheme="majorBidi"/>
          <w:i/>
          <w:iCs/>
          <w:sz w:val="30"/>
          <w:szCs w:val="30"/>
          <w:cs/>
        </w:rPr>
        <w:t>ของ</w:t>
      </w:r>
      <w:r w:rsidRPr="00C94656">
        <w:rPr>
          <w:rFonts w:asciiTheme="majorBidi" w:hAnsiTheme="majorBidi" w:cstheme="majorBidi" w:hint="cs"/>
          <w:i/>
          <w:iCs/>
          <w:sz w:val="30"/>
          <w:szCs w:val="30"/>
          <w:cs/>
        </w:rPr>
        <w:t>หนี้สินทางการเงินที่</w:t>
      </w:r>
      <w:r w:rsidRPr="00C94656">
        <w:rPr>
          <w:rFonts w:asciiTheme="majorBidi" w:hAnsiTheme="majorBidi" w:cstheme="majorBidi"/>
          <w:i/>
          <w:iCs/>
          <w:sz w:val="30"/>
          <w:szCs w:val="30"/>
          <w:cs/>
        </w:rPr>
        <w:t>มีอัตราดอกเบี้ยผันแปร</w:t>
      </w:r>
    </w:p>
    <w:p w14:paraId="76814C77" w14:textId="77777777" w:rsidR="00A257B0" w:rsidRPr="00C53048" w:rsidRDefault="00A257B0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95F6990" w14:textId="20CA6CDC" w:rsidR="00A257B0" w:rsidRPr="00C53048" w:rsidRDefault="00A257B0" w:rsidP="00A257B0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53048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Pr="00C53048">
        <w:rPr>
          <w:rFonts w:asciiTheme="majorBidi" w:hAnsiTheme="majorBidi" w:cstheme="majorBidi"/>
          <w:sz w:val="30"/>
          <w:szCs w:val="30"/>
        </w:rPr>
        <w:t xml:space="preserve">1% </w:t>
      </w:r>
      <w:r w:rsidRPr="00C53048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</w:t>
      </w:r>
      <w:r w:rsidRPr="00C53048">
        <w:rPr>
          <w:rFonts w:asciiTheme="majorBidi" w:hAnsiTheme="majorBidi" w:cstheme="majorBidi"/>
          <w:sz w:val="30"/>
          <w:szCs w:val="30"/>
        </w:rPr>
        <w:t xml:space="preserve"> </w:t>
      </w:r>
      <w:r w:rsidR="00AA4A7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53048">
        <w:rPr>
          <w:rFonts w:asciiTheme="majorBidi" w:hAnsiTheme="majorBidi" w:cstheme="majorBidi"/>
          <w:sz w:val="30"/>
          <w:szCs w:val="30"/>
          <w:cs/>
        </w:rPr>
        <w:t>ตั้งอยู่บนข้อสมมติที่ว่าตัวแปรอื่น</w:t>
      </w:r>
      <w:r w:rsidR="00AA4A73" w:rsidRPr="00AA4A73">
        <w:rPr>
          <w:rFonts w:asciiTheme="majorBidi" w:hAnsiTheme="majorBidi"/>
          <w:sz w:val="30"/>
          <w:szCs w:val="30"/>
          <w:cs/>
        </w:rPr>
        <w:t>โดยเฉพาะอัตราแลกเปลี่ยนเงินตราต่างประเทศมีค่าคงที่</w:t>
      </w:r>
    </w:p>
    <w:p w14:paraId="2EECC5C5" w14:textId="77777777" w:rsidR="0040132B" w:rsidRPr="0040132B" w:rsidRDefault="0040132B" w:rsidP="00401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cs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070"/>
        <w:gridCol w:w="180"/>
        <w:gridCol w:w="1890"/>
      </w:tblGrid>
      <w:tr w:rsidR="0021027C" w:rsidRPr="0040132B" w14:paraId="4BB85FE9" w14:textId="77777777" w:rsidTr="00324531">
        <w:tc>
          <w:tcPr>
            <w:tcW w:w="5220" w:type="dxa"/>
          </w:tcPr>
          <w:p w14:paraId="4C6BDAE7" w14:textId="77777777" w:rsidR="0021027C" w:rsidRPr="001D0FBB" w:rsidRDefault="0021027C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5CD941CA" w14:textId="77777777" w:rsidR="0021027C" w:rsidRPr="001D0FBB" w:rsidRDefault="0021027C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0F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027C" w:rsidRPr="0040132B" w14:paraId="23682102" w14:textId="77777777" w:rsidTr="00324531">
        <w:tc>
          <w:tcPr>
            <w:tcW w:w="5220" w:type="dxa"/>
          </w:tcPr>
          <w:p w14:paraId="7B44436F" w14:textId="77777777" w:rsidR="0021027C" w:rsidRPr="001D0FBB" w:rsidRDefault="0021027C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04DBF8B5" w14:textId="77777777" w:rsidR="0021027C" w:rsidRPr="001D0FBB" w:rsidRDefault="0021027C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0F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21027C" w:rsidRPr="0040132B" w14:paraId="0E94B77F" w14:textId="77777777" w:rsidTr="00324531">
        <w:tc>
          <w:tcPr>
            <w:tcW w:w="5220" w:type="dxa"/>
          </w:tcPr>
          <w:p w14:paraId="58D3C9FB" w14:textId="77777777" w:rsidR="0021027C" w:rsidRPr="001D0FBB" w:rsidRDefault="0021027C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74215857" w14:textId="0D1B5D53" w:rsidR="0021027C" w:rsidRPr="001D0FBB" w:rsidRDefault="0021027C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0F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D3BE9" w:rsidRPr="001D0FBB" w14:paraId="6C3C01A9" w14:textId="77777777" w:rsidTr="000A33DF">
        <w:trPr>
          <w:trHeight w:val="758"/>
        </w:trPr>
        <w:tc>
          <w:tcPr>
            <w:tcW w:w="5220" w:type="dxa"/>
            <w:hideMark/>
          </w:tcPr>
          <w:p w14:paraId="0EB08793" w14:textId="77777777" w:rsidR="005D3BE9" w:rsidRPr="001D0FBB" w:rsidRDefault="005D3BE9" w:rsidP="000A33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54DD52A" w14:textId="04C2DC5D" w:rsidR="005D3BE9" w:rsidRPr="001D0FBB" w:rsidRDefault="005D3BE9" w:rsidP="000A33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35F78007" w14:textId="77777777" w:rsidR="005D3BE9" w:rsidRPr="001D0FBB" w:rsidRDefault="005D3BE9" w:rsidP="000A33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0F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1D0FBB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72F7693A" w14:textId="77777777" w:rsidR="005D3BE9" w:rsidRPr="001D0FBB" w:rsidRDefault="005D3BE9" w:rsidP="000A33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188CCA5D" w14:textId="77777777" w:rsidR="005D3BE9" w:rsidRPr="001D0FBB" w:rsidRDefault="005D3BE9" w:rsidP="000A33DF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D0F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1D0FBB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BD2FD3" w:rsidRPr="001D0FBB" w14:paraId="56F57B69" w14:textId="77777777" w:rsidTr="00BD2FD3">
        <w:trPr>
          <w:trHeight w:val="317"/>
        </w:trPr>
        <w:tc>
          <w:tcPr>
            <w:tcW w:w="5220" w:type="dxa"/>
          </w:tcPr>
          <w:p w14:paraId="24838A39" w14:textId="21A52D4D" w:rsidR="00BD2FD3" w:rsidRPr="001D0FBB" w:rsidRDefault="00BD2FD3" w:rsidP="00BD2FD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0F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D0F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D0F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D0F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070" w:type="dxa"/>
          </w:tcPr>
          <w:p w14:paraId="655A62BA" w14:textId="77777777" w:rsidR="00BD2FD3" w:rsidRPr="001D0FBB" w:rsidRDefault="00BD2FD3" w:rsidP="000A33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78A7859" w14:textId="77777777" w:rsidR="00BD2FD3" w:rsidRPr="001D0FBB" w:rsidRDefault="00BD2FD3" w:rsidP="000A33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37D50E" w14:textId="77777777" w:rsidR="00BD2FD3" w:rsidRPr="001D0FBB" w:rsidRDefault="00BD2FD3" w:rsidP="000A33DF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21027C" w:rsidRPr="0040132B" w14:paraId="2C65895B" w14:textId="77777777" w:rsidTr="00324531">
        <w:tc>
          <w:tcPr>
            <w:tcW w:w="5220" w:type="dxa"/>
            <w:hideMark/>
          </w:tcPr>
          <w:p w14:paraId="7A503C14" w14:textId="77777777" w:rsidR="0021027C" w:rsidRPr="0040132B" w:rsidRDefault="0021027C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</w:rPr>
            </w:pPr>
            <w:r w:rsidRPr="0040132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70" w:type="dxa"/>
          </w:tcPr>
          <w:p w14:paraId="731DCD43" w14:textId="44AE1AA2" w:rsidR="0021027C" w:rsidRPr="00E523F9" w:rsidRDefault="005F5862" w:rsidP="00E523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54F4">
              <w:rPr>
                <w:rFonts w:asciiTheme="majorBidi" w:hAnsiTheme="majorBidi" w:cstheme="majorBidi"/>
                <w:sz w:val="30"/>
                <w:szCs w:val="30"/>
              </w:rPr>
              <w:t>20.48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958893C" w14:textId="77777777" w:rsidR="0021027C" w:rsidRPr="00E523F9" w:rsidRDefault="0021027C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95B36A" w14:textId="7EEF3D78" w:rsidR="0021027C" w:rsidRPr="00E523F9" w:rsidRDefault="002754F4" w:rsidP="00E523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20.48</w:t>
            </w:r>
          </w:p>
        </w:tc>
      </w:tr>
      <w:tr w:rsidR="005D3BE9" w:rsidRPr="0040132B" w14:paraId="1E96B16B" w14:textId="77777777" w:rsidTr="00324531">
        <w:tc>
          <w:tcPr>
            <w:tcW w:w="5220" w:type="dxa"/>
          </w:tcPr>
          <w:p w14:paraId="2EC01CEE" w14:textId="77777777" w:rsidR="005D3BE9" w:rsidRPr="0040132B" w:rsidRDefault="005D3BE9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B22A31D" w14:textId="77777777" w:rsidR="005D3BE9" w:rsidRDefault="005D3BE9" w:rsidP="00E523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D86269" w14:textId="77777777" w:rsidR="005D3BE9" w:rsidRPr="00E523F9" w:rsidRDefault="005D3BE9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A440592" w14:textId="77777777" w:rsidR="005D3BE9" w:rsidRDefault="005D3BE9" w:rsidP="00E523F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3BE9" w:rsidRPr="001D0FBB" w14:paraId="2C618FA4" w14:textId="77777777" w:rsidTr="00BD2FD3">
        <w:trPr>
          <w:trHeight w:val="434"/>
        </w:trPr>
        <w:tc>
          <w:tcPr>
            <w:tcW w:w="5220" w:type="dxa"/>
            <w:hideMark/>
          </w:tcPr>
          <w:p w14:paraId="324063B9" w14:textId="154C4357" w:rsidR="005D3BE9" w:rsidRPr="001D0FBB" w:rsidRDefault="005D3BE9" w:rsidP="000A33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0F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D0F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D0F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D0F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070" w:type="dxa"/>
          </w:tcPr>
          <w:p w14:paraId="6B3E6D32" w14:textId="7E956C68" w:rsidR="005D3BE9" w:rsidRPr="001D0FBB" w:rsidRDefault="005D3BE9" w:rsidP="000A33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" w:type="dxa"/>
          </w:tcPr>
          <w:p w14:paraId="54F011D2" w14:textId="77777777" w:rsidR="005D3BE9" w:rsidRPr="001D0FBB" w:rsidRDefault="005D3BE9" w:rsidP="000A33D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E88C78" w14:textId="58C7A86E" w:rsidR="005D3BE9" w:rsidRPr="001D0FBB" w:rsidRDefault="005D3BE9" w:rsidP="000A33DF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21027C" w:rsidRPr="001D1CAA" w14:paraId="1CCAE3D2" w14:textId="77777777" w:rsidTr="00324531">
        <w:tc>
          <w:tcPr>
            <w:tcW w:w="5220" w:type="dxa"/>
          </w:tcPr>
          <w:p w14:paraId="7F692FD6" w14:textId="415EE5FF" w:rsidR="0021027C" w:rsidRPr="001D1CAA" w:rsidRDefault="005D3BE9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32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70" w:type="dxa"/>
          </w:tcPr>
          <w:p w14:paraId="015D23D3" w14:textId="4A7E67E7" w:rsidR="0021027C" w:rsidRPr="001D1CAA" w:rsidRDefault="005D3BE9" w:rsidP="005D3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(24.81)</w:t>
            </w:r>
          </w:p>
        </w:tc>
        <w:tc>
          <w:tcPr>
            <w:tcW w:w="180" w:type="dxa"/>
          </w:tcPr>
          <w:p w14:paraId="6D340B86" w14:textId="77777777" w:rsidR="0021027C" w:rsidRPr="001D1CAA" w:rsidRDefault="0021027C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00AB0487" w14:textId="05A313C9" w:rsidR="0021027C" w:rsidRPr="001D1CAA" w:rsidRDefault="005D3BE9" w:rsidP="005D3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24.81</w:t>
            </w:r>
          </w:p>
        </w:tc>
      </w:tr>
      <w:tr w:rsidR="00307202" w:rsidRPr="001D1CAA" w14:paraId="55507161" w14:textId="77777777" w:rsidTr="00324531">
        <w:tc>
          <w:tcPr>
            <w:tcW w:w="5220" w:type="dxa"/>
          </w:tcPr>
          <w:p w14:paraId="5D4EF2C7" w14:textId="77777777" w:rsidR="00307202" w:rsidRPr="0040132B" w:rsidRDefault="00307202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8C49EAD" w14:textId="77777777" w:rsidR="00307202" w:rsidRDefault="00307202" w:rsidP="005D3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081947" w14:textId="77777777" w:rsidR="00307202" w:rsidRPr="001D1CAA" w:rsidRDefault="00307202" w:rsidP="001455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53BEAF1B" w14:textId="77777777" w:rsidR="00307202" w:rsidRDefault="00307202" w:rsidP="005D3BE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796BA8E" w14:textId="77777777" w:rsidR="0040132B" w:rsidRDefault="0040132B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F13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13C2EF2" w14:textId="77777777" w:rsidR="00CA5974" w:rsidRPr="001D1CAA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170"/>
        <w:gridCol w:w="270"/>
        <w:gridCol w:w="1170"/>
        <w:gridCol w:w="270"/>
        <w:gridCol w:w="13"/>
        <w:gridCol w:w="1157"/>
      </w:tblGrid>
      <w:tr w:rsidR="00DA0923" w:rsidRPr="00BF1313" w14:paraId="146C1F71" w14:textId="77777777" w:rsidTr="00324531">
        <w:trPr>
          <w:tblHeader/>
        </w:trPr>
        <w:tc>
          <w:tcPr>
            <w:tcW w:w="3852" w:type="dxa"/>
            <w:shd w:val="clear" w:color="auto" w:fill="auto"/>
          </w:tcPr>
          <w:p w14:paraId="2388F5F6" w14:textId="77777777" w:rsidR="009E45D4" w:rsidRPr="00BF1313" w:rsidRDefault="009E45D4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850AD6A" w14:textId="77777777" w:rsidR="009E45D4" w:rsidRPr="00BF1313" w:rsidRDefault="004762B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A19AD8D" w14:textId="77777777" w:rsidR="009E45D4" w:rsidRPr="00BF1313" w:rsidRDefault="009E45D4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4"/>
            <w:shd w:val="clear" w:color="auto" w:fill="auto"/>
          </w:tcPr>
          <w:p w14:paraId="3623BF3C" w14:textId="77777777" w:rsidR="009E45D4" w:rsidRPr="00BF1313" w:rsidRDefault="004762B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F131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778B0" w:rsidRPr="00BF1313" w14:paraId="5B60AD90" w14:textId="77777777" w:rsidTr="00324531">
        <w:trPr>
          <w:tblHeader/>
        </w:trPr>
        <w:tc>
          <w:tcPr>
            <w:tcW w:w="3852" w:type="dxa"/>
          </w:tcPr>
          <w:p w14:paraId="12FEDFD6" w14:textId="77777777" w:rsidR="00C778B0" w:rsidRPr="00BF1313" w:rsidRDefault="00C778B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56DDC78B" w14:textId="56AAA6BC" w:rsidR="00C778B0" w:rsidRPr="00BF1313" w:rsidRDefault="00327A23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94DE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53CFF2F" w14:textId="77777777" w:rsidR="00C778B0" w:rsidRPr="00BF1313" w:rsidRDefault="00C778B0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165FD3" w14:textId="761C29B5" w:rsidR="00C778B0" w:rsidRPr="00BF1313" w:rsidRDefault="00327A23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94DE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6712DE" w14:textId="77777777" w:rsidR="00C778B0" w:rsidRPr="00BF1313" w:rsidRDefault="00C778B0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6E4BBA18" w14:textId="08199B46" w:rsidR="00C778B0" w:rsidRPr="00BF1313" w:rsidRDefault="00327A23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94DE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A2F16B0" w14:textId="77777777" w:rsidR="00C778B0" w:rsidRPr="00BF1313" w:rsidRDefault="00C778B0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B865467" w14:textId="4F45366C" w:rsidR="00C778B0" w:rsidRPr="00BF1313" w:rsidRDefault="00327A23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94DE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22BDE" w:rsidRPr="00BF1313" w14:paraId="11BA481F" w14:textId="77777777" w:rsidTr="00324531">
        <w:trPr>
          <w:tblHeader/>
        </w:trPr>
        <w:tc>
          <w:tcPr>
            <w:tcW w:w="3852" w:type="dxa"/>
          </w:tcPr>
          <w:p w14:paraId="26EF455B" w14:textId="77777777" w:rsidR="00E22BDE" w:rsidRPr="00BF1313" w:rsidRDefault="00E22BDE" w:rsidP="00A21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8"/>
          </w:tcPr>
          <w:p w14:paraId="444477F2" w14:textId="77777777" w:rsidR="00E22BDE" w:rsidRPr="00BF1313" w:rsidRDefault="00E22BDE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2BDE" w:rsidRPr="00BF1313" w14:paraId="3C43B11E" w14:textId="77777777" w:rsidTr="00324531">
        <w:tc>
          <w:tcPr>
            <w:tcW w:w="3852" w:type="dxa"/>
          </w:tcPr>
          <w:p w14:paraId="326D927F" w14:textId="77777777" w:rsidR="00E22BDE" w:rsidRPr="00BF1313" w:rsidRDefault="00E22BDE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3099E5AF" w14:textId="77777777" w:rsidR="00E22BDE" w:rsidRPr="00BF1313" w:rsidRDefault="00E22BDE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E22BDE" w:rsidRPr="00BF1313" w:rsidRDefault="00E22BDE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51A758" w14:textId="77777777" w:rsidR="00E22BDE" w:rsidRPr="00BF1313" w:rsidRDefault="00E22BDE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DD674" w14:textId="77777777" w:rsidR="00E22BDE" w:rsidRPr="00BF1313" w:rsidRDefault="00E22BDE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8E0CD" w14:textId="77777777" w:rsidR="00E22BDE" w:rsidRPr="00BF1313" w:rsidRDefault="00E22BDE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01850F50" w14:textId="77777777" w:rsidR="00E22BDE" w:rsidRPr="00BF1313" w:rsidRDefault="00E22BDE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8A926D5" w14:textId="77777777" w:rsidR="00E22BDE" w:rsidRPr="00BF1313" w:rsidRDefault="00E22BDE" w:rsidP="00A212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4DE4" w:rsidRPr="00BF1313" w14:paraId="63077FC6" w14:textId="77777777" w:rsidTr="00324531">
        <w:tc>
          <w:tcPr>
            <w:tcW w:w="3852" w:type="dxa"/>
          </w:tcPr>
          <w:p w14:paraId="0BEE94E2" w14:textId="4DD31D79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="005947A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ติดตั้งเครื่องจักร</w:t>
            </w:r>
            <w:r w:rsidR="005947A0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2526E" w14:textId="7F9B2EC0" w:rsidR="00594DE4" w:rsidRPr="00BF1313" w:rsidRDefault="007B5463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</w:t>
            </w:r>
            <w:r w:rsidR="005947A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.22</w:t>
            </w:r>
          </w:p>
        </w:tc>
        <w:tc>
          <w:tcPr>
            <w:tcW w:w="270" w:type="dxa"/>
          </w:tcPr>
          <w:p w14:paraId="51B125DE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06A2AC" w14:textId="41138AB1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131.37</w:t>
            </w:r>
          </w:p>
        </w:tc>
        <w:tc>
          <w:tcPr>
            <w:tcW w:w="270" w:type="dxa"/>
          </w:tcPr>
          <w:p w14:paraId="5D9B5EF9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976308" w14:textId="07C8976C" w:rsidR="00594DE4" w:rsidRPr="00BF1313" w:rsidRDefault="007B5463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0.12</w:t>
            </w:r>
          </w:p>
        </w:tc>
        <w:tc>
          <w:tcPr>
            <w:tcW w:w="283" w:type="dxa"/>
            <w:gridSpan w:val="2"/>
          </w:tcPr>
          <w:p w14:paraId="46BEE4F3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4621D37" w14:textId="7D27BD3B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4DE4" w:rsidRPr="001D1CAA" w14:paraId="456BAA30" w14:textId="77777777" w:rsidTr="00324531">
        <w:tc>
          <w:tcPr>
            <w:tcW w:w="3852" w:type="dxa"/>
            <w:shd w:val="clear" w:color="auto" w:fill="auto"/>
          </w:tcPr>
          <w:p w14:paraId="60F5B318" w14:textId="6C8457CB" w:rsidR="00594DE4" w:rsidRPr="001D1CAA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CE48DB7" w14:textId="77777777" w:rsidR="00594DE4" w:rsidRPr="001D1CAA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1D71D4" w14:textId="77777777" w:rsidR="00594DE4" w:rsidRPr="001D1CAA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FA4D5BD" w14:textId="77777777" w:rsidR="00594DE4" w:rsidRPr="001D1CAA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A89A17" w14:textId="77777777" w:rsidR="00594DE4" w:rsidRPr="001D1CAA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C2C2372" w14:textId="77777777" w:rsidR="00594DE4" w:rsidRPr="001D1CAA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458A402" w14:textId="77777777" w:rsidR="00594DE4" w:rsidRPr="001D1CAA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</w:tcPr>
          <w:p w14:paraId="4798A12A" w14:textId="77777777" w:rsidR="00594DE4" w:rsidRPr="001D1CAA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4DE4" w:rsidRPr="00BF1313" w14:paraId="5A330B2E" w14:textId="77777777" w:rsidTr="00324531">
        <w:tc>
          <w:tcPr>
            <w:tcW w:w="3852" w:type="dxa"/>
          </w:tcPr>
          <w:p w14:paraId="3CD3D0D6" w14:textId="77777777" w:rsidR="00594DE4" w:rsidRPr="00324531" w:rsidRDefault="00594DE4" w:rsidP="00594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3245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5ED4BB8D" w14:textId="2C2908E6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245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</w:t>
            </w:r>
            <w:r w:rsidRPr="003245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222BEA97" w14:textId="17357E00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35895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A08AD" w14:textId="6DA309B1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B7F56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0B958" w14:textId="1F50F458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61933A29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82B24E3" w14:textId="2DA25AC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4DE4" w:rsidRPr="00BF1313" w14:paraId="41850A39" w14:textId="77777777" w:rsidTr="00324531">
        <w:tc>
          <w:tcPr>
            <w:tcW w:w="3852" w:type="dxa"/>
          </w:tcPr>
          <w:p w14:paraId="28ADF92E" w14:textId="668CD0BC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353D277D" w14:textId="58A5BA13" w:rsidR="00594DE4" w:rsidRPr="00BF1313" w:rsidRDefault="007B5463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12.50</w:t>
            </w:r>
          </w:p>
        </w:tc>
        <w:tc>
          <w:tcPr>
            <w:tcW w:w="270" w:type="dxa"/>
          </w:tcPr>
          <w:p w14:paraId="0620AEB8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DB872F" w14:textId="2F254C63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14.33</w:t>
            </w:r>
          </w:p>
        </w:tc>
        <w:tc>
          <w:tcPr>
            <w:tcW w:w="270" w:type="dxa"/>
          </w:tcPr>
          <w:p w14:paraId="36DDF4B6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01AD66" w14:textId="3F4DA35A" w:rsidR="00594DE4" w:rsidRPr="00BF1313" w:rsidRDefault="007B5463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3.91</w:t>
            </w:r>
          </w:p>
        </w:tc>
        <w:tc>
          <w:tcPr>
            <w:tcW w:w="283" w:type="dxa"/>
            <w:gridSpan w:val="2"/>
          </w:tcPr>
          <w:p w14:paraId="6766269A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4E3C839" w14:textId="051B2966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4.27</w:t>
            </w:r>
          </w:p>
        </w:tc>
      </w:tr>
      <w:tr w:rsidR="00594DE4" w:rsidRPr="00BF1313" w14:paraId="76D8E2C0" w14:textId="77777777" w:rsidTr="00324531">
        <w:tc>
          <w:tcPr>
            <w:tcW w:w="3852" w:type="dxa"/>
          </w:tcPr>
          <w:p w14:paraId="7340C112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14:paraId="163BB5D2" w14:textId="4FAB40C6" w:rsidR="00594DE4" w:rsidRPr="00BF1313" w:rsidRDefault="007B5463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17.75</w:t>
            </w:r>
          </w:p>
        </w:tc>
        <w:tc>
          <w:tcPr>
            <w:tcW w:w="270" w:type="dxa"/>
          </w:tcPr>
          <w:p w14:paraId="0BBAEA85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C3B0C2" w14:textId="50E6B786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16.14</w:t>
            </w:r>
          </w:p>
        </w:tc>
        <w:tc>
          <w:tcPr>
            <w:tcW w:w="270" w:type="dxa"/>
          </w:tcPr>
          <w:p w14:paraId="1A60BE0C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679559" w14:textId="5080BCDE" w:rsidR="00594DE4" w:rsidRPr="00BF1313" w:rsidRDefault="007B5463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13.67</w:t>
            </w:r>
          </w:p>
        </w:tc>
        <w:tc>
          <w:tcPr>
            <w:tcW w:w="283" w:type="dxa"/>
            <w:gridSpan w:val="2"/>
          </w:tcPr>
          <w:p w14:paraId="7CD939A4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4853F44" w14:textId="3F71D0ED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13.74</w:t>
            </w:r>
          </w:p>
        </w:tc>
      </w:tr>
      <w:tr w:rsidR="00594DE4" w:rsidRPr="00BF1313" w14:paraId="38DEEF3D" w14:textId="77777777" w:rsidTr="00324531">
        <w:tc>
          <w:tcPr>
            <w:tcW w:w="3852" w:type="dxa"/>
          </w:tcPr>
          <w:p w14:paraId="797FD1CA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A01DE8" w14:textId="0A57B30A" w:rsidR="00594DE4" w:rsidRPr="00BF1313" w:rsidRDefault="007B5463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8.01</w:t>
            </w:r>
          </w:p>
        </w:tc>
        <w:tc>
          <w:tcPr>
            <w:tcW w:w="270" w:type="dxa"/>
          </w:tcPr>
          <w:p w14:paraId="14A819F0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F7B8B3" w14:textId="40663A0D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11.00</w:t>
            </w:r>
          </w:p>
        </w:tc>
        <w:tc>
          <w:tcPr>
            <w:tcW w:w="270" w:type="dxa"/>
          </w:tcPr>
          <w:p w14:paraId="2D755A75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1C1386" w14:textId="2F51044F" w:rsidR="00594DE4" w:rsidRPr="00BF1313" w:rsidRDefault="007B5463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7.91</w:t>
            </w:r>
          </w:p>
        </w:tc>
        <w:tc>
          <w:tcPr>
            <w:tcW w:w="283" w:type="dxa"/>
            <w:gridSpan w:val="2"/>
          </w:tcPr>
          <w:p w14:paraId="7225A70F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986F12C" w14:textId="320F4FC1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10.90</w:t>
            </w:r>
          </w:p>
        </w:tc>
      </w:tr>
      <w:tr w:rsidR="00594DE4" w:rsidRPr="00BF1313" w14:paraId="4AA746F7" w14:textId="77777777" w:rsidTr="00324531">
        <w:tc>
          <w:tcPr>
            <w:tcW w:w="3852" w:type="dxa"/>
          </w:tcPr>
          <w:p w14:paraId="5B8CD139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435E49" w14:textId="579C05C1" w:rsidR="00594DE4" w:rsidRPr="00BF1313" w:rsidRDefault="007B5463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38.26</w:t>
            </w:r>
          </w:p>
        </w:tc>
        <w:tc>
          <w:tcPr>
            <w:tcW w:w="270" w:type="dxa"/>
          </w:tcPr>
          <w:p w14:paraId="6784E38B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1A4135" w14:textId="72BD3683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41.47</w:t>
            </w:r>
          </w:p>
        </w:tc>
        <w:tc>
          <w:tcPr>
            <w:tcW w:w="270" w:type="dxa"/>
          </w:tcPr>
          <w:p w14:paraId="3A4475CE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683ADF" w14:textId="2E1B5E31" w:rsidR="00594DE4" w:rsidRPr="00BF1313" w:rsidRDefault="007B5463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25.49</w:t>
            </w:r>
          </w:p>
        </w:tc>
        <w:tc>
          <w:tcPr>
            <w:tcW w:w="283" w:type="dxa"/>
            <w:gridSpan w:val="2"/>
          </w:tcPr>
          <w:p w14:paraId="0CA77174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0EB82D1C" w14:textId="38A93DAD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28.91</w:t>
            </w:r>
          </w:p>
        </w:tc>
      </w:tr>
      <w:tr w:rsidR="00324531" w:rsidRPr="00BF1313" w14:paraId="2B64EFC6" w14:textId="77777777" w:rsidTr="00324531">
        <w:tc>
          <w:tcPr>
            <w:tcW w:w="3852" w:type="dxa"/>
          </w:tcPr>
          <w:p w14:paraId="4E101CC6" w14:textId="77777777" w:rsidR="00324531" w:rsidRPr="00BF1313" w:rsidRDefault="00324531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2CB72A" w14:textId="77777777" w:rsidR="00324531" w:rsidRDefault="00324531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7B9AED" w14:textId="77777777" w:rsidR="00324531" w:rsidRPr="00BF1313" w:rsidRDefault="00324531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F359AD" w14:textId="77777777" w:rsidR="00324531" w:rsidRDefault="00324531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C42B0C" w14:textId="77777777" w:rsidR="00324531" w:rsidRPr="00BF1313" w:rsidRDefault="00324531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B44618" w14:textId="77777777" w:rsidR="00324531" w:rsidRDefault="00324531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</w:tcPr>
          <w:p w14:paraId="4DF205A6" w14:textId="77777777" w:rsidR="00324531" w:rsidRPr="00BF1313" w:rsidRDefault="00324531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8CF7FC1" w14:textId="77777777" w:rsidR="00324531" w:rsidRDefault="00324531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4DE4" w:rsidRPr="00BF1313" w14:paraId="1216CD8C" w14:textId="77777777" w:rsidTr="00BD2FD3">
        <w:tc>
          <w:tcPr>
            <w:tcW w:w="3852" w:type="dxa"/>
          </w:tcPr>
          <w:p w14:paraId="21744E2E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1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05E7EFD7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B644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A51A28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946FF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559601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5687775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3BBAE34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4DE4" w:rsidRPr="00BF1313" w14:paraId="12C170FD" w14:textId="77777777" w:rsidTr="00BD2FD3">
        <w:tc>
          <w:tcPr>
            <w:tcW w:w="3852" w:type="dxa"/>
          </w:tcPr>
          <w:p w14:paraId="7199D9BF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</w:tcPr>
          <w:p w14:paraId="36435B6A" w14:textId="69CA0498" w:rsidR="00594DE4" w:rsidRPr="00BF1313" w:rsidRDefault="005947A0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24.17</w:t>
            </w:r>
          </w:p>
        </w:tc>
        <w:tc>
          <w:tcPr>
            <w:tcW w:w="270" w:type="dxa"/>
          </w:tcPr>
          <w:p w14:paraId="5116C20E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1F770A" w14:textId="603F1625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19.52</w:t>
            </w:r>
          </w:p>
        </w:tc>
        <w:tc>
          <w:tcPr>
            <w:tcW w:w="270" w:type="dxa"/>
          </w:tcPr>
          <w:p w14:paraId="5F26A04F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0E345" w14:textId="6F14FF18" w:rsidR="00594DE4" w:rsidRPr="00BF1313" w:rsidRDefault="007B5463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397BAF79" w14:textId="77777777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90793E4" w14:textId="2A491318" w:rsidR="00594DE4" w:rsidRPr="00BF1313" w:rsidRDefault="00594DE4" w:rsidP="00594D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DB2C5DC" w14:textId="77777777" w:rsidR="009F6733" w:rsidRPr="00324531" w:rsidRDefault="009F6733" w:rsidP="00324531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D6554BE" w14:textId="488156F0" w:rsidR="00E67ED1" w:rsidRPr="00692B17" w:rsidRDefault="005F0871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Cs w:val="30"/>
        </w:rPr>
      </w:pPr>
      <w:r w:rsidRPr="00BF1313">
        <w:rPr>
          <w:rFonts w:asciiTheme="majorBidi" w:hAnsiTheme="majorBidi" w:cstheme="majorBidi"/>
          <w:b/>
          <w:bCs/>
          <w:szCs w:val="30"/>
          <w:cs/>
          <w:lang w:bidi="th-TH"/>
        </w:rPr>
        <w:t>คดีความ</w:t>
      </w:r>
    </w:p>
    <w:p w14:paraId="6370E326" w14:textId="77777777" w:rsidR="00C55EAF" w:rsidRPr="00E7175D" w:rsidRDefault="00C55EAF" w:rsidP="00692B17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 w:hanging="90"/>
        <w:rPr>
          <w:rFonts w:asciiTheme="majorBidi" w:hAnsiTheme="majorBidi" w:cstheme="majorBidi"/>
          <w:sz w:val="16"/>
          <w:szCs w:val="16"/>
        </w:rPr>
      </w:pPr>
      <w:r w:rsidRPr="00E7175D">
        <w:rPr>
          <w:rFonts w:asciiTheme="majorBidi" w:hAnsiTheme="majorBidi" w:cstheme="majorBidi"/>
          <w:sz w:val="20"/>
          <w:szCs w:val="20"/>
          <w:cs/>
        </w:rPr>
        <w:tab/>
      </w:r>
    </w:p>
    <w:p w14:paraId="643908BA" w14:textId="7909AE2A" w:rsidR="00C575BD" w:rsidRPr="005E5AEB" w:rsidRDefault="00C575BD" w:rsidP="00C575BD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C66CE7">
        <w:rPr>
          <w:color w:val="000000"/>
          <w:cs/>
        </w:rPr>
        <w:t>บริษัท</w:t>
      </w:r>
      <w:r w:rsidRPr="00C66CE7">
        <w:rPr>
          <w:rFonts w:hint="cs"/>
          <w:color w:val="000000"/>
          <w:cs/>
        </w:rPr>
        <w:t>ย่อยแห่งหนึ่ง</w:t>
      </w:r>
      <w:r w:rsidRPr="00C66CE7">
        <w:rPr>
          <w:color w:val="000000"/>
          <w:cs/>
        </w:rPr>
        <w:t>อยู่ระหว่างการถูกยื่นเสนอข้อพิพาทกล่าวหาว่าบริษัท</w:t>
      </w:r>
      <w:r w:rsidRPr="00C66CE7">
        <w:rPr>
          <w:rFonts w:hint="cs"/>
          <w:color w:val="000000"/>
          <w:cs/>
        </w:rPr>
        <w:t>ย่อย</w:t>
      </w:r>
      <w:r w:rsidRPr="00C66CE7">
        <w:rPr>
          <w:color w:val="000000"/>
          <w:cs/>
        </w:rPr>
        <w:t>ปฏิบัติผิดสัญญาจ้างทำของ โดยผู้รับเหมาได้ยื่นคำเสนอข้อพิพาทต่อสถาบันอนุญาโตตุลาการ เพื่อให้</w:t>
      </w:r>
      <w:r w:rsidRPr="00C66CE7">
        <w:rPr>
          <w:rFonts w:hint="cs"/>
          <w:color w:val="000000"/>
          <w:cs/>
        </w:rPr>
        <w:t>บริษัทย่อย</w:t>
      </w:r>
      <w:r w:rsidRPr="00C66CE7">
        <w:rPr>
          <w:color w:val="000000"/>
          <w:cs/>
        </w:rPr>
        <w:t>ชำระค่าเสียหายจากการ</w:t>
      </w:r>
      <w:r w:rsidRPr="00C66CE7">
        <w:rPr>
          <w:color w:val="000000"/>
          <w:cs/>
        </w:rPr>
        <w:br/>
        <w:t xml:space="preserve">ผิดสัญญาก่อสร้างโรงงาน เป็นจำนวนเงิน </w:t>
      </w:r>
      <w:r w:rsidRPr="00C66CE7">
        <w:rPr>
          <w:color w:val="000000"/>
        </w:rPr>
        <w:t>121.18</w:t>
      </w:r>
      <w:r w:rsidR="00C66CE7" w:rsidRPr="00C66CE7">
        <w:rPr>
          <w:color w:val="000000"/>
          <w:cs/>
        </w:rPr>
        <w:t xml:space="preserve"> ล้านบาท ซึ่งในเดือน</w:t>
      </w:r>
      <w:r w:rsidR="005947A0">
        <w:rPr>
          <w:rFonts w:hint="cs"/>
          <w:color w:val="000000"/>
          <w:cs/>
        </w:rPr>
        <w:t>กันยายน</w:t>
      </w:r>
      <w:r w:rsidRPr="00C66CE7">
        <w:rPr>
          <w:color w:val="000000"/>
          <w:cs/>
        </w:rPr>
        <w:t xml:space="preserve"> </w:t>
      </w:r>
      <w:r w:rsidRPr="00C66CE7">
        <w:rPr>
          <w:color w:val="000000"/>
        </w:rPr>
        <w:t>2564</w:t>
      </w:r>
      <w:r w:rsidRPr="00C66CE7">
        <w:rPr>
          <w:color w:val="000000"/>
          <w:cs/>
        </w:rPr>
        <w:t xml:space="preserve"> </w:t>
      </w:r>
      <w:r w:rsidRPr="00C66CE7">
        <w:rPr>
          <w:rFonts w:hint="cs"/>
          <w:color w:val="000000"/>
          <w:cs/>
        </w:rPr>
        <w:t>บริษัทย่อย</w:t>
      </w:r>
      <w:r w:rsidRPr="00C66CE7">
        <w:rPr>
          <w:color w:val="000000"/>
          <w:cs/>
        </w:rPr>
        <w:t>ได้ยื่นคำคัดค้าน และคำเรียกร้องแย้งต่อสถาบันอนุญาโตตุลาการ โดยผู้บริหาร</w:t>
      </w:r>
      <w:r w:rsidRPr="00C66CE7">
        <w:rPr>
          <w:rFonts w:hint="cs"/>
          <w:color w:val="000000"/>
          <w:cs/>
        </w:rPr>
        <w:t>บริษัทย่อย</w:t>
      </w:r>
      <w:r w:rsidRPr="00C66CE7">
        <w:rPr>
          <w:color w:val="000000"/>
          <w:cs/>
        </w:rPr>
        <w:t xml:space="preserve">พิจารณาแล้วเห็นว่าไม่ได้ทำผิดสัญญาแต่อย่างใด ปัจจุบันข้อพิพาทดังกล่าวอยู่ในกระบวนการอนุญาโตตุลาการ ณ วันที่ </w:t>
      </w:r>
      <w:r w:rsidR="00C66CE7" w:rsidRPr="005947A0">
        <w:rPr>
          <w:rFonts w:asciiTheme="majorBidi" w:hAnsiTheme="majorBidi" w:cstheme="majorBidi"/>
          <w:color w:val="000000"/>
        </w:rPr>
        <w:t>3</w:t>
      </w:r>
      <w:r w:rsidR="00E647CE">
        <w:rPr>
          <w:rFonts w:asciiTheme="majorBidi" w:hAnsiTheme="majorBidi" w:cstheme="majorBidi"/>
          <w:color w:val="000000"/>
        </w:rPr>
        <w:t>1</w:t>
      </w:r>
      <w:r w:rsidR="00C66CE7" w:rsidRPr="00C66CE7">
        <w:rPr>
          <w:rFonts w:hint="cs"/>
          <w:color w:val="000000"/>
          <w:cs/>
        </w:rPr>
        <w:t xml:space="preserve"> ธันวาคม</w:t>
      </w:r>
      <w:r w:rsidRPr="00C66CE7">
        <w:rPr>
          <w:color w:val="000000"/>
          <w:cs/>
        </w:rPr>
        <w:t xml:space="preserve"> </w:t>
      </w:r>
      <w:r w:rsidRPr="00C66CE7">
        <w:rPr>
          <w:color w:val="000000"/>
        </w:rPr>
        <w:t>2564</w:t>
      </w:r>
      <w:r w:rsidRPr="00C66CE7">
        <w:rPr>
          <w:color w:val="000000"/>
          <w:cs/>
        </w:rPr>
        <w:t xml:space="preserve"> </w:t>
      </w:r>
      <w:r w:rsidRPr="00C66CE7">
        <w:rPr>
          <w:rFonts w:hint="cs"/>
          <w:color w:val="000000"/>
          <w:cs/>
        </w:rPr>
        <w:t>บริษัทย่อย</w:t>
      </w:r>
      <w:r w:rsidRPr="00C66CE7">
        <w:rPr>
          <w:color w:val="000000"/>
          <w:cs/>
        </w:rPr>
        <w:t>จึงไม่ได้บันทึกหนี้สินที่อาจเกิดขึ้นจากข้อพิพาทดังกล่าว</w:t>
      </w:r>
    </w:p>
    <w:p w14:paraId="5E760CB8" w14:textId="77777777" w:rsidR="0021027C" w:rsidRPr="00E7175D" w:rsidRDefault="0021027C" w:rsidP="00692B17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  <w:sz w:val="20"/>
          <w:szCs w:val="20"/>
        </w:rPr>
      </w:pPr>
    </w:p>
    <w:p w14:paraId="5E87E160" w14:textId="6D178D66" w:rsidR="00441693" w:rsidRDefault="00441693" w:rsidP="00EC51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Cs w:val="30"/>
        </w:rPr>
      </w:pPr>
      <w:r>
        <w:rPr>
          <w:rFonts w:asciiTheme="majorBidi" w:hAnsiTheme="majorBidi" w:cstheme="majorBidi" w:hint="cs"/>
          <w:b/>
          <w:bCs/>
          <w:szCs w:val="30"/>
          <w:cs/>
          <w:lang w:bidi="th-TH"/>
        </w:rPr>
        <w:t>เหตุการณ์ภายหลังรอบระยะเวลารายงาน</w:t>
      </w:r>
    </w:p>
    <w:p w14:paraId="3B986C14" w14:textId="61771601" w:rsidR="00441693" w:rsidRPr="00E7175D" w:rsidRDefault="00441693" w:rsidP="00441693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sz w:val="20"/>
          <w:lang w:bidi="th-TH"/>
        </w:rPr>
      </w:pPr>
    </w:p>
    <w:p w14:paraId="7F8E842C" w14:textId="3102E4A0" w:rsidR="00CA012A" w:rsidRDefault="00CD5F53" w:rsidP="00CD5F53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  <w:r w:rsidRPr="00CD5F53">
        <w:rPr>
          <w:color w:val="000000"/>
          <w:cs/>
        </w:rPr>
        <w:t xml:space="preserve">วันที่ </w:t>
      </w:r>
      <w:r>
        <w:rPr>
          <w:color w:val="000000"/>
        </w:rPr>
        <w:t>24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ธันวาคม </w:t>
      </w:r>
      <w:r w:rsidRPr="00CD5F53">
        <w:rPr>
          <w:color w:val="000000"/>
        </w:rPr>
        <w:t xml:space="preserve">2564 </w:t>
      </w:r>
      <w:r w:rsidRPr="00CD5F53">
        <w:rPr>
          <w:color w:val="000000"/>
          <w:cs/>
        </w:rPr>
        <w:t>ที่ประชุม</w:t>
      </w:r>
      <w:r>
        <w:rPr>
          <w:rFonts w:hint="cs"/>
          <w:color w:val="000000"/>
          <w:cs/>
        </w:rPr>
        <w:t>วิ</w:t>
      </w:r>
      <w:r w:rsidRPr="00CD5F53">
        <w:rPr>
          <w:color w:val="000000"/>
          <w:cs/>
        </w:rPr>
        <w:t>สามัญผู้ถือหุ้น</w:t>
      </w:r>
      <w:r>
        <w:rPr>
          <w:rFonts w:hint="cs"/>
          <w:color w:val="000000"/>
          <w:cs/>
        </w:rPr>
        <w:t xml:space="preserve"> ครั้งที่ </w:t>
      </w:r>
      <w:r>
        <w:rPr>
          <w:color w:val="000000"/>
        </w:rPr>
        <w:t xml:space="preserve">2/2564 </w:t>
      </w:r>
      <w:r w:rsidRPr="00CD5F53">
        <w:rPr>
          <w:color w:val="000000"/>
          <w:cs/>
        </w:rPr>
        <w:t xml:space="preserve">ของบริษัทมีมติอนุมัติเปลี่ยนแปลงมูลค่าหุ้นที่ตราไว้ของบริษัทจากเดิมมูลค่าหุ้นละ </w:t>
      </w:r>
      <w:r>
        <w:rPr>
          <w:color w:val="000000"/>
        </w:rPr>
        <w:t>5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บาท เป็นมูลค่าหุ้นละ </w:t>
      </w:r>
      <w:r>
        <w:rPr>
          <w:color w:val="000000"/>
        </w:rPr>
        <w:t>2.50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บาท บริษัทได้จดทะเบียนเปลี่ยนแปลงมูลค่าหุ้นที่ตราไว้ดังกล่าวต่อกรมพัฒนาธุรกิจการค้า กระทรวงพาณิชย์ เรียบร้อยแล้ว ณ วันที่ </w:t>
      </w:r>
      <w:r w:rsidRPr="00CD5F53">
        <w:rPr>
          <w:color w:val="000000"/>
        </w:rPr>
        <w:t xml:space="preserve">6 </w:t>
      </w:r>
      <w:r w:rsidRPr="00CD5F53">
        <w:rPr>
          <w:color w:val="000000"/>
          <w:cs/>
        </w:rPr>
        <w:t xml:space="preserve">มกราคม </w:t>
      </w:r>
      <w:r w:rsidRPr="00CD5F53">
        <w:rPr>
          <w:color w:val="000000"/>
        </w:rPr>
        <w:t xml:space="preserve">2565 </w:t>
      </w:r>
      <w:r w:rsidRPr="00CD5F53">
        <w:rPr>
          <w:color w:val="000000"/>
          <w:cs/>
        </w:rPr>
        <w:t>ทั้งนี้การเปลี่ยนแปลงมูลค่าหุ้นที่ตราไว้ดังกล่าวมีผลให้จำนวนหุ้นของบริษัท</w:t>
      </w:r>
      <w:r w:rsidR="00E50C15">
        <w:rPr>
          <w:rFonts w:hint="cs"/>
          <w:color w:val="000000"/>
          <w:cs/>
        </w:rPr>
        <w:t>ที่ชำระแล้ว</w:t>
      </w:r>
      <w:r w:rsidRPr="00CD5F53">
        <w:rPr>
          <w:color w:val="000000"/>
          <w:cs/>
        </w:rPr>
        <w:t xml:space="preserve">เพิ่มขึ้นจากเดิม </w:t>
      </w:r>
      <w:r>
        <w:rPr>
          <w:color w:val="000000"/>
        </w:rPr>
        <w:t>506.40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 xml:space="preserve">ล้านหุ้น เป็น </w:t>
      </w:r>
      <w:r>
        <w:rPr>
          <w:color w:val="000000"/>
        </w:rPr>
        <w:t>1,012.80</w:t>
      </w:r>
      <w:r w:rsidRPr="00CD5F53">
        <w:rPr>
          <w:color w:val="000000"/>
        </w:rPr>
        <w:t xml:space="preserve"> </w:t>
      </w:r>
      <w:r w:rsidRPr="00CD5F53">
        <w:rPr>
          <w:color w:val="000000"/>
          <w:cs/>
        </w:rPr>
        <w:t>ล้านหุ้น</w:t>
      </w:r>
    </w:p>
    <w:p w14:paraId="7CABA5B6" w14:textId="6CE5D418" w:rsidR="00BD2FD3" w:rsidRDefault="00BD2FD3" w:rsidP="00CD5F53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</w:p>
    <w:p w14:paraId="48069F3E" w14:textId="77777777" w:rsidR="0002395A" w:rsidRDefault="0002395A" w:rsidP="00CD5F53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</w:p>
    <w:p w14:paraId="19B14713" w14:textId="77777777" w:rsidR="00324531" w:rsidRPr="00324531" w:rsidRDefault="00324531" w:rsidP="003245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Cs w:val="30"/>
          <w:lang w:bidi="th-TH"/>
        </w:rPr>
      </w:pPr>
      <w:r w:rsidRPr="00324531">
        <w:rPr>
          <w:rFonts w:asciiTheme="majorBidi" w:hAnsiTheme="majorBidi" w:cstheme="majorBidi"/>
          <w:b/>
          <w:bCs/>
          <w:szCs w:val="30"/>
          <w:cs/>
          <w:lang w:bidi="th-TH"/>
        </w:rPr>
        <w:lastRenderedPageBreak/>
        <w:t>การจัดประเภทรายการใหม่</w:t>
      </w:r>
    </w:p>
    <w:p w14:paraId="57AAFD6F" w14:textId="4B603CC0" w:rsidR="00324531" w:rsidRDefault="00324531" w:rsidP="00CD5F53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</w:p>
    <w:p w14:paraId="2BA31E76" w14:textId="721760E7" w:rsidR="00324531" w:rsidRPr="009B7D3B" w:rsidRDefault="00324531" w:rsidP="003245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9B7D3B">
        <w:rPr>
          <w:cs/>
        </w:rPr>
        <w:t>รายการบางรายการในงบ</w:t>
      </w:r>
      <w:r w:rsidRPr="009B7D3B">
        <w:rPr>
          <w:rFonts w:hint="cs"/>
          <w:cs/>
        </w:rPr>
        <w:t xml:space="preserve">การเงินปี </w:t>
      </w:r>
      <w:r w:rsidRPr="009B7D3B">
        <w:t>256</w:t>
      </w:r>
      <w:r>
        <w:t xml:space="preserve">3 </w:t>
      </w:r>
      <w:r w:rsidRPr="009B7D3B">
        <w:rPr>
          <w:rFonts w:hint="cs"/>
          <w:cs/>
        </w:rPr>
        <w:t xml:space="preserve">ซึ่งรวมอยู่ในงบการเงิน </w:t>
      </w:r>
      <w:r w:rsidRPr="009B7D3B">
        <w:rPr>
          <w:cs/>
        </w:rPr>
        <w:t xml:space="preserve">เพื่อวัตถุประสงค์ในการเปรียบเทียบของปี </w:t>
      </w:r>
      <w:r w:rsidRPr="009B7D3B">
        <w:t>256</w:t>
      </w:r>
      <w:r>
        <w:t>4</w:t>
      </w:r>
      <w:r w:rsidRPr="009B7D3B">
        <w:t xml:space="preserve"> </w:t>
      </w:r>
      <w:r w:rsidRPr="009B7D3B">
        <w:rPr>
          <w:cs/>
        </w:rPr>
        <w:t xml:space="preserve">ได้มีการจัดประเภทรายการใหม่เพื่อให้สอดคล้องกับการนำเสนอในงบการเงินปี </w:t>
      </w:r>
      <w:r w:rsidRPr="00280F5D">
        <w:t>256</w:t>
      </w:r>
      <w:r w:rsidR="005947A0">
        <w:t>4</w:t>
      </w:r>
      <w:r w:rsidRPr="009B7D3B">
        <w:t xml:space="preserve"> </w:t>
      </w:r>
      <w:r w:rsidRPr="009B7D3B">
        <w:rPr>
          <w:cs/>
        </w:rPr>
        <w:t>ดังนี้</w:t>
      </w:r>
    </w:p>
    <w:p w14:paraId="46077F72" w14:textId="77777777" w:rsidR="00324531" w:rsidRPr="00CD5F53" w:rsidRDefault="00324531" w:rsidP="00CD5F53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color w:val="00000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10"/>
        <w:gridCol w:w="270"/>
        <w:gridCol w:w="1350"/>
        <w:gridCol w:w="270"/>
        <w:gridCol w:w="1620"/>
      </w:tblGrid>
      <w:tr w:rsidR="00324531" w:rsidRPr="008C1944" w14:paraId="426F8F07" w14:textId="77777777" w:rsidTr="007A2FEB">
        <w:trPr>
          <w:trHeight w:val="432"/>
          <w:tblHeader/>
        </w:trPr>
        <w:tc>
          <w:tcPr>
            <w:tcW w:w="3960" w:type="dxa"/>
            <w:shd w:val="clear" w:color="auto" w:fill="auto"/>
          </w:tcPr>
          <w:p w14:paraId="3160D791" w14:textId="77777777" w:rsidR="00324531" w:rsidRPr="008C1944" w:rsidRDefault="00324531" w:rsidP="00F8248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B3A9B95" w14:textId="55E68802" w:rsidR="00324531" w:rsidRPr="008C1944" w:rsidRDefault="00324531" w:rsidP="00F8248A">
            <w:pPr>
              <w:pStyle w:val="BodyText"/>
              <w:tabs>
                <w:tab w:val="clear" w:pos="5387"/>
                <w:tab w:val="left" w:pos="5020"/>
              </w:tabs>
              <w:spacing w:after="0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1944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324531" w:rsidRPr="008C1944" w14:paraId="1267C038" w14:textId="77777777" w:rsidTr="007A2FEB">
        <w:trPr>
          <w:trHeight w:val="432"/>
          <w:tblHeader/>
        </w:trPr>
        <w:tc>
          <w:tcPr>
            <w:tcW w:w="3960" w:type="dxa"/>
            <w:shd w:val="clear" w:color="auto" w:fill="auto"/>
          </w:tcPr>
          <w:p w14:paraId="4CCEC899" w14:textId="77777777" w:rsidR="00324531" w:rsidRPr="008C1944" w:rsidRDefault="00324531" w:rsidP="00F8248A"/>
        </w:tc>
        <w:tc>
          <w:tcPr>
            <w:tcW w:w="1710" w:type="dxa"/>
            <w:shd w:val="clear" w:color="auto" w:fill="auto"/>
            <w:hideMark/>
          </w:tcPr>
          <w:p w14:paraId="33F2733E" w14:textId="77777777" w:rsidR="00324531" w:rsidRPr="008C1944" w:rsidRDefault="00324531" w:rsidP="00F8248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944">
              <w:rPr>
                <w:rFonts w:ascii="Angsana New" w:hAnsi="Angsana New" w:hint="cs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773BED4F" w14:textId="77777777" w:rsidR="00324531" w:rsidRPr="008C1944" w:rsidRDefault="00324531" w:rsidP="00F8248A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0BDD18" w14:textId="77777777" w:rsidR="00324531" w:rsidRPr="008C1944" w:rsidRDefault="00324531" w:rsidP="00F8248A">
            <w:pPr>
              <w:pStyle w:val="BodyText"/>
              <w:spacing w:after="0"/>
              <w:ind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944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4F2DC30D" w14:textId="77777777" w:rsidR="00324531" w:rsidRPr="008C1944" w:rsidRDefault="00324531" w:rsidP="00F8248A">
            <w:pPr>
              <w:pStyle w:val="BodyText"/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14:paraId="29A0A1B1" w14:textId="77777777" w:rsidR="00324531" w:rsidRPr="008C1944" w:rsidRDefault="00324531" w:rsidP="00F8248A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1944">
              <w:rPr>
                <w:rFonts w:ascii="Angsana New" w:hAnsi="Angsana New" w:hint="cs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24531" w:rsidRPr="008C1944" w14:paraId="5293BF09" w14:textId="77777777" w:rsidTr="007A2FEB">
        <w:trPr>
          <w:trHeight w:val="432"/>
          <w:tblHeader/>
        </w:trPr>
        <w:tc>
          <w:tcPr>
            <w:tcW w:w="3960" w:type="dxa"/>
            <w:shd w:val="clear" w:color="auto" w:fill="auto"/>
          </w:tcPr>
          <w:p w14:paraId="3145F1AC" w14:textId="77777777" w:rsidR="00324531" w:rsidRPr="008C1944" w:rsidRDefault="00324531" w:rsidP="00F8248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shd w:val="clear" w:color="auto" w:fill="auto"/>
            <w:hideMark/>
          </w:tcPr>
          <w:p w14:paraId="63551857" w14:textId="7A55694E" w:rsidR="00324531" w:rsidRPr="008C1944" w:rsidRDefault="00324531" w:rsidP="00F8248A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19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8C19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24531" w:rsidRPr="008C1944" w14:paraId="7166466E" w14:textId="77777777" w:rsidTr="007A2FEB">
        <w:trPr>
          <w:trHeight w:val="432"/>
        </w:trPr>
        <w:tc>
          <w:tcPr>
            <w:tcW w:w="3960" w:type="dxa"/>
            <w:shd w:val="clear" w:color="auto" w:fill="auto"/>
          </w:tcPr>
          <w:p w14:paraId="091498A9" w14:textId="05ED3588" w:rsidR="00324531" w:rsidRPr="008C1944" w:rsidRDefault="00324531" w:rsidP="00F8248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194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="004055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76313D72" w14:textId="77777777" w:rsidR="00324531" w:rsidRPr="008C1944" w:rsidRDefault="00324531" w:rsidP="00F8248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0F2524" w14:textId="77777777" w:rsidR="00324531" w:rsidRPr="008C1944" w:rsidRDefault="00324531" w:rsidP="00F8248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10B11E" w14:textId="77777777" w:rsidR="00324531" w:rsidRPr="008C1944" w:rsidRDefault="00324531" w:rsidP="00F8248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6799FA" w14:textId="77777777" w:rsidR="00324531" w:rsidRPr="008C1944" w:rsidRDefault="00324531" w:rsidP="00F8248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28AC9A4" w14:textId="77777777" w:rsidR="00324531" w:rsidRPr="008C1944" w:rsidRDefault="00324531" w:rsidP="00F8248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531" w:rsidRPr="008C1944" w14:paraId="15033CA4" w14:textId="77777777" w:rsidTr="007A2FEB"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3C0B9F34" w14:textId="16A22C3B" w:rsidR="00324531" w:rsidRPr="008C1944" w:rsidRDefault="00324531" w:rsidP="00F8248A">
            <w:r w:rsidRPr="00324531">
              <w:rPr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710" w:type="dxa"/>
            <w:shd w:val="clear" w:color="auto" w:fill="auto"/>
          </w:tcPr>
          <w:p w14:paraId="24E76F73" w14:textId="77777777" w:rsidR="00324531" w:rsidRPr="008C1944" w:rsidRDefault="00324531" w:rsidP="00F8248A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788"/>
              </w:tabs>
              <w:spacing w:after="0"/>
              <w:ind w:right="6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194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AB5549" w14:textId="77777777" w:rsidR="00324531" w:rsidRPr="008C1944" w:rsidRDefault="00324531" w:rsidP="00F8248A">
            <w:pPr>
              <w:pStyle w:val="BodyText"/>
              <w:tabs>
                <w:tab w:val="clear" w:pos="1871"/>
                <w:tab w:val="left" w:pos="1426"/>
              </w:tabs>
              <w:spacing w:after="0"/>
              <w:ind w:right="2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F3A871" w14:textId="26A68863" w:rsidR="00324531" w:rsidRPr="008C1944" w:rsidRDefault="00324531" w:rsidP="00F8248A">
            <w:pPr>
              <w:pStyle w:val="BodyText"/>
              <w:tabs>
                <w:tab w:val="clear" w:pos="680"/>
                <w:tab w:val="clear" w:pos="907"/>
                <w:tab w:val="clear" w:pos="1871"/>
                <w:tab w:val="left" w:pos="612"/>
                <w:tab w:val="decimal" w:pos="695"/>
                <w:tab w:val="left" w:pos="1426"/>
              </w:tabs>
              <w:spacing w:after="0"/>
              <w:ind w:right="1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73.68</w:t>
            </w:r>
          </w:p>
        </w:tc>
        <w:tc>
          <w:tcPr>
            <w:tcW w:w="270" w:type="dxa"/>
            <w:shd w:val="clear" w:color="auto" w:fill="auto"/>
          </w:tcPr>
          <w:p w14:paraId="6E919F23" w14:textId="77777777" w:rsidR="00324531" w:rsidRPr="008C1944" w:rsidRDefault="00324531" w:rsidP="00F8248A">
            <w:pPr>
              <w:pStyle w:val="BodyText"/>
              <w:tabs>
                <w:tab w:val="clear" w:pos="1871"/>
                <w:tab w:val="left" w:pos="1426"/>
              </w:tabs>
              <w:spacing w:after="0"/>
              <w:ind w:right="2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392E25F" w14:textId="6E5F00FE" w:rsidR="00324531" w:rsidRPr="008C1944" w:rsidRDefault="00324531" w:rsidP="00F8248A">
            <w:pPr>
              <w:pStyle w:val="BodyText"/>
              <w:tabs>
                <w:tab w:val="clear" w:pos="680"/>
                <w:tab w:val="clear" w:pos="1871"/>
                <w:tab w:val="decimal" w:pos="695"/>
                <w:tab w:val="left" w:pos="1426"/>
              </w:tabs>
              <w:spacing w:after="0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73.68</w:t>
            </w:r>
          </w:p>
        </w:tc>
      </w:tr>
      <w:tr w:rsidR="00324531" w:rsidRPr="008C1944" w14:paraId="2A72FBF1" w14:textId="77777777" w:rsidTr="007A2FEB">
        <w:trPr>
          <w:trHeight w:val="432"/>
        </w:trPr>
        <w:tc>
          <w:tcPr>
            <w:tcW w:w="3960" w:type="dxa"/>
            <w:shd w:val="clear" w:color="auto" w:fill="auto"/>
            <w:vAlign w:val="bottom"/>
          </w:tcPr>
          <w:p w14:paraId="383A2929" w14:textId="77777777" w:rsidR="00324531" w:rsidRPr="008C1944" w:rsidRDefault="00324531" w:rsidP="00F82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8C1944">
              <w:rPr>
                <w:rFonts w:hint="cs"/>
                <w:cs/>
              </w:rPr>
              <w:t>สินทรัพย์ไม่หมุนเวียนอื่น</w:t>
            </w:r>
          </w:p>
        </w:tc>
        <w:tc>
          <w:tcPr>
            <w:tcW w:w="1710" w:type="dxa"/>
            <w:shd w:val="clear" w:color="auto" w:fill="auto"/>
          </w:tcPr>
          <w:p w14:paraId="2A49CB9C" w14:textId="111ECED4" w:rsidR="00324531" w:rsidRPr="008C1944" w:rsidRDefault="00324531" w:rsidP="00F82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16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75.01</w:t>
            </w:r>
          </w:p>
        </w:tc>
        <w:tc>
          <w:tcPr>
            <w:tcW w:w="270" w:type="dxa"/>
            <w:shd w:val="clear" w:color="auto" w:fill="auto"/>
          </w:tcPr>
          <w:p w14:paraId="6C14DE9C" w14:textId="77777777" w:rsidR="00324531" w:rsidRPr="008C1944" w:rsidRDefault="00324531" w:rsidP="00F8248A">
            <w:pPr>
              <w:pStyle w:val="BodyText"/>
              <w:tabs>
                <w:tab w:val="clear" w:pos="1871"/>
                <w:tab w:val="left" w:pos="1426"/>
              </w:tabs>
              <w:spacing w:after="0"/>
              <w:ind w:right="2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ACF6B0" w14:textId="31EB26C9" w:rsidR="00324531" w:rsidRPr="008C1944" w:rsidRDefault="00324531" w:rsidP="00324531">
            <w:pPr>
              <w:pStyle w:val="BodyText"/>
              <w:tabs>
                <w:tab w:val="clear" w:pos="680"/>
                <w:tab w:val="clear" w:pos="907"/>
                <w:tab w:val="clear" w:pos="1871"/>
                <w:tab w:val="left" w:pos="612"/>
                <w:tab w:val="decimal" w:pos="695"/>
                <w:tab w:val="left" w:pos="1426"/>
              </w:tabs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(73.68)</w:t>
            </w:r>
          </w:p>
        </w:tc>
        <w:tc>
          <w:tcPr>
            <w:tcW w:w="270" w:type="dxa"/>
            <w:shd w:val="clear" w:color="auto" w:fill="auto"/>
          </w:tcPr>
          <w:p w14:paraId="4180AD0E" w14:textId="77777777" w:rsidR="00324531" w:rsidRPr="008C1944" w:rsidRDefault="00324531" w:rsidP="00F8248A">
            <w:pPr>
              <w:pStyle w:val="BodyText"/>
              <w:tabs>
                <w:tab w:val="clear" w:pos="1871"/>
                <w:tab w:val="left" w:pos="1426"/>
              </w:tabs>
              <w:spacing w:after="0"/>
              <w:ind w:right="25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07BDA51" w14:textId="15C4D439" w:rsidR="00324531" w:rsidRPr="008C1944" w:rsidRDefault="00324531" w:rsidP="00F8248A">
            <w:pPr>
              <w:pStyle w:val="BodyText"/>
              <w:tabs>
                <w:tab w:val="clear" w:pos="680"/>
                <w:tab w:val="clear" w:pos="1871"/>
                <w:tab w:val="left" w:pos="519"/>
                <w:tab w:val="decimal" w:pos="695"/>
              </w:tabs>
              <w:spacing w:after="0"/>
              <w:ind w:right="15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1.33</w:t>
            </w:r>
          </w:p>
        </w:tc>
      </w:tr>
      <w:tr w:rsidR="00324531" w:rsidRPr="008C1944" w14:paraId="210AB1F4" w14:textId="77777777" w:rsidTr="007A2FEB">
        <w:trPr>
          <w:trHeight w:val="432"/>
        </w:trPr>
        <w:tc>
          <w:tcPr>
            <w:tcW w:w="3960" w:type="dxa"/>
            <w:shd w:val="clear" w:color="auto" w:fill="auto"/>
          </w:tcPr>
          <w:p w14:paraId="11857417" w14:textId="77777777" w:rsidR="00324531" w:rsidRPr="008C1944" w:rsidRDefault="00324531" w:rsidP="00F8248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C35871" w14:textId="77777777" w:rsidR="00324531" w:rsidRPr="008C1944" w:rsidRDefault="00324531" w:rsidP="00F8248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24C8D5" w14:textId="77777777" w:rsidR="00324531" w:rsidRPr="008C1944" w:rsidRDefault="00324531" w:rsidP="00F8248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96ECB" w14:textId="77777777" w:rsidR="00324531" w:rsidRPr="008C1944" w:rsidRDefault="00324531" w:rsidP="00F8248A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871"/>
                <w:tab w:val="left" w:pos="0"/>
                <w:tab w:val="left" w:pos="68"/>
                <w:tab w:val="left" w:pos="1426"/>
              </w:tabs>
              <w:spacing w:after="0"/>
              <w:ind w:right="-1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1944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5C2C4D" w14:textId="77777777" w:rsidR="00324531" w:rsidRPr="008C1944" w:rsidRDefault="00324531" w:rsidP="00F8248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31C558B" w14:textId="77777777" w:rsidR="00324531" w:rsidRPr="008C1944" w:rsidRDefault="00324531" w:rsidP="00F8248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E78E897" w14:textId="77777777" w:rsidR="00CA012A" w:rsidRPr="00AB581C" w:rsidRDefault="00CA012A" w:rsidP="0085638F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rFonts w:asciiTheme="majorBidi" w:hAnsiTheme="majorBidi" w:cstheme="majorBidi"/>
        </w:rPr>
      </w:pPr>
    </w:p>
    <w:sectPr w:rsidR="00CA012A" w:rsidRPr="00AB581C" w:rsidSect="000E683A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C9988F" w14:textId="77777777" w:rsidR="002E74DE" w:rsidRDefault="002E74DE">
      <w:r>
        <w:separator/>
      </w:r>
    </w:p>
    <w:p w14:paraId="4FEE6962" w14:textId="77777777" w:rsidR="002E74DE" w:rsidRDefault="002E74DE"/>
  </w:endnote>
  <w:endnote w:type="continuationSeparator" w:id="0">
    <w:p w14:paraId="29E7572B" w14:textId="77777777" w:rsidR="002E74DE" w:rsidRDefault="002E74DE">
      <w:r>
        <w:continuationSeparator/>
      </w:r>
    </w:p>
    <w:p w14:paraId="2B07DDEB" w14:textId="77777777" w:rsidR="002E74DE" w:rsidRDefault="002E74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8062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68C27A83" w14:textId="16E90334" w:rsidR="003D01BA" w:rsidRPr="00FD1F81" w:rsidRDefault="003D01BA" w:rsidP="00FD1F8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FD1F81">
          <w:rPr>
            <w:rFonts w:ascii="Angsana New" w:hAnsi="Angsana New" w:hint="cs"/>
            <w:sz w:val="30"/>
            <w:szCs w:val="30"/>
          </w:rPr>
          <w:fldChar w:fldCharType="begin"/>
        </w:r>
        <w:r w:rsidRPr="00FD1F81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FD1F81">
          <w:rPr>
            <w:rFonts w:ascii="Angsana New" w:hAnsi="Angsana New" w:hint="cs"/>
            <w:sz w:val="30"/>
            <w:szCs w:val="30"/>
          </w:rPr>
          <w:fldChar w:fldCharType="separate"/>
        </w:r>
        <w:r w:rsidR="00BC7D6F">
          <w:rPr>
            <w:rFonts w:ascii="Angsana New" w:hAnsi="Angsana New"/>
            <w:noProof/>
            <w:sz w:val="30"/>
            <w:szCs w:val="30"/>
          </w:rPr>
          <w:t>18</w:t>
        </w:r>
        <w:r w:rsidRPr="00FD1F81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7B139CF2" w14:textId="77777777" w:rsidR="004B7CB3" w:rsidRDefault="004B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9CA6E5" w14:textId="77777777" w:rsidR="002E74DE" w:rsidRDefault="002E74DE">
      <w:r>
        <w:separator/>
      </w:r>
    </w:p>
    <w:p w14:paraId="02BB6A0D" w14:textId="77777777" w:rsidR="002E74DE" w:rsidRDefault="002E74DE"/>
  </w:footnote>
  <w:footnote w:type="continuationSeparator" w:id="0">
    <w:p w14:paraId="3156C207" w14:textId="77777777" w:rsidR="002E74DE" w:rsidRDefault="002E74DE">
      <w:r>
        <w:continuationSeparator/>
      </w:r>
    </w:p>
    <w:p w14:paraId="685E4734" w14:textId="77777777" w:rsidR="002E74DE" w:rsidRDefault="002E74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1525E" w14:textId="77777777" w:rsidR="003D01BA" w:rsidRDefault="003D01BA" w:rsidP="000D3A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" w:firstLine="1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6D1FCA30" w14:textId="77777777" w:rsidR="003D01BA" w:rsidRPr="00F47951" w:rsidRDefault="003D01BA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79C772A" w14:textId="4F53A387" w:rsidR="003D01BA" w:rsidRPr="009E7F0B" w:rsidRDefault="003D01BA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ปีสิ้นสุดที่</w:t>
    </w:r>
    <w:r w:rsidRPr="00152EE6">
      <w:rPr>
        <w:b/>
        <w:bCs/>
        <w:sz w:val="32"/>
        <w:szCs w:val="32"/>
        <w:cs/>
      </w:rPr>
      <w:t xml:space="preserve"> </w:t>
    </w:r>
    <w:r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>
      <w:rPr>
        <w:b/>
        <w:bCs/>
        <w:sz w:val="32"/>
        <w:szCs w:val="32"/>
      </w:rPr>
      <w:t>2564</w:t>
    </w:r>
  </w:p>
  <w:p w14:paraId="662579DF" w14:textId="77777777" w:rsidR="004B7CB3" w:rsidRDefault="004B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D9856" w14:textId="77777777" w:rsidR="003D01BA" w:rsidRDefault="003D01BA" w:rsidP="000D3A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" w:firstLine="1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78DA0676" w14:textId="77777777" w:rsidR="003D01BA" w:rsidRPr="00F47951" w:rsidRDefault="003D01BA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F36DA4C" w14:textId="70EBF19B" w:rsidR="003D01BA" w:rsidRPr="009E7F0B" w:rsidRDefault="003D01BA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ปีสิ้นสุดที่</w:t>
    </w:r>
    <w:r w:rsidRPr="00152EE6">
      <w:rPr>
        <w:b/>
        <w:bCs/>
        <w:sz w:val="32"/>
        <w:szCs w:val="32"/>
        <w:cs/>
      </w:rPr>
      <w:t xml:space="preserve"> </w:t>
    </w:r>
    <w:r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>
      <w:rPr>
        <w:b/>
        <w:bCs/>
        <w:sz w:val="32"/>
        <w:szCs w:val="32"/>
      </w:rPr>
      <w:t>2564</w:t>
    </w:r>
  </w:p>
  <w:p w14:paraId="56617225" w14:textId="77777777" w:rsidR="003D01BA" w:rsidRDefault="003D01BA" w:rsidP="00764E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6EAF6" w14:textId="77777777" w:rsidR="003D01BA" w:rsidRDefault="003D01BA" w:rsidP="000175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 xml:space="preserve">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698E3A23" w14:textId="4C75C0BE" w:rsidR="003D01BA" w:rsidRPr="00F47951" w:rsidRDefault="003D01BA" w:rsidP="000175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0595079" w14:textId="6AC24771" w:rsidR="003D01BA" w:rsidRDefault="003D01BA" w:rsidP="0001757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>
      <w:rPr>
        <w:b/>
        <w:bCs/>
      </w:rPr>
      <w:t>2564</w:t>
    </w:r>
  </w:p>
  <w:p w14:paraId="4D70D9D2" w14:textId="77777777" w:rsidR="003D01BA" w:rsidRPr="009E7F0B" w:rsidRDefault="003D01BA" w:rsidP="000266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A86FA" w14:textId="4A8AD0F0" w:rsidR="003D01BA" w:rsidRDefault="003D01BA" w:rsidP="00692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0FD2A0DF" w14:textId="77777777" w:rsidR="003D01BA" w:rsidRPr="00F47951" w:rsidRDefault="003D01BA" w:rsidP="00692B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E72320D" w14:textId="074F1E5F" w:rsidR="003D01BA" w:rsidRDefault="003D01BA" w:rsidP="00692B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>
      <w:rPr>
        <w:b/>
        <w:bCs/>
      </w:rPr>
      <w:t>2564</w:t>
    </w:r>
  </w:p>
  <w:p w14:paraId="1DF6E88D" w14:textId="77777777" w:rsidR="003D01BA" w:rsidRPr="009E7F0B" w:rsidRDefault="003D01BA" w:rsidP="000266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00E04" w14:textId="61C5050E" w:rsidR="003D01BA" w:rsidRDefault="003D01BA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0F2496D3" w14:textId="77777777" w:rsidR="003D01BA" w:rsidRPr="00F47951" w:rsidRDefault="003D01BA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09BAC92A" w14:textId="717BC8F6" w:rsidR="003D01BA" w:rsidRPr="00B41AA1" w:rsidRDefault="003D01BA" w:rsidP="0026752C">
    <w:pPr>
      <w:pStyle w:val="Header"/>
      <w:rPr>
        <w:sz w:val="32"/>
        <w:szCs w:val="32"/>
      </w:rPr>
    </w:pPr>
    <w:r w:rsidRPr="00B41AA1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>31</w:t>
    </w:r>
    <w:r w:rsidRPr="00B41AA1">
      <w:rPr>
        <w:rFonts w:hint="cs"/>
        <w:b/>
        <w:bCs/>
        <w:sz w:val="32"/>
        <w:szCs w:val="32"/>
        <w:cs/>
      </w:rPr>
      <w:t xml:space="preserve"> ธันวาคม </w:t>
    </w:r>
    <w:r>
      <w:rPr>
        <w:b/>
        <w:bCs/>
        <w:sz w:val="32"/>
        <w:szCs w:val="32"/>
      </w:rPr>
      <w:t>2564</w:t>
    </w:r>
  </w:p>
  <w:p w14:paraId="5DC3FFB0" w14:textId="77777777" w:rsidR="003D01BA" w:rsidRDefault="003D01BA" w:rsidP="00162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" w15:restartNumberingAfterBreak="0">
    <w:nsid w:val="1A4A40E8"/>
    <w:multiLevelType w:val="hybridMultilevel"/>
    <w:tmpl w:val="6FE66DD2"/>
    <w:lvl w:ilvl="0" w:tplc="A4C6CBA0">
      <w:start w:val="1"/>
      <w:numFmt w:val="bullet"/>
      <w:lvlText w:val="-"/>
      <w:lvlJc w:val="left"/>
      <w:pPr>
        <w:ind w:left="1755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A4C6CBA0">
      <w:start w:val="1"/>
      <w:numFmt w:val="bullet"/>
      <w:lvlText w:val="-"/>
      <w:lvlJc w:val="left"/>
      <w:pPr>
        <w:ind w:left="4635" w:hanging="360"/>
      </w:pPr>
      <w:rPr>
        <w:rFonts w:ascii="Angsana New" w:hAnsi="Angsana New" w:hint="default"/>
        <w:color w:val="auto"/>
        <w:sz w:val="22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" w15:restartNumberingAfterBreak="0">
    <w:nsid w:val="1D4C2510"/>
    <w:multiLevelType w:val="multilevel"/>
    <w:tmpl w:val="7EE22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i/>
        <w:iCs/>
        <w:sz w:val="24"/>
        <w:lang w:val="en-US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85E05AB0"/>
    <w:lvl w:ilvl="0" w:tplc="72B86064">
      <w:start w:val="3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CF439D"/>
    <w:multiLevelType w:val="multilevel"/>
    <w:tmpl w:val="B15CA64A"/>
    <w:lvl w:ilvl="0">
      <w:start w:val="2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hint="default"/>
        <w:b/>
        <w:bCs/>
        <w:i/>
        <w:iCs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4A53C9C"/>
    <w:multiLevelType w:val="hybridMultilevel"/>
    <w:tmpl w:val="E3FE07A8"/>
    <w:lvl w:ilvl="0" w:tplc="2EF2587C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9"/>
  </w:num>
  <w:num w:numId="9">
    <w:abstractNumId w:val="10"/>
  </w:num>
  <w:num w:numId="10">
    <w:abstractNumId w:val="2"/>
    <w:lvlOverride w:ilvl="0">
      <w:lvl w:ilvl="0">
        <w:start w:val="1"/>
        <w:numFmt w:val="decimal"/>
        <w:lvlText w:val="%1"/>
        <w:lvlJc w:val="left"/>
        <w:pPr>
          <w:tabs>
            <w:tab w:val="num" w:pos="340"/>
          </w:tabs>
          <w:ind w:left="340" w:hanging="340"/>
        </w:pPr>
        <w:rPr>
          <w:rFonts w:ascii="Arial" w:hAnsi="Arial" w:cs="Arial" w:hint="default"/>
          <w:b/>
          <w:bCs/>
          <w:sz w:val="30"/>
          <w:szCs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680"/>
          </w:tabs>
          <w:ind w:left="680" w:hanging="340"/>
        </w:pPr>
        <w:rPr>
          <w:rFonts w:hint="default"/>
          <w:b/>
          <w:bCs/>
          <w:i/>
          <w:iCs/>
          <w:sz w:val="24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020"/>
          </w:tabs>
          <w:ind w:left="1008" w:hanging="504"/>
        </w:pPr>
        <w:rPr>
          <w:rFonts w:ascii="AngsanaUPC" w:hAnsi="AngsanaUPC" w:cs="Angsana New" w:hint="default"/>
          <w:b w:val="0"/>
          <w:bCs w:val="0"/>
          <w:i/>
          <w:iCs/>
          <w:sz w:val="30"/>
          <w:szCs w:val="30"/>
        </w:rPr>
      </w:lvl>
    </w:lvlOverride>
    <w:lvlOverride w:ilvl="3">
      <w:lvl w:ilvl="3">
        <w:start w:val="1"/>
        <w:numFmt w:val="decimal"/>
        <w:lvlText w:val="—"/>
        <w:lvlJc w:val="left"/>
        <w:pPr>
          <w:tabs>
            <w:tab w:val="num" w:pos="1361"/>
          </w:tabs>
          <w:ind w:left="1361" w:hanging="341"/>
        </w:pPr>
        <w:rPr>
          <w:rFonts w:ascii="Arial" w:hAnsi="Arial" w:cs="Arial" w:hint="default"/>
        </w:rPr>
      </w:lvl>
    </w:lvlOverride>
    <w:lvlOverride w:ilvl="4">
      <w:lvl w:ilvl="4">
        <w:start w:val="1"/>
        <w:numFmt w:val="lowerLetter"/>
        <w:lvlText w:val="-"/>
        <w:lvlJc w:val="left"/>
        <w:pPr>
          <w:tabs>
            <w:tab w:val="num" w:pos="1701"/>
          </w:tabs>
          <w:ind w:left="1701" w:hanging="340"/>
        </w:pPr>
        <w:rPr>
          <w:rFonts w:ascii="9999999" w:hAnsi="9999999" w:hint="default"/>
        </w:rPr>
      </w:lvl>
    </w:lvlOverride>
    <w:lvlOverride w:ilvl="5">
      <w:lvl w:ilvl="5">
        <w:start w:val="1"/>
        <w:numFmt w:val="lowerRoman"/>
        <w:lvlText w:val="—"/>
        <w:lvlJc w:val="left"/>
        <w:pPr>
          <w:tabs>
            <w:tab w:val="num" w:pos="2041"/>
          </w:tabs>
          <w:ind w:left="2041" w:hanging="340"/>
        </w:pPr>
        <w:rPr>
          <w:rFonts w:ascii="Arial" w:hAnsi="Arial" w:cs="Arial" w:hint="default"/>
        </w:rPr>
      </w:lvl>
    </w:lvlOverride>
    <w:lvlOverride w:ilvl="6">
      <w:lvl w:ilvl="6">
        <w:start w:val="1"/>
        <w:numFmt w:val="decimal"/>
        <w:lvlText w:val="-"/>
        <w:lvlJc w:val="left"/>
        <w:pPr>
          <w:tabs>
            <w:tab w:val="num" w:pos="2381"/>
          </w:tabs>
          <w:ind w:left="2381" w:hanging="340"/>
        </w:pPr>
        <w:rPr>
          <w:rFonts w:ascii="9999999" w:hAnsi="9999999" w:hint="default"/>
        </w:rPr>
      </w:lvl>
    </w:lvlOverride>
    <w:lvlOverride w:ilvl="7">
      <w:lvl w:ilvl="7">
        <w:start w:val="1"/>
        <w:numFmt w:val="lowerLetter"/>
        <w:lvlText w:val="—"/>
        <w:lvlJc w:val="left"/>
        <w:pPr>
          <w:tabs>
            <w:tab w:val="num" w:pos="2721"/>
          </w:tabs>
          <w:ind w:left="2721" w:hanging="340"/>
        </w:pPr>
        <w:rPr>
          <w:rFonts w:ascii="Arial" w:hAnsi="Arial" w:cs="Arial" w:hint="default"/>
        </w:rPr>
      </w:lvl>
    </w:lvlOverride>
    <w:lvlOverride w:ilvl="8">
      <w:lvl w:ilvl="8">
        <w:start w:val="1"/>
        <w:numFmt w:val="lowerRoman"/>
        <w:lvlText w:val="-"/>
        <w:lvlJc w:val="left"/>
        <w:pPr>
          <w:tabs>
            <w:tab w:val="num" w:pos="3061"/>
          </w:tabs>
          <w:ind w:left="3061" w:hanging="340"/>
        </w:pPr>
        <w:rPr>
          <w:rFonts w:ascii="9999999" w:hAnsi="9999999" w:hint="default"/>
        </w:rPr>
      </w:lvl>
    </w:lvlOverride>
  </w:num>
  <w:num w:numId="11">
    <w:abstractNumId w:val="1"/>
  </w:num>
  <w:num w:numId="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BCA"/>
    <w:rsid w:val="00001E5E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18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348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86C"/>
    <w:rsid w:val="0001192B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41FB"/>
    <w:rsid w:val="00014224"/>
    <w:rsid w:val="00014263"/>
    <w:rsid w:val="000144DD"/>
    <w:rsid w:val="00014696"/>
    <w:rsid w:val="000154D2"/>
    <w:rsid w:val="00015608"/>
    <w:rsid w:val="00015C52"/>
    <w:rsid w:val="00015CE4"/>
    <w:rsid w:val="00015D9B"/>
    <w:rsid w:val="00015EB3"/>
    <w:rsid w:val="00015F69"/>
    <w:rsid w:val="000164E6"/>
    <w:rsid w:val="0001685A"/>
    <w:rsid w:val="000168AF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72B"/>
    <w:rsid w:val="00021848"/>
    <w:rsid w:val="000219C5"/>
    <w:rsid w:val="0002286D"/>
    <w:rsid w:val="00022E7E"/>
    <w:rsid w:val="00023310"/>
    <w:rsid w:val="0002378F"/>
    <w:rsid w:val="0002395A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5EDF"/>
    <w:rsid w:val="000260F9"/>
    <w:rsid w:val="0002616A"/>
    <w:rsid w:val="0002655C"/>
    <w:rsid w:val="0002666D"/>
    <w:rsid w:val="0002669B"/>
    <w:rsid w:val="0002678A"/>
    <w:rsid w:val="00026AF3"/>
    <w:rsid w:val="00026E4E"/>
    <w:rsid w:val="000279A2"/>
    <w:rsid w:val="0003016C"/>
    <w:rsid w:val="00030344"/>
    <w:rsid w:val="00030354"/>
    <w:rsid w:val="0003053C"/>
    <w:rsid w:val="0003078C"/>
    <w:rsid w:val="000307B1"/>
    <w:rsid w:val="00030B64"/>
    <w:rsid w:val="00030FB5"/>
    <w:rsid w:val="00031008"/>
    <w:rsid w:val="000312C2"/>
    <w:rsid w:val="000316C8"/>
    <w:rsid w:val="0003182B"/>
    <w:rsid w:val="00031E59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6C4"/>
    <w:rsid w:val="00035738"/>
    <w:rsid w:val="000357B4"/>
    <w:rsid w:val="00035A15"/>
    <w:rsid w:val="00035DF7"/>
    <w:rsid w:val="00035F20"/>
    <w:rsid w:val="00035FFA"/>
    <w:rsid w:val="00036185"/>
    <w:rsid w:val="000363FC"/>
    <w:rsid w:val="00036500"/>
    <w:rsid w:val="00036557"/>
    <w:rsid w:val="00036764"/>
    <w:rsid w:val="000369F7"/>
    <w:rsid w:val="00036B3C"/>
    <w:rsid w:val="00036C36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1F07"/>
    <w:rsid w:val="0004215D"/>
    <w:rsid w:val="00042225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895"/>
    <w:rsid w:val="00044A31"/>
    <w:rsid w:val="00044A7F"/>
    <w:rsid w:val="00044D8E"/>
    <w:rsid w:val="00044E36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416"/>
    <w:rsid w:val="00046AD3"/>
    <w:rsid w:val="00046C02"/>
    <w:rsid w:val="00046E6D"/>
    <w:rsid w:val="0004708B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7A1"/>
    <w:rsid w:val="000508D9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6DE"/>
    <w:rsid w:val="00053816"/>
    <w:rsid w:val="00053859"/>
    <w:rsid w:val="000538F8"/>
    <w:rsid w:val="00053A37"/>
    <w:rsid w:val="00053E16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2C1"/>
    <w:rsid w:val="00060335"/>
    <w:rsid w:val="000604E4"/>
    <w:rsid w:val="00060709"/>
    <w:rsid w:val="00060990"/>
    <w:rsid w:val="00061325"/>
    <w:rsid w:val="000614C7"/>
    <w:rsid w:val="0006161C"/>
    <w:rsid w:val="00061968"/>
    <w:rsid w:val="00061B46"/>
    <w:rsid w:val="00061CC0"/>
    <w:rsid w:val="0006253F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67"/>
    <w:rsid w:val="00064083"/>
    <w:rsid w:val="00064160"/>
    <w:rsid w:val="000649E1"/>
    <w:rsid w:val="00064A97"/>
    <w:rsid w:val="00064B99"/>
    <w:rsid w:val="00064C76"/>
    <w:rsid w:val="00064D0D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48A"/>
    <w:rsid w:val="000675C1"/>
    <w:rsid w:val="000676AE"/>
    <w:rsid w:val="00067824"/>
    <w:rsid w:val="00067877"/>
    <w:rsid w:val="000679B9"/>
    <w:rsid w:val="000679C5"/>
    <w:rsid w:val="00067C6A"/>
    <w:rsid w:val="00067DB9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C65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0A6"/>
    <w:rsid w:val="000741BF"/>
    <w:rsid w:val="000742F7"/>
    <w:rsid w:val="0007468C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B7"/>
    <w:rsid w:val="00076C2D"/>
    <w:rsid w:val="00076C4D"/>
    <w:rsid w:val="00076F5C"/>
    <w:rsid w:val="00077192"/>
    <w:rsid w:val="00077244"/>
    <w:rsid w:val="000772CD"/>
    <w:rsid w:val="00077796"/>
    <w:rsid w:val="000777BB"/>
    <w:rsid w:val="00077EEA"/>
    <w:rsid w:val="00077F0E"/>
    <w:rsid w:val="00080027"/>
    <w:rsid w:val="0008009A"/>
    <w:rsid w:val="0008040C"/>
    <w:rsid w:val="0008041D"/>
    <w:rsid w:val="000806B9"/>
    <w:rsid w:val="00080891"/>
    <w:rsid w:val="000809F1"/>
    <w:rsid w:val="00080AA7"/>
    <w:rsid w:val="00080CC3"/>
    <w:rsid w:val="00080D17"/>
    <w:rsid w:val="0008102C"/>
    <w:rsid w:val="00081383"/>
    <w:rsid w:val="00081BDB"/>
    <w:rsid w:val="00081DF7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6A5"/>
    <w:rsid w:val="00084725"/>
    <w:rsid w:val="000847D1"/>
    <w:rsid w:val="00084C0B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487"/>
    <w:rsid w:val="0008680D"/>
    <w:rsid w:val="0008684E"/>
    <w:rsid w:val="000869F1"/>
    <w:rsid w:val="00086A41"/>
    <w:rsid w:val="00086C1E"/>
    <w:rsid w:val="000870CA"/>
    <w:rsid w:val="00087223"/>
    <w:rsid w:val="00087605"/>
    <w:rsid w:val="00087697"/>
    <w:rsid w:val="0008773F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796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5B19"/>
    <w:rsid w:val="000964E2"/>
    <w:rsid w:val="0009696E"/>
    <w:rsid w:val="00096A74"/>
    <w:rsid w:val="00096B29"/>
    <w:rsid w:val="00096B7D"/>
    <w:rsid w:val="00096BEA"/>
    <w:rsid w:val="00096F7F"/>
    <w:rsid w:val="00097106"/>
    <w:rsid w:val="00097241"/>
    <w:rsid w:val="0009739A"/>
    <w:rsid w:val="00097434"/>
    <w:rsid w:val="00097AF5"/>
    <w:rsid w:val="00097C9B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41B"/>
    <w:rsid w:val="000A163E"/>
    <w:rsid w:val="000A171A"/>
    <w:rsid w:val="000A19C7"/>
    <w:rsid w:val="000A1B30"/>
    <w:rsid w:val="000A2229"/>
    <w:rsid w:val="000A25A7"/>
    <w:rsid w:val="000A28C1"/>
    <w:rsid w:val="000A29B9"/>
    <w:rsid w:val="000A2ADE"/>
    <w:rsid w:val="000A2B47"/>
    <w:rsid w:val="000A2F48"/>
    <w:rsid w:val="000A31FB"/>
    <w:rsid w:val="000A33C3"/>
    <w:rsid w:val="000A33DF"/>
    <w:rsid w:val="000A3540"/>
    <w:rsid w:val="000A36DE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A7EE0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B31"/>
    <w:rsid w:val="000B2B99"/>
    <w:rsid w:val="000B2C29"/>
    <w:rsid w:val="000B2F23"/>
    <w:rsid w:val="000B300F"/>
    <w:rsid w:val="000B31C3"/>
    <w:rsid w:val="000B33FE"/>
    <w:rsid w:val="000B37FD"/>
    <w:rsid w:val="000B390B"/>
    <w:rsid w:val="000B431C"/>
    <w:rsid w:val="000B4358"/>
    <w:rsid w:val="000B4693"/>
    <w:rsid w:val="000B4D92"/>
    <w:rsid w:val="000B4EE9"/>
    <w:rsid w:val="000B52CF"/>
    <w:rsid w:val="000B5361"/>
    <w:rsid w:val="000B53D6"/>
    <w:rsid w:val="000B545B"/>
    <w:rsid w:val="000B57F9"/>
    <w:rsid w:val="000B5996"/>
    <w:rsid w:val="000B5C6D"/>
    <w:rsid w:val="000B61DE"/>
    <w:rsid w:val="000B63CE"/>
    <w:rsid w:val="000B685D"/>
    <w:rsid w:val="000B68F2"/>
    <w:rsid w:val="000B6949"/>
    <w:rsid w:val="000B6DBC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420"/>
    <w:rsid w:val="000C0996"/>
    <w:rsid w:val="000C0B67"/>
    <w:rsid w:val="000C0C07"/>
    <w:rsid w:val="000C1064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2F2D"/>
    <w:rsid w:val="000C300B"/>
    <w:rsid w:val="000C3150"/>
    <w:rsid w:val="000C35C6"/>
    <w:rsid w:val="000C368E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62F"/>
    <w:rsid w:val="000C575D"/>
    <w:rsid w:val="000C583D"/>
    <w:rsid w:val="000C58AF"/>
    <w:rsid w:val="000C6026"/>
    <w:rsid w:val="000C628B"/>
    <w:rsid w:val="000C63E2"/>
    <w:rsid w:val="000C6622"/>
    <w:rsid w:val="000C690B"/>
    <w:rsid w:val="000C6B3B"/>
    <w:rsid w:val="000C6E34"/>
    <w:rsid w:val="000C6F11"/>
    <w:rsid w:val="000C71B7"/>
    <w:rsid w:val="000C728F"/>
    <w:rsid w:val="000C7370"/>
    <w:rsid w:val="000C76A5"/>
    <w:rsid w:val="000C775A"/>
    <w:rsid w:val="000C7BEA"/>
    <w:rsid w:val="000C7C2A"/>
    <w:rsid w:val="000C7E00"/>
    <w:rsid w:val="000D028A"/>
    <w:rsid w:val="000D02B8"/>
    <w:rsid w:val="000D04C6"/>
    <w:rsid w:val="000D09E9"/>
    <w:rsid w:val="000D0A01"/>
    <w:rsid w:val="000D0ACE"/>
    <w:rsid w:val="000D0C62"/>
    <w:rsid w:val="000D0DD6"/>
    <w:rsid w:val="000D0E0B"/>
    <w:rsid w:val="000D0FEF"/>
    <w:rsid w:val="000D1047"/>
    <w:rsid w:val="000D156A"/>
    <w:rsid w:val="000D15BD"/>
    <w:rsid w:val="000D1647"/>
    <w:rsid w:val="000D17D9"/>
    <w:rsid w:val="000D1947"/>
    <w:rsid w:val="000D1DC4"/>
    <w:rsid w:val="000D1E47"/>
    <w:rsid w:val="000D1F85"/>
    <w:rsid w:val="000D2689"/>
    <w:rsid w:val="000D29DF"/>
    <w:rsid w:val="000D2A99"/>
    <w:rsid w:val="000D2C5B"/>
    <w:rsid w:val="000D3059"/>
    <w:rsid w:val="000D321B"/>
    <w:rsid w:val="000D32D6"/>
    <w:rsid w:val="000D3629"/>
    <w:rsid w:val="000D378A"/>
    <w:rsid w:val="000D381A"/>
    <w:rsid w:val="000D39FE"/>
    <w:rsid w:val="000D3A7E"/>
    <w:rsid w:val="000D3D14"/>
    <w:rsid w:val="000D3F3E"/>
    <w:rsid w:val="000D4463"/>
    <w:rsid w:val="000D47C2"/>
    <w:rsid w:val="000D4959"/>
    <w:rsid w:val="000D4AED"/>
    <w:rsid w:val="000D4E8D"/>
    <w:rsid w:val="000D5014"/>
    <w:rsid w:val="000D5114"/>
    <w:rsid w:val="000D52FA"/>
    <w:rsid w:val="000D53E6"/>
    <w:rsid w:val="000D5A54"/>
    <w:rsid w:val="000D5A61"/>
    <w:rsid w:val="000D5C19"/>
    <w:rsid w:val="000D60A2"/>
    <w:rsid w:val="000D6696"/>
    <w:rsid w:val="000D6971"/>
    <w:rsid w:val="000D6D15"/>
    <w:rsid w:val="000D7450"/>
    <w:rsid w:val="000D7602"/>
    <w:rsid w:val="000D79DE"/>
    <w:rsid w:val="000D7E99"/>
    <w:rsid w:val="000E0346"/>
    <w:rsid w:val="000E03F9"/>
    <w:rsid w:val="000E0459"/>
    <w:rsid w:val="000E04AA"/>
    <w:rsid w:val="000E073A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379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1F"/>
    <w:rsid w:val="000E38B6"/>
    <w:rsid w:val="000E39A2"/>
    <w:rsid w:val="000E3B6E"/>
    <w:rsid w:val="000E4011"/>
    <w:rsid w:val="000E4066"/>
    <w:rsid w:val="000E40AA"/>
    <w:rsid w:val="000E4133"/>
    <w:rsid w:val="000E4210"/>
    <w:rsid w:val="000E4515"/>
    <w:rsid w:val="000E4A05"/>
    <w:rsid w:val="000E51C9"/>
    <w:rsid w:val="000E51CF"/>
    <w:rsid w:val="000E53C5"/>
    <w:rsid w:val="000E57FD"/>
    <w:rsid w:val="000E65A5"/>
    <w:rsid w:val="000E676C"/>
    <w:rsid w:val="000E6788"/>
    <w:rsid w:val="000E683A"/>
    <w:rsid w:val="000E696D"/>
    <w:rsid w:val="000E6B6F"/>
    <w:rsid w:val="000E6E6F"/>
    <w:rsid w:val="000E6E81"/>
    <w:rsid w:val="000E6FCA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BE7"/>
    <w:rsid w:val="000F2E2F"/>
    <w:rsid w:val="000F2F22"/>
    <w:rsid w:val="000F3043"/>
    <w:rsid w:val="000F31BE"/>
    <w:rsid w:val="000F3692"/>
    <w:rsid w:val="000F37E4"/>
    <w:rsid w:val="000F3A5F"/>
    <w:rsid w:val="000F3AEE"/>
    <w:rsid w:val="000F3BE9"/>
    <w:rsid w:val="000F3DCC"/>
    <w:rsid w:val="000F3F58"/>
    <w:rsid w:val="000F4463"/>
    <w:rsid w:val="000F44AB"/>
    <w:rsid w:val="000F44F6"/>
    <w:rsid w:val="000F45B4"/>
    <w:rsid w:val="000F4876"/>
    <w:rsid w:val="000F4A87"/>
    <w:rsid w:val="000F4CF5"/>
    <w:rsid w:val="000F4EC1"/>
    <w:rsid w:val="000F4F1E"/>
    <w:rsid w:val="000F4FD3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0C8"/>
    <w:rsid w:val="00101BA1"/>
    <w:rsid w:val="00101E1D"/>
    <w:rsid w:val="00102393"/>
    <w:rsid w:val="0010273D"/>
    <w:rsid w:val="001028B4"/>
    <w:rsid w:val="001029D8"/>
    <w:rsid w:val="00102B9C"/>
    <w:rsid w:val="00102B9E"/>
    <w:rsid w:val="00102C67"/>
    <w:rsid w:val="00102F27"/>
    <w:rsid w:val="00103288"/>
    <w:rsid w:val="00103335"/>
    <w:rsid w:val="001035A3"/>
    <w:rsid w:val="00103FEC"/>
    <w:rsid w:val="001041C1"/>
    <w:rsid w:val="00104306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B99"/>
    <w:rsid w:val="00107C4F"/>
    <w:rsid w:val="00107DAF"/>
    <w:rsid w:val="001102B1"/>
    <w:rsid w:val="00110329"/>
    <w:rsid w:val="0011038D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815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74E"/>
    <w:rsid w:val="0011490B"/>
    <w:rsid w:val="00114BB3"/>
    <w:rsid w:val="001155ED"/>
    <w:rsid w:val="001157A9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8E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6B"/>
    <w:rsid w:val="001231ED"/>
    <w:rsid w:val="001234AB"/>
    <w:rsid w:val="001235A5"/>
    <w:rsid w:val="00123779"/>
    <w:rsid w:val="00123E14"/>
    <w:rsid w:val="0012405C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385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0D56"/>
    <w:rsid w:val="00131009"/>
    <w:rsid w:val="001311D3"/>
    <w:rsid w:val="0013126F"/>
    <w:rsid w:val="0013133A"/>
    <w:rsid w:val="0013153C"/>
    <w:rsid w:val="001315DF"/>
    <w:rsid w:val="00131892"/>
    <w:rsid w:val="00131B88"/>
    <w:rsid w:val="00131F90"/>
    <w:rsid w:val="001321E9"/>
    <w:rsid w:val="0013240C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0F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7B3"/>
    <w:rsid w:val="0013790B"/>
    <w:rsid w:val="001379EB"/>
    <w:rsid w:val="00137C0A"/>
    <w:rsid w:val="00137C13"/>
    <w:rsid w:val="00137DD8"/>
    <w:rsid w:val="00137F8F"/>
    <w:rsid w:val="00140212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C3"/>
    <w:rsid w:val="001441FF"/>
    <w:rsid w:val="00144779"/>
    <w:rsid w:val="00144D2B"/>
    <w:rsid w:val="0014501D"/>
    <w:rsid w:val="0014517B"/>
    <w:rsid w:val="001455CC"/>
    <w:rsid w:val="00145648"/>
    <w:rsid w:val="00145680"/>
    <w:rsid w:val="001456BC"/>
    <w:rsid w:val="00145B57"/>
    <w:rsid w:val="00145B87"/>
    <w:rsid w:val="00145CB1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3E0"/>
    <w:rsid w:val="00147676"/>
    <w:rsid w:val="00147965"/>
    <w:rsid w:val="00147ACC"/>
    <w:rsid w:val="00147C30"/>
    <w:rsid w:val="00147F8D"/>
    <w:rsid w:val="00147FD4"/>
    <w:rsid w:val="00150180"/>
    <w:rsid w:val="00150518"/>
    <w:rsid w:val="00150A5D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D22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90F"/>
    <w:rsid w:val="00153E15"/>
    <w:rsid w:val="00153FA1"/>
    <w:rsid w:val="00154210"/>
    <w:rsid w:val="001542FF"/>
    <w:rsid w:val="00154358"/>
    <w:rsid w:val="0015451C"/>
    <w:rsid w:val="00154773"/>
    <w:rsid w:val="00154930"/>
    <w:rsid w:val="00154E71"/>
    <w:rsid w:val="00154F21"/>
    <w:rsid w:val="00154FD9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577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426"/>
    <w:rsid w:val="001604DE"/>
    <w:rsid w:val="00160FED"/>
    <w:rsid w:val="00161153"/>
    <w:rsid w:val="00161190"/>
    <w:rsid w:val="00161367"/>
    <w:rsid w:val="001615F1"/>
    <w:rsid w:val="001618F0"/>
    <w:rsid w:val="00161AC9"/>
    <w:rsid w:val="00161EA3"/>
    <w:rsid w:val="00161F02"/>
    <w:rsid w:val="0016202F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1"/>
    <w:rsid w:val="00164F86"/>
    <w:rsid w:val="0016530A"/>
    <w:rsid w:val="0016540E"/>
    <w:rsid w:val="0016547A"/>
    <w:rsid w:val="0016547F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273"/>
    <w:rsid w:val="00170309"/>
    <w:rsid w:val="00170933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4FB"/>
    <w:rsid w:val="001745D0"/>
    <w:rsid w:val="001746B7"/>
    <w:rsid w:val="00174E3D"/>
    <w:rsid w:val="00174FBE"/>
    <w:rsid w:val="001751A8"/>
    <w:rsid w:val="00175293"/>
    <w:rsid w:val="00175466"/>
    <w:rsid w:val="001756D2"/>
    <w:rsid w:val="001757D0"/>
    <w:rsid w:val="00175891"/>
    <w:rsid w:val="00175CBC"/>
    <w:rsid w:val="00175F20"/>
    <w:rsid w:val="00175F62"/>
    <w:rsid w:val="001762C9"/>
    <w:rsid w:val="00176F4C"/>
    <w:rsid w:val="001776DC"/>
    <w:rsid w:val="001778B5"/>
    <w:rsid w:val="001779EC"/>
    <w:rsid w:val="00177FB9"/>
    <w:rsid w:val="001800B3"/>
    <w:rsid w:val="0018014A"/>
    <w:rsid w:val="00180255"/>
    <w:rsid w:val="00180608"/>
    <w:rsid w:val="001807AE"/>
    <w:rsid w:val="00180C51"/>
    <w:rsid w:val="00180E18"/>
    <w:rsid w:val="00181380"/>
    <w:rsid w:val="00181E9C"/>
    <w:rsid w:val="00181F37"/>
    <w:rsid w:val="00181F78"/>
    <w:rsid w:val="0018201D"/>
    <w:rsid w:val="00182132"/>
    <w:rsid w:val="00182207"/>
    <w:rsid w:val="00182412"/>
    <w:rsid w:val="00182A42"/>
    <w:rsid w:val="00182C2E"/>
    <w:rsid w:val="00182DB1"/>
    <w:rsid w:val="00182F1E"/>
    <w:rsid w:val="00183399"/>
    <w:rsid w:val="001837D0"/>
    <w:rsid w:val="001839DB"/>
    <w:rsid w:val="00183AD0"/>
    <w:rsid w:val="00183D03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DC6"/>
    <w:rsid w:val="00186E89"/>
    <w:rsid w:val="00186F3E"/>
    <w:rsid w:val="001876DD"/>
    <w:rsid w:val="00187F70"/>
    <w:rsid w:val="00190334"/>
    <w:rsid w:val="00190403"/>
    <w:rsid w:val="00190624"/>
    <w:rsid w:val="001909BE"/>
    <w:rsid w:val="00190B78"/>
    <w:rsid w:val="00190E05"/>
    <w:rsid w:val="00190E2D"/>
    <w:rsid w:val="00190E4A"/>
    <w:rsid w:val="0019134A"/>
    <w:rsid w:val="00191B7A"/>
    <w:rsid w:val="00191C18"/>
    <w:rsid w:val="00191D5A"/>
    <w:rsid w:val="00192198"/>
    <w:rsid w:val="001923C4"/>
    <w:rsid w:val="00192AB6"/>
    <w:rsid w:val="00192D6A"/>
    <w:rsid w:val="00192E5D"/>
    <w:rsid w:val="00192EE8"/>
    <w:rsid w:val="001933AD"/>
    <w:rsid w:val="00193868"/>
    <w:rsid w:val="001938C9"/>
    <w:rsid w:val="00193BFA"/>
    <w:rsid w:val="00193ECB"/>
    <w:rsid w:val="00193F5F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62D5"/>
    <w:rsid w:val="00196A75"/>
    <w:rsid w:val="00196AEA"/>
    <w:rsid w:val="00196B3A"/>
    <w:rsid w:val="00196BE1"/>
    <w:rsid w:val="0019739F"/>
    <w:rsid w:val="00197640"/>
    <w:rsid w:val="00197660"/>
    <w:rsid w:val="00197787"/>
    <w:rsid w:val="00197A2B"/>
    <w:rsid w:val="00197D03"/>
    <w:rsid w:val="00197DA7"/>
    <w:rsid w:val="00197F79"/>
    <w:rsid w:val="00197FBC"/>
    <w:rsid w:val="001A0346"/>
    <w:rsid w:val="001A069F"/>
    <w:rsid w:val="001A0871"/>
    <w:rsid w:val="001A0B4C"/>
    <w:rsid w:val="001A0DE6"/>
    <w:rsid w:val="001A0ED9"/>
    <w:rsid w:val="001A1270"/>
    <w:rsid w:val="001A1290"/>
    <w:rsid w:val="001A1AFC"/>
    <w:rsid w:val="001A1B98"/>
    <w:rsid w:val="001A1CB7"/>
    <w:rsid w:val="001A1F5B"/>
    <w:rsid w:val="001A2141"/>
    <w:rsid w:val="001A233C"/>
    <w:rsid w:val="001A248B"/>
    <w:rsid w:val="001A25F3"/>
    <w:rsid w:val="001A2B38"/>
    <w:rsid w:val="001A2BA5"/>
    <w:rsid w:val="001A2D20"/>
    <w:rsid w:val="001A2DF8"/>
    <w:rsid w:val="001A2FF3"/>
    <w:rsid w:val="001A37C9"/>
    <w:rsid w:val="001A385C"/>
    <w:rsid w:val="001A3917"/>
    <w:rsid w:val="001A3A22"/>
    <w:rsid w:val="001A3C38"/>
    <w:rsid w:val="001A3C3D"/>
    <w:rsid w:val="001A3D9C"/>
    <w:rsid w:val="001A3E3D"/>
    <w:rsid w:val="001A3E6E"/>
    <w:rsid w:val="001A4624"/>
    <w:rsid w:val="001A485D"/>
    <w:rsid w:val="001A4B4F"/>
    <w:rsid w:val="001A4CB9"/>
    <w:rsid w:val="001A4DF2"/>
    <w:rsid w:val="001A4FEB"/>
    <w:rsid w:val="001A5082"/>
    <w:rsid w:val="001A580C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7C8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5EA"/>
    <w:rsid w:val="001B377E"/>
    <w:rsid w:val="001B3BEA"/>
    <w:rsid w:val="001B3CAE"/>
    <w:rsid w:val="001B3D0E"/>
    <w:rsid w:val="001B3DA4"/>
    <w:rsid w:val="001B4491"/>
    <w:rsid w:val="001B44E8"/>
    <w:rsid w:val="001B4611"/>
    <w:rsid w:val="001B4782"/>
    <w:rsid w:val="001B4887"/>
    <w:rsid w:val="001B4B0B"/>
    <w:rsid w:val="001B4B0E"/>
    <w:rsid w:val="001B4D45"/>
    <w:rsid w:val="001B50AF"/>
    <w:rsid w:val="001B55FE"/>
    <w:rsid w:val="001B56E8"/>
    <w:rsid w:val="001B5739"/>
    <w:rsid w:val="001B5B38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442"/>
    <w:rsid w:val="001B7900"/>
    <w:rsid w:val="001B7AB8"/>
    <w:rsid w:val="001B7E3A"/>
    <w:rsid w:val="001C0194"/>
    <w:rsid w:val="001C03C8"/>
    <w:rsid w:val="001C044B"/>
    <w:rsid w:val="001C0672"/>
    <w:rsid w:val="001C069E"/>
    <w:rsid w:val="001C08EF"/>
    <w:rsid w:val="001C0AE8"/>
    <w:rsid w:val="001C0B22"/>
    <w:rsid w:val="001C0F8C"/>
    <w:rsid w:val="001C122A"/>
    <w:rsid w:val="001C1397"/>
    <w:rsid w:val="001C13D9"/>
    <w:rsid w:val="001C1634"/>
    <w:rsid w:val="001C1699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AC2"/>
    <w:rsid w:val="001C2CCE"/>
    <w:rsid w:val="001C2D38"/>
    <w:rsid w:val="001C3126"/>
    <w:rsid w:val="001C31C3"/>
    <w:rsid w:val="001C326F"/>
    <w:rsid w:val="001C364B"/>
    <w:rsid w:val="001C369C"/>
    <w:rsid w:val="001C36AF"/>
    <w:rsid w:val="001C3B39"/>
    <w:rsid w:val="001C3DA7"/>
    <w:rsid w:val="001C3F54"/>
    <w:rsid w:val="001C3FEB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716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BFF"/>
    <w:rsid w:val="001C7D62"/>
    <w:rsid w:val="001C7DDB"/>
    <w:rsid w:val="001D02FF"/>
    <w:rsid w:val="001D0304"/>
    <w:rsid w:val="001D0CEB"/>
    <w:rsid w:val="001D0E3E"/>
    <w:rsid w:val="001D0E57"/>
    <w:rsid w:val="001D0EFA"/>
    <w:rsid w:val="001D0FAE"/>
    <w:rsid w:val="001D0FBB"/>
    <w:rsid w:val="001D14C5"/>
    <w:rsid w:val="001D1520"/>
    <w:rsid w:val="001D1521"/>
    <w:rsid w:val="001D163C"/>
    <w:rsid w:val="001D1889"/>
    <w:rsid w:val="001D1CAA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D9"/>
    <w:rsid w:val="001D2EE5"/>
    <w:rsid w:val="001D2F06"/>
    <w:rsid w:val="001D303D"/>
    <w:rsid w:val="001D303F"/>
    <w:rsid w:val="001D3102"/>
    <w:rsid w:val="001D311B"/>
    <w:rsid w:val="001D36B3"/>
    <w:rsid w:val="001D3711"/>
    <w:rsid w:val="001D3760"/>
    <w:rsid w:val="001D3B43"/>
    <w:rsid w:val="001D3D83"/>
    <w:rsid w:val="001D3FE9"/>
    <w:rsid w:val="001D4048"/>
    <w:rsid w:val="001D40A1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19"/>
    <w:rsid w:val="001D53C8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D5"/>
    <w:rsid w:val="001E443E"/>
    <w:rsid w:val="001E47F2"/>
    <w:rsid w:val="001E524A"/>
    <w:rsid w:val="001E5298"/>
    <w:rsid w:val="001E532B"/>
    <w:rsid w:val="001E5596"/>
    <w:rsid w:val="001E56F2"/>
    <w:rsid w:val="001E57D7"/>
    <w:rsid w:val="001E5DBA"/>
    <w:rsid w:val="001E60C3"/>
    <w:rsid w:val="001E619B"/>
    <w:rsid w:val="001E6485"/>
    <w:rsid w:val="001E6606"/>
    <w:rsid w:val="001E6831"/>
    <w:rsid w:val="001E68C1"/>
    <w:rsid w:val="001E6B46"/>
    <w:rsid w:val="001E6D06"/>
    <w:rsid w:val="001E70B9"/>
    <w:rsid w:val="001E70F8"/>
    <w:rsid w:val="001E71CF"/>
    <w:rsid w:val="001E762E"/>
    <w:rsid w:val="001E76FE"/>
    <w:rsid w:val="001E7718"/>
    <w:rsid w:val="001E7747"/>
    <w:rsid w:val="001E78DA"/>
    <w:rsid w:val="001E7A95"/>
    <w:rsid w:val="001E7B57"/>
    <w:rsid w:val="001E7EF8"/>
    <w:rsid w:val="001E7F9B"/>
    <w:rsid w:val="001F0158"/>
    <w:rsid w:val="001F02D8"/>
    <w:rsid w:val="001F02E6"/>
    <w:rsid w:val="001F06B7"/>
    <w:rsid w:val="001F077C"/>
    <w:rsid w:val="001F1028"/>
    <w:rsid w:val="001F127B"/>
    <w:rsid w:val="001F134A"/>
    <w:rsid w:val="001F1396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4E"/>
    <w:rsid w:val="001F4290"/>
    <w:rsid w:val="001F47C0"/>
    <w:rsid w:val="001F4A6C"/>
    <w:rsid w:val="001F4ECF"/>
    <w:rsid w:val="001F511F"/>
    <w:rsid w:val="001F5382"/>
    <w:rsid w:val="001F568E"/>
    <w:rsid w:val="001F5763"/>
    <w:rsid w:val="001F5BAC"/>
    <w:rsid w:val="001F5C3D"/>
    <w:rsid w:val="001F5CA5"/>
    <w:rsid w:val="001F5E6E"/>
    <w:rsid w:val="001F61C7"/>
    <w:rsid w:val="001F6556"/>
    <w:rsid w:val="001F65F9"/>
    <w:rsid w:val="001F6DAD"/>
    <w:rsid w:val="001F741E"/>
    <w:rsid w:val="001F769D"/>
    <w:rsid w:val="0020027C"/>
    <w:rsid w:val="002002B7"/>
    <w:rsid w:val="002004F3"/>
    <w:rsid w:val="0020072C"/>
    <w:rsid w:val="0020076A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1EBB"/>
    <w:rsid w:val="0020238A"/>
    <w:rsid w:val="00202BD5"/>
    <w:rsid w:val="00202D33"/>
    <w:rsid w:val="00202D63"/>
    <w:rsid w:val="00202D76"/>
    <w:rsid w:val="00203315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594"/>
    <w:rsid w:val="002045D4"/>
    <w:rsid w:val="0020462F"/>
    <w:rsid w:val="002047AA"/>
    <w:rsid w:val="00204875"/>
    <w:rsid w:val="00204F14"/>
    <w:rsid w:val="0020504D"/>
    <w:rsid w:val="002050D4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10090"/>
    <w:rsid w:val="0021027C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15B"/>
    <w:rsid w:val="00216417"/>
    <w:rsid w:val="00216944"/>
    <w:rsid w:val="00216B00"/>
    <w:rsid w:val="00216B11"/>
    <w:rsid w:val="00216BEF"/>
    <w:rsid w:val="00216CCD"/>
    <w:rsid w:val="00216F6A"/>
    <w:rsid w:val="00217275"/>
    <w:rsid w:val="002172A2"/>
    <w:rsid w:val="002175E4"/>
    <w:rsid w:val="00217A5F"/>
    <w:rsid w:val="00217A80"/>
    <w:rsid w:val="00217F18"/>
    <w:rsid w:val="002203F7"/>
    <w:rsid w:val="00220665"/>
    <w:rsid w:val="00220815"/>
    <w:rsid w:val="00220C53"/>
    <w:rsid w:val="00220EF5"/>
    <w:rsid w:val="002216E6"/>
    <w:rsid w:val="00221731"/>
    <w:rsid w:val="00221D02"/>
    <w:rsid w:val="00221D70"/>
    <w:rsid w:val="00221DCE"/>
    <w:rsid w:val="00221E93"/>
    <w:rsid w:val="00221EB8"/>
    <w:rsid w:val="00222360"/>
    <w:rsid w:val="00222558"/>
    <w:rsid w:val="0022261D"/>
    <w:rsid w:val="00222643"/>
    <w:rsid w:val="0022313D"/>
    <w:rsid w:val="00223349"/>
    <w:rsid w:val="00223386"/>
    <w:rsid w:val="00223512"/>
    <w:rsid w:val="00223650"/>
    <w:rsid w:val="002237BD"/>
    <w:rsid w:val="00223AEC"/>
    <w:rsid w:val="00223C3A"/>
    <w:rsid w:val="00223F85"/>
    <w:rsid w:val="002245F8"/>
    <w:rsid w:val="00224753"/>
    <w:rsid w:val="00224855"/>
    <w:rsid w:val="00224BB2"/>
    <w:rsid w:val="00224EC3"/>
    <w:rsid w:val="002253FE"/>
    <w:rsid w:val="00225D19"/>
    <w:rsid w:val="00226311"/>
    <w:rsid w:val="00226958"/>
    <w:rsid w:val="00226B21"/>
    <w:rsid w:val="00227123"/>
    <w:rsid w:val="002271AA"/>
    <w:rsid w:val="0022736F"/>
    <w:rsid w:val="002273EE"/>
    <w:rsid w:val="00227545"/>
    <w:rsid w:val="00227646"/>
    <w:rsid w:val="00227785"/>
    <w:rsid w:val="00227791"/>
    <w:rsid w:val="00227988"/>
    <w:rsid w:val="002279DA"/>
    <w:rsid w:val="00227F4C"/>
    <w:rsid w:val="00230754"/>
    <w:rsid w:val="00230A4D"/>
    <w:rsid w:val="00230A85"/>
    <w:rsid w:val="00230B99"/>
    <w:rsid w:val="00230C7A"/>
    <w:rsid w:val="00230E56"/>
    <w:rsid w:val="00230EE3"/>
    <w:rsid w:val="002313F7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62C6"/>
    <w:rsid w:val="00236319"/>
    <w:rsid w:val="00236654"/>
    <w:rsid w:val="0023678E"/>
    <w:rsid w:val="00236B2A"/>
    <w:rsid w:val="00236E25"/>
    <w:rsid w:val="00236EFF"/>
    <w:rsid w:val="00237309"/>
    <w:rsid w:val="0023760E"/>
    <w:rsid w:val="0023769E"/>
    <w:rsid w:val="002377C8"/>
    <w:rsid w:val="00240379"/>
    <w:rsid w:val="00240409"/>
    <w:rsid w:val="002404A9"/>
    <w:rsid w:val="002404F6"/>
    <w:rsid w:val="002405F0"/>
    <w:rsid w:val="00240937"/>
    <w:rsid w:val="0024098A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BE1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52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38F"/>
    <w:rsid w:val="002465B1"/>
    <w:rsid w:val="00246E0D"/>
    <w:rsid w:val="00246E70"/>
    <w:rsid w:val="00246FFE"/>
    <w:rsid w:val="002472D4"/>
    <w:rsid w:val="002475BE"/>
    <w:rsid w:val="002477FB"/>
    <w:rsid w:val="00250096"/>
    <w:rsid w:val="00250423"/>
    <w:rsid w:val="0025048D"/>
    <w:rsid w:val="0025049E"/>
    <w:rsid w:val="002505DE"/>
    <w:rsid w:val="00250803"/>
    <w:rsid w:val="002508F1"/>
    <w:rsid w:val="00250A0E"/>
    <w:rsid w:val="00250DFD"/>
    <w:rsid w:val="0025105F"/>
    <w:rsid w:val="0025127C"/>
    <w:rsid w:val="00251444"/>
    <w:rsid w:val="002515F9"/>
    <w:rsid w:val="0025164D"/>
    <w:rsid w:val="0025167C"/>
    <w:rsid w:val="0025168F"/>
    <w:rsid w:val="0025183F"/>
    <w:rsid w:val="00251855"/>
    <w:rsid w:val="00251A0E"/>
    <w:rsid w:val="00251CE3"/>
    <w:rsid w:val="00251E7A"/>
    <w:rsid w:val="00251E8C"/>
    <w:rsid w:val="00251F7C"/>
    <w:rsid w:val="00252036"/>
    <w:rsid w:val="0025229B"/>
    <w:rsid w:val="0025233D"/>
    <w:rsid w:val="0025238C"/>
    <w:rsid w:val="00252647"/>
    <w:rsid w:val="00252982"/>
    <w:rsid w:val="00252989"/>
    <w:rsid w:val="00252A5D"/>
    <w:rsid w:val="00252D07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12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167"/>
    <w:rsid w:val="002622EE"/>
    <w:rsid w:val="002624BE"/>
    <w:rsid w:val="002626D4"/>
    <w:rsid w:val="00262730"/>
    <w:rsid w:val="002628B5"/>
    <w:rsid w:val="00262C2E"/>
    <w:rsid w:val="00262E44"/>
    <w:rsid w:val="00262E7A"/>
    <w:rsid w:val="0026303D"/>
    <w:rsid w:val="0026306A"/>
    <w:rsid w:val="002631A7"/>
    <w:rsid w:val="00263417"/>
    <w:rsid w:val="002636EC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49"/>
    <w:rsid w:val="00267975"/>
    <w:rsid w:val="00270702"/>
    <w:rsid w:val="0027092E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343"/>
    <w:rsid w:val="002744EF"/>
    <w:rsid w:val="00274829"/>
    <w:rsid w:val="00274843"/>
    <w:rsid w:val="002749E9"/>
    <w:rsid w:val="00274A14"/>
    <w:rsid w:val="00274B68"/>
    <w:rsid w:val="00274BDF"/>
    <w:rsid w:val="00274C18"/>
    <w:rsid w:val="00275316"/>
    <w:rsid w:val="0027533E"/>
    <w:rsid w:val="002753F7"/>
    <w:rsid w:val="002754F4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3DF"/>
    <w:rsid w:val="00280768"/>
    <w:rsid w:val="00280BBD"/>
    <w:rsid w:val="0028109D"/>
    <w:rsid w:val="002811F0"/>
    <w:rsid w:val="002814E1"/>
    <w:rsid w:val="0028168A"/>
    <w:rsid w:val="00281690"/>
    <w:rsid w:val="00281802"/>
    <w:rsid w:val="00281AD4"/>
    <w:rsid w:val="00281DF2"/>
    <w:rsid w:val="0028227A"/>
    <w:rsid w:val="00282693"/>
    <w:rsid w:val="00282773"/>
    <w:rsid w:val="00282905"/>
    <w:rsid w:val="00282964"/>
    <w:rsid w:val="00282D64"/>
    <w:rsid w:val="002832CD"/>
    <w:rsid w:val="00283596"/>
    <w:rsid w:val="002836A9"/>
    <w:rsid w:val="0028377A"/>
    <w:rsid w:val="00283C62"/>
    <w:rsid w:val="002842AB"/>
    <w:rsid w:val="0028447D"/>
    <w:rsid w:val="002844F8"/>
    <w:rsid w:val="002846A7"/>
    <w:rsid w:val="0028476D"/>
    <w:rsid w:val="00284991"/>
    <w:rsid w:val="00284A0D"/>
    <w:rsid w:val="00284D68"/>
    <w:rsid w:val="00284E12"/>
    <w:rsid w:val="00284E7F"/>
    <w:rsid w:val="00284FE0"/>
    <w:rsid w:val="0028500E"/>
    <w:rsid w:val="0028581D"/>
    <w:rsid w:val="00285AD6"/>
    <w:rsid w:val="00285ADB"/>
    <w:rsid w:val="00285AF5"/>
    <w:rsid w:val="00286303"/>
    <w:rsid w:val="00286617"/>
    <w:rsid w:val="00286644"/>
    <w:rsid w:val="00286671"/>
    <w:rsid w:val="00286950"/>
    <w:rsid w:val="002900E8"/>
    <w:rsid w:val="002906DC"/>
    <w:rsid w:val="00290792"/>
    <w:rsid w:val="00290862"/>
    <w:rsid w:val="00290A65"/>
    <w:rsid w:val="00290D0A"/>
    <w:rsid w:val="00290F3D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2186"/>
    <w:rsid w:val="002921B9"/>
    <w:rsid w:val="0029233B"/>
    <w:rsid w:val="00292511"/>
    <w:rsid w:val="00292691"/>
    <w:rsid w:val="00292774"/>
    <w:rsid w:val="00293041"/>
    <w:rsid w:val="002930A1"/>
    <w:rsid w:val="0029340F"/>
    <w:rsid w:val="00293475"/>
    <w:rsid w:val="002936DB"/>
    <w:rsid w:val="002938FD"/>
    <w:rsid w:val="00293AC0"/>
    <w:rsid w:val="00293DAA"/>
    <w:rsid w:val="002941BC"/>
    <w:rsid w:val="00294264"/>
    <w:rsid w:val="0029431E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B1"/>
    <w:rsid w:val="002966C7"/>
    <w:rsid w:val="002966CD"/>
    <w:rsid w:val="00296B0F"/>
    <w:rsid w:val="00296F98"/>
    <w:rsid w:val="002975B1"/>
    <w:rsid w:val="00297A7E"/>
    <w:rsid w:val="002A0071"/>
    <w:rsid w:val="002A007E"/>
    <w:rsid w:val="002A04B9"/>
    <w:rsid w:val="002A09D5"/>
    <w:rsid w:val="002A0A15"/>
    <w:rsid w:val="002A0D3D"/>
    <w:rsid w:val="002A0E5D"/>
    <w:rsid w:val="002A1331"/>
    <w:rsid w:val="002A1539"/>
    <w:rsid w:val="002A16A1"/>
    <w:rsid w:val="002A1E55"/>
    <w:rsid w:val="002A1E5F"/>
    <w:rsid w:val="002A25C7"/>
    <w:rsid w:val="002A268F"/>
    <w:rsid w:val="002A26E3"/>
    <w:rsid w:val="002A2816"/>
    <w:rsid w:val="002A29CC"/>
    <w:rsid w:val="002A2A8F"/>
    <w:rsid w:val="002A2CB4"/>
    <w:rsid w:val="002A2CFA"/>
    <w:rsid w:val="002A2D02"/>
    <w:rsid w:val="002A2F5C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875"/>
    <w:rsid w:val="002A49E9"/>
    <w:rsid w:val="002A4A18"/>
    <w:rsid w:val="002A525B"/>
    <w:rsid w:val="002A5D61"/>
    <w:rsid w:val="002A5E5E"/>
    <w:rsid w:val="002A62BD"/>
    <w:rsid w:val="002A6930"/>
    <w:rsid w:val="002A69F3"/>
    <w:rsid w:val="002A6A7C"/>
    <w:rsid w:val="002A6D18"/>
    <w:rsid w:val="002A6D94"/>
    <w:rsid w:val="002A6F92"/>
    <w:rsid w:val="002A7379"/>
    <w:rsid w:val="002A78F3"/>
    <w:rsid w:val="002A79E6"/>
    <w:rsid w:val="002A7BA5"/>
    <w:rsid w:val="002A7C69"/>
    <w:rsid w:val="002A7FF2"/>
    <w:rsid w:val="002B0449"/>
    <w:rsid w:val="002B05AB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76F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B8B"/>
    <w:rsid w:val="002B4CB8"/>
    <w:rsid w:val="002B4D0B"/>
    <w:rsid w:val="002B4D66"/>
    <w:rsid w:val="002B5252"/>
    <w:rsid w:val="002B55EC"/>
    <w:rsid w:val="002B5601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A4"/>
    <w:rsid w:val="002B691D"/>
    <w:rsid w:val="002B69E4"/>
    <w:rsid w:val="002B6BDD"/>
    <w:rsid w:val="002B6CC2"/>
    <w:rsid w:val="002B7103"/>
    <w:rsid w:val="002B7279"/>
    <w:rsid w:val="002B798E"/>
    <w:rsid w:val="002C0288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9C9"/>
    <w:rsid w:val="002D0A31"/>
    <w:rsid w:val="002D0A8C"/>
    <w:rsid w:val="002D0F25"/>
    <w:rsid w:val="002D1084"/>
    <w:rsid w:val="002D11CF"/>
    <w:rsid w:val="002D12DA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67D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0FC1"/>
    <w:rsid w:val="002E1339"/>
    <w:rsid w:val="002E1519"/>
    <w:rsid w:val="002E1566"/>
    <w:rsid w:val="002E16F4"/>
    <w:rsid w:val="002E1702"/>
    <w:rsid w:val="002E183B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7D0"/>
    <w:rsid w:val="002E3999"/>
    <w:rsid w:val="002E3C83"/>
    <w:rsid w:val="002E3CD6"/>
    <w:rsid w:val="002E3FC1"/>
    <w:rsid w:val="002E46A7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2D6"/>
    <w:rsid w:val="002E63B3"/>
    <w:rsid w:val="002E646B"/>
    <w:rsid w:val="002E6470"/>
    <w:rsid w:val="002E654A"/>
    <w:rsid w:val="002E65DE"/>
    <w:rsid w:val="002E6B27"/>
    <w:rsid w:val="002E6D47"/>
    <w:rsid w:val="002E6EE8"/>
    <w:rsid w:val="002E6FBC"/>
    <w:rsid w:val="002E70E6"/>
    <w:rsid w:val="002E7195"/>
    <w:rsid w:val="002E74DE"/>
    <w:rsid w:val="002E7601"/>
    <w:rsid w:val="002E761A"/>
    <w:rsid w:val="002E76AA"/>
    <w:rsid w:val="002E782C"/>
    <w:rsid w:val="002E7856"/>
    <w:rsid w:val="002E7BB3"/>
    <w:rsid w:val="002E7D6C"/>
    <w:rsid w:val="002E7E5D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479"/>
    <w:rsid w:val="002F25CD"/>
    <w:rsid w:val="002F28EC"/>
    <w:rsid w:val="002F2A08"/>
    <w:rsid w:val="002F2C62"/>
    <w:rsid w:val="002F2CCC"/>
    <w:rsid w:val="002F2D2D"/>
    <w:rsid w:val="002F2F6A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23D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E04"/>
    <w:rsid w:val="0030047A"/>
    <w:rsid w:val="0030075E"/>
    <w:rsid w:val="00300944"/>
    <w:rsid w:val="00300CBB"/>
    <w:rsid w:val="0030118B"/>
    <w:rsid w:val="00301420"/>
    <w:rsid w:val="00301552"/>
    <w:rsid w:val="00301774"/>
    <w:rsid w:val="003017E7"/>
    <w:rsid w:val="00301BC5"/>
    <w:rsid w:val="00301C87"/>
    <w:rsid w:val="00301DD7"/>
    <w:rsid w:val="00301E59"/>
    <w:rsid w:val="00301EBC"/>
    <w:rsid w:val="0030213B"/>
    <w:rsid w:val="003021AC"/>
    <w:rsid w:val="00302330"/>
    <w:rsid w:val="00302477"/>
    <w:rsid w:val="00302603"/>
    <w:rsid w:val="00302634"/>
    <w:rsid w:val="00302658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05"/>
    <w:rsid w:val="00305B63"/>
    <w:rsid w:val="00305DDF"/>
    <w:rsid w:val="00306378"/>
    <w:rsid w:val="003063EB"/>
    <w:rsid w:val="003063F7"/>
    <w:rsid w:val="00306413"/>
    <w:rsid w:val="00306981"/>
    <w:rsid w:val="00306A7E"/>
    <w:rsid w:val="00306D83"/>
    <w:rsid w:val="00307202"/>
    <w:rsid w:val="00307345"/>
    <w:rsid w:val="00307485"/>
    <w:rsid w:val="003076F6"/>
    <w:rsid w:val="0030778B"/>
    <w:rsid w:val="00310366"/>
    <w:rsid w:val="00310392"/>
    <w:rsid w:val="003107E2"/>
    <w:rsid w:val="00310E57"/>
    <w:rsid w:val="00311591"/>
    <w:rsid w:val="00311727"/>
    <w:rsid w:val="00311A0B"/>
    <w:rsid w:val="00312001"/>
    <w:rsid w:val="003122F4"/>
    <w:rsid w:val="00312373"/>
    <w:rsid w:val="003126B6"/>
    <w:rsid w:val="0031289A"/>
    <w:rsid w:val="00312CAA"/>
    <w:rsid w:val="00312CFE"/>
    <w:rsid w:val="00312D54"/>
    <w:rsid w:val="00312F84"/>
    <w:rsid w:val="0031310C"/>
    <w:rsid w:val="0031319B"/>
    <w:rsid w:val="00313335"/>
    <w:rsid w:val="00313761"/>
    <w:rsid w:val="00313E50"/>
    <w:rsid w:val="00313EA8"/>
    <w:rsid w:val="00313F24"/>
    <w:rsid w:val="0031417E"/>
    <w:rsid w:val="003144B8"/>
    <w:rsid w:val="0031475B"/>
    <w:rsid w:val="0031489E"/>
    <w:rsid w:val="003149DC"/>
    <w:rsid w:val="00314F86"/>
    <w:rsid w:val="00314FCF"/>
    <w:rsid w:val="00315835"/>
    <w:rsid w:val="00315EAF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624"/>
    <w:rsid w:val="00321755"/>
    <w:rsid w:val="00321786"/>
    <w:rsid w:val="00321829"/>
    <w:rsid w:val="0032188A"/>
    <w:rsid w:val="00321924"/>
    <w:rsid w:val="00321AFB"/>
    <w:rsid w:val="00321DB4"/>
    <w:rsid w:val="00321E9E"/>
    <w:rsid w:val="00322028"/>
    <w:rsid w:val="00322109"/>
    <w:rsid w:val="00322201"/>
    <w:rsid w:val="0032277C"/>
    <w:rsid w:val="003229C8"/>
    <w:rsid w:val="00322A70"/>
    <w:rsid w:val="00322A9C"/>
    <w:rsid w:val="00323144"/>
    <w:rsid w:val="003235BB"/>
    <w:rsid w:val="0032386B"/>
    <w:rsid w:val="00323971"/>
    <w:rsid w:val="0032399E"/>
    <w:rsid w:val="00323A8A"/>
    <w:rsid w:val="00323E0D"/>
    <w:rsid w:val="00323F24"/>
    <w:rsid w:val="00324055"/>
    <w:rsid w:val="00324531"/>
    <w:rsid w:val="00324705"/>
    <w:rsid w:val="00324774"/>
    <w:rsid w:val="00324796"/>
    <w:rsid w:val="003248F3"/>
    <w:rsid w:val="0032505E"/>
    <w:rsid w:val="00325077"/>
    <w:rsid w:val="0032529C"/>
    <w:rsid w:val="003253D8"/>
    <w:rsid w:val="003258F0"/>
    <w:rsid w:val="00325B83"/>
    <w:rsid w:val="00325BFD"/>
    <w:rsid w:val="00325C0C"/>
    <w:rsid w:val="00325C3D"/>
    <w:rsid w:val="00325C89"/>
    <w:rsid w:val="0032635F"/>
    <w:rsid w:val="00326B51"/>
    <w:rsid w:val="00326BD3"/>
    <w:rsid w:val="00326DA7"/>
    <w:rsid w:val="0032708F"/>
    <w:rsid w:val="003273E0"/>
    <w:rsid w:val="00327563"/>
    <w:rsid w:val="003276AC"/>
    <w:rsid w:val="00327880"/>
    <w:rsid w:val="00327A23"/>
    <w:rsid w:val="00327CDF"/>
    <w:rsid w:val="00327DF5"/>
    <w:rsid w:val="00327FD2"/>
    <w:rsid w:val="00330069"/>
    <w:rsid w:val="00330286"/>
    <w:rsid w:val="003306A5"/>
    <w:rsid w:val="00330C36"/>
    <w:rsid w:val="00330D50"/>
    <w:rsid w:val="00330DAB"/>
    <w:rsid w:val="00330F21"/>
    <w:rsid w:val="00331012"/>
    <w:rsid w:val="0033128D"/>
    <w:rsid w:val="00331313"/>
    <w:rsid w:val="0033199A"/>
    <w:rsid w:val="00331F98"/>
    <w:rsid w:val="00332588"/>
    <w:rsid w:val="003326CA"/>
    <w:rsid w:val="00332850"/>
    <w:rsid w:val="00332C41"/>
    <w:rsid w:val="00332F2A"/>
    <w:rsid w:val="003331AD"/>
    <w:rsid w:val="003331CB"/>
    <w:rsid w:val="0033335B"/>
    <w:rsid w:val="0033392A"/>
    <w:rsid w:val="00333A3C"/>
    <w:rsid w:val="00333F48"/>
    <w:rsid w:val="00334229"/>
    <w:rsid w:val="0033430C"/>
    <w:rsid w:val="00334390"/>
    <w:rsid w:val="00334936"/>
    <w:rsid w:val="00334A3B"/>
    <w:rsid w:val="00334F26"/>
    <w:rsid w:val="00335111"/>
    <w:rsid w:val="003351CF"/>
    <w:rsid w:val="0033594C"/>
    <w:rsid w:val="00335B1E"/>
    <w:rsid w:val="00335C7E"/>
    <w:rsid w:val="00335FCD"/>
    <w:rsid w:val="0033606D"/>
    <w:rsid w:val="0033688E"/>
    <w:rsid w:val="00336E1B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80E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7E6"/>
    <w:rsid w:val="003439AA"/>
    <w:rsid w:val="00343B1E"/>
    <w:rsid w:val="00343C20"/>
    <w:rsid w:val="00343D42"/>
    <w:rsid w:val="00343E17"/>
    <w:rsid w:val="00343E56"/>
    <w:rsid w:val="00343FCB"/>
    <w:rsid w:val="003442A1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0"/>
    <w:rsid w:val="003462AF"/>
    <w:rsid w:val="003463C0"/>
    <w:rsid w:val="00346581"/>
    <w:rsid w:val="0034674D"/>
    <w:rsid w:val="00346971"/>
    <w:rsid w:val="00346AF6"/>
    <w:rsid w:val="00346B13"/>
    <w:rsid w:val="00346C4A"/>
    <w:rsid w:val="003471B7"/>
    <w:rsid w:val="003473AA"/>
    <w:rsid w:val="0034745D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07F"/>
    <w:rsid w:val="00355258"/>
    <w:rsid w:val="003552F6"/>
    <w:rsid w:val="00355402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3D5"/>
    <w:rsid w:val="003567BD"/>
    <w:rsid w:val="00356989"/>
    <w:rsid w:val="00356C2E"/>
    <w:rsid w:val="00356EC8"/>
    <w:rsid w:val="0035720A"/>
    <w:rsid w:val="00357223"/>
    <w:rsid w:val="00357388"/>
    <w:rsid w:val="0035740D"/>
    <w:rsid w:val="003576B7"/>
    <w:rsid w:val="00357815"/>
    <w:rsid w:val="00357AA5"/>
    <w:rsid w:val="00360476"/>
    <w:rsid w:val="003604DC"/>
    <w:rsid w:val="003607A9"/>
    <w:rsid w:val="003607C7"/>
    <w:rsid w:val="00360AE2"/>
    <w:rsid w:val="00360C3F"/>
    <w:rsid w:val="00361505"/>
    <w:rsid w:val="003618DE"/>
    <w:rsid w:val="00361900"/>
    <w:rsid w:val="00361B11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3714"/>
    <w:rsid w:val="00364198"/>
    <w:rsid w:val="003641D7"/>
    <w:rsid w:val="003642E0"/>
    <w:rsid w:val="003644C1"/>
    <w:rsid w:val="00364607"/>
    <w:rsid w:val="003648DE"/>
    <w:rsid w:val="00364BE9"/>
    <w:rsid w:val="00364CA4"/>
    <w:rsid w:val="0036509A"/>
    <w:rsid w:val="003650FF"/>
    <w:rsid w:val="003652E2"/>
    <w:rsid w:val="0036548A"/>
    <w:rsid w:val="00365BBC"/>
    <w:rsid w:val="00366506"/>
    <w:rsid w:val="003667E1"/>
    <w:rsid w:val="00366DB5"/>
    <w:rsid w:val="00366EC9"/>
    <w:rsid w:val="00366FDD"/>
    <w:rsid w:val="003674CB"/>
    <w:rsid w:val="00367616"/>
    <w:rsid w:val="003679C8"/>
    <w:rsid w:val="003679D7"/>
    <w:rsid w:val="00367D94"/>
    <w:rsid w:val="00367DB0"/>
    <w:rsid w:val="00367F45"/>
    <w:rsid w:val="00370164"/>
    <w:rsid w:val="003701AF"/>
    <w:rsid w:val="0037052C"/>
    <w:rsid w:val="00370822"/>
    <w:rsid w:val="00370853"/>
    <w:rsid w:val="00371489"/>
    <w:rsid w:val="003715C0"/>
    <w:rsid w:val="003718C6"/>
    <w:rsid w:val="003719E5"/>
    <w:rsid w:val="00371AA5"/>
    <w:rsid w:val="00371AB1"/>
    <w:rsid w:val="00371C3D"/>
    <w:rsid w:val="00371CE1"/>
    <w:rsid w:val="00371F51"/>
    <w:rsid w:val="00371FD3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B4"/>
    <w:rsid w:val="0037444B"/>
    <w:rsid w:val="0037457A"/>
    <w:rsid w:val="0037472B"/>
    <w:rsid w:val="003747DF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F2D"/>
    <w:rsid w:val="00376302"/>
    <w:rsid w:val="0037634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0E98"/>
    <w:rsid w:val="003813DD"/>
    <w:rsid w:val="00381728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69A"/>
    <w:rsid w:val="00383727"/>
    <w:rsid w:val="00383AD3"/>
    <w:rsid w:val="00383EE3"/>
    <w:rsid w:val="003840E0"/>
    <w:rsid w:val="00384667"/>
    <w:rsid w:val="00384874"/>
    <w:rsid w:val="00384CB6"/>
    <w:rsid w:val="00384FD6"/>
    <w:rsid w:val="0038519D"/>
    <w:rsid w:val="003851D3"/>
    <w:rsid w:val="003852E2"/>
    <w:rsid w:val="0038531E"/>
    <w:rsid w:val="00385379"/>
    <w:rsid w:val="003855C5"/>
    <w:rsid w:val="0038574A"/>
    <w:rsid w:val="00385866"/>
    <w:rsid w:val="003858E6"/>
    <w:rsid w:val="00385926"/>
    <w:rsid w:val="00385B28"/>
    <w:rsid w:val="00385BE4"/>
    <w:rsid w:val="00385BE7"/>
    <w:rsid w:val="00385CFC"/>
    <w:rsid w:val="00385CFE"/>
    <w:rsid w:val="00385F08"/>
    <w:rsid w:val="00385FB8"/>
    <w:rsid w:val="00385FDD"/>
    <w:rsid w:val="0038619D"/>
    <w:rsid w:val="003861DB"/>
    <w:rsid w:val="003864CF"/>
    <w:rsid w:val="00386725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17F"/>
    <w:rsid w:val="0039498F"/>
    <w:rsid w:val="00394CA0"/>
    <w:rsid w:val="00394D88"/>
    <w:rsid w:val="00394F04"/>
    <w:rsid w:val="00394F1E"/>
    <w:rsid w:val="00395222"/>
    <w:rsid w:val="003952AD"/>
    <w:rsid w:val="003953E5"/>
    <w:rsid w:val="003956CC"/>
    <w:rsid w:val="00395B4B"/>
    <w:rsid w:val="00395D09"/>
    <w:rsid w:val="00395DA9"/>
    <w:rsid w:val="00395E1D"/>
    <w:rsid w:val="00395F90"/>
    <w:rsid w:val="00395FDE"/>
    <w:rsid w:val="003960A5"/>
    <w:rsid w:val="0039652E"/>
    <w:rsid w:val="0039653C"/>
    <w:rsid w:val="003966F2"/>
    <w:rsid w:val="00396930"/>
    <w:rsid w:val="00396B85"/>
    <w:rsid w:val="00396DDB"/>
    <w:rsid w:val="00396F13"/>
    <w:rsid w:val="003974EB"/>
    <w:rsid w:val="00397A73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4DA"/>
    <w:rsid w:val="003A2606"/>
    <w:rsid w:val="003A270E"/>
    <w:rsid w:val="003A2785"/>
    <w:rsid w:val="003A2AE0"/>
    <w:rsid w:val="003A2B81"/>
    <w:rsid w:val="003A2C2C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ADB"/>
    <w:rsid w:val="003A4FBA"/>
    <w:rsid w:val="003A4FEB"/>
    <w:rsid w:val="003A50D8"/>
    <w:rsid w:val="003A52A8"/>
    <w:rsid w:val="003A52E8"/>
    <w:rsid w:val="003A5372"/>
    <w:rsid w:val="003A54B4"/>
    <w:rsid w:val="003A5640"/>
    <w:rsid w:val="003A5831"/>
    <w:rsid w:val="003A5AF9"/>
    <w:rsid w:val="003A5AFC"/>
    <w:rsid w:val="003A5C94"/>
    <w:rsid w:val="003A5DB6"/>
    <w:rsid w:val="003A5F14"/>
    <w:rsid w:val="003A5FA1"/>
    <w:rsid w:val="003A699A"/>
    <w:rsid w:val="003A6A91"/>
    <w:rsid w:val="003A6C0B"/>
    <w:rsid w:val="003A6CBF"/>
    <w:rsid w:val="003A6E20"/>
    <w:rsid w:val="003A6F75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95"/>
    <w:rsid w:val="003B2210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D0B"/>
    <w:rsid w:val="003B3F7C"/>
    <w:rsid w:val="003B404D"/>
    <w:rsid w:val="003B41A0"/>
    <w:rsid w:val="003B44C2"/>
    <w:rsid w:val="003B450D"/>
    <w:rsid w:val="003B4FBE"/>
    <w:rsid w:val="003B500A"/>
    <w:rsid w:val="003B50D2"/>
    <w:rsid w:val="003B51B1"/>
    <w:rsid w:val="003B5229"/>
    <w:rsid w:val="003B54C2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6F8E"/>
    <w:rsid w:val="003B7250"/>
    <w:rsid w:val="003B72EE"/>
    <w:rsid w:val="003B7311"/>
    <w:rsid w:val="003B78FE"/>
    <w:rsid w:val="003B795D"/>
    <w:rsid w:val="003B7969"/>
    <w:rsid w:val="003B7CF9"/>
    <w:rsid w:val="003B7D06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02"/>
    <w:rsid w:val="003C4547"/>
    <w:rsid w:val="003C464A"/>
    <w:rsid w:val="003C4964"/>
    <w:rsid w:val="003C499F"/>
    <w:rsid w:val="003C4A16"/>
    <w:rsid w:val="003C4A3B"/>
    <w:rsid w:val="003C51A1"/>
    <w:rsid w:val="003C51EC"/>
    <w:rsid w:val="003C595A"/>
    <w:rsid w:val="003C5D54"/>
    <w:rsid w:val="003C5D5A"/>
    <w:rsid w:val="003C5FDD"/>
    <w:rsid w:val="003C607F"/>
    <w:rsid w:val="003C60E3"/>
    <w:rsid w:val="003C60FE"/>
    <w:rsid w:val="003C6346"/>
    <w:rsid w:val="003C667E"/>
    <w:rsid w:val="003C6699"/>
    <w:rsid w:val="003C676A"/>
    <w:rsid w:val="003C695D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1BA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9F"/>
    <w:rsid w:val="003D231D"/>
    <w:rsid w:val="003D28B2"/>
    <w:rsid w:val="003D2A9A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37C"/>
    <w:rsid w:val="003D44A4"/>
    <w:rsid w:val="003D4774"/>
    <w:rsid w:val="003D489C"/>
    <w:rsid w:val="003D4975"/>
    <w:rsid w:val="003D4A6C"/>
    <w:rsid w:val="003D514F"/>
    <w:rsid w:val="003D5256"/>
    <w:rsid w:val="003D54DB"/>
    <w:rsid w:val="003D566F"/>
    <w:rsid w:val="003D613D"/>
    <w:rsid w:val="003D6141"/>
    <w:rsid w:val="003D682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A85"/>
    <w:rsid w:val="003D7DA3"/>
    <w:rsid w:val="003D7DAB"/>
    <w:rsid w:val="003D7EDD"/>
    <w:rsid w:val="003D7F24"/>
    <w:rsid w:val="003E0010"/>
    <w:rsid w:val="003E03D0"/>
    <w:rsid w:val="003E08DE"/>
    <w:rsid w:val="003E0A01"/>
    <w:rsid w:val="003E0AD5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F60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4D07"/>
    <w:rsid w:val="003E535C"/>
    <w:rsid w:val="003E5707"/>
    <w:rsid w:val="003E5A71"/>
    <w:rsid w:val="003E5B84"/>
    <w:rsid w:val="003E5BDA"/>
    <w:rsid w:val="003E5D90"/>
    <w:rsid w:val="003E5DC2"/>
    <w:rsid w:val="003E6515"/>
    <w:rsid w:val="003E6718"/>
    <w:rsid w:val="003E6FCE"/>
    <w:rsid w:val="003E70F3"/>
    <w:rsid w:val="003E732D"/>
    <w:rsid w:val="003E757D"/>
    <w:rsid w:val="003E7740"/>
    <w:rsid w:val="003E78F0"/>
    <w:rsid w:val="003F00D7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F42"/>
    <w:rsid w:val="003F23C0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411"/>
    <w:rsid w:val="003F3548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8E"/>
    <w:rsid w:val="003F5C7D"/>
    <w:rsid w:val="003F6010"/>
    <w:rsid w:val="003F63D6"/>
    <w:rsid w:val="003F6588"/>
    <w:rsid w:val="003F6A12"/>
    <w:rsid w:val="003F6E27"/>
    <w:rsid w:val="003F6E68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3F7E36"/>
    <w:rsid w:val="004004BB"/>
    <w:rsid w:val="00400E0C"/>
    <w:rsid w:val="00400E17"/>
    <w:rsid w:val="00400FF3"/>
    <w:rsid w:val="0040132B"/>
    <w:rsid w:val="00401335"/>
    <w:rsid w:val="00401371"/>
    <w:rsid w:val="00401641"/>
    <w:rsid w:val="00401A3B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150"/>
    <w:rsid w:val="00403A31"/>
    <w:rsid w:val="00403CBA"/>
    <w:rsid w:val="00403E72"/>
    <w:rsid w:val="00404911"/>
    <w:rsid w:val="00404C63"/>
    <w:rsid w:val="00404D17"/>
    <w:rsid w:val="00404E6D"/>
    <w:rsid w:val="00404F81"/>
    <w:rsid w:val="00405350"/>
    <w:rsid w:val="00405581"/>
    <w:rsid w:val="004055C7"/>
    <w:rsid w:val="004055DC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8B"/>
    <w:rsid w:val="004108C7"/>
    <w:rsid w:val="00410928"/>
    <w:rsid w:val="00410C82"/>
    <w:rsid w:val="00410E9D"/>
    <w:rsid w:val="00410F2E"/>
    <w:rsid w:val="00410F53"/>
    <w:rsid w:val="004113AB"/>
    <w:rsid w:val="00411563"/>
    <w:rsid w:val="0041175A"/>
    <w:rsid w:val="00411DB0"/>
    <w:rsid w:val="00412004"/>
    <w:rsid w:val="004123DC"/>
    <w:rsid w:val="00412570"/>
    <w:rsid w:val="004126C6"/>
    <w:rsid w:val="00412D31"/>
    <w:rsid w:val="00412E20"/>
    <w:rsid w:val="00413140"/>
    <w:rsid w:val="004132B6"/>
    <w:rsid w:val="004132DF"/>
    <w:rsid w:val="00413666"/>
    <w:rsid w:val="00413B39"/>
    <w:rsid w:val="00414685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703A"/>
    <w:rsid w:val="0041745D"/>
    <w:rsid w:val="00417546"/>
    <w:rsid w:val="00417754"/>
    <w:rsid w:val="004178BF"/>
    <w:rsid w:val="00417E5B"/>
    <w:rsid w:val="00420030"/>
    <w:rsid w:val="004200B8"/>
    <w:rsid w:val="004201BC"/>
    <w:rsid w:val="0042043D"/>
    <w:rsid w:val="0042084F"/>
    <w:rsid w:val="00420978"/>
    <w:rsid w:val="00420B5E"/>
    <w:rsid w:val="00420BC8"/>
    <w:rsid w:val="004210F2"/>
    <w:rsid w:val="00421255"/>
    <w:rsid w:val="00421440"/>
    <w:rsid w:val="00421741"/>
    <w:rsid w:val="00421C47"/>
    <w:rsid w:val="00422130"/>
    <w:rsid w:val="00422790"/>
    <w:rsid w:val="00422A09"/>
    <w:rsid w:val="00422AB7"/>
    <w:rsid w:val="00422CEC"/>
    <w:rsid w:val="00422F60"/>
    <w:rsid w:val="004230CE"/>
    <w:rsid w:val="00423548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3AD"/>
    <w:rsid w:val="004305AF"/>
    <w:rsid w:val="0043060B"/>
    <w:rsid w:val="004306F3"/>
    <w:rsid w:val="004308E8"/>
    <w:rsid w:val="00430C74"/>
    <w:rsid w:val="00430E07"/>
    <w:rsid w:val="00430E99"/>
    <w:rsid w:val="00430F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E53"/>
    <w:rsid w:val="00433F36"/>
    <w:rsid w:val="00434186"/>
    <w:rsid w:val="0043422F"/>
    <w:rsid w:val="00434419"/>
    <w:rsid w:val="00434551"/>
    <w:rsid w:val="00434806"/>
    <w:rsid w:val="00434BFE"/>
    <w:rsid w:val="00434D18"/>
    <w:rsid w:val="00434D40"/>
    <w:rsid w:val="00434D50"/>
    <w:rsid w:val="004350B0"/>
    <w:rsid w:val="004353E7"/>
    <w:rsid w:val="004354FE"/>
    <w:rsid w:val="00435550"/>
    <w:rsid w:val="004356D6"/>
    <w:rsid w:val="0043579A"/>
    <w:rsid w:val="00435A26"/>
    <w:rsid w:val="00435E79"/>
    <w:rsid w:val="00435F14"/>
    <w:rsid w:val="004362B8"/>
    <w:rsid w:val="00436311"/>
    <w:rsid w:val="00436863"/>
    <w:rsid w:val="0043687A"/>
    <w:rsid w:val="00436968"/>
    <w:rsid w:val="00436B48"/>
    <w:rsid w:val="00436DB8"/>
    <w:rsid w:val="00436F74"/>
    <w:rsid w:val="00437048"/>
    <w:rsid w:val="0043728C"/>
    <w:rsid w:val="0043740F"/>
    <w:rsid w:val="00437741"/>
    <w:rsid w:val="00437845"/>
    <w:rsid w:val="004378B0"/>
    <w:rsid w:val="00437B2E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693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CDF"/>
    <w:rsid w:val="00444D43"/>
    <w:rsid w:val="00444EAE"/>
    <w:rsid w:val="0044505E"/>
    <w:rsid w:val="004450BA"/>
    <w:rsid w:val="00445139"/>
    <w:rsid w:val="0044531B"/>
    <w:rsid w:val="0044573C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DC"/>
    <w:rsid w:val="004479F2"/>
    <w:rsid w:val="00447A6D"/>
    <w:rsid w:val="00447B81"/>
    <w:rsid w:val="00447E44"/>
    <w:rsid w:val="00447EC8"/>
    <w:rsid w:val="00450096"/>
    <w:rsid w:val="004501DA"/>
    <w:rsid w:val="004502FD"/>
    <w:rsid w:val="004504B6"/>
    <w:rsid w:val="00450552"/>
    <w:rsid w:val="00450630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259"/>
    <w:rsid w:val="004533C0"/>
    <w:rsid w:val="0045359D"/>
    <w:rsid w:val="00453791"/>
    <w:rsid w:val="00453B4B"/>
    <w:rsid w:val="00453DAA"/>
    <w:rsid w:val="00453EAF"/>
    <w:rsid w:val="0045400B"/>
    <w:rsid w:val="00454085"/>
    <w:rsid w:val="00454120"/>
    <w:rsid w:val="004543BA"/>
    <w:rsid w:val="004545D3"/>
    <w:rsid w:val="00454BD8"/>
    <w:rsid w:val="00454BF7"/>
    <w:rsid w:val="00454CB9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4BB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DE7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ACE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8C"/>
    <w:rsid w:val="004668A6"/>
    <w:rsid w:val="00466E9E"/>
    <w:rsid w:val="00466EF8"/>
    <w:rsid w:val="00467279"/>
    <w:rsid w:val="0046795C"/>
    <w:rsid w:val="00467D5D"/>
    <w:rsid w:val="00470444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5F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794"/>
    <w:rsid w:val="00477925"/>
    <w:rsid w:val="00477CA3"/>
    <w:rsid w:val="00477EDB"/>
    <w:rsid w:val="00480144"/>
    <w:rsid w:val="004803BC"/>
    <w:rsid w:val="00480571"/>
    <w:rsid w:val="00480846"/>
    <w:rsid w:val="00480FB4"/>
    <w:rsid w:val="00481093"/>
    <w:rsid w:val="0048115C"/>
    <w:rsid w:val="00481448"/>
    <w:rsid w:val="00481579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457"/>
    <w:rsid w:val="00483581"/>
    <w:rsid w:val="0048361A"/>
    <w:rsid w:val="00483629"/>
    <w:rsid w:val="00483644"/>
    <w:rsid w:val="0048373C"/>
    <w:rsid w:val="00483A6E"/>
    <w:rsid w:val="00483B21"/>
    <w:rsid w:val="00483F32"/>
    <w:rsid w:val="004841B0"/>
    <w:rsid w:val="004843CB"/>
    <w:rsid w:val="00484522"/>
    <w:rsid w:val="00484606"/>
    <w:rsid w:val="0048496F"/>
    <w:rsid w:val="00484A1B"/>
    <w:rsid w:val="00484E64"/>
    <w:rsid w:val="00484FDB"/>
    <w:rsid w:val="004850EE"/>
    <w:rsid w:val="0048523F"/>
    <w:rsid w:val="004852E2"/>
    <w:rsid w:val="00485477"/>
    <w:rsid w:val="00485818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151"/>
    <w:rsid w:val="00490445"/>
    <w:rsid w:val="00490693"/>
    <w:rsid w:val="00490841"/>
    <w:rsid w:val="00490848"/>
    <w:rsid w:val="00490C0A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82D"/>
    <w:rsid w:val="00493A25"/>
    <w:rsid w:val="00493B92"/>
    <w:rsid w:val="00493C85"/>
    <w:rsid w:val="00493E80"/>
    <w:rsid w:val="00493EEC"/>
    <w:rsid w:val="00493FB1"/>
    <w:rsid w:val="00493FEC"/>
    <w:rsid w:val="00494048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691"/>
    <w:rsid w:val="004959E0"/>
    <w:rsid w:val="00495B0C"/>
    <w:rsid w:val="00495D5F"/>
    <w:rsid w:val="00495E97"/>
    <w:rsid w:val="004960AC"/>
    <w:rsid w:val="00496381"/>
    <w:rsid w:val="00496541"/>
    <w:rsid w:val="004969B4"/>
    <w:rsid w:val="00496DDF"/>
    <w:rsid w:val="00497384"/>
    <w:rsid w:val="004973AE"/>
    <w:rsid w:val="004973D7"/>
    <w:rsid w:val="0049786B"/>
    <w:rsid w:val="00497C99"/>
    <w:rsid w:val="004A004C"/>
    <w:rsid w:val="004A03B5"/>
    <w:rsid w:val="004A079E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2DD0"/>
    <w:rsid w:val="004A319A"/>
    <w:rsid w:val="004A3660"/>
    <w:rsid w:val="004A3A62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D50"/>
    <w:rsid w:val="004A5EF7"/>
    <w:rsid w:val="004A63A8"/>
    <w:rsid w:val="004A63D3"/>
    <w:rsid w:val="004A6554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83"/>
    <w:rsid w:val="004B01A8"/>
    <w:rsid w:val="004B09C1"/>
    <w:rsid w:val="004B0CCD"/>
    <w:rsid w:val="004B0DE6"/>
    <w:rsid w:val="004B0E2B"/>
    <w:rsid w:val="004B0E9C"/>
    <w:rsid w:val="004B0EE2"/>
    <w:rsid w:val="004B1406"/>
    <w:rsid w:val="004B1438"/>
    <w:rsid w:val="004B15A3"/>
    <w:rsid w:val="004B1836"/>
    <w:rsid w:val="004B1DAC"/>
    <w:rsid w:val="004B1DFE"/>
    <w:rsid w:val="004B1FF5"/>
    <w:rsid w:val="004B206D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6460"/>
    <w:rsid w:val="004B6BB8"/>
    <w:rsid w:val="004B6DD6"/>
    <w:rsid w:val="004B6E61"/>
    <w:rsid w:val="004B71F3"/>
    <w:rsid w:val="004B74B9"/>
    <w:rsid w:val="004B7532"/>
    <w:rsid w:val="004B75A0"/>
    <w:rsid w:val="004B7CB3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0B"/>
    <w:rsid w:val="004C112D"/>
    <w:rsid w:val="004C137A"/>
    <w:rsid w:val="004C1555"/>
    <w:rsid w:val="004C16D0"/>
    <w:rsid w:val="004C1903"/>
    <w:rsid w:val="004C1EEC"/>
    <w:rsid w:val="004C207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B48"/>
    <w:rsid w:val="004C7C57"/>
    <w:rsid w:val="004D01C2"/>
    <w:rsid w:val="004D0359"/>
    <w:rsid w:val="004D0C4C"/>
    <w:rsid w:val="004D0C65"/>
    <w:rsid w:val="004D0CAA"/>
    <w:rsid w:val="004D0DE6"/>
    <w:rsid w:val="004D13BA"/>
    <w:rsid w:val="004D15E8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07B"/>
    <w:rsid w:val="004D318A"/>
    <w:rsid w:val="004D34F1"/>
    <w:rsid w:val="004D3D14"/>
    <w:rsid w:val="004D3D24"/>
    <w:rsid w:val="004D3ED1"/>
    <w:rsid w:val="004D4081"/>
    <w:rsid w:val="004D4168"/>
    <w:rsid w:val="004D439A"/>
    <w:rsid w:val="004D46FA"/>
    <w:rsid w:val="004D4ABF"/>
    <w:rsid w:val="004D4B9D"/>
    <w:rsid w:val="004D4C59"/>
    <w:rsid w:val="004D4D6C"/>
    <w:rsid w:val="004D4DD0"/>
    <w:rsid w:val="004D4E15"/>
    <w:rsid w:val="004D4E34"/>
    <w:rsid w:val="004D50DF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976"/>
    <w:rsid w:val="004D698A"/>
    <w:rsid w:val="004D69E8"/>
    <w:rsid w:val="004D6A54"/>
    <w:rsid w:val="004D6DF1"/>
    <w:rsid w:val="004D6DF9"/>
    <w:rsid w:val="004D6E50"/>
    <w:rsid w:val="004D7198"/>
    <w:rsid w:val="004D725F"/>
    <w:rsid w:val="004D74E8"/>
    <w:rsid w:val="004D779A"/>
    <w:rsid w:val="004D7A58"/>
    <w:rsid w:val="004D7B75"/>
    <w:rsid w:val="004D7D51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2BA9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8D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6E"/>
    <w:rsid w:val="004E7DF2"/>
    <w:rsid w:val="004E7EDB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2F43"/>
    <w:rsid w:val="004F3060"/>
    <w:rsid w:val="004F3357"/>
    <w:rsid w:val="004F35E2"/>
    <w:rsid w:val="004F3823"/>
    <w:rsid w:val="004F3AE6"/>
    <w:rsid w:val="004F4040"/>
    <w:rsid w:val="004F4578"/>
    <w:rsid w:val="004F46D2"/>
    <w:rsid w:val="004F49C5"/>
    <w:rsid w:val="004F4E97"/>
    <w:rsid w:val="004F516C"/>
    <w:rsid w:val="004F5658"/>
    <w:rsid w:val="004F5B6B"/>
    <w:rsid w:val="004F5EDE"/>
    <w:rsid w:val="004F6478"/>
    <w:rsid w:val="004F696D"/>
    <w:rsid w:val="004F6E0A"/>
    <w:rsid w:val="004F6E5F"/>
    <w:rsid w:val="004F710A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48"/>
    <w:rsid w:val="005038EE"/>
    <w:rsid w:val="00503BBD"/>
    <w:rsid w:val="00503C83"/>
    <w:rsid w:val="00503F11"/>
    <w:rsid w:val="005043EC"/>
    <w:rsid w:val="0050497B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EE4"/>
    <w:rsid w:val="00510850"/>
    <w:rsid w:val="00510BE9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07C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1DA"/>
    <w:rsid w:val="005152A6"/>
    <w:rsid w:val="005156E2"/>
    <w:rsid w:val="005157F3"/>
    <w:rsid w:val="00515B33"/>
    <w:rsid w:val="00515B7C"/>
    <w:rsid w:val="00515C0E"/>
    <w:rsid w:val="00516286"/>
    <w:rsid w:val="00516338"/>
    <w:rsid w:val="00516B73"/>
    <w:rsid w:val="00517100"/>
    <w:rsid w:val="005171D1"/>
    <w:rsid w:val="00517E5F"/>
    <w:rsid w:val="00520042"/>
    <w:rsid w:val="005200AE"/>
    <w:rsid w:val="005203FC"/>
    <w:rsid w:val="005205AE"/>
    <w:rsid w:val="0052062F"/>
    <w:rsid w:val="00520A66"/>
    <w:rsid w:val="00520C78"/>
    <w:rsid w:val="00520DC6"/>
    <w:rsid w:val="005211A6"/>
    <w:rsid w:val="0052182B"/>
    <w:rsid w:val="00521933"/>
    <w:rsid w:val="005219BB"/>
    <w:rsid w:val="00521DF5"/>
    <w:rsid w:val="00521E1E"/>
    <w:rsid w:val="005220FD"/>
    <w:rsid w:val="005223B2"/>
    <w:rsid w:val="005226F1"/>
    <w:rsid w:val="00522C5D"/>
    <w:rsid w:val="00522C6D"/>
    <w:rsid w:val="00522CD7"/>
    <w:rsid w:val="005236A6"/>
    <w:rsid w:val="00523820"/>
    <w:rsid w:val="00523A6E"/>
    <w:rsid w:val="00523FD8"/>
    <w:rsid w:val="0052495C"/>
    <w:rsid w:val="00524CB6"/>
    <w:rsid w:val="00524F9F"/>
    <w:rsid w:val="00524FAF"/>
    <w:rsid w:val="00525134"/>
    <w:rsid w:val="00525174"/>
    <w:rsid w:val="0052517B"/>
    <w:rsid w:val="00525185"/>
    <w:rsid w:val="0052549D"/>
    <w:rsid w:val="0052561A"/>
    <w:rsid w:val="005256B5"/>
    <w:rsid w:val="005259A6"/>
    <w:rsid w:val="00525B7C"/>
    <w:rsid w:val="00526035"/>
    <w:rsid w:val="00526089"/>
    <w:rsid w:val="0052620F"/>
    <w:rsid w:val="00526D35"/>
    <w:rsid w:val="00526EE5"/>
    <w:rsid w:val="00527208"/>
    <w:rsid w:val="0052744F"/>
    <w:rsid w:val="0052764D"/>
    <w:rsid w:val="0052779A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561"/>
    <w:rsid w:val="00534C48"/>
    <w:rsid w:val="00535049"/>
    <w:rsid w:val="00535404"/>
    <w:rsid w:val="00535451"/>
    <w:rsid w:val="005356E4"/>
    <w:rsid w:val="0053583C"/>
    <w:rsid w:val="00535AEB"/>
    <w:rsid w:val="00535B02"/>
    <w:rsid w:val="00535DBD"/>
    <w:rsid w:val="005362CC"/>
    <w:rsid w:val="00536509"/>
    <w:rsid w:val="00536912"/>
    <w:rsid w:val="00536E26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289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6C2"/>
    <w:rsid w:val="00541ACF"/>
    <w:rsid w:val="00541B16"/>
    <w:rsid w:val="005421D4"/>
    <w:rsid w:val="0054222C"/>
    <w:rsid w:val="00542419"/>
    <w:rsid w:val="005424FC"/>
    <w:rsid w:val="0054269E"/>
    <w:rsid w:val="00542700"/>
    <w:rsid w:val="00542790"/>
    <w:rsid w:val="005430CD"/>
    <w:rsid w:val="005431B5"/>
    <w:rsid w:val="00543489"/>
    <w:rsid w:val="005434C7"/>
    <w:rsid w:val="005434D4"/>
    <w:rsid w:val="00543E2D"/>
    <w:rsid w:val="005443E5"/>
    <w:rsid w:val="00544400"/>
    <w:rsid w:val="00544504"/>
    <w:rsid w:val="005448D2"/>
    <w:rsid w:val="0054517F"/>
    <w:rsid w:val="005456C6"/>
    <w:rsid w:val="0054579D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EA9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B4D"/>
    <w:rsid w:val="00551DD8"/>
    <w:rsid w:val="00551F37"/>
    <w:rsid w:val="005521F2"/>
    <w:rsid w:val="0055222E"/>
    <w:rsid w:val="00552340"/>
    <w:rsid w:val="00552639"/>
    <w:rsid w:val="005528DF"/>
    <w:rsid w:val="00552AFF"/>
    <w:rsid w:val="00552B0D"/>
    <w:rsid w:val="00552C6E"/>
    <w:rsid w:val="00553039"/>
    <w:rsid w:val="00553203"/>
    <w:rsid w:val="005533CA"/>
    <w:rsid w:val="005533FE"/>
    <w:rsid w:val="00553B61"/>
    <w:rsid w:val="00553B89"/>
    <w:rsid w:val="00553D1A"/>
    <w:rsid w:val="00553EAE"/>
    <w:rsid w:val="00554061"/>
    <w:rsid w:val="00554112"/>
    <w:rsid w:val="00554531"/>
    <w:rsid w:val="0055464B"/>
    <w:rsid w:val="00554BE6"/>
    <w:rsid w:val="00554E22"/>
    <w:rsid w:val="005550F3"/>
    <w:rsid w:val="005551E8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C93"/>
    <w:rsid w:val="00557E06"/>
    <w:rsid w:val="00557E1B"/>
    <w:rsid w:val="00560059"/>
    <w:rsid w:val="005604D4"/>
    <w:rsid w:val="00560631"/>
    <w:rsid w:val="0056078D"/>
    <w:rsid w:val="00560943"/>
    <w:rsid w:val="00560D1F"/>
    <w:rsid w:val="00561165"/>
    <w:rsid w:val="005611F0"/>
    <w:rsid w:val="005616EB"/>
    <w:rsid w:val="00561BF6"/>
    <w:rsid w:val="00561C73"/>
    <w:rsid w:val="00562642"/>
    <w:rsid w:val="00562715"/>
    <w:rsid w:val="00562729"/>
    <w:rsid w:val="00562AE9"/>
    <w:rsid w:val="00562EC8"/>
    <w:rsid w:val="0056322E"/>
    <w:rsid w:val="005638F2"/>
    <w:rsid w:val="00563935"/>
    <w:rsid w:val="00563AE3"/>
    <w:rsid w:val="00563E3C"/>
    <w:rsid w:val="00564210"/>
    <w:rsid w:val="005643F6"/>
    <w:rsid w:val="00564410"/>
    <w:rsid w:val="00564AE2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8A0"/>
    <w:rsid w:val="00565B03"/>
    <w:rsid w:val="00565D63"/>
    <w:rsid w:val="00565DD1"/>
    <w:rsid w:val="005660DE"/>
    <w:rsid w:val="00566354"/>
    <w:rsid w:val="00566403"/>
    <w:rsid w:val="00566463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67C08"/>
    <w:rsid w:val="005700C4"/>
    <w:rsid w:val="0057012A"/>
    <w:rsid w:val="00570600"/>
    <w:rsid w:val="005707F6"/>
    <w:rsid w:val="0057083E"/>
    <w:rsid w:val="005709D8"/>
    <w:rsid w:val="00570C93"/>
    <w:rsid w:val="00570D4E"/>
    <w:rsid w:val="00570D6D"/>
    <w:rsid w:val="00570D78"/>
    <w:rsid w:val="0057161B"/>
    <w:rsid w:val="00571B31"/>
    <w:rsid w:val="00571B86"/>
    <w:rsid w:val="00572117"/>
    <w:rsid w:val="0057213F"/>
    <w:rsid w:val="0057279F"/>
    <w:rsid w:val="00572873"/>
    <w:rsid w:val="00572AFC"/>
    <w:rsid w:val="00572CE4"/>
    <w:rsid w:val="00572EAB"/>
    <w:rsid w:val="00572EC7"/>
    <w:rsid w:val="00573064"/>
    <w:rsid w:val="00573127"/>
    <w:rsid w:val="00573B5D"/>
    <w:rsid w:val="00573C9C"/>
    <w:rsid w:val="00573E23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B11"/>
    <w:rsid w:val="00576C1F"/>
    <w:rsid w:val="0057710A"/>
    <w:rsid w:val="00577136"/>
    <w:rsid w:val="0057730C"/>
    <w:rsid w:val="005773EB"/>
    <w:rsid w:val="0057741C"/>
    <w:rsid w:val="005774A9"/>
    <w:rsid w:val="00577565"/>
    <w:rsid w:val="005775AF"/>
    <w:rsid w:val="005779E1"/>
    <w:rsid w:val="00577AD7"/>
    <w:rsid w:val="00577AFB"/>
    <w:rsid w:val="00577B93"/>
    <w:rsid w:val="00577C76"/>
    <w:rsid w:val="00577D5D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524"/>
    <w:rsid w:val="0058262F"/>
    <w:rsid w:val="00582845"/>
    <w:rsid w:val="0058286D"/>
    <w:rsid w:val="00582AF2"/>
    <w:rsid w:val="0058316B"/>
    <w:rsid w:val="0058343F"/>
    <w:rsid w:val="005834F1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3CF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4A9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7A0"/>
    <w:rsid w:val="0059491B"/>
    <w:rsid w:val="00594DE4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519"/>
    <w:rsid w:val="005A0C67"/>
    <w:rsid w:val="005A0D28"/>
    <w:rsid w:val="005A0E12"/>
    <w:rsid w:val="005A1149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7F"/>
    <w:rsid w:val="005A28D8"/>
    <w:rsid w:val="005A298E"/>
    <w:rsid w:val="005A2C97"/>
    <w:rsid w:val="005A2E7C"/>
    <w:rsid w:val="005A30FA"/>
    <w:rsid w:val="005A3212"/>
    <w:rsid w:val="005A325F"/>
    <w:rsid w:val="005A3464"/>
    <w:rsid w:val="005A355D"/>
    <w:rsid w:val="005A356F"/>
    <w:rsid w:val="005A35A4"/>
    <w:rsid w:val="005A3A43"/>
    <w:rsid w:val="005A3B66"/>
    <w:rsid w:val="005A3E2F"/>
    <w:rsid w:val="005A3F43"/>
    <w:rsid w:val="005A3F44"/>
    <w:rsid w:val="005A40AE"/>
    <w:rsid w:val="005A46BB"/>
    <w:rsid w:val="005A46D6"/>
    <w:rsid w:val="005A4B77"/>
    <w:rsid w:val="005A4C68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B62"/>
    <w:rsid w:val="005A6DB7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120D"/>
    <w:rsid w:val="005B13BC"/>
    <w:rsid w:val="005B1458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15F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3C5"/>
    <w:rsid w:val="005B74E3"/>
    <w:rsid w:val="005B7587"/>
    <w:rsid w:val="005B77F7"/>
    <w:rsid w:val="005B7A69"/>
    <w:rsid w:val="005B7D97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DA0"/>
    <w:rsid w:val="005C0E42"/>
    <w:rsid w:val="005C123A"/>
    <w:rsid w:val="005C13DE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FC"/>
    <w:rsid w:val="005C2F7E"/>
    <w:rsid w:val="005C30E0"/>
    <w:rsid w:val="005C3258"/>
    <w:rsid w:val="005C3285"/>
    <w:rsid w:val="005C3298"/>
    <w:rsid w:val="005C3830"/>
    <w:rsid w:val="005C3B9D"/>
    <w:rsid w:val="005C3CAC"/>
    <w:rsid w:val="005C40B1"/>
    <w:rsid w:val="005C4256"/>
    <w:rsid w:val="005C435D"/>
    <w:rsid w:val="005C44A8"/>
    <w:rsid w:val="005C4A6D"/>
    <w:rsid w:val="005C4C82"/>
    <w:rsid w:val="005C4E8B"/>
    <w:rsid w:val="005C4EA9"/>
    <w:rsid w:val="005C5018"/>
    <w:rsid w:val="005C5A2B"/>
    <w:rsid w:val="005C6007"/>
    <w:rsid w:val="005C6026"/>
    <w:rsid w:val="005C6311"/>
    <w:rsid w:val="005C6347"/>
    <w:rsid w:val="005C6369"/>
    <w:rsid w:val="005C64C5"/>
    <w:rsid w:val="005C65C0"/>
    <w:rsid w:val="005C6858"/>
    <w:rsid w:val="005C69EF"/>
    <w:rsid w:val="005C6D24"/>
    <w:rsid w:val="005C6FF8"/>
    <w:rsid w:val="005C71A4"/>
    <w:rsid w:val="005C732E"/>
    <w:rsid w:val="005C754F"/>
    <w:rsid w:val="005C7576"/>
    <w:rsid w:val="005C79CC"/>
    <w:rsid w:val="005C7B2E"/>
    <w:rsid w:val="005C7CE6"/>
    <w:rsid w:val="005C7F86"/>
    <w:rsid w:val="005D0119"/>
    <w:rsid w:val="005D0357"/>
    <w:rsid w:val="005D05A5"/>
    <w:rsid w:val="005D05E1"/>
    <w:rsid w:val="005D0677"/>
    <w:rsid w:val="005D0713"/>
    <w:rsid w:val="005D0773"/>
    <w:rsid w:val="005D0A28"/>
    <w:rsid w:val="005D0A30"/>
    <w:rsid w:val="005D0A3A"/>
    <w:rsid w:val="005D1182"/>
    <w:rsid w:val="005D1260"/>
    <w:rsid w:val="005D1409"/>
    <w:rsid w:val="005D142A"/>
    <w:rsid w:val="005D1848"/>
    <w:rsid w:val="005D199D"/>
    <w:rsid w:val="005D1A5D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BE9"/>
    <w:rsid w:val="005D3C8E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D2"/>
    <w:rsid w:val="005D6C66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57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0EB"/>
    <w:rsid w:val="005E51A4"/>
    <w:rsid w:val="005E542C"/>
    <w:rsid w:val="005E5478"/>
    <w:rsid w:val="005E59CF"/>
    <w:rsid w:val="005E5B4F"/>
    <w:rsid w:val="005E5C0E"/>
    <w:rsid w:val="005E5E3D"/>
    <w:rsid w:val="005E5FFF"/>
    <w:rsid w:val="005E633E"/>
    <w:rsid w:val="005E634A"/>
    <w:rsid w:val="005E63A6"/>
    <w:rsid w:val="005E640E"/>
    <w:rsid w:val="005E64EF"/>
    <w:rsid w:val="005E66F7"/>
    <w:rsid w:val="005E6B69"/>
    <w:rsid w:val="005E7266"/>
    <w:rsid w:val="005E726C"/>
    <w:rsid w:val="005E7752"/>
    <w:rsid w:val="005E7DF7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B8A"/>
    <w:rsid w:val="005F2D1D"/>
    <w:rsid w:val="005F306D"/>
    <w:rsid w:val="005F349C"/>
    <w:rsid w:val="005F3603"/>
    <w:rsid w:val="005F368B"/>
    <w:rsid w:val="005F388C"/>
    <w:rsid w:val="005F3AF1"/>
    <w:rsid w:val="005F3E86"/>
    <w:rsid w:val="005F3F69"/>
    <w:rsid w:val="005F40E5"/>
    <w:rsid w:val="005F4171"/>
    <w:rsid w:val="005F422A"/>
    <w:rsid w:val="005F425B"/>
    <w:rsid w:val="005F4495"/>
    <w:rsid w:val="005F4687"/>
    <w:rsid w:val="005F4968"/>
    <w:rsid w:val="005F4A46"/>
    <w:rsid w:val="005F4B62"/>
    <w:rsid w:val="005F4DC1"/>
    <w:rsid w:val="005F51E3"/>
    <w:rsid w:val="005F51EC"/>
    <w:rsid w:val="005F5862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C4C"/>
    <w:rsid w:val="005F6E07"/>
    <w:rsid w:val="005F6E7A"/>
    <w:rsid w:val="005F6EA1"/>
    <w:rsid w:val="005F7563"/>
    <w:rsid w:val="005F783F"/>
    <w:rsid w:val="005F7894"/>
    <w:rsid w:val="005F7967"/>
    <w:rsid w:val="005F7997"/>
    <w:rsid w:val="005F7DC2"/>
    <w:rsid w:val="005F7EC5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4A5"/>
    <w:rsid w:val="00601620"/>
    <w:rsid w:val="006016CC"/>
    <w:rsid w:val="0060192A"/>
    <w:rsid w:val="00601A05"/>
    <w:rsid w:val="00601BBB"/>
    <w:rsid w:val="00601C8C"/>
    <w:rsid w:val="00601D48"/>
    <w:rsid w:val="00601D61"/>
    <w:rsid w:val="00601F4D"/>
    <w:rsid w:val="00601FD8"/>
    <w:rsid w:val="0060215E"/>
    <w:rsid w:val="006021B7"/>
    <w:rsid w:val="006021F6"/>
    <w:rsid w:val="006025C9"/>
    <w:rsid w:val="006027EC"/>
    <w:rsid w:val="0060293E"/>
    <w:rsid w:val="006029B7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3C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5E7C"/>
    <w:rsid w:val="00606008"/>
    <w:rsid w:val="00606255"/>
    <w:rsid w:val="0060670F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1F12"/>
    <w:rsid w:val="006124E3"/>
    <w:rsid w:val="00612814"/>
    <w:rsid w:val="00612D7C"/>
    <w:rsid w:val="00613016"/>
    <w:rsid w:val="006132AA"/>
    <w:rsid w:val="00613364"/>
    <w:rsid w:val="0061375C"/>
    <w:rsid w:val="006137D5"/>
    <w:rsid w:val="0061397C"/>
    <w:rsid w:val="00613A13"/>
    <w:rsid w:val="00613ECB"/>
    <w:rsid w:val="00613EF7"/>
    <w:rsid w:val="006141B5"/>
    <w:rsid w:val="0061445B"/>
    <w:rsid w:val="006144AA"/>
    <w:rsid w:val="0061458F"/>
    <w:rsid w:val="0061475A"/>
    <w:rsid w:val="006147F0"/>
    <w:rsid w:val="00614C99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297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7D9"/>
    <w:rsid w:val="00622895"/>
    <w:rsid w:val="00622ACD"/>
    <w:rsid w:val="00622AF3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FF5"/>
    <w:rsid w:val="00624107"/>
    <w:rsid w:val="006241F5"/>
    <w:rsid w:val="006242E4"/>
    <w:rsid w:val="00624383"/>
    <w:rsid w:val="006245EC"/>
    <w:rsid w:val="00624B8B"/>
    <w:rsid w:val="00624D58"/>
    <w:rsid w:val="006253EE"/>
    <w:rsid w:val="006253F6"/>
    <w:rsid w:val="006255B2"/>
    <w:rsid w:val="006257CE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019"/>
    <w:rsid w:val="00630198"/>
    <w:rsid w:val="00630231"/>
    <w:rsid w:val="00630E0B"/>
    <w:rsid w:val="00631099"/>
    <w:rsid w:val="00631105"/>
    <w:rsid w:val="006311D4"/>
    <w:rsid w:val="006312B9"/>
    <w:rsid w:val="0063134C"/>
    <w:rsid w:val="00631A26"/>
    <w:rsid w:val="00631BFD"/>
    <w:rsid w:val="00631CCF"/>
    <w:rsid w:val="006321D0"/>
    <w:rsid w:val="00632C9F"/>
    <w:rsid w:val="0063328A"/>
    <w:rsid w:val="006333FB"/>
    <w:rsid w:val="006335FA"/>
    <w:rsid w:val="00633EBE"/>
    <w:rsid w:val="006343B8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5ECA"/>
    <w:rsid w:val="00636388"/>
    <w:rsid w:val="00636420"/>
    <w:rsid w:val="0063647F"/>
    <w:rsid w:val="00636596"/>
    <w:rsid w:val="006366A3"/>
    <w:rsid w:val="00636877"/>
    <w:rsid w:val="00636D92"/>
    <w:rsid w:val="00636DD8"/>
    <w:rsid w:val="00636F68"/>
    <w:rsid w:val="00636FFA"/>
    <w:rsid w:val="006370A1"/>
    <w:rsid w:val="006371E2"/>
    <w:rsid w:val="0063729C"/>
    <w:rsid w:val="006372E3"/>
    <w:rsid w:val="006375C8"/>
    <w:rsid w:val="006377FD"/>
    <w:rsid w:val="006378BB"/>
    <w:rsid w:val="006378D3"/>
    <w:rsid w:val="00637D24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2FAA"/>
    <w:rsid w:val="00643256"/>
    <w:rsid w:val="006432C1"/>
    <w:rsid w:val="006433BB"/>
    <w:rsid w:val="0064350E"/>
    <w:rsid w:val="006435EC"/>
    <w:rsid w:val="00643F65"/>
    <w:rsid w:val="006442C7"/>
    <w:rsid w:val="006447C4"/>
    <w:rsid w:val="00644D37"/>
    <w:rsid w:val="00644E62"/>
    <w:rsid w:val="00644F67"/>
    <w:rsid w:val="006450E7"/>
    <w:rsid w:val="00645295"/>
    <w:rsid w:val="006453D5"/>
    <w:rsid w:val="00645605"/>
    <w:rsid w:val="006456A0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7CD"/>
    <w:rsid w:val="006478A5"/>
    <w:rsid w:val="006478EC"/>
    <w:rsid w:val="0065003B"/>
    <w:rsid w:val="00650149"/>
    <w:rsid w:val="0065067C"/>
    <w:rsid w:val="00650725"/>
    <w:rsid w:val="00650726"/>
    <w:rsid w:val="00650D2C"/>
    <w:rsid w:val="00650E05"/>
    <w:rsid w:val="00651E4F"/>
    <w:rsid w:val="006520BA"/>
    <w:rsid w:val="0065253A"/>
    <w:rsid w:val="00652649"/>
    <w:rsid w:val="006526B1"/>
    <w:rsid w:val="00652856"/>
    <w:rsid w:val="0065293D"/>
    <w:rsid w:val="006529F8"/>
    <w:rsid w:val="00652D71"/>
    <w:rsid w:val="00653192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7"/>
    <w:rsid w:val="006547AF"/>
    <w:rsid w:val="0065482B"/>
    <w:rsid w:val="00654A8B"/>
    <w:rsid w:val="006553CD"/>
    <w:rsid w:val="00655719"/>
    <w:rsid w:val="00655A8C"/>
    <w:rsid w:val="00655FE7"/>
    <w:rsid w:val="00656400"/>
    <w:rsid w:val="0065641E"/>
    <w:rsid w:val="00656670"/>
    <w:rsid w:val="00656715"/>
    <w:rsid w:val="00656B20"/>
    <w:rsid w:val="00656B6F"/>
    <w:rsid w:val="00656D2E"/>
    <w:rsid w:val="00656D39"/>
    <w:rsid w:val="00656EF8"/>
    <w:rsid w:val="00657092"/>
    <w:rsid w:val="006570B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184"/>
    <w:rsid w:val="0066033C"/>
    <w:rsid w:val="006608CB"/>
    <w:rsid w:val="00660A9A"/>
    <w:rsid w:val="00660C46"/>
    <w:rsid w:val="0066108E"/>
    <w:rsid w:val="0066140F"/>
    <w:rsid w:val="00661C39"/>
    <w:rsid w:val="00662A77"/>
    <w:rsid w:val="00662BB5"/>
    <w:rsid w:val="00662F7A"/>
    <w:rsid w:val="0066313E"/>
    <w:rsid w:val="0066338E"/>
    <w:rsid w:val="00663A07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8F6"/>
    <w:rsid w:val="00665ABD"/>
    <w:rsid w:val="00665AFC"/>
    <w:rsid w:val="00665CAE"/>
    <w:rsid w:val="00665DF6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D74"/>
    <w:rsid w:val="006710A0"/>
    <w:rsid w:val="00671681"/>
    <w:rsid w:val="006716CA"/>
    <w:rsid w:val="006718D1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2ED"/>
    <w:rsid w:val="006724A3"/>
    <w:rsid w:val="00672735"/>
    <w:rsid w:val="00672AEA"/>
    <w:rsid w:val="00672B35"/>
    <w:rsid w:val="00672B82"/>
    <w:rsid w:val="00672CE0"/>
    <w:rsid w:val="00672FEF"/>
    <w:rsid w:val="00673393"/>
    <w:rsid w:val="0067347C"/>
    <w:rsid w:val="00673700"/>
    <w:rsid w:val="0067372C"/>
    <w:rsid w:val="0067375F"/>
    <w:rsid w:val="006737C8"/>
    <w:rsid w:val="00673BB3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956"/>
    <w:rsid w:val="006759E2"/>
    <w:rsid w:val="00675C1A"/>
    <w:rsid w:val="00675CDF"/>
    <w:rsid w:val="00675CFA"/>
    <w:rsid w:val="00675D44"/>
    <w:rsid w:val="00675D9D"/>
    <w:rsid w:val="006760C3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B36"/>
    <w:rsid w:val="00677BD7"/>
    <w:rsid w:val="00677BFF"/>
    <w:rsid w:val="00677C0C"/>
    <w:rsid w:val="00677C9B"/>
    <w:rsid w:val="00677D77"/>
    <w:rsid w:val="00677EB1"/>
    <w:rsid w:val="00680396"/>
    <w:rsid w:val="00680F1D"/>
    <w:rsid w:val="00680F27"/>
    <w:rsid w:val="00680F83"/>
    <w:rsid w:val="00681225"/>
    <w:rsid w:val="00681233"/>
    <w:rsid w:val="0068137E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D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6D0"/>
    <w:rsid w:val="006908F0"/>
    <w:rsid w:val="00690B8C"/>
    <w:rsid w:val="0069107A"/>
    <w:rsid w:val="006911E0"/>
    <w:rsid w:val="0069129F"/>
    <w:rsid w:val="00691BB6"/>
    <w:rsid w:val="0069212D"/>
    <w:rsid w:val="006924EE"/>
    <w:rsid w:val="00692606"/>
    <w:rsid w:val="00692A47"/>
    <w:rsid w:val="00692B06"/>
    <w:rsid w:val="00692B17"/>
    <w:rsid w:val="00692F20"/>
    <w:rsid w:val="006930F8"/>
    <w:rsid w:val="0069389C"/>
    <w:rsid w:val="00693A7A"/>
    <w:rsid w:val="0069417F"/>
    <w:rsid w:val="006941D8"/>
    <w:rsid w:val="0069445E"/>
    <w:rsid w:val="006944AF"/>
    <w:rsid w:val="00694995"/>
    <w:rsid w:val="00695024"/>
    <w:rsid w:val="006956C0"/>
    <w:rsid w:val="006957E5"/>
    <w:rsid w:val="00695B63"/>
    <w:rsid w:val="00695DD9"/>
    <w:rsid w:val="00696813"/>
    <w:rsid w:val="00696ADE"/>
    <w:rsid w:val="00696AFD"/>
    <w:rsid w:val="00696FAC"/>
    <w:rsid w:val="006970C1"/>
    <w:rsid w:val="0069780E"/>
    <w:rsid w:val="00697B76"/>
    <w:rsid w:val="00697D0A"/>
    <w:rsid w:val="006A004B"/>
    <w:rsid w:val="006A0094"/>
    <w:rsid w:val="006A0112"/>
    <w:rsid w:val="006A0181"/>
    <w:rsid w:val="006A039C"/>
    <w:rsid w:val="006A04D1"/>
    <w:rsid w:val="006A09A7"/>
    <w:rsid w:val="006A0AF5"/>
    <w:rsid w:val="006A0B39"/>
    <w:rsid w:val="006A0CD2"/>
    <w:rsid w:val="006A0EA2"/>
    <w:rsid w:val="006A10B8"/>
    <w:rsid w:val="006A1197"/>
    <w:rsid w:val="006A130C"/>
    <w:rsid w:val="006A1327"/>
    <w:rsid w:val="006A132D"/>
    <w:rsid w:val="006A1411"/>
    <w:rsid w:val="006A16A8"/>
    <w:rsid w:val="006A19FF"/>
    <w:rsid w:val="006A1B37"/>
    <w:rsid w:val="006A2292"/>
    <w:rsid w:val="006A22D4"/>
    <w:rsid w:val="006A2695"/>
    <w:rsid w:val="006A26C4"/>
    <w:rsid w:val="006A26DB"/>
    <w:rsid w:val="006A2BA1"/>
    <w:rsid w:val="006A34B1"/>
    <w:rsid w:val="006A3B4C"/>
    <w:rsid w:val="006A3CDE"/>
    <w:rsid w:val="006A3FD6"/>
    <w:rsid w:val="006A4140"/>
    <w:rsid w:val="006A4461"/>
    <w:rsid w:val="006A468E"/>
    <w:rsid w:val="006A483F"/>
    <w:rsid w:val="006A4879"/>
    <w:rsid w:val="006A4A4C"/>
    <w:rsid w:val="006A4BA6"/>
    <w:rsid w:val="006A5048"/>
    <w:rsid w:val="006A5331"/>
    <w:rsid w:val="006A5659"/>
    <w:rsid w:val="006A56F9"/>
    <w:rsid w:val="006A5FF1"/>
    <w:rsid w:val="006A6136"/>
    <w:rsid w:val="006A6484"/>
    <w:rsid w:val="006A6742"/>
    <w:rsid w:val="006A67D7"/>
    <w:rsid w:val="006A691B"/>
    <w:rsid w:val="006A6A28"/>
    <w:rsid w:val="006A6DE7"/>
    <w:rsid w:val="006A708F"/>
    <w:rsid w:val="006A74BD"/>
    <w:rsid w:val="006A77A6"/>
    <w:rsid w:val="006A78D3"/>
    <w:rsid w:val="006A7CEE"/>
    <w:rsid w:val="006B0572"/>
    <w:rsid w:val="006B09FE"/>
    <w:rsid w:val="006B0CFD"/>
    <w:rsid w:val="006B0E4C"/>
    <w:rsid w:val="006B1249"/>
    <w:rsid w:val="006B143F"/>
    <w:rsid w:val="006B1588"/>
    <w:rsid w:val="006B1649"/>
    <w:rsid w:val="006B1996"/>
    <w:rsid w:val="006B1BD4"/>
    <w:rsid w:val="006B1FA1"/>
    <w:rsid w:val="006B2211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E7"/>
    <w:rsid w:val="006B5EF7"/>
    <w:rsid w:val="006B5FD0"/>
    <w:rsid w:val="006B6133"/>
    <w:rsid w:val="006B64F4"/>
    <w:rsid w:val="006B6664"/>
    <w:rsid w:val="006B6902"/>
    <w:rsid w:val="006B6ACA"/>
    <w:rsid w:val="006B6B2B"/>
    <w:rsid w:val="006B6CE4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A87"/>
    <w:rsid w:val="006C0D80"/>
    <w:rsid w:val="006C0EC5"/>
    <w:rsid w:val="006C0EDD"/>
    <w:rsid w:val="006C1462"/>
    <w:rsid w:val="006C1975"/>
    <w:rsid w:val="006C19BE"/>
    <w:rsid w:val="006C1A3A"/>
    <w:rsid w:val="006C1BA5"/>
    <w:rsid w:val="006C1BAB"/>
    <w:rsid w:val="006C1C83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23F"/>
    <w:rsid w:val="006C3357"/>
    <w:rsid w:val="006C3399"/>
    <w:rsid w:val="006C36E5"/>
    <w:rsid w:val="006C3D1E"/>
    <w:rsid w:val="006C41C1"/>
    <w:rsid w:val="006C448B"/>
    <w:rsid w:val="006C45D9"/>
    <w:rsid w:val="006C4715"/>
    <w:rsid w:val="006C4E6C"/>
    <w:rsid w:val="006C4F2D"/>
    <w:rsid w:val="006C4F56"/>
    <w:rsid w:val="006C520D"/>
    <w:rsid w:val="006C52FF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980"/>
    <w:rsid w:val="006D1995"/>
    <w:rsid w:val="006D1AF0"/>
    <w:rsid w:val="006D1BCB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2C"/>
    <w:rsid w:val="006D3231"/>
    <w:rsid w:val="006D352C"/>
    <w:rsid w:val="006D3533"/>
    <w:rsid w:val="006D37C2"/>
    <w:rsid w:val="006D38CD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BD8"/>
    <w:rsid w:val="006D5E4E"/>
    <w:rsid w:val="006D6141"/>
    <w:rsid w:val="006D6709"/>
    <w:rsid w:val="006D6866"/>
    <w:rsid w:val="006D6E4B"/>
    <w:rsid w:val="006D71A6"/>
    <w:rsid w:val="006D7280"/>
    <w:rsid w:val="006D72F7"/>
    <w:rsid w:val="006D763A"/>
    <w:rsid w:val="006D764B"/>
    <w:rsid w:val="006D7B50"/>
    <w:rsid w:val="006D7F29"/>
    <w:rsid w:val="006E00A1"/>
    <w:rsid w:val="006E0270"/>
    <w:rsid w:val="006E03C3"/>
    <w:rsid w:val="006E053A"/>
    <w:rsid w:val="006E0758"/>
    <w:rsid w:val="006E0D41"/>
    <w:rsid w:val="006E163D"/>
    <w:rsid w:val="006E1B4E"/>
    <w:rsid w:val="006E1F8B"/>
    <w:rsid w:val="006E22C3"/>
    <w:rsid w:val="006E240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7265"/>
    <w:rsid w:val="006E7292"/>
    <w:rsid w:val="006E74F9"/>
    <w:rsid w:val="006E75F3"/>
    <w:rsid w:val="006E791B"/>
    <w:rsid w:val="006E7B71"/>
    <w:rsid w:val="006E7BE5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771"/>
    <w:rsid w:val="006F4B1F"/>
    <w:rsid w:val="006F4CC8"/>
    <w:rsid w:val="006F4E9B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F99"/>
    <w:rsid w:val="00702877"/>
    <w:rsid w:val="00702A9F"/>
    <w:rsid w:val="00702AC5"/>
    <w:rsid w:val="00702BB2"/>
    <w:rsid w:val="00702E66"/>
    <w:rsid w:val="00703164"/>
    <w:rsid w:val="007031F8"/>
    <w:rsid w:val="007032C6"/>
    <w:rsid w:val="00703805"/>
    <w:rsid w:val="0070380A"/>
    <w:rsid w:val="00703E9A"/>
    <w:rsid w:val="00704C79"/>
    <w:rsid w:val="007051F3"/>
    <w:rsid w:val="0070527A"/>
    <w:rsid w:val="007053FC"/>
    <w:rsid w:val="007059F0"/>
    <w:rsid w:val="00705BD2"/>
    <w:rsid w:val="00705E32"/>
    <w:rsid w:val="00705F2D"/>
    <w:rsid w:val="00705FFE"/>
    <w:rsid w:val="0070631F"/>
    <w:rsid w:val="007063E5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0E40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258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DA5"/>
    <w:rsid w:val="00713EB7"/>
    <w:rsid w:val="00713FBC"/>
    <w:rsid w:val="00714417"/>
    <w:rsid w:val="007144A7"/>
    <w:rsid w:val="007147AC"/>
    <w:rsid w:val="007148ED"/>
    <w:rsid w:val="00715247"/>
    <w:rsid w:val="00715475"/>
    <w:rsid w:val="00715544"/>
    <w:rsid w:val="007155D1"/>
    <w:rsid w:val="00715A8B"/>
    <w:rsid w:val="00715D40"/>
    <w:rsid w:val="00715D75"/>
    <w:rsid w:val="00715EBB"/>
    <w:rsid w:val="00715EC8"/>
    <w:rsid w:val="00715EEA"/>
    <w:rsid w:val="00716080"/>
    <w:rsid w:val="0071611D"/>
    <w:rsid w:val="007162BB"/>
    <w:rsid w:val="00716A80"/>
    <w:rsid w:val="00716AC0"/>
    <w:rsid w:val="00716BE7"/>
    <w:rsid w:val="00716CD6"/>
    <w:rsid w:val="00717012"/>
    <w:rsid w:val="007171E1"/>
    <w:rsid w:val="007172DC"/>
    <w:rsid w:val="007176C3"/>
    <w:rsid w:val="00717890"/>
    <w:rsid w:val="00717A8A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832"/>
    <w:rsid w:val="00723C09"/>
    <w:rsid w:val="00723EAC"/>
    <w:rsid w:val="00723F22"/>
    <w:rsid w:val="00724046"/>
    <w:rsid w:val="007242DC"/>
    <w:rsid w:val="007245EC"/>
    <w:rsid w:val="0072463A"/>
    <w:rsid w:val="007246CF"/>
    <w:rsid w:val="00724888"/>
    <w:rsid w:val="007248B0"/>
    <w:rsid w:val="00724B5A"/>
    <w:rsid w:val="00724E39"/>
    <w:rsid w:val="00724EFA"/>
    <w:rsid w:val="0072500E"/>
    <w:rsid w:val="00725324"/>
    <w:rsid w:val="007254D6"/>
    <w:rsid w:val="00725720"/>
    <w:rsid w:val="00725887"/>
    <w:rsid w:val="0072596A"/>
    <w:rsid w:val="00725D51"/>
    <w:rsid w:val="00725EF8"/>
    <w:rsid w:val="00725F97"/>
    <w:rsid w:val="00725FA4"/>
    <w:rsid w:val="007261F3"/>
    <w:rsid w:val="0072623A"/>
    <w:rsid w:val="007264F3"/>
    <w:rsid w:val="00726F4D"/>
    <w:rsid w:val="00727027"/>
    <w:rsid w:val="007270EA"/>
    <w:rsid w:val="007274D0"/>
    <w:rsid w:val="007274FF"/>
    <w:rsid w:val="00727653"/>
    <w:rsid w:val="007278BC"/>
    <w:rsid w:val="00727B4F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858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35B"/>
    <w:rsid w:val="00733465"/>
    <w:rsid w:val="0073350B"/>
    <w:rsid w:val="00733729"/>
    <w:rsid w:val="0073386D"/>
    <w:rsid w:val="0073397B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066"/>
    <w:rsid w:val="007351B6"/>
    <w:rsid w:val="00735443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86C"/>
    <w:rsid w:val="00741F5D"/>
    <w:rsid w:val="00741F61"/>
    <w:rsid w:val="00742393"/>
    <w:rsid w:val="007425B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2D5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DA6"/>
    <w:rsid w:val="00745DB9"/>
    <w:rsid w:val="00745EB8"/>
    <w:rsid w:val="0074607A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D6"/>
    <w:rsid w:val="007505FA"/>
    <w:rsid w:val="007508BE"/>
    <w:rsid w:val="00750975"/>
    <w:rsid w:val="00750B60"/>
    <w:rsid w:val="00750EC8"/>
    <w:rsid w:val="00750F23"/>
    <w:rsid w:val="00750F88"/>
    <w:rsid w:val="00750F8C"/>
    <w:rsid w:val="0075134F"/>
    <w:rsid w:val="00751415"/>
    <w:rsid w:val="0075157E"/>
    <w:rsid w:val="00751FE9"/>
    <w:rsid w:val="0075213C"/>
    <w:rsid w:val="007521FC"/>
    <w:rsid w:val="007525AC"/>
    <w:rsid w:val="00752600"/>
    <w:rsid w:val="00752892"/>
    <w:rsid w:val="007528D9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44E"/>
    <w:rsid w:val="00756564"/>
    <w:rsid w:val="00756A25"/>
    <w:rsid w:val="00756FCA"/>
    <w:rsid w:val="00756FFD"/>
    <w:rsid w:val="00757032"/>
    <w:rsid w:val="007572B5"/>
    <w:rsid w:val="0075764B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1FF0"/>
    <w:rsid w:val="00762088"/>
    <w:rsid w:val="007622A2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4D4"/>
    <w:rsid w:val="007646AA"/>
    <w:rsid w:val="007648C5"/>
    <w:rsid w:val="00764CB3"/>
    <w:rsid w:val="00764E99"/>
    <w:rsid w:val="00764FF0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B3D"/>
    <w:rsid w:val="00766DB8"/>
    <w:rsid w:val="00766F3D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B9F"/>
    <w:rsid w:val="00770C52"/>
    <w:rsid w:val="00770D51"/>
    <w:rsid w:val="00770DDB"/>
    <w:rsid w:val="00771018"/>
    <w:rsid w:val="0077119C"/>
    <w:rsid w:val="0077150F"/>
    <w:rsid w:val="007718AC"/>
    <w:rsid w:val="00771AC5"/>
    <w:rsid w:val="00771BB4"/>
    <w:rsid w:val="00771C04"/>
    <w:rsid w:val="00771C85"/>
    <w:rsid w:val="00771D5B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66C"/>
    <w:rsid w:val="00774DE9"/>
    <w:rsid w:val="00775044"/>
    <w:rsid w:val="007750F0"/>
    <w:rsid w:val="00775F89"/>
    <w:rsid w:val="00776002"/>
    <w:rsid w:val="0077647D"/>
    <w:rsid w:val="007768EB"/>
    <w:rsid w:val="00776AC6"/>
    <w:rsid w:val="00776B3B"/>
    <w:rsid w:val="00776CC3"/>
    <w:rsid w:val="00776F09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F60"/>
    <w:rsid w:val="00780F8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23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7CC"/>
    <w:rsid w:val="00787819"/>
    <w:rsid w:val="007878FB"/>
    <w:rsid w:val="00787AD1"/>
    <w:rsid w:val="00787B37"/>
    <w:rsid w:val="00787C6A"/>
    <w:rsid w:val="00787CF9"/>
    <w:rsid w:val="00787D49"/>
    <w:rsid w:val="00790156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2185"/>
    <w:rsid w:val="007923F7"/>
    <w:rsid w:val="00792497"/>
    <w:rsid w:val="00792969"/>
    <w:rsid w:val="00792BC2"/>
    <w:rsid w:val="007930DC"/>
    <w:rsid w:val="007932A6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B9"/>
    <w:rsid w:val="007961D3"/>
    <w:rsid w:val="0079647D"/>
    <w:rsid w:val="007964D0"/>
    <w:rsid w:val="00796808"/>
    <w:rsid w:val="00796984"/>
    <w:rsid w:val="00796B22"/>
    <w:rsid w:val="00796CDA"/>
    <w:rsid w:val="00796FB4"/>
    <w:rsid w:val="007975BA"/>
    <w:rsid w:val="007976BF"/>
    <w:rsid w:val="0079793D"/>
    <w:rsid w:val="007A00C1"/>
    <w:rsid w:val="007A0120"/>
    <w:rsid w:val="007A0212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1F5"/>
    <w:rsid w:val="007A24D6"/>
    <w:rsid w:val="007A2B8A"/>
    <w:rsid w:val="007A2BED"/>
    <w:rsid w:val="007A2FEB"/>
    <w:rsid w:val="007A3028"/>
    <w:rsid w:val="007A32DB"/>
    <w:rsid w:val="007A3666"/>
    <w:rsid w:val="007A396F"/>
    <w:rsid w:val="007A3BA2"/>
    <w:rsid w:val="007A3DD1"/>
    <w:rsid w:val="007A3E9E"/>
    <w:rsid w:val="007A4112"/>
    <w:rsid w:val="007A478C"/>
    <w:rsid w:val="007A4A3A"/>
    <w:rsid w:val="007A4C22"/>
    <w:rsid w:val="007A4C79"/>
    <w:rsid w:val="007A4D05"/>
    <w:rsid w:val="007A4DE2"/>
    <w:rsid w:val="007A523B"/>
    <w:rsid w:val="007A572E"/>
    <w:rsid w:val="007A5BC2"/>
    <w:rsid w:val="007A5CDC"/>
    <w:rsid w:val="007A5CE7"/>
    <w:rsid w:val="007A5D5E"/>
    <w:rsid w:val="007A5EC7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3F0"/>
    <w:rsid w:val="007B16AA"/>
    <w:rsid w:val="007B176E"/>
    <w:rsid w:val="007B1989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542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463"/>
    <w:rsid w:val="007B6961"/>
    <w:rsid w:val="007B6C44"/>
    <w:rsid w:val="007B70C3"/>
    <w:rsid w:val="007B7431"/>
    <w:rsid w:val="007B763E"/>
    <w:rsid w:val="007B79B5"/>
    <w:rsid w:val="007B7D9D"/>
    <w:rsid w:val="007B7F35"/>
    <w:rsid w:val="007C031C"/>
    <w:rsid w:val="007C0444"/>
    <w:rsid w:val="007C06AA"/>
    <w:rsid w:val="007C0830"/>
    <w:rsid w:val="007C08D9"/>
    <w:rsid w:val="007C0957"/>
    <w:rsid w:val="007C0B89"/>
    <w:rsid w:val="007C113C"/>
    <w:rsid w:val="007C1438"/>
    <w:rsid w:val="007C2156"/>
    <w:rsid w:val="007C2344"/>
    <w:rsid w:val="007C26A7"/>
    <w:rsid w:val="007C27DC"/>
    <w:rsid w:val="007C2E33"/>
    <w:rsid w:val="007C3559"/>
    <w:rsid w:val="007C3640"/>
    <w:rsid w:val="007C3B91"/>
    <w:rsid w:val="007C3E23"/>
    <w:rsid w:val="007C3F38"/>
    <w:rsid w:val="007C40EC"/>
    <w:rsid w:val="007C412E"/>
    <w:rsid w:val="007C4301"/>
    <w:rsid w:val="007C4470"/>
    <w:rsid w:val="007C4650"/>
    <w:rsid w:val="007C48A3"/>
    <w:rsid w:val="007C4B81"/>
    <w:rsid w:val="007C5B58"/>
    <w:rsid w:val="007C5DF4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688"/>
    <w:rsid w:val="007C790A"/>
    <w:rsid w:val="007C7991"/>
    <w:rsid w:val="007C7A8E"/>
    <w:rsid w:val="007C7B10"/>
    <w:rsid w:val="007C7B2B"/>
    <w:rsid w:val="007D0297"/>
    <w:rsid w:val="007D07F0"/>
    <w:rsid w:val="007D090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82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E78"/>
    <w:rsid w:val="007D2F61"/>
    <w:rsid w:val="007D30B2"/>
    <w:rsid w:val="007D30BE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67D"/>
    <w:rsid w:val="007D492A"/>
    <w:rsid w:val="007D49F0"/>
    <w:rsid w:val="007D49FA"/>
    <w:rsid w:val="007D4B09"/>
    <w:rsid w:val="007D4BC3"/>
    <w:rsid w:val="007D4C06"/>
    <w:rsid w:val="007D50E3"/>
    <w:rsid w:val="007D51DE"/>
    <w:rsid w:val="007D5445"/>
    <w:rsid w:val="007D56A5"/>
    <w:rsid w:val="007D57EF"/>
    <w:rsid w:val="007D5A28"/>
    <w:rsid w:val="007D5C6D"/>
    <w:rsid w:val="007D5CC9"/>
    <w:rsid w:val="007D61CA"/>
    <w:rsid w:val="007D65C6"/>
    <w:rsid w:val="007D6620"/>
    <w:rsid w:val="007D68D8"/>
    <w:rsid w:val="007D6E3A"/>
    <w:rsid w:val="007D6F67"/>
    <w:rsid w:val="007D7545"/>
    <w:rsid w:val="007D781E"/>
    <w:rsid w:val="007D78E9"/>
    <w:rsid w:val="007E02FE"/>
    <w:rsid w:val="007E0450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0D5"/>
    <w:rsid w:val="007E2318"/>
    <w:rsid w:val="007E2566"/>
    <w:rsid w:val="007E2894"/>
    <w:rsid w:val="007E2BA6"/>
    <w:rsid w:val="007E2D99"/>
    <w:rsid w:val="007E2F7E"/>
    <w:rsid w:val="007E2FF3"/>
    <w:rsid w:val="007E3308"/>
    <w:rsid w:val="007E36F5"/>
    <w:rsid w:val="007E3955"/>
    <w:rsid w:val="007E3977"/>
    <w:rsid w:val="007E3D3D"/>
    <w:rsid w:val="007E4402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426"/>
    <w:rsid w:val="007E7497"/>
    <w:rsid w:val="007E7559"/>
    <w:rsid w:val="007E7A01"/>
    <w:rsid w:val="007E7E29"/>
    <w:rsid w:val="007E7E5B"/>
    <w:rsid w:val="007F0109"/>
    <w:rsid w:val="007F03E5"/>
    <w:rsid w:val="007F0573"/>
    <w:rsid w:val="007F0635"/>
    <w:rsid w:val="007F07FF"/>
    <w:rsid w:val="007F089C"/>
    <w:rsid w:val="007F09BF"/>
    <w:rsid w:val="007F0A1B"/>
    <w:rsid w:val="007F0B5C"/>
    <w:rsid w:val="007F0ED8"/>
    <w:rsid w:val="007F10D2"/>
    <w:rsid w:val="007F1164"/>
    <w:rsid w:val="007F121B"/>
    <w:rsid w:val="007F14F7"/>
    <w:rsid w:val="007F1778"/>
    <w:rsid w:val="007F1914"/>
    <w:rsid w:val="007F1968"/>
    <w:rsid w:val="007F1EDB"/>
    <w:rsid w:val="007F2319"/>
    <w:rsid w:val="007F23CE"/>
    <w:rsid w:val="007F24D5"/>
    <w:rsid w:val="007F26E3"/>
    <w:rsid w:val="007F26FD"/>
    <w:rsid w:val="007F2818"/>
    <w:rsid w:val="007F28E9"/>
    <w:rsid w:val="007F2B4E"/>
    <w:rsid w:val="007F2BD7"/>
    <w:rsid w:val="007F3E08"/>
    <w:rsid w:val="007F40F6"/>
    <w:rsid w:val="007F4294"/>
    <w:rsid w:val="007F45EA"/>
    <w:rsid w:val="007F4624"/>
    <w:rsid w:val="007F479D"/>
    <w:rsid w:val="007F4866"/>
    <w:rsid w:val="007F4ACF"/>
    <w:rsid w:val="007F4B4C"/>
    <w:rsid w:val="007F4B6B"/>
    <w:rsid w:val="007F4C54"/>
    <w:rsid w:val="007F5006"/>
    <w:rsid w:val="007F560E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120"/>
    <w:rsid w:val="00805299"/>
    <w:rsid w:val="00805315"/>
    <w:rsid w:val="0080541F"/>
    <w:rsid w:val="0080549D"/>
    <w:rsid w:val="008054E7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07DD1"/>
    <w:rsid w:val="00807FED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12"/>
    <w:rsid w:val="00810943"/>
    <w:rsid w:val="00810FF8"/>
    <w:rsid w:val="0081145F"/>
    <w:rsid w:val="0081152E"/>
    <w:rsid w:val="0081177E"/>
    <w:rsid w:val="00811817"/>
    <w:rsid w:val="00811ABE"/>
    <w:rsid w:val="00811C85"/>
    <w:rsid w:val="00811DBD"/>
    <w:rsid w:val="00811E64"/>
    <w:rsid w:val="00811F2D"/>
    <w:rsid w:val="008123EE"/>
    <w:rsid w:val="00812613"/>
    <w:rsid w:val="00812B1B"/>
    <w:rsid w:val="00812C3D"/>
    <w:rsid w:val="00812E96"/>
    <w:rsid w:val="0081309F"/>
    <w:rsid w:val="008134E4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AD5"/>
    <w:rsid w:val="00815BE1"/>
    <w:rsid w:val="00815C86"/>
    <w:rsid w:val="00816692"/>
    <w:rsid w:val="00816782"/>
    <w:rsid w:val="00816857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22A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309"/>
    <w:rsid w:val="00823473"/>
    <w:rsid w:val="0082349F"/>
    <w:rsid w:val="0082357C"/>
    <w:rsid w:val="00823692"/>
    <w:rsid w:val="008238B9"/>
    <w:rsid w:val="00823928"/>
    <w:rsid w:val="00823CCA"/>
    <w:rsid w:val="00823DB1"/>
    <w:rsid w:val="00823EF9"/>
    <w:rsid w:val="008240AC"/>
    <w:rsid w:val="00824220"/>
    <w:rsid w:val="008244B7"/>
    <w:rsid w:val="00824693"/>
    <w:rsid w:val="00824763"/>
    <w:rsid w:val="0082484F"/>
    <w:rsid w:val="00824BB9"/>
    <w:rsid w:val="00824DC9"/>
    <w:rsid w:val="008256A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8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BD"/>
    <w:rsid w:val="0083172A"/>
    <w:rsid w:val="00831801"/>
    <w:rsid w:val="00831B80"/>
    <w:rsid w:val="00831C7B"/>
    <w:rsid w:val="00832085"/>
    <w:rsid w:val="008322F7"/>
    <w:rsid w:val="008324D3"/>
    <w:rsid w:val="00832883"/>
    <w:rsid w:val="00832DCF"/>
    <w:rsid w:val="00832EE3"/>
    <w:rsid w:val="00832F29"/>
    <w:rsid w:val="008330E3"/>
    <w:rsid w:val="00833103"/>
    <w:rsid w:val="0083331D"/>
    <w:rsid w:val="008333B0"/>
    <w:rsid w:val="008333F4"/>
    <w:rsid w:val="00833E3F"/>
    <w:rsid w:val="00833F8C"/>
    <w:rsid w:val="00833FE7"/>
    <w:rsid w:val="008347AA"/>
    <w:rsid w:val="0083491F"/>
    <w:rsid w:val="00834B93"/>
    <w:rsid w:val="00834BAE"/>
    <w:rsid w:val="00834DED"/>
    <w:rsid w:val="0083534C"/>
    <w:rsid w:val="008354E5"/>
    <w:rsid w:val="008355C0"/>
    <w:rsid w:val="008356C0"/>
    <w:rsid w:val="008356F0"/>
    <w:rsid w:val="00835E62"/>
    <w:rsid w:val="0083625E"/>
    <w:rsid w:val="00836416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CD7"/>
    <w:rsid w:val="00841D12"/>
    <w:rsid w:val="00841EB9"/>
    <w:rsid w:val="0084225B"/>
    <w:rsid w:val="00842549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06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53B"/>
    <w:rsid w:val="00846900"/>
    <w:rsid w:val="00846BFD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3A2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4C9D"/>
    <w:rsid w:val="00855175"/>
    <w:rsid w:val="00855393"/>
    <w:rsid w:val="00855742"/>
    <w:rsid w:val="0085583C"/>
    <w:rsid w:val="00855918"/>
    <w:rsid w:val="00856040"/>
    <w:rsid w:val="008560F8"/>
    <w:rsid w:val="0085633A"/>
    <w:rsid w:val="0085638F"/>
    <w:rsid w:val="00856436"/>
    <w:rsid w:val="0085643B"/>
    <w:rsid w:val="0085663D"/>
    <w:rsid w:val="00856B44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EEE"/>
    <w:rsid w:val="008620A9"/>
    <w:rsid w:val="00862309"/>
    <w:rsid w:val="0086247E"/>
    <w:rsid w:val="008624F6"/>
    <w:rsid w:val="00862A8A"/>
    <w:rsid w:val="00862CE9"/>
    <w:rsid w:val="00862EE4"/>
    <w:rsid w:val="008630E0"/>
    <w:rsid w:val="00863BD0"/>
    <w:rsid w:val="0086412A"/>
    <w:rsid w:val="008641B4"/>
    <w:rsid w:val="0086428F"/>
    <w:rsid w:val="0086430A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2EE"/>
    <w:rsid w:val="0086753A"/>
    <w:rsid w:val="008675D4"/>
    <w:rsid w:val="00867954"/>
    <w:rsid w:val="008679B5"/>
    <w:rsid w:val="00867E32"/>
    <w:rsid w:val="00870318"/>
    <w:rsid w:val="008703DB"/>
    <w:rsid w:val="0087057E"/>
    <w:rsid w:val="00870580"/>
    <w:rsid w:val="008706E7"/>
    <w:rsid w:val="00870CCC"/>
    <w:rsid w:val="00870E4E"/>
    <w:rsid w:val="00870EB0"/>
    <w:rsid w:val="00870F48"/>
    <w:rsid w:val="00870FCB"/>
    <w:rsid w:val="008712AA"/>
    <w:rsid w:val="0087137D"/>
    <w:rsid w:val="008713E9"/>
    <w:rsid w:val="008714D3"/>
    <w:rsid w:val="00871711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609"/>
    <w:rsid w:val="00873AE4"/>
    <w:rsid w:val="00873B52"/>
    <w:rsid w:val="00874263"/>
    <w:rsid w:val="00874324"/>
    <w:rsid w:val="008744A9"/>
    <w:rsid w:val="00874503"/>
    <w:rsid w:val="00874536"/>
    <w:rsid w:val="0087454C"/>
    <w:rsid w:val="0087463C"/>
    <w:rsid w:val="00874B54"/>
    <w:rsid w:val="00874B77"/>
    <w:rsid w:val="00874CB4"/>
    <w:rsid w:val="00874E1C"/>
    <w:rsid w:val="008751BA"/>
    <w:rsid w:val="0087587B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462"/>
    <w:rsid w:val="0087758E"/>
    <w:rsid w:val="008775E8"/>
    <w:rsid w:val="00877642"/>
    <w:rsid w:val="00877876"/>
    <w:rsid w:val="0087793C"/>
    <w:rsid w:val="00877BCA"/>
    <w:rsid w:val="00877DFA"/>
    <w:rsid w:val="00877F05"/>
    <w:rsid w:val="00877FAD"/>
    <w:rsid w:val="0088069F"/>
    <w:rsid w:val="00880ABF"/>
    <w:rsid w:val="00880B7B"/>
    <w:rsid w:val="00880CBA"/>
    <w:rsid w:val="00881313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7A2"/>
    <w:rsid w:val="00882975"/>
    <w:rsid w:val="00882BF0"/>
    <w:rsid w:val="00882BFE"/>
    <w:rsid w:val="00882C93"/>
    <w:rsid w:val="00882DB2"/>
    <w:rsid w:val="00882DD5"/>
    <w:rsid w:val="008832E2"/>
    <w:rsid w:val="0088352B"/>
    <w:rsid w:val="008835F0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61BB"/>
    <w:rsid w:val="00886656"/>
    <w:rsid w:val="008866A8"/>
    <w:rsid w:val="0088671A"/>
    <w:rsid w:val="00886AC2"/>
    <w:rsid w:val="00886CBA"/>
    <w:rsid w:val="00887048"/>
    <w:rsid w:val="00887476"/>
    <w:rsid w:val="00887527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498"/>
    <w:rsid w:val="0089260B"/>
    <w:rsid w:val="008926A4"/>
    <w:rsid w:val="008927AD"/>
    <w:rsid w:val="00892B06"/>
    <w:rsid w:val="00892CFE"/>
    <w:rsid w:val="00892F3C"/>
    <w:rsid w:val="008930F4"/>
    <w:rsid w:val="00893139"/>
    <w:rsid w:val="008932A0"/>
    <w:rsid w:val="00893568"/>
    <w:rsid w:val="00893842"/>
    <w:rsid w:val="00893D2F"/>
    <w:rsid w:val="00893D9D"/>
    <w:rsid w:val="00894097"/>
    <w:rsid w:val="008945A7"/>
    <w:rsid w:val="008945E6"/>
    <w:rsid w:val="0089480B"/>
    <w:rsid w:val="008949F7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3BB"/>
    <w:rsid w:val="008963D1"/>
    <w:rsid w:val="00896444"/>
    <w:rsid w:val="00896465"/>
    <w:rsid w:val="008965CB"/>
    <w:rsid w:val="00896646"/>
    <w:rsid w:val="008968EF"/>
    <w:rsid w:val="00896AF4"/>
    <w:rsid w:val="00896B98"/>
    <w:rsid w:val="00897277"/>
    <w:rsid w:val="008973FD"/>
    <w:rsid w:val="00897795"/>
    <w:rsid w:val="00897B88"/>
    <w:rsid w:val="00897C33"/>
    <w:rsid w:val="00897EF0"/>
    <w:rsid w:val="008A02CC"/>
    <w:rsid w:val="008A058E"/>
    <w:rsid w:val="008A0A0A"/>
    <w:rsid w:val="008A0B30"/>
    <w:rsid w:val="008A0E81"/>
    <w:rsid w:val="008A10C1"/>
    <w:rsid w:val="008A1181"/>
    <w:rsid w:val="008A1189"/>
    <w:rsid w:val="008A13EE"/>
    <w:rsid w:val="008A1410"/>
    <w:rsid w:val="008A1951"/>
    <w:rsid w:val="008A197D"/>
    <w:rsid w:val="008A19E1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E9F"/>
    <w:rsid w:val="008A3F84"/>
    <w:rsid w:val="008A40CB"/>
    <w:rsid w:val="008A4397"/>
    <w:rsid w:val="008A4604"/>
    <w:rsid w:val="008A47F0"/>
    <w:rsid w:val="008A4806"/>
    <w:rsid w:val="008A483D"/>
    <w:rsid w:val="008A4960"/>
    <w:rsid w:val="008A4ABA"/>
    <w:rsid w:val="008A4ACB"/>
    <w:rsid w:val="008A4B9D"/>
    <w:rsid w:val="008A4D50"/>
    <w:rsid w:val="008A4DA2"/>
    <w:rsid w:val="008A542C"/>
    <w:rsid w:val="008A569A"/>
    <w:rsid w:val="008A582F"/>
    <w:rsid w:val="008A5C47"/>
    <w:rsid w:val="008A5C7C"/>
    <w:rsid w:val="008A5E4D"/>
    <w:rsid w:val="008A5EBC"/>
    <w:rsid w:val="008A663B"/>
    <w:rsid w:val="008A681C"/>
    <w:rsid w:val="008A6A6E"/>
    <w:rsid w:val="008A6B4B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EE4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D52"/>
    <w:rsid w:val="008B3FA1"/>
    <w:rsid w:val="008B40B6"/>
    <w:rsid w:val="008B4316"/>
    <w:rsid w:val="008B48E1"/>
    <w:rsid w:val="008B490D"/>
    <w:rsid w:val="008B4975"/>
    <w:rsid w:val="008B4AA0"/>
    <w:rsid w:val="008B548F"/>
    <w:rsid w:val="008B5D39"/>
    <w:rsid w:val="008B60E0"/>
    <w:rsid w:val="008B62BC"/>
    <w:rsid w:val="008B69EB"/>
    <w:rsid w:val="008B719D"/>
    <w:rsid w:val="008B7301"/>
    <w:rsid w:val="008B73EC"/>
    <w:rsid w:val="008B747C"/>
    <w:rsid w:val="008B7551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B11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3E42"/>
    <w:rsid w:val="008C3F05"/>
    <w:rsid w:val="008C40F8"/>
    <w:rsid w:val="008C4144"/>
    <w:rsid w:val="008C44F2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80F"/>
    <w:rsid w:val="008C6ABC"/>
    <w:rsid w:val="008C6B39"/>
    <w:rsid w:val="008C6B48"/>
    <w:rsid w:val="008C6B54"/>
    <w:rsid w:val="008C6D40"/>
    <w:rsid w:val="008C720B"/>
    <w:rsid w:val="008C73BD"/>
    <w:rsid w:val="008C7420"/>
    <w:rsid w:val="008C787B"/>
    <w:rsid w:val="008C7B8B"/>
    <w:rsid w:val="008C7BE7"/>
    <w:rsid w:val="008C7C97"/>
    <w:rsid w:val="008C7CC6"/>
    <w:rsid w:val="008C7CF2"/>
    <w:rsid w:val="008C7DB9"/>
    <w:rsid w:val="008C7E52"/>
    <w:rsid w:val="008C7F47"/>
    <w:rsid w:val="008C7FFA"/>
    <w:rsid w:val="008D0078"/>
    <w:rsid w:val="008D018F"/>
    <w:rsid w:val="008D09C5"/>
    <w:rsid w:val="008D0A5A"/>
    <w:rsid w:val="008D1039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D22"/>
    <w:rsid w:val="008D1F64"/>
    <w:rsid w:val="008D1F81"/>
    <w:rsid w:val="008D23CE"/>
    <w:rsid w:val="008D23E0"/>
    <w:rsid w:val="008D2856"/>
    <w:rsid w:val="008D290F"/>
    <w:rsid w:val="008D2EBE"/>
    <w:rsid w:val="008D2EFC"/>
    <w:rsid w:val="008D2FC4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647"/>
    <w:rsid w:val="008D4747"/>
    <w:rsid w:val="008D47E8"/>
    <w:rsid w:val="008D48D3"/>
    <w:rsid w:val="008D48DA"/>
    <w:rsid w:val="008D4EAE"/>
    <w:rsid w:val="008D4FA9"/>
    <w:rsid w:val="008D513D"/>
    <w:rsid w:val="008D517B"/>
    <w:rsid w:val="008D519D"/>
    <w:rsid w:val="008D52D5"/>
    <w:rsid w:val="008D5551"/>
    <w:rsid w:val="008D5FB0"/>
    <w:rsid w:val="008D5FF8"/>
    <w:rsid w:val="008D6387"/>
    <w:rsid w:val="008D654A"/>
    <w:rsid w:val="008D6842"/>
    <w:rsid w:val="008D6890"/>
    <w:rsid w:val="008D7098"/>
    <w:rsid w:val="008D7129"/>
    <w:rsid w:val="008D7376"/>
    <w:rsid w:val="008D77DA"/>
    <w:rsid w:val="008D7901"/>
    <w:rsid w:val="008D792B"/>
    <w:rsid w:val="008D7F4E"/>
    <w:rsid w:val="008E045C"/>
    <w:rsid w:val="008E04D2"/>
    <w:rsid w:val="008E0767"/>
    <w:rsid w:val="008E0AAE"/>
    <w:rsid w:val="008E0B98"/>
    <w:rsid w:val="008E0C74"/>
    <w:rsid w:val="008E0D4B"/>
    <w:rsid w:val="008E0F51"/>
    <w:rsid w:val="008E1324"/>
    <w:rsid w:val="008E139D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7A"/>
    <w:rsid w:val="008E26F6"/>
    <w:rsid w:val="008E2806"/>
    <w:rsid w:val="008E2979"/>
    <w:rsid w:val="008E29E9"/>
    <w:rsid w:val="008E2B13"/>
    <w:rsid w:val="008E2CED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A9B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BC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0A3"/>
    <w:rsid w:val="008F3347"/>
    <w:rsid w:val="008F37A2"/>
    <w:rsid w:val="008F391E"/>
    <w:rsid w:val="008F39B8"/>
    <w:rsid w:val="008F3B07"/>
    <w:rsid w:val="008F3B0B"/>
    <w:rsid w:val="008F3DEC"/>
    <w:rsid w:val="008F3F48"/>
    <w:rsid w:val="008F40DA"/>
    <w:rsid w:val="008F417D"/>
    <w:rsid w:val="008F49BA"/>
    <w:rsid w:val="008F4C0D"/>
    <w:rsid w:val="008F4DF2"/>
    <w:rsid w:val="008F4FB2"/>
    <w:rsid w:val="008F5072"/>
    <w:rsid w:val="008F5249"/>
    <w:rsid w:val="008F546D"/>
    <w:rsid w:val="008F546F"/>
    <w:rsid w:val="008F5685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49C"/>
    <w:rsid w:val="008F779C"/>
    <w:rsid w:val="008F7C0F"/>
    <w:rsid w:val="009000D0"/>
    <w:rsid w:val="009005B7"/>
    <w:rsid w:val="00900774"/>
    <w:rsid w:val="0090085C"/>
    <w:rsid w:val="009009EF"/>
    <w:rsid w:val="00900A20"/>
    <w:rsid w:val="00901086"/>
    <w:rsid w:val="009016D2"/>
    <w:rsid w:val="00901F07"/>
    <w:rsid w:val="00901FCF"/>
    <w:rsid w:val="00902039"/>
    <w:rsid w:val="009020CC"/>
    <w:rsid w:val="009020ED"/>
    <w:rsid w:val="009025FD"/>
    <w:rsid w:val="009027D9"/>
    <w:rsid w:val="0090289E"/>
    <w:rsid w:val="00902C02"/>
    <w:rsid w:val="00903001"/>
    <w:rsid w:val="009031BA"/>
    <w:rsid w:val="00903293"/>
    <w:rsid w:val="0090336F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6F5"/>
    <w:rsid w:val="00904759"/>
    <w:rsid w:val="00904900"/>
    <w:rsid w:val="00904C94"/>
    <w:rsid w:val="00904F2D"/>
    <w:rsid w:val="00905206"/>
    <w:rsid w:val="00905998"/>
    <w:rsid w:val="00905F9B"/>
    <w:rsid w:val="0090605D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537"/>
    <w:rsid w:val="00907566"/>
    <w:rsid w:val="009078ED"/>
    <w:rsid w:val="009078EE"/>
    <w:rsid w:val="009079E5"/>
    <w:rsid w:val="00907B02"/>
    <w:rsid w:val="00907B5F"/>
    <w:rsid w:val="00907CAE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AA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0E"/>
    <w:rsid w:val="009132A6"/>
    <w:rsid w:val="00913447"/>
    <w:rsid w:val="009136E7"/>
    <w:rsid w:val="00913827"/>
    <w:rsid w:val="009139D5"/>
    <w:rsid w:val="00913A13"/>
    <w:rsid w:val="00913A2E"/>
    <w:rsid w:val="00914194"/>
    <w:rsid w:val="0091439A"/>
    <w:rsid w:val="00914520"/>
    <w:rsid w:val="009146AA"/>
    <w:rsid w:val="009146E4"/>
    <w:rsid w:val="00914907"/>
    <w:rsid w:val="00914C6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147"/>
    <w:rsid w:val="009172BB"/>
    <w:rsid w:val="00917361"/>
    <w:rsid w:val="009174A4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9EA"/>
    <w:rsid w:val="00920AFB"/>
    <w:rsid w:val="009210EE"/>
    <w:rsid w:val="00921175"/>
    <w:rsid w:val="009211ED"/>
    <w:rsid w:val="009215D8"/>
    <w:rsid w:val="0092176A"/>
    <w:rsid w:val="009217E5"/>
    <w:rsid w:val="00921829"/>
    <w:rsid w:val="00921C4D"/>
    <w:rsid w:val="00921FBF"/>
    <w:rsid w:val="0092203A"/>
    <w:rsid w:val="00922094"/>
    <w:rsid w:val="00922243"/>
    <w:rsid w:val="00922569"/>
    <w:rsid w:val="0092269E"/>
    <w:rsid w:val="00922FE2"/>
    <w:rsid w:val="00923167"/>
    <w:rsid w:val="00923802"/>
    <w:rsid w:val="00923DA6"/>
    <w:rsid w:val="009240C4"/>
    <w:rsid w:val="00924365"/>
    <w:rsid w:val="009245A8"/>
    <w:rsid w:val="009248A9"/>
    <w:rsid w:val="00924913"/>
    <w:rsid w:val="00924A5A"/>
    <w:rsid w:val="00924BAF"/>
    <w:rsid w:val="00924C29"/>
    <w:rsid w:val="00924D33"/>
    <w:rsid w:val="00924DCF"/>
    <w:rsid w:val="009251AD"/>
    <w:rsid w:val="00925510"/>
    <w:rsid w:val="0092556B"/>
    <w:rsid w:val="009256B4"/>
    <w:rsid w:val="00925757"/>
    <w:rsid w:val="00925969"/>
    <w:rsid w:val="009259B7"/>
    <w:rsid w:val="00925A99"/>
    <w:rsid w:val="00925AFE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1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0DE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D71"/>
    <w:rsid w:val="00933E0D"/>
    <w:rsid w:val="00933E61"/>
    <w:rsid w:val="00933F13"/>
    <w:rsid w:val="0093418F"/>
    <w:rsid w:val="00934866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9BE"/>
    <w:rsid w:val="00940C42"/>
    <w:rsid w:val="00940F51"/>
    <w:rsid w:val="009415A2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B86"/>
    <w:rsid w:val="00942D81"/>
    <w:rsid w:val="0094331A"/>
    <w:rsid w:val="0094336C"/>
    <w:rsid w:val="0094363A"/>
    <w:rsid w:val="009436F2"/>
    <w:rsid w:val="00943875"/>
    <w:rsid w:val="00943905"/>
    <w:rsid w:val="00943C3C"/>
    <w:rsid w:val="00943D11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5E2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05F"/>
    <w:rsid w:val="00951236"/>
    <w:rsid w:val="00951370"/>
    <w:rsid w:val="00951545"/>
    <w:rsid w:val="00951658"/>
    <w:rsid w:val="009519C6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BE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097"/>
    <w:rsid w:val="009553B2"/>
    <w:rsid w:val="009553D8"/>
    <w:rsid w:val="00955CB9"/>
    <w:rsid w:val="00955D63"/>
    <w:rsid w:val="00955E1C"/>
    <w:rsid w:val="00955FA4"/>
    <w:rsid w:val="0095603C"/>
    <w:rsid w:val="0095651E"/>
    <w:rsid w:val="0095675D"/>
    <w:rsid w:val="009567EE"/>
    <w:rsid w:val="00956B0B"/>
    <w:rsid w:val="00956B88"/>
    <w:rsid w:val="00957228"/>
    <w:rsid w:val="00957403"/>
    <w:rsid w:val="0095741B"/>
    <w:rsid w:val="00957775"/>
    <w:rsid w:val="009577E5"/>
    <w:rsid w:val="009577F0"/>
    <w:rsid w:val="00957A07"/>
    <w:rsid w:val="00957AF4"/>
    <w:rsid w:val="00957DB5"/>
    <w:rsid w:val="00957DFF"/>
    <w:rsid w:val="00960095"/>
    <w:rsid w:val="00960108"/>
    <w:rsid w:val="009607FF"/>
    <w:rsid w:val="0096085E"/>
    <w:rsid w:val="00960C55"/>
    <w:rsid w:val="00960F40"/>
    <w:rsid w:val="00961781"/>
    <w:rsid w:val="00961BA5"/>
    <w:rsid w:val="00961C44"/>
    <w:rsid w:val="00962027"/>
    <w:rsid w:val="00962A67"/>
    <w:rsid w:val="00962D28"/>
    <w:rsid w:val="00962D99"/>
    <w:rsid w:val="00962F87"/>
    <w:rsid w:val="00963693"/>
    <w:rsid w:val="00963A49"/>
    <w:rsid w:val="00963D0F"/>
    <w:rsid w:val="00963DE5"/>
    <w:rsid w:val="0096411B"/>
    <w:rsid w:val="009641A3"/>
    <w:rsid w:val="00964430"/>
    <w:rsid w:val="0096491B"/>
    <w:rsid w:val="00964C8E"/>
    <w:rsid w:val="00964FEF"/>
    <w:rsid w:val="0096559C"/>
    <w:rsid w:val="009656B4"/>
    <w:rsid w:val="0096584F"/>
    <w:rsid w:val="00965A4E"/>
    <w:rsid w:val="00965D24"/>
    <w:rsid w:val="00965FDC"/>
    <w:rsid w:val="009660B1"/>
    <w:rsid w:val="00966485"/>
    <w:rsid w:val="009664C6"/>
    <w:rsid w:val="00966B43"/>
    <w:rsid w:val="00966E92"/>
    <w:rsid w:val="0096701E"/>
    <w:rsid w:val="00967099"/>
    <w:rsid w:val="009671B6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1C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B0C"/>
    <w:rsid w:val="00972B5A"/>
    <w:rsid w:val="00972B6F"/>
    <w:rsid w:val="00972C6F"/>
    <w:rsid w:val="00973136"/>
    <w:rsid w:val="009734E4"/>
    <w:rsid w:val="0097386E"/>
    <w:rsid w:val="00973904"/>
    <w:rsid w:val="00973926"/>
    <w:rsid w:val="009739D8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779"/>
    <w:rsid w:val="00974914"/>
    <w:rsid w:val="00974A4C"/>
    <w:rsid w:val="00974B5C"/>
    <w:rsid w:val="00974D6E"/>
    <w:rsid w:val="00974F7F"/>
    <w:rsid w:val="0097505C"/>
    <w:rsid w:val="009759B9"/>
    <w:rsid w:val="009761A4"/>
    <w:rsid w:val="00976938"/>
    <w:rsid w:val="00976BD4"/>
    <w:rsid w:val="0097706A"/>
    <w:rsid w:val="009775F0"/>
    <w:rsid w:val="0097784A"/>
    <w:rsid w:val="00977A91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385"/>
    <w:rsid w:val="009829E5"/>
    <w:rsid w:val="00982BF6"/>
    <w:rsid w:val="00982C20"/>
    <w:rsid w:val="00982CE3"/>
    <w:rsid w:val="009830B2"/>
    <w:rsid w:val="00983236"/>
    <w:rsid w:val="00983576"/>
    <w:rsid w:val="00983675"/>
    <w:rsid w:val="009836A2"/>
    <w:rsid w:val="0098434A"/>
    <w:rsid w:val="0098449A"/>
    <w:rsid w:val="00984592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6F25"/>
    <w:rsid w:val="0098767D"/>
    <w:rsid w:val="0098773F"/>
    <w:rsid w:val="00987969"/>
    <w:rsid w:val="009879A2"/>
    <w:rsid w:val="00987EDC"/>
    <w:rsid w:val="00990199"/>
    <w:rsid w:val="00990318"/>
    <w:rsid w:val="009904EB"/>
    <w:rsid w:val="00990571"/>
    <w:rsid w:val="00990811"/>
    <w:rsid w:val="00990A5D"/>
    <w:rsid w:val="00990A60"/>
    <w:rsid w:val="00990B42"/>
    <w:rsid w:val="00990BEA"/>
    <w:rsid w:val="00990D60"/>
    <w:rsid w:val="0099101E"/>
    <w:rsid w:val="00991141"/>
    <w:rsid w:val="00991342"/>
    <w:rsid w:val="0099147D"/>
    <w:rsid w:val="0099168A"/>
    <w:rsid w:val="009918C8"/>
    <w:rsid w:val="009918E3"/>
    <w:rsid w:val="00991CE6"/>
    <w:rsid w:val="00991DA0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4067"/>
    <w:rsid w:val="0099496E"/>
    <w:rsid w:val="009949AA"/>
    <w:rsid w:val="00994C11"/>
    <w:rsid w:val="00994DBB"/>
    <w:rsid w:val="009950D9"/>
    <w:rsid w:val="009951A9"/>
    <w:rsid w:val="0099538F"/>
    <w:rsid w:val="00995407"/>
    <w:rsid w:val="0099585F"/>
    <w:rsid w:val="00995B88"/>
    <w:rsid w:val="00995E57"/>
    <w:rsid w:val="009961CB"/>
    <w:rsid w:val="00996ADA"/>
    <w:rsid w:val="00996E70"/>
    <w:rsid w:val="0099709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7C0"/>
    <w:rsid w:val="009A181F"/>
    <w:rsid w:val="009A19FB"/>
    <w:rsid w:val="009A1AEA"/>
    <w:rsid w:val="009A1C3F"/>
    <w:rsid w:val="009A1E50"/>
    <w:rsid w:val="009A21DA"/>
    <w:rsid w:val="009A2259"/>
    <w:rsid w:val="009A2310"/>
    <w:rsid w:val="009A23D4"/>
    <w:rsid w:val="009A267F"/>
    <w:rsid w:val="009A26B3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7AE"/>
    <w:rsid w:val="009A57B7"/>
    <w:rsid w:val="009A5844"/>
    <w:rsid w:val="009A59EF"/>
    <w:rsid w:val="009A5B8A"/>
    <w:rsid w:val="009A5D97"/>
    <w:rsid w:val="009A5F04"/>
    <w:rsid w:val="009A616F"/>
    <w:rsid w:val="009A6189"/>
    <w:rsid w:val="009A66C8"/>
    <w:rsid w:val="009A6914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41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E67"/>
    <w:rsid w:val="009B7195"/>
    <w:rsid w:val="009B75D4"/>
    <w:rsid w:val="009B781C"/>
    <w:rsid w:val="009B786D"/>
    <w:rsid w:val="009B7A49"/>
    <w:rsid w:val="009B7AD7"/>
    <w:rsid w:val="009B7B82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A69"/>
    <w:rsid w:val="009C1BBE"/>
    <w:rsid w:val="009C1C22"/>
    <w:rsid w:val="009C2148"/>
    <w:rsid w:val="009C22C3"/>
    <w:rsid w:val="009C23BF"/>
    <w:rsid w:val="009C2647"/>
    <w:rsid w:val="009C2979"/>
    <w:rsid w:val="009C2AE1"/>
    <w:rsid w:val="009C2EE4"/>
    <w:rsid w:val="009C2F0A"/>
    <w:rsid w:val="009C2F19"/>
    <w:rsid w:val="009C32E4"/>
    <w:rsid w:val="009C3317"/>
    <w:rsid w:val="009C3560"/>
    <w:rsid w:val="009C3691"/>
    <w:rsid w:val="009C37C4"/>
    <w:rsid w:val="009C3859"/>
    <w:rsid w:val="009C38C9"/>
    <w:rsid w:val="009C3B5E"/>
    <w:rsid w:val="009C41ED"/>
    <w:rsid w:val="009C467F"/>
    <w:rsid w:val="009C46CE"/>
    <w:rsid w:val="009C4ABD"/>
    <w:rsid w:val="009C4CD9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C9A"/>
    <w:rsid w:val="009C6CED"/>
    <w:rsid w:val="009C736B"/>
    <w:rsid w:val="009C7756"/>
    <w:rsid w:val="009C77C7"/>
    <w:rsid w:val="009C7849"/>
    <w:rsid w:val="009C7D6E"/>
    <w:rsid w:val="009C7DC1"/>
    <w:rsid w:val="009D0124"/>
    <w:rsid w:val="009D02F5"/>
    <w:rsid w:val="009D04C3"/>
    <w:rsid w:val="009D0528"/>
    <w:rsid w:val="009D06C2"/>
    <w:rsid w:val="009D06F0"/>
    <w:rsid w:val="009D072D"/>
    <w:rsid w:val="009D07F9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CB1"/>
    <w:rsid w:val="009D2D80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114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0C38"/>
    <w:rsid w:val="009E1185"/>
    <w:rsid w:val="009E12E2"/>
    <w:rsid w:val="009E13EE"/>
    <w:rsid w:val="009E14B8"/>
    <w:rsid w:val="009E1521"/>
    <w:rsid w:val="009E18DA"/>
    <w:rsid w:val="009E19A2"/>
    <w:rsid w:val="009E1A12"/>
    <w:rsid w:val="009E1E09"/>
    <w:rsid w:val="009E1E56"/>
    <w:rsid w:val="009E1FEF"/>
    <w:rsid w:val="009E2216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3188"/>
    <w:rsid w:val="009F3638"/>
    <w:rsid w:val="009F40B9"/>
    <w:rsid w:val="009F419F"/>
    <w:rsid w:val="009F41C0"/>
    <w:rsid w:val="009F43C3"/>
    <w:rsid w:val="009F46AA"/>
    <w:rsid w:val="009F4CDA"/>
    <w:rsid w:val="009F5051"/>
    <w:rsid w:val="009F5067"/>
    <w:rsid w:val="009F51E8"/>
    <w:rsid w:val="009F5779"/>
    <w:rsid w:val="009F5DA2"/>
    <w:rsid w:val="009F60E3"/>
    <w:rsid w:val="009F635A"/>
    <w:rsid w:val="009F6469"/>
    <w:rsid w:val="009F6483"/>
    <w:rsid w:val="009F673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6D0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174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C9D"/>
    <w:rsid w:val="00A07E77"/>
    <w:rsid w:val="00A10021"/>
    <w:rsid w:val="00A102D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7FF"/>
    <w:rsid w:val="00A13930"/>
    <w:rsid w:val="00A13B8B"/>
    <w:rsid w:val="00A1415E"/>
    <w:rsid w:val="00A14339"/>
    <w:rsid w:val="00A143B6"/>
    <w:rsid w:val="00A14627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35F"/>
    <w:rsid w:val="00A165A9"/>
    <w:rsid w:val="00A1668B"/>
    <w:rsid w:val="00A16798"/>
    <w:rsid w:val="00A16DDE"/>
    <w:rsid w:val="00A16E87"/>
    <w:rsid w:val="00A16F53"/>
    <w:rsid w:val="00A17007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C46"/>
    <w:rsid w:val="00A20DDD"/>
    <w:rsid w:val="00A21027"/>
    <w:rsid w:val="00A21206"/>
    <w:rsid w:val="00A2140B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19"/>
    <w:rsid w:val="00A22F07"/>
    <w:rsid w:val="00A2349B"/>
    <w:rsid w:val="00A234A7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7B0"/>
    <w:rsid w:val="00A25936"/>
    <w:rsid w:val="00A25C8D"/>
    <w:rsid w:val="00A25CD8"/>
    <w:rsid w:val="00A25F2F"/>
    <w:rsid w:val="00A25F85"/>
    <w:rsid w:val="00A26006"/>
    <w:rsid w:val="00A2600E"/>
    <w:rsid w:val="00A261C7"/>
    <w:rsid w:val="00A262E5"/>
    <w:rsid w:val="00A264BA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CA"/>
    <w:rsid w:val="00A317AC"/>
    <w:rsid w:val="00A317C2"/>
    <w:rsid w:val="00A317C5"/>
    <w:rsid w:val="00A31842"/>
    <w:rsid w:val="00A31E64"/>
    <w:rsid w:val="00A31F3C"/>
    <w:rsid w:val="00A321B2"/>
    <w:rsid w:val="00A32243"/>
    <w:rsid w:val="00A3243F"/>
    <w:rsid w:val="00A324F0"/>
    <w:rsid w:val="00A328E3"/>
    <w:rsid w:val="00A329FE"/>
    <w:rsid w:val="00A32A84"/>
    <w:rsid w:val="00A32D16"/>
    <w:rsid w:val="00A32DF8"/>
    <w:rsid w:val="00A32EAE"/>
    <w:rsid w:val="00A3320D"/>
    <w:rsid w:val="00A33442"/>
    <w:rsid w:val="00A3367E"/>
    <w:rsid w:val="00A337EE"/>
    <w:rsid w:val="00A338E7"/>
    <w:rsid w:val="00A3393A"/>
    <w:rsid w:val="00A33B43"/>
    <w:rsid w:val="00A33B66"/>
    <w:rsid w:val="00A33C1A"/>
    <w:rsid w:val="00A342CD"/>
    <w:rsid w:val="00A34333"/>
    <w:rsid w:val="00A344BF"/>
    <w:rsid w:val="00A34AC5"/>
    <w:rsid w:val="00A34CD1"/>
    <w:rsid w:val="00A3514A"/>
    <w:rsid w:val="00A355A3"/>
    <w:rsid w:val="00A359C4"/>
    <w:rsid w:val="00A35C47"/>
    <w:rsid w:val="00A35E33"/>
    <w:rsid w:val="00A3619F"/>
    <w:rsid w:val="00A363B6"/>
    <w:rsid w:val="00A364EA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4EB"/>
    <w:rsid w:val="00A405B1"/>
    <w:rsid w:val="00A408D6"/>
    <w:rsid w:val="00A40AF5"/>
    <w:rsid w:val="00A40C44"/>
    <w:rsid w:val="00A40D15"/>
    <w:rsid w:val="00A410EC"/>
    <w:rsid w:val="00A41174"/>
    <w:rsid w:val="00A411E1"/>
    <w:rsid w:val="00A41233"/>
    <w:rsid w:val="00A41678"/>
    <w:rsid w:val="00A416C2"/>
    <w:rsid w:val="00A418FF"/>
    <w:rsid w:val="00A41CBE"/>
    <w:rsid w:val="00A4284C"/>
    <w:rsid w:val="00A429D1"/>
    <w:rsid w:val="00A429F7"/>
    <w:rsid w:val="00A42E0C"/>
    <w:rsid w:val="00A43327"/>
    <w:rsid w:val="00A4337D"/>
    <w:rsid w:val="00A4345D"/>
    <w:rsid w:val="00A43AD3"/>
    <w:rsid w:val="00A43ADA"/>
    <w:rsid w:val="00A43B13"/>
    <w:rsid w:val="00A44536"/>
    <w:rsid w:val="00A4464A"/>
    <w:rsid w:val="00A44727"/>
    <w:rsid w:val="00A44870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B0"/>
    <w:rsid w:val="00A478FF"/>
    <w:rsid w:val="00A4793F"/>
    <w:rsid w:val="00A47991"/>
    <w:rsid w:val="00A4799C"/>
    <w:rsid w:val="00A47A42"/>
    <w:rsid w:val="00A47CF1"/>
    <w:rsid w:val="00A5026A"/>
    <w:rsid w:val="00A50766"/>
    <w:rsid w:val="00A50810"/>
    <w:rsid w:val="00A5097D"/>
    <w:rsid w:val="00A50B5B"/>
    <w:rsid w:val="00A50C6D"/>
    <w:rsid w:val="00A50D8E"/>
    <w:rsid w:val="00A513EA"/>
    <w:rsid w:val="00A513EF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4A5"/>
    <w:rsid w:val="00A545FC"/>
    <w:rsid w:val="00A54BD9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57E07"/>
    <w:rsid w:val="00A57FD1"/>
    <w:rsid w:val="00A60069"/>
    <w:rsid w:val="00A600E9"/>
    <w:rsid w:val="00A601BA"/>
    <w:rsid w:val="00A603DE"/>
    <w:rsid w:val="00A604CB"/>
    <w:rsid w:val="00A60A27"/>
    <w:rsid w:val="00A60B75"/>
    <w:rsid w:val="00A61009"/>
    <w:rsid w:val="00A612DB"/>
    <w:rsid w:val="00A6145B"/>
    <w:rsid w:val="00A614F2"/>
    <w:rsid w:val="00A61F2D"/>
    <w:rsid w:val="00A61F90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64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72C"/>
    <w:rsid w:val="00A73BFF"/>
    <w:rsid w:val="00A73C6E"/>
    <w:rsid w:val="00A74461"/>
    <w:rsid w:val="00A747CF"/>
    <w:rsid w:val="00A74C42"/>
    <w:rsid w:val="00A74F12"/>
    <w:rsid w:val="00A74F6C"/>
    <w:rsid w:val="00A7522F"/>
    <w:rsid w:val="00A754F8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28C"/>
    <w:rsid w:val="00A80ABD"/>
    <w:rsid w:val="00A81142"/>
    <w:rsid w:val="00A8138B"/>
    <w:rsid w:val="00A81686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2ED"/>
    <w:rsid w:val="00A834AA"/>
    <w:rsid w:val="00A834FE"/>
    <w:rsid w:val="00A836C8"/>
    <w:rsid w:val="00A8377B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393"/>
    <w:rsid w:val="00A855D1"/>
    <w:rsid w:val="00A8588E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940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3DD"/>
    <w:rsid w:val="00A9453D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609"/>
    <w:rsid w:val="00A966F9"/>
    <w:rsid w:val="00A9674A"/>
    <w:rsid w:val="00A96A14"/>
    <w:rsid w:val="00A96A52"/>
    <w:rsid w:val="00A96BBE"/>
    <w:rsid w:val="00A96CDD"/>
    <w:rsid w:val="00A96DB3"/>
    <w:rsid w:val="00A96EAE"/>
    <w:rsid w:val="00A96F04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CAD"/>
    <w:rsid w:val="00AA1332"/>
    <w:rsid w:val="00AA15B2"/>
    <w:rsid w:val="00AA188A"/>
    <w:rsid w:val="00AA18AC"/>
    <w:rsid w:val="00AA1A60"/>
    <w:rsid w:val="00AA22BB"/>
    <w:rsid w:val="00AA2425"/>
    <w:rsid w:val="00AA2552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A73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01C"/>
    <w:rsid w:val="00AA62DD"/>
    <w:rsid w:val="00AA632E"/>
    <w:rsid w:val="00AA661D"/>
    <w:rsid w:val="00AA74FA"/>
    <w:rsid w:val="00AA760C"/>
    <w:rsid w:val="00AA788E"/>
    <w:rsid w:val="00AA7988"/>
    <w:rsid w:val="00AA79B6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DA8"/>
    <w:rsid w:val="00AB0F6C"/>
    <w:rsid w:val="00AB0F76"/>
    <w:rsid w:val="00AB11E3"/>
    <w:rsid w:val="00AB11FD"/>
    <w:rsid w:val="00AB1278"/>
    <w:rsid w:val="00AB151F"/>
    <w:rsid w:val="00AB1628"/>
    <w:rsid w:val="00AB1B3F"/>
    <w:rsid w:val="00AB27EF"/>
    <w:rsid w:val="00AB28FF"/>
    <w:rsid w:val="00AB2AC7"/>
    <w:rsid w:val="00AB2F86"/>
    <w:rsid w:val="00AB32B7"/>
    <w:rsid w:val="00AB3450"/>
    <w:rsid w:val="00AB39B8"/>
    <w:rsid w:val="00AB3FD8"/>
    <w:rsid w:val="00AB4279"/>
    <w:rsid w:val="00AB460C"/>
    <w:rsid w:val="00AB479E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0EF7"/>
    <w:rsid w:val="00AC14F3"/>
    <w:rsid w:val="00AC1A93"/>
    <w:rsid w:val="00AC21EF"/>
    <w:rsid w:val="00AC2252"/>
    <w:rsid w:val="00AC238E"/>
    <w:rsid w:val="00AC2CEE"/>
    <w:rsid w:val="00AC2ED0"/>
    <w:rsid w:val="00AC3123"/>
    <w:rsid w:val="00AC318B"/>
    <w:rsid w:val="00AC3265"/>
    <w:rsid w:val="00AC357C"/>
    <w:rsid w:val="00AC3592"/>
    <w:rsid w:val="00AC3860"/>
    <w:rsid w:val="00AC39F1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AEE"/>
    <w:rsid w:val="00AC5CC6"/>
    <w:rsid w:val="00AC5DBF"/>
    <w:rsid w:val="00AC5EC3"/>
    <w:rsid w:val="00AC5F56"/>
    <w:rsid w:val="00AC5FAC"/>
    <w:rsid w:val="00AC62C2"/>
    <w:rsid w:val="00AC64C3"/>
    <w:rsid w:val="00AC6533"/>
    <w:rsid w:val="00AC681B"/>
    <w:rsid w:val="00AC6826"/>
    <w:rsid w:val="00AC698D"/>
    <w:rsid w:val="00AC6AE7"/>
    <w:rsid w:val="00AC6D94"/>
    <w:rsid w:val="00AC721A"/>
    <w:rsid w:val="00AC7417"/>
    <w:rsid w:val="00AC7503"/>
    <w:rsid w:val="00AC7E84"/>
    <w:rsid w:val="00AD0007"/>
    <w:rsid w:val="00AD003B"/>
    <w:rsid w:val="00AD0591"/>
    <w:rsid w:val="00AD0C61"/>
    <w:rsid w:val="00AD0EAE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1E3E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3DE"/>
    <w:rsid w:val="00AD4BDA"/>
    <w:rsid w:val="00AD4F8F"/>
    <w:rsid w:val="00AD5039"/>
    <w:rsid w:val="00AD508A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10C5"/>
    <w:rsid w:val="00AE1232"/>
    <w:rsid w:val="00AE129A"/>
    <w:rsid w:val="00AE14F9"/>
    <w:rsid w:val="00AE1A08"/>
    <w:rsid w:val="00AE1C90"/>
    <w:rsid w:val="00AE1E8E"/>
    <w:rsid w:val="00AE231D"/>
    <w:rsid w:val="00AE27A3"/>
    <w:rsid w:val="00AE297C"/>
    <w:rsid w:val="00AE2AEA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D2D"/>
    <w:rsid w:val="00AE4FFB"/>
    <w:rsid w:val="00AE5C1B"/>
    <w:rsid w:val="00AE5E42"/>
    <w:rsid w:val="00AE5EEB"/>
    <w:rsid w:val="00AE61B2"/>
    <w:rsid w:val="00AE62BF"/>
    <w:rsid w:val="00AE6590"/>
    <w:rsid w:val="00AE6617"/>
    <w:rsid w:val="00AE6D05"/>
    <w:rsid w:val="00AE6DEB"/>
    <w:rsid w:val="00AE7347"/>
    <w:rsid w:val="00AE794B"/>
    <w:rsid w:val="00AE7A80"/>
    <w:rsid w:val="00AE7C61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5E0"/>
    <w:rsid w:val="00AF367B"/>
    <w:rsid w:val="00AF41BA"/>
    <w:rsid w:val="00AF4208"/>
    <w:rsid w:val="00AF446C"/>
    <w:rsid w:val="00AF491A"/>
    <w:rsid w:val="00AF4924"/>
    <w:rsid w:val="00AF53B2"/>
    <w:rsid w:val="00AF5464"/>
    <w:rsid w:val="00AF54E7"/>
    <w:rsid w:val="00AF5D29"/>
    <w:rsid w:val="00AF60C0"/>
    <w:rsid w:val="00AF619D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C4D"/>
    <w:rsid w:val="00B02C6D"/>
    <w:rsid w:val="00B0301A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4D"/>
    <w:rsid w:val="00B050D0"/>
    <w:rsid w:val="00B0511F"/>
    <w:rsid w:val="00B052D0"/>
    <w:rsid w:val="00B05432"/>
    <w:rsid w:val="00B054FA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E2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DD9"/>
    <w:rsid w:val="00B12F32"/>
    <w:rsid w:val="00B130FF"/>
    <w:rsid w:val="00B1312C"/>
    <w:rsid w:val="00B13381"/>
    <w:rsid w:val="00B13922"/>
    <w:rsid w:val="00B139FB"/>
    <w:rsid w:val="00B13A80"/>
    <w:rsid w:val="00B13AF4"/>
    <w:rsid w:val="00B13D58"/>
    <w:rsid w:val="00B13EE0"/>
    <w:rsid w:val="00B14354"/>
    <w:rsid w:val="00B143AB"/>
    <w:rsid w:val="00B144F8"/>
    <w:rsid w:val="00B14674"/>
    <w:rsid w:val="00B14DB9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397"/>
    <w:rsid w:val="00B1660E"/>
    <w:rsid w:val="00B1674A"/>
    <w:rsid w:val="00B167AB"/>
    <w:rsid w:val="00B167F3"/>
    <w:rsid w:val="00B16898"/>
    <w:rsid w:val="00B16C82"/>
    <w:rsid w:val="00B16EB2"/>
    <w:rsid w:val="00B172E7"/>
    <w:rsid w:val="00B17463"/>
    <w:rsid w:val="00B174FE"/>
    <w:rsid w:val="00B17594"/>
    <w:rsid w:val="00B1767A"/>
    <w:rsid w:val="00B17722"/>
    <w:rsid w:val="00B179F9"/>
    <w:rsid w:val="00B17B31"/>
    <w:rsid w:val="00B17B77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1DF"/>
    <w:rsid w:val="00B234ED"/>
    <w:rsid w:val="00B23A90"/>
    <w:rsid w:val="00B2403D"/>
    <w:rsid w:val="00B2437E"/>
    <w:rsid w:val="00B2444C"/>
    <w:rsid w:val="00B246C2"/>
    <w:rsid w:val="00B24DE2"/>
    <w:rsid w:val="00B24F05"/>
    <w:rsid w:val="00B24FF4"/>
    <w:rsid w:val="00B253C6"/>
    <w:rsid w:val="00B259BF"/>
    <w:rsid w:val="00B259C2"/>
    <w:rsid w:val="00B25FDC"/>
    <w:rsid w:val="00B2629D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1F28"/>
    <w:rsid w:val="00B3225E"/>
    <w:rsid w:val="00B323C1"/>
    <w:rsid w:val="00B323DF"/>
    <w:rsid w:val="00B32733"/>
    <w:rsid w:val="00B32F63"/>
    <w:rsid w:val="00B33016"/>
    <w:rsid w:val="00B335AA"/>
    <w:rsid w:val="00B33802"/>
    <w:rsid w:val="00B3380B"/>
    <w:rsid w:val="00B33936"/>
    <w:rsid w:val="00B33AFC"/>
    <w:rsid w:val="00B33B2E"/>
    <w:rsid w:val="00B33D2F"/>
    <w:rsid w:val="00B34947"/>
    <w:rsid w:val="00B34A03"/>
    <w:rsid w:val="00B34E39"/>
    <w:rsid w:val="00B34EC1"/>
    <w:rsid w:val="00B3529A"/>
    <w:rsid w:val="00B352C2"/>
    <w:rsid w:val="00B35373"/>
    <w:rsid w:val="00B35389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F54"/>
    <w:rsid w:val="00B37197"/>
    <w:rsid w:val="00B3746C"/>
    <w:rsid w:val="00B3776C"/>
    <w:rsid w:val="00B377AF"/>
    <w:rsid w:val="00B37CC6"/>
    <w:rsid w:val="00B37E9F"/>
    <w:rsid w:val="00B400E8"/>
    <w:rsid w:val="00B40348"/>
    <w:rsid w:val="00B404E7"/>
    <w:rsid w:val="00B406BC"/>
    <w:rsid w:val="00B40787"/>
    <w:rsid w:val="00B40AED"/>
    <w:rsid w:val="00B40B1D"/>
    <w:rsid w:val="00B413C0"/>
    <w:rsid w:val="00B41A0F"/>
    <w:rsid w:val="00B41AA1"/>
    <w:rsid w:val="00B41ADC"/>
    <w:rsid w:val="00B41CF8"/>
    <w:rsid w:val="00B422B5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5A3B"/>
    <w:rsid w:val="00B4611E"/>
    <w:rsid w:val="00B46457"/>
    <w:rsid w:val="00B46B00"/>
    <w:rsid w:val="00B46E94"/>
    <w:rsid w:val="00B473DA"/>
    <w:rsid w:val="00B47A3C"/>
    <w:rsid w:val="00B47D19"/>
    <w:rsid w:val="00B47E9D"/>
    <w:rsid w:val="00B500A3"/>
    <w:rsid w:val="00B50195"/>
    <w:rsid w:val="00B50225"/>
    <w:rsid w:val="00B503ED"/>
    <w:rsid w:val="00B505B9"/>
    <w:rsid w:val="00B50ABE"/>
    <w:rsid w:val="00B50D2D"/>
    <w:rsid w:val="00B51010"/>
    <w:rsid w:val="00B511C5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3EE6"/>
    <w:rsid w:val="00B541CD"/>
    <w:rsid w:val="00B54561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0C1"/>
    <w:rsid w:val="00B564E1"/>
    <w:rsid w:val="00B565FA"/>
    <w:rsid w:val="00B56F54"/>
    <w:rsid w:val="00B57085"/>
    <w:rsid w:val="00B57360"/>
    <w:rsid w:val="00B57399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0E8F"/>
    <w:rsid w:val="00B6127C"/>
    <w:rsid w:val="00B61375"/>
    <w:rsid w:val="00B61428"/>
    <w:rsid w:val="00B6166D"/>
    <w:rsid w:val="00B61E85"/>
    <w:rsid w:val="00B62102"/>
    <w:rsid w:val="00B62317"/>
    <w:rsid w:val="00B62B00"/>
    <w:rsid w:val="00B63234"/>
    <w:rsid w:val="00B63590"/>
    <w:rsid w:val="00B635DF"/>
    <w:rsid w:val="00B643E2"/>
    <w:rsid w:val="00B646C6"/>
    <w:rsid w:val="00B6489C"/>
    <w:rsid w:val="00B64918"/>
    <w:rsid w:val="00B649A2"/>
    <w:rsid w:val="00B64BCA"/>
    <w:rsid w:val="00B64CAE"/>
    <w:rsid w:val="00B64CFF"/>
    <w:rsid w:val="00B64E11"/>
    <w:rsid w:val="00B6524B"/>
    <w:rsid w:val="00B6533A"/>
    <w:rsid w:val="00B653AA"/>
    <w:rsid w:val="00B65496"/>
    <w:rsid w:val="00B65651"/>
    <w:rsid w:val="00B65E04"/>
    <w:rsid w:val="00B661E1"/>
    <w:rsid w:val="00B66302"/>
    <w:rsid w:val="00B664B2"/>
    <w:rsid w:val="00B66698"/>
    <w:rsid w:val="00B667A4"/>
    <w:rsid w:val="00B66BEE"/>
    <w:rsid w:val="00B67322"/>
    <w:rsid w:val="00B674EC"/>
    <w:rsid w:val="00B676B6"/>
    <w:rsid w:val="00B67710"/>
    <w:rsid w:val="00B67B27"/>
    <w:rsid w:val="00B67F3D"/>
    <w:rsid w:val="00B705CF"/>
    <w:rsid w:val="00B70BD4"/>
    <w:rsid w:val="00B70D1F"/>
    <w:rsid w:val="00B710AA"/>
    <w:rsid w:val="00B71526"/>
    <w:rsid w:val="00B71663"/>
    <w:rsid w:val="00B718FC"/>
    <w:rsid w:val="00B71AAD"/>
    <w:rsid w:val="00B71C44"/>
    <w:rsid w:val="00B720F8"/>
    <w:rsid w:val="00B724E9"/>
    <w:rsid w:val="00B72781"/>
    <w:rsid w:val="00B727FF"/>
    <w:rsid w:val="00B728E4"/>
    <w:rsid w:val="00B728FA"/>
    <w:rsid w:val="00B72A49"/>
    <w:rsid w:val="00B72B7F"/>
    <w:rsid w:val="00B72D17"/>
    <w:rsid w:val="00B73051"/>
    <w:rsid w:val="00B730C4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BAE"/>
    <w:rsid w:val="00B75C02"/>
    <w:rsid w:val="00B76702"/>
    <w:rsid w:val="00B767DF"/>
    <w:rsid w:val="00B76978"/>
    <w:rsid w:val="00B76A16"/>
    <w:rsid w:val="00B7714B"/>
    <w:rsid w:val="00B7722B"/>
    <w:rsid w:val="00B7729F"/>
    <w:rsid w:val="00B772F6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D9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31"/>
    <w:rsid w:val="00B833B4"/>
    <w:rsid w:val="00B836AD"/>
    <w:rsid w:val="00B83A7B"/>
    <w:rsid w:val="00B83B6F"/>
    <w:rsid w:val="00B83D02"/>
    <w:rsid w:val="00B842E5"/>
    <w:rsid w:val="00B84952"/>
    <w:rsid w:val="00B84A3E"/>
    <w:rsid w:val="00B84D01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87F05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BD9"/>
    <w:rsid w:val="00B91CFF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4E"/>
    <w:rsid w:val="00B93BCE"/>
    <w:rsid w:val="00B93D9A"/>
    <w:rsid w:val="00B940D7"/>
    <w:rsid w:val="00B94111"/>
    <w:rsid w:val="00B94445"/>
    <w:rsid w:val="00B945E5"/>
    <w:rsid w:val="00B94801"/>
    <w:rsid w:val="00B949C8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A15"/>
    <w:rsid w:val="00B95EAA"/>
    <w:rsid w:val="00B95F69"/>
    <w:rsid w:val="00B9613D"/>
    <w:rsid w:val="00B96417"/>
    <w:rsid w:val="00B96662"/>
    <w:rsid w:val="00B966C9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C0B"/>
    <w:rsid w:val="00BA2D6B"/>
    <w:rsid w:val="00BA305A"/>
    <w:rsid w:val="00BA31CD"/>
    <w:rsid w:val="00BA3448"/>
    <w:rsid w:val="00BA42AB"/>
    <w:rsid w:val="00BA4609"/>
    <w:rsid w:val="00BA4664"/>
    <w:rsid w:val="00BA4820"/>
    <w:rsid w:val="00BA4AD9"/>
    <w:rsid w:val="00BA4B64"/>
    <w:rsid w:val="00BA4D5F"/>
    <w:rsid w:val="00BA4F0A"/>
    <w:rsid w:val="00BA513D"/>
    <w:rsid w:val="00BA5252"/>
    <w:rsid w:val="00BA5285"/>
    <w:rsid w:val="00BA540D"/>
    <w:rsid w:val="00BA555C"/>
    <w:rsid w:val="00BA5570"/>
    <w:rsid w:val="00BA577A"/>
    <w:rsid w:val="00BA5791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B039B"/>
    <w:rsid w:val="00BB0487"/>
    <w:rsid w:val="00BB0E0C"/>
    <w:rsid w:val="00BB1003"/>
    <w:rsid w:val="00BB15E6"/>
    <w:rsid w:val="00BB2058"/>
    <w:rsid w:val="00BB20EF"/>
    <w:rsid w:val="00BB24D9"/>
    <w:rsid w:val="00BB26C8"/>
    <w:rsid w:val="00BB2BBC"/>
    <w:rsid w:val="00BB2C3B"/>
    <w:rsid w:val="00BB32E1"/>
    <w:rsid w:val="00BB3830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41E"/>
    <w:rsid w:val="00BB686D"/>
    <w:rsid w:val="00BB6CAE"/>
    <w:rsid w:val="00BB6D8F"/>
    <w:rsid w:val="00BB6FC5"/>
    <w:rsid w:val="00BB724C"/>
    <w:rsid w:val="00BB7345"/>
    <w:rsid w:val="00BB734A"/>
    <w:rsid w:val="00BB739C"/>
    <w:rsid w:val="00BB739D"/>
    <w:rsid w:val="00BB7639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68"/>
    <w:rsid w:val="00BC14B3"/>
    <w:rsid w:val="00BC159A"/>
    <w:rsid w:val="00BC1A58"/>
    <w:rsid w:val="00BC1D90"/>
    <w:rsid w:val="00BC1E5E"/>
    <w:rsid w:val="00BC2272"/>
    <w:rsid w:val="00BC24B0"/>
    <w:rsid w:val="00BC24C3"/>
    <w:rsid w:val="00BC2665"/>
    <w:rsid w:val="00BC26D0"/>
    <w:rsid w:val="00BC271F"/>
    <w:rsid w:val="00BC2AF8"/>
    <w:rsid w:val="00BC2E1F"/>
    <w:rsid w:val="00BC2FC0"/>
    <w:rsid w:val="00BC3098"/>
    <w:rsid w:val="00BC321B"/>
    <w:rsid w:val="00BC3226"/>
    <w:rsid w:val="00BC421E"/>
    <w:rsid w:val="00BC422F"/>
    <w:rsid w:val="00BC4487"/>
    <w:rsid w:val="00BC463D"/>
    <w:rsid w:val="00BC4714"/>
    <w:rsid w:val="00BC51BD"/>
    <w:rsid w:val="00BC53AE"/>
    <w:rsid w:val="00BC5486"/>
    <w:rsid w:val="00BC5911"/>
    <w:rsid w:val="00BC59AA"/>
    <w:rsid w:val="00BC5A27"/>
    <w:rsid w:val="00BC5CCC"/>
    <w:rsid w:val="00BC5FDB"/>
    <w:rsid w:val="00BC600F"/>
    <w:rsid w:val="00BC603D"/>
    <w:rsid w:val="00BC6180"/>
    <w:rsid w:val="00BC66CC"/>
    <w:rsid w:val="00BC68E2"/>
    <w:rsid w:val="00BC6931"/>
    <w:rsid w:val="00BC6B04"/>
    <w:rsid w:val="00BC6CF1"/>
    <w:rsid w:val="00BC6E05"/>
    <w:rsid w:val="00BC6EF5"/>
    <w:rsid w:val="00BC7C3D"/>
    <w:rsid w:val="00BC7D6F"/>
    <w:rsid w:val="00BD00EA"/>
    <w:rsid w:val="00BD06C6"/>
    <w:rsid w:val="00BD0B21"/>
    <w:rsid w:val="00BD0BED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B54"/>
    <w:rsid w:val="00BD2DCD"/>
    <w:rsid w:val="00BD2EE1"/>
    <w:rsid w:val="00BD2FD3"/>
    <w:rsid w:val="00BD3166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3F89"/>
    <w:rsid w:val="00BD4053"/>
    <w:rsid w:val="00BD417D"/>
    <w:rsid w:val="00BD448D"/>
    <w:rsid w:val="00BD4507"/>
    <w:rsid w:val="00BD460B"/>
    <w:rsid w:val="00BD4708"/>
    <w:rsid w:val="00BD4790"/>
    <w:rsid w:val="00BD496A"/>
    <w:rsid w:val="00BD4C84"/>
    <w:rsid w:val="00BD4CD9"/>
    <w:rsid w:val="00BD4E6D"/>
    <w:rsid w:val="00BD4FA7"/>
    <w:rsid w:val="00BD5071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9A"/>
    <w:rsid w:val="00BE0AED"/>
    <w:rsid w:val="00BE0BDF"/>
    <w:rsid w:val="00BE0E6B"/>
    <w:rsid w:val="00BE0ECD"/>
    <w:rsid w:val="00BE1100"/>
    <w:rsid w:val="00BE11AD"/>
    <w:rsid w:val="00BE14F7"/>
    <w:rsid w:val="00BE177D"/>
    <w:rsid w:val="00BE1904"/>
    <w:rsid w:val="00BE19D9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DDC"/>
    <w:rsid w:val="00BE3E7F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5AC"/>
    <w:rsid w:val="00BE6802"/>
    <w:rsid w:val="00BE6878"/>
    <w:rsid w:val="00BE6C47"/>
    <w:rsid w:val="00BE6C4B"/>
    <w:rsid w:val="00BE6E9C"/>
    <w:rsid w:val="00BE6F5E"/>
    <w:rsid w:val="00BE7422"/>
    <w:rsid w:val="00BE779C"/>
    <w:rsid w:val="00BE7B6D"/>
    <w:rsid w:val="00BE7C5A"/>
    <w:rsid w:val="00BE7D6D"/>
    <w:rsid w:val="00BF01C8"/>
    <w:rsid w:val="00BF06D6"/>
    <w:rsid w:val="00BF0871"/>
    <w:rsid w:val="00BF0C02"/>
    <w:rsid w:val="00BF0DB6"/>
    <w:rsid w:val="00BF125E"/>
    <w:rsid w:val="00BF1313"/>
    <w:rsid w:val="00BF1738"/>
    <w:rsid w:val="00BF1C7E"/>
    <w:rsid w:val="00BF1FCF"/>
    <w:rsid w:val="00BF23EA"/>
    <w:rsid w:val="00BF248A"/>
    <w:rsid w:val="00BF24AB"/>
    <w:rsid w:val="00BF2D4D"/>
    <w:rsid w:val="00BF2E2C"/>
    <w:rsid w:val="00BF3545"/>
    <w:rsid w:val="00BF35E7"/>
    <w:rsid w:val="00BF37FD"/>
    <w:rsid w:val="00BF3980"/>
    <w:rsid w:val="00BF3DA0"/>
    <w:rsid w:val="00BF4267"/>
    <w:rsid w:val="00BF43B4"/>
    <w:rsid w:val="00BF44FE"/>
    <w:rsid w:val="00BF45A0"/>
    <w:rsid w:val="00BF45DE"/>
    <w:rsid w:val="00BF4845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6C5"/>
    <w:rsid w:val="00BF570F"/>
    <w:rsid w:val="00BF5B7E"/>
    <w:rsid w:val="00BF5BDE"/>
    <w:rsid w:val="00BF5E8B"/>
    <w:rsid w:val="00BF5F4A"/>
    <w:rsid w:val="00BF6085"/>
    <w:rsid w:val="00BF62C2"/>
    <w:rsid w:val="00BF62F9"/>
    <w:rsid w:val="00BF630A"/>
    <w:rsid w:val="00BF6527"/>
    <w:rsid w:val="00BF68CF"/>
    <w:rsid w:val="00BF6954"/>
    <w:rsid w:val="00BF6B3E"/>
    <w:rsid w:val="00BF6D56"/>
    <w:rsid w:val="00BF75B3"/>
    <w:rsid w:val="00BF7F70"/>
    <w:rsid w:val="00C000D3"/>
    <w:rsid w:val="00C006D5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21A"/>
    <w:rsid w:val="00C024CA"/>
    <w:rsid w:val="00C024D4"/>
    <w:rsid w:val="00C02848"/>
    <w:rsid w:val="00C0285E"/>
    <w:rsid w:val="00C02881"/>
    <w:rsid w:val="00C02A9D"/>
    <w:rsid w:val="00C02AF6"/>
    <w:rsid w:val="00C02CF6"/>
    <w:rsid w:val="00C02F66"/>
    <w:rsid w:val="00C030EB"/>
    <w:rsid w:val="00C03952"/>
    <w:rsid w:val="00C03AB1"/>
    <w:rsid w:val="00C03AD8"/>
    <w:rsid w:val="00C03D34"/>
    <w:rsid w:val="00C03FF8"/>
    <w:rsid w:val="00C04269"/>
    <w:rsid w:val="00C04949"/>
    <w:rsid w:val="00C04993"/>
    <w:rsid w:val="00C04B01"/>
    <w:rsid w:val="00C04DE0"/>
    <w:rsid w:val="00C04E34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6C5"/>
    <w:rsid w:val="00C117F0"/>
    <w:rsid w:val="00C1184C"/>
    <w:rsid w:val="00C1212A"/>
    <w:rsid w:val="00C1219E"/>
    <w:rsid w:val="00C12694"/>
    <w:rsid w:val="00C12720"/>
    <w:rsid w:val="00C12778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5F"/>
    <w:rsid w:val="00C14B7A"/>
    <w:rsid w:val="00C14FCF"/>
    <w:rsid w:val="00C154FE"/>
    <w:rsid w:val="00C15752"/>
    <w:rsid w:val="00C15952"/>
    <w:rsid w:val="00C15A25"/>
    <w:rsid w:val="00C15E6B"/>
    <w:rsid w:val="00C16034"/>
    <w:rsid w:val="00C16100"/>
    <w:rsid w:val="00C161A6"/>
    <w:rsid w:val="00C161B7"/>
    <w:rsid w:val="00C166DE"/>
    <w:rsid w:val="00C16EF0"/>
    <w:rsid w:val="00C172A7"/>
    <w:rsid w:val="00C17887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DEF"/>
    <w:rsid w:val="00C22000"/>
    <w:rsid w:val="00C22256"/>
    <w:rsid w:val="00C222CA"/>
    <w:rsid w:val="00C2265C"/>
    <w:rsid w:val="00C22762"/>
    <w:rsid w:val="00C228E4"/>
    <w:rsid w:val="00C22E4B"/>
    <w:rsid w:val="00C23078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92"/>
    <w:rsid w:val="00C25681"/>
    <w:rsid w:val="00C258E6"/>
    <w:rsid w:val="00C25A35"/>
    <w:rsid w:val="00C25DEC"/>
    <w:rsid w:val="00C261A0"/>
    <w:rsid w:val="00C2626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979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B4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59E"/>
    <w:rsid w:val="00C36AEC"/>
    <w:rsid w:val="00C36CB1"/>
    <w:rsid w:val="00C37376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8AF"/>
    <w:rsid w:val="00C40B16"/>
    <w:rsid w:val="00C41093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2F91"/>
    <w:rsid w:val="00C43262"/>
    <w:rsid w:val="00C432E7"/>
    <w:rsid w:val="00C43560"/>
    <w:rsid w:val="00C43DF2"/>
    <w:rsid w:val="00C44003"/>
    <w:rsid w:val="00C44542"/>
    <w:rsid w:val="00C44622"/>
    <w:rsid w:val="00C44AB3"/>
    <w:rsid w:val="00C44CC7"/>
    <w:rsid w:val="00C44D1D"/>
    <w:rsid w:val="00C44E67"/>
    <w:rsid w:val="00C44EAF"/>
    <w:rsid w:val="00C4506B"/>
    <w:rsid w:val="00C4532E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B64"/>
    <w:rsid w:val="00C46E15"/>
    <w:rsid w:val="00C46E85"/>
    <w:rsid w:val="00C46FAC"/>
    <w:rsid w:val="00C47192"/>
    <w:rsid w:val="00C474F9"/>
    <w:rsid w:val="00C4780B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2B2"/>
    <w:rsid w:val="00C515FD"/>
    <w:rsid w:val="00C51B91"/>
    <w:rsid w:val="00C51C11"/>
    <w:rsid w:val="00C51D1E"/>
    <w:rsid w:val="00C51F5A"/>
    <w:rsid w:val="00C52683"/>
    <w:rsid w:val="00C52CCA"/>
    <w:rsid w:val="00C52FC5"/>
    <w:rsid w:val="00C5300B"/>
    <w:rsid w:val="00C530B1"/>
    <w:rsid w:val="00C5312B"/>
    <w:rsid w:val="00C5325E"/>
    <w:rsid w:val="00C53541"/>
    <w:rsid w:val="00C53EB6"/>
    <w:rsid w:val="00C53F2B"/>
    <w:rsid w:val="00C54350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4C9"/>
    <w:rsid w:val="00C57574"/>
    <w:rsid w:val="00C575BD"/>
    <w:rsid w:val="00C576CF"/>
    <w:rsid w:val="00C57785"/>
    <w:rsid w:val="00C57AD0"/>
    <w:rsid w:val="00C57B5E"/>
    <w:rsid w:val="00C57D41"/>
    <w:rsid w:val="00C6032C"/>
    <w:rsid w:val="00C603F7"/>
    <w:rsid w:val="00C60A8B"/>
    <w:rsid w:val="00C60B7C"/>
    <w:rsid w:val="00C60B97"/>
    <w:rsid w:val="00C60CBC"/>
    <w:rsid w:val="00C60ECC"/>
    <w:rsid w:val="00C60EEB"/>
    <w:rsid w:val="00C6129C"/>
    <w:rsid w:val="00C61975"/>
    <w:rsid w:val="00C619B7"/>
    <w:rsid w:val="00C61BCD"/>
    <w:rsid w:val="00C61D1D"/>
    <w:rsid w:val="00C625A4"/>
    <w:rsid w:val="00C62778"/>
    <w:rsid w:val="00C62875"/>
    <w:rsid w:val="00C62AF0"/>
    <w:rsid w:val="00C62B80"/>
    <w:rsid w:val="00C62D54"/>
    <w:rsid w:val="00C6321C"/>
    <w:rsid w:val="00C632B4"/>
    <w:rsid w:val="00C638E3"/>
    <w:rsid w:val="00C639E0"/>
    <w:rsid w:val="00C63B5F"/>
    <w:rsid w:val="00C63DDC"/>
    <w:rsid w:val="00C63EDF"/>
    <w:rsid w:val="00C63F5F"/>
    <w:rsid w:val="00C640CE"/>
    <w:rsid w:val="00C6410A"/>
    <w:rsid w:val="00C6420B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9BF"/>
    <w:rsid w:val="00C66A64"/>
    <w:rsid w:val="00C66BC9"/>
    <w:rsid w:val="00C66C38"/>
    <w:rsid w:val="00C66CE7"/>
    <w:rsid w:val="00C67598"/>
    <w:rsid w:val="00C67D57"/>
    <w:rsid w:val="00C67ECF"/>
    <w:rsid w:val="00C67FE9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8C5"/>
    <w:rsid w:val="00C74A14"/>
    <w:rsid w:val="00C74D41"/>
    <w:rsid w:val="00C74F40"/>
    <w:rsid w:val="00C7582E"/>
    <w:rsid w:val="00C75BCF"/>
    <w:rsid w:val="00C75BF8"/>
    <w:rsid w:val="00C760DC"/>
    <w:rsid w:val="00C76B20"/>
    <w:rsid w:val="00C76B66"/>
    <w:rsid w:val="00C76F4C"/>
    <w:rsid w:val="00C7717B"/>
    <w:rsid w:val="00C7767C"/>
    <w:rsid w:val="00C778B0"/>
    <w:rsid w:val="00C77931"/>
    <w:rsid w:val="00C77965"/>
    <w:rsid w:val="00C77A08"/>
    <w:rsid w:val="00C77B39"/>
    <w:rsid w:val="00C77C1C"/>
    <w:rsid w:val="00C77CB3"/>
    <w:rsid w:val="00C77D6C"/>
    <w:rsid w:val="00C800C8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EF8"/>
    <w:rsid w:val="00C830E4"/>
    <w:rsid w:val="00C83363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742"/>
    <w:rsid w:val="00C8590B"/>
    <w:rsid w:val="00C85AD3"/>
    <w:rsid w:val="00C86034"/>
    <w:rsid w:val="00C860AD"/>
    <w:rsid w:val="00C8626E"/>
    <w:rsid w:val="00C866D0"/>
    <w:rsid w:val="00C86C8F"/>
    <w:rsid w:val="00C86C9A"/>
    <w:rsid w:val="00C86CC8"/>
    <w:rsid w:val="00C86CFC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656"/>
    <w:rsid w:val="00C9490F"/>
    <w:rsid w:val="00C94DAD"/>
    <w:rsid w:val="00C94E68"/>
    <w:rsid w:val="00C94FEE"/>
    <w:rsid w:val="00C9516B"/>
    <w:rsid w:val="00C9516D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DE"/>
    <w:rsid w:val="00C973ED"/>
    <w:rsid w:val="00C9767A"/>
    <w:rsid w:val="00C9788E"/>
    <w:rsid w:val="00C97C14"/>
    <w:rsid w:val="00C97C5B"/>
    <w:rsid w:val="00CA012A"/>
    <w:rsid w:val="00CA026E"/>
    <w:rsid w:val="00CA02AB"/>
    <w:rsid w:val="00CA035B"/>
    <w:rsid w:val="00CA06ED"/>
    <w:rsid w:val="00CA0873"/>
    <w:rsid w:val="00CA09F5"/>
    <w:rsid w:val="00CA0A08"/>
    <w:rsid w:val="00CA0F30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1C"/>
    <w:rsid w:val="00CA2469"/>
    <w:rsid w:val="00CA25C4"/>
    <w:rsid w:val="00CA2756"/>
    <w:rsid w:val="00CA280F"/>
    <w:rsid w:val="00CA2B74"/>
    <w:rsid w:val="00CA2D15"/>
    <w:rsid w:val="00CA2D93"/>
    <w:rsid w:val="00CA2F06"/>
    <w:rsid w:val="00CA3469"/>
    <w:rsid w:val="00CA361D"/>
    <w:rsid w:val="00CA384A"/>
    <w:rsid w:val="00CA3950"/>
    <w:rsid w:val="00CA3959"/>
    <w:rsid w:val="00CA3AF0"/>
    <w:rsid w:val="00CA4144"/>
    <w:rsid w:val="00CA4203"/>
    <w:rsid w:val="00CA4756"/>
    <w:rsid w:val="00CA4768"/>
    <w:rsid w:val="00CA47CB"/>
    <w:rsid w:val="00CA4974"/>
    <w:rsid w:val="00CA4E09"/>
    <w:rsid w:val="00CA54FB"/>
    <w:rsid w:val="00CA5554"/>
    <w:rsid w:val="00CA55AE"/>
    <w:rsid w:val="00CA5730"/>
    <w:rsid w:val="00CA5974"/>
    <w:rsid w:val="00CA59F3"/>
    <w:rsid w:val="00CA5A79"/>
    <w:rsid w:val="00CA5AFC"/>
    <w:rsid w:val="00CA609B"/>
    <w:rsid w:val="00CA60FF"/>
    <w:rsid w:val="00CA61BA"/>
    <w:rsid w:val="00CA6CA2"/>
    <w:rsid w:val="00CA6D16"/>
    <w:rsid w:val="00CA70A8"/>
    <w:rsid w:val="00CA71F2"/>
    <w:rsid w:val="00CA73AE"/>
    <w:rsid w:val="00CA765B"/>
    <w:rsid w:val="00CA7787"/>
    <w:rsid w:val="00CA7908"/>
    <w:rsid w:val="00CA79E2"/>
    <w:rsid w:val="00CA7A18"/>
    <w:rsid w:val="00CA7CA5"/>
    <w:rsid w:val="00CA7E64"/>
    <w:rsid w:val="00CB003B"/>
    <w:rsid w:val="00CB0140"/>
    <w:rsid w:val="00CB034D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875"/>
    <w:rsid w:val="00CB48B1"/>
    <w:rsid w:val="00CB48BA"/>
    <w:rsid w:val="00CB4C72"/>
    <w:rsid w:val="00CB51A7"/>
    <w:rsid w:val="00CB5314"/>
    <w:rsid w:val="00CB61D9"/>
    <w:rsid w:val="00CB6890"/>
    <w:rsid w:val="00CB69F6"/>
    <w:rsid w:val="00CB6D05"/>
    <w:rsid w:val="00CB6E03"/>
    <w:rsid w:val="00CB6FD1"/>
    <w:rsid w:val="00CB724F"/>
    <w:rsid w:val="00CB7256"/>
    <w:rsid w:val="00CB72D7"/>
    <w:rsid w:val="00CB799E"/>
    <w:rsid w:val="00CB79B9"/>
    <w:rsid w:val="00CB7BA1"/>
    <w:rsid w:val="00CB7CA1"/>
    <w:rsid w:val="00CB7CED"/>
    <w:rsid w:val="00CB7E11"/>
    <w:rsid w:val="00CC0201"/>
    <w:rsid w:val="00CC0598"/>
    <w:rsid w:val="00CC0C2D"/>
    <w:rsid w:val="00CC0D46"/>
    <w:rsid w:val="00CC0DB0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7A1"/>
    <w:rsid w:val="00CC28E3"/>
    <w:rsid w:val="00CC2B76"/>
    <w:rsid w:val="00CC2CF6"/>
    <w:rsid w:val="00CC32E5"/>
    <w:rsid w:val="00CC3314"/>
    <w:rsid w:val="00CC365D"/>
    <w:rsid w:val="00CC37FC"/>
    <w:rsid w:val="00CC3815"/>
    <w:rsid w:val="00CC42CF"/>
    <w:rsid w:val="00CC44CB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7F3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3CD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845"/>
    <w:rsid w:val="00CD0B30"/>
    <w:rsid w:val="00CD0F82"/>
    <w:rsid w:val="00CD1135"/>
    <w:rsid w:val="00CD17D9"/>
    <w:rsid w:val="00CD187C"/>
    <w:rsid w:val="00CD1886"/>
    <w:rsid w:val="00CD1B58"/>
    <w:rsid w:val="00CD1CCB"/>
    <w:rsid w:val="00CD1E43"/>
    <w:rsid w:val="00CD1F6C"/>
    <w:rsid w:val="00CD2630"/>
    <w:rsid w:val="00CD2C79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B95"/>
    <w:rsid w:val="00CD5BF6"/>
    <w:rsid w:val="00CD5F53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210"/>
    <w:rsid w:val="00CE03F4"/>
    <w:rsid w:val="00CE0624"/>
    <w:rsid w:val="00CE0C31"/>
    <w:rsid w:val="00CE0C82"/>
    <w:rsid w:val="00CE0E8F"/>
    <w:rsid w:val="00CE10D3"/>
    <w:rsid w:val="00CE120F"/>
    <w:rsid w:val="00CE178B"/>
    <w:rsid w:val="00CE1943"/>
    <w:rsid w:val="00CE1DBB"/>
    <w:rsid w:val="00CE1E22"/>
    <w:rsid w:val="00CE1F56"/>
    <w:rsid w:val="00CE2347"/>
    <w:rsid w:val="00CE26F4"/>
    <w:rsid w:val="00CE2751"/>
    <w:rsid w:val="00CE27ED"/>
    <w:rsid w:val="00CE2ED2"/>
    <w:rsid w:val="00CE3003"/>
    <w:rsid w:val="00CE359F"/>
    <w:rsid w:val="00CE3B87"/>
    <w:rsid w:val="00CE3BF0"/>
    <w:rsid w:val="00CE3C65"/>
    <w:rsid w:val="00CE3DFE"/>
    <w:rsid w:val="00CE4108"/>
    <w:rsid w:val="00CE4118"/>
    <w:rsid w:val="00CE4340"/>
    <w:rsid w:val="00CE46EF"/>
    <w:rsid w:val="00CE477F"/>
    <w:rsid w:val="00CE4CAE"/>
    <w:rsid w:val="00CE4DBA"/>
    <w:rsid w:val="00CE4F01"/>
    <w:rsid w:val="00CE51BC"/>
    <w:rsid w:val="00CE5308"/>
    <w:rsid w:val="00CE5547"/>
    <w:rsid w:val="00CE57E8"/>
    <w:rsid w:val="00CE5973"/>
    <w:rsid w:val="00CE5CBE"/>
    <w:rsid w:val="00CE5CE1"/>
    <w:rsid w:val="00CE5E5C"/>
    <w:rsid w:val="00CE6078"/>
    <w:rsid w:val="00CE6103"/>
    <w:rsid w:val="00CE629F"/>
    <w:rsid w:val="00CE6586"/>
    <w:rsid w:val="00CE682B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D6"/>
    <w:rsid w:val="00CF31E1"/>
    <w:rsid w:val="00CF34C0"/>
    <w:rsid w:val="00CF37E6"/>
    <w:rsid w:val="00CF3866"/>
    <w:rsid w:val="00CF3A21"/>
    <w:rsid w:val="00CF3E5E"/>
    <w:rsid w:val="00CF3F03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0C0"/>
    <w:rsid w:val="00D0716C"/>
    <w:rsid w:val="00D07460"/>
    <w:rsid w:val="00D0786D"/>
    <w:rsid w:val="00D07877"/>
    <w:rsid w:val="00D0798B"/>
    <w:rsid w:val="00D07D15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BF2"/>
    <w:rsid w:val="00D10D49"/>
    <w:rsid w:val="00D10ED9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3D9"/>
    <w:rsid w:val="00D149E6"/>
    <w:rsid w:val="00D14CE4"/>
    <w:rsid w:val="00D14F11"/>
    <w:rsid w:val="00D151FD"/>
    <w:rsid w:val="00D1532A"/>
    <w:rsid w:val="00D15368"/>
    <w:rsid w:val="00D155AF"/>
    <w:rsid w:val="00D1569E"/>
    <w:rsid w:val="00D156D4"/>
    <w:rsid w:val="00D157D5"/>
    <w:rsid w:val="00D15BA8"/>
    <w:rsid w:val="00D16165"/>
    <w:rsid w:val="00D16534"/>
    <w:rsid w:val="00D165FE"/>
    <w:rsid w:val="00D1672F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B68"/>
    <w:rsid w:val="00D20E04"/>
    <w:rsid w:val="00D20EB2"/>
    <w:rsid w:val="00D210F2"/>
    <w:rsid w:val="00D21200"/>
    <w:rsid w:val="00D21707"/>
    <w:rsid w:val="00D22263"/>
    <w:rsid w:val="00D223DF"/>
    <w:rsid w:val="00D2240E"/>
    <w:rsid w:val="00D22423"/>
    <w:rsid w:val="00D225AD"/>
    <w:rsid w:val="00D225CF"/>
    <w:rsid w:val="00D226A5"/>
    <w:rsid w:val="00D2280A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C75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D43"/>
    <w:rsid w:val="00D31286"/>
    <w:rsid w:val="00D31306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2CD3"/>
    <w:rsid w:val="00D331CA"/>
    <w:rsid w:val="00D33741"/>
    <w:rsid w:val="00D33761"/>
    <w:rsid w:val="00D338ED"/>
    <w:rsid w:val="00D33904"/>
    <w:rsid w:val="00D33D0A"/>
    <w:rsid w:val="00D34039"/>
    <w:rsid w:val="00D34156"/>
    <w:rsid w:val="00D341E3"/>
    <w:rsid w:val="00D3435E"/>
    <w:rsid w:val="00D34486"/>
    <w:rsid w:val="00D3456C"/>
    <w:rsid w:val="00D3524D"/>
    <w:rsid w:val="00D3572C"/>
    <w:rsid w:val="00D35915"/>
    <w:rsid w:val="00D35A8E"/>
    <w:rsid w:val="00D35C2E"/>
    <w:rsid w:val="00D36217"/>
    <w:rsid w:val="00D36499"/>
    <w:rsid w:val="00D36847"/>
    <w:rsid w:val="00D368B2"/>
    <w:rsid w:val="00D36FC2"/>
    <w:rsid w:val="00D370AD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B23"/>
    <w:rsid w:val="00D41EE0"/>
    <w:rsid w:val="00D41F02"/>
    <w:rsid w:val="00D420ED"/>
    <w:rsid w:val="00D42300"/>
    <w:rsid w:val="00D423E1"/>
    <w:rsid w:val="00D42543"/>
    <w:rsid w:val="00D42597"/>
    <w:rsid w:val="00D42750"/>
    <w:rsid w:val="00D42ADB"/>
    <w:rsid w:val="00D42C1D"/>
    <w:rsid w:val="00D42CA7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8C3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3F4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CC9"/>
    <w:rsid w:val="00D55E8B"/>
    <w:rsid w:val="00D55F5A"/>
    <w:rsid w:val="00D55FD5"/>
    <w:rsid w:val="00D56088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57E15"/>
    <w:rsid w:val="00D600B5"/>
    <w:rsid w:val="00D60257"/>
    <w:rsid w:val="00D6091F"/>
    <w:rsid w:val="00D6093E"/>
    <w:rsid w:val="00D60A1D"/>
    <w:rsid w:val="00D60D86"/>
    <w:rsid w:val="00D6108D"/>
    <w:rsid w:val="00D612F9"/>
    <w:rsid w:val="00D61650"/>
    <w:rsid w:val="00D616A8"/>
    <w:rsid w:val="00D6198E"/>
    <w:rsid w:val="00D61DA5"/>
    <w:rsid w:val="00D625B5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4A6"/>
    <w:rsid w:val="00D645A2"/>
    <w:rsid w:val="00D645C2"/>
    <w:rsid w:val="00D647F7"/>
    <w:rsid w:val="00D648B3"/>
    <w:rsid w:val="00D648F9"/>
    <w:rsid w:val="00D64C9B"/>
    <w:rsid w:val="00D64E78"/>
    <w:rsid w:val="00D64FD6"/>
    <w:rsid w:val="00D650A6"/>
    <w:rsid w:val="00D651FB"/>
    <w:rsid w:val="00D65500"/>
    <w:rsid w:val="00D65774"/>
    <w:rsid w:val="00D65A94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7AF"/>
    <w:rsid w:val="00D71ABA"/>
    <w:rsid w:val="00D71FC2"/>
    <w:rsid w:val="00D71FE0"/>
    <w:rsid w:val="00D728E6"/>
    <w:rsid w:val="00D7348A"/>
    <w:rsid w:val="00D735A6"/>
    <w:rsid w:val="00D736B1"/>
    <w:rsid w:val="00D739D8"/>
    <w:rsid w:val="00D73AD5"/>
    <w:rsid w:val="00D73AF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AEF"/>
    <w:rsid w:val="00D81B31"/>
    <w:rsid w:val="00D820F2"/>
    <w:rsid w:val="00D82546"/>
    <w:rsid w:val="00D82FD9"/>
    <w:rsid w:val="00D82FDE"/>
    <w:rsid w:val="00D837BF"/>
    <w:rsid w:val="00D8394C"/>
    <w:rsid w:val="00D839C8"/>
    <w:rsid w:val="00D83A87"/>
    <w:rsid w:val="00D83B01"/>
    <w:rsid w:val="00D83F6D"/>
    <w:rsid w:val="00D84287"/>
    <w:rsid w:val="00D842DF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189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2DE"/>
    <w:rsid w:val="00D90649"/>
    <w:rsid w:val="00D906A7"/>
    <w:rsid w:val="00D90768"/>
    <w:rsid w:val="00D90D61"/>
    <w:rsid w:val="00D90E48"/>
    <w:rsid w:val="00D90FA3"/>
    <w:rsid w:val="00D91243"/>
    <w:rsid w:val="00D912A1"/>
    <w:rsid w:val="00D912FF"/>
    <w:rsid w:val="00D920DD"/>
    <w:rsid w:val="00D921AA"/>
    <w:rsid w:val="00D92277"/>
    <w:rsid w:val="00D923ED"/>
    <w:rsid w:val="00D924B6"/>
    <w:rsid w:val="00D927ED"/>
    <w:rsid w:val="00D92867"/>
    <w:rsid w:val="00D92A28"/>
    <w:rsid w:val="00D92F01"/>
    <w:rsid w:val="00D92FEB"/>
    <w:rsid w:val="00D9300C"/>
    <w:rsid w:val="00D9302B"/>
    <w:rsid w:val="00D93251"/>
    <w:rsid w:val="00D9437B"/>
    <w:rsid w:val="00D9437E"/>
    <w:rsid w:val="00D94395"/>
    <w:rsid w:val="00D945C5"/>
    <w:rsid w:val="00D946AF"/>
    <w:rsid w:val="00D94B46"/>
    <w:rsid w:val="00D94D98"/>
    <w:rsid w:val="00D9503A"/>
    <w:rsid w:val="00D9515A"/>
    <w:rsid w:val="00D95261"/>
    <w:rsid w:val="00D954DB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548"/>
    <w:rsid w:val="00D9763D"/>
    <w:rsid w:val="00D97B4F"/>
    <w:rsid w:val="00D97E7D"/>
    <w:rsid w:val="00D97F11"/>
    <w:rsid w:val="00D97F22"/>
    <w:rsid w:val="00D97FA3"/>
    <w:rsid w:val="00D97FE1"/>
    <w:rsid w:val="00DA0923"/>
    <w:rsid w:val="00DA0AE1"/>
    <w:rsid w:val="00DA0BD9"/>
    <w:rsid w:val="00DA0C03"/>
    <w:rsid w:val="00DA0FA8"/>
    <w:rsid w:val="00DA107B"/>
    <w:rsid w:val="00DA120F"/>
    <w:rsid w:val="00DA14E5"/>
    <w:rsid w:val="00DA17B1"/>
    <w:rsid w:val="00DA1BE5"/>
    <w:rsid w:val="00DA1C96"/>
    <w:rsid w:val="00DA1EFC"/>
    <w:rsid w:val="00DA2005"/>
    <w:rsid w:val="00DA22B5"/>
    <w:rsid w:val="00DA24CF"/>
    <w:rsid w:val="00DA2655"/>
    <w:rsid w:val="00DA2673"/>
    <w:rsid w:val="00DA2748"/>
    <w:rsid w:val="00DA2D64"/>
    <w:rsid w:val="00DA2FBE"/>
    <w:rsid w:val="00DA3235"/>
    <w:rsid w:val="00DA3375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A9F"/>
    <w:rsid w:val="00DA6D29"/>
    <w:rsid w:val="00DA6D9E"/>
    <w:rsid w:val="00DA6E21"/>
    <w:rsid w:val="00DA6E87"/>
    <w:rsid w:val="00DA6FC0"/>
    <w:rsid w:val="00DA708B"/>
    <w:rsid w:val="00DA749C"/>
    <w:rsid w:val="00DA79D8"/>
    <w:rsid w:val="00DA79D9"/>
    <w:rsid w:val="00DA7A5D"/>
    <w:rsid w:val="00DA7EAE"/>
    <w:rsid w:val="00DB008F"/>
    <w:rsid w:val="00DB0120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48C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50D6"/>
    <w:rsid w:val="00DB52F5"/>
    <w:rsid w:val="00DB57B1"/>
    <w:rsid w:val="00DB591A"/>
    <w:rsid w:val="00DB5AF4"/>
    <w:rsid w:val="00DB6319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C95"/>
    <w:rsid w:val="00DB7ED0"/>
    <w:rsid w:val="00DC03DD"/>
    <w:rsid w:val="00DC0544"/>
    <w:rsid w:val="00DC05A7"/>
    <w:rsid w:val="00DC0706"/>
    <w:rsid w:val="00DC08AE"/>
    <w:rsid w:val="00DC0A65"/>
    <w:rsid w:val="00DC0C09"/>
    <w:rsid w:val="00DC0DD7"/>
    <w:rsid w:val="00DC0F4C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35"/>
    <w:rsid w:val="00DD1171"/>
    <w:rsid w:val="00DD12A3"/>
    <w:rsid w:val="00DD1602"/>
    <w:rsid w:val="00DD16B2"/>
    <w:rsid w:val="00DD1952"/>
    <w:rsid w:val="00DD1A7E"/>
    <w:rsid w:val="00DD1C1E"/>
    <w:rsid w:val="00DD1CEE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749"/>
    <w:rsid w:val="00DD391D"/>
    <w:rsid w:val="00DD3941"/>
    <w:rsid w:val="00DD3C3D"/>
    <w:rsid w:val="00DD449A"/>
    <w:rsid w:val="00DD4878"/>
    <w:rsid w:val="00DD4A97"/>
    <w:rsid w:val="00DD4EF7"/>
    <w:rsid w:val="00DD50E2"/>
    <w:rsid w:val="00DD53A4"/>
    <w:rsid w:val="00DD5426"/>
    <w:rsid w:val="00DD5F3B"/>
    <w:rsid w:val="00DD5F53"/>
    <w:rsid w:val="00DD5F84"/>
    <w:rsid w:val="00DD5FB1"/>
    <w:rsid w:val="00DD6224"/>
    <w:rsid w:val="00DD63DE"/>
    <w:rsid w:val="00DD64B6"/>
    <w:rsid w:val="00DD71CC"/>
    <w:rsid w:val="00DD7208"/>
    <w:rsid w:val="00DD73C0"/>
    <w:rsid w:val="00DD73D1"/>
    <w:rsid w:val="00DD7656"/>
    <w:rsid w:val="00DD7670"/>
    <w:rsid w:val="00DD7A77"/>
    <w:rsid w:val="00DD7AA6"/>
    <w:rsid w:val="00DD7C3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3B"/>
    <w:rsid w:val="00DE23B5"/>
    <w:rsid w:val="00DE2B64"/>
    <w:rsid w:val="00DE2DA0"/>
    <w:rsid w:val="00DE365C"/>
    <w:rsid w:val="00DE3856"/>
    <w:rsid w:val="00DE3880"/>
    <w:rsid w:val="00DE42A7"/>
    <w:rsid w:val="00DE4961"/>
    <w:rsid w:val="00DE4B1C"/>
    <w:rsid w:val="00DE4D55"/>
    <w:rsid w:val="00DE4F06"/>
    <w:rsid w:val="00DE4F4B"/>
    <w:rsid w:val="00DE4FD4"/>
    <w:rsid w:val="00DE528A"/>
    <w:rsid w:val="00DE554C"/>
    <w:rsid w:val="00DE55EB"/>
    <w:rsid w:val="00DE5A84"/>
    <w:rsid w:val="00DE5CE9"/>
    <w:rsid w:val="00DE5E28"/>
    <w:rsid w:val="00DE61EC"/>
    <w:rsid w:val="00DE663F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981"/>
    <w:rsid w:val="00DF0B25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12"/>
    <w:rsid w:val="00DF2130"/>
    <w:rsid w:val="00DF214E"/>
    <w:rsid w:val="00DF21EF"/>
    <w:rsid w:val="00DF2494"/>
    <w:rsid w:val="00DF266B"/>
    <w:rsid w:val="00DF26FF"/>
    <w:rsid w:val="00DF275D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B63"/>
    <w:rsid w:val="00DF5F20"/>
    <w:rsid w:val="00DF5F4D"/>
    <w:rsid w:val="00DF5F7D"/>
    <w:rsid w:val="00DF5FC0"/>
    <w:rsid w:val="00DF6079"/>
    <w:rsid w:val="00DF631E"/>
    <w:rsid w:val="00DF63B5"/>
    <w:rsid w:val="00DF6672"/>
    <w:rsid w:val="00DF672B"/>
    <w:rsid w:val="00DF6854"/>
    <w:rsid w:val="00DF6AD5"/>
    <w:rsid w:val="00DF6AE9"/>
    <w:rsid w:val="00DF6D3F"/>
    <w:rsid w:val="00DF6EB7"/>
    <w:rsid w:val="00DF7071"/>
    <w:rsid w:val="00DF70E6"/>
    <w:rsid w:val="00DF7463"/>
    <w:rsid w:val="00DF7886"/>
    <w:rsid w:val="00DF79F3"/>
    <w:rsid w:val="00DF7CB1"/>
    <w:rsid w:val="00DF7D24"/>
    <w:rsid w:val="00DF7D90"/>
    <w:rsid w:val="00E00149"/>
    <w:rsid w:val="00E0040E"/>
    <w:rsid w:val="00E005EB"/>
    <w:rsid w:val="00E00BEC"/>
    <w:rsid w:val="00E00D3A"/>
    <w:rsid w:val="00E01012"/>
    <w:rsid w:val="00E012B1"/>
    <w:rsid w:val="00E013D1"/>
    <w:rsid w:val="00E01438"/>
    <w:rsid w:val="00E017EB"/>
    <w:rsid w:val="00E01936"/>
    <w:rsid w:val="00E01B09"/>
    <w:rsid w:val="00E01DAE"/>
    <w:rsid w:val="00E01E4A"/>
    <w:rsid w:val="00E0200D"/>
    <w:rsid w:val="00E02049"/>
    <w:rsid w:val="00E02158"/>
    <w:rsid w:val="00E02192"/>
    <w:rsid w:val="00E02385"/>
    <w:rsid w:val="00E02432"/>
    <w:rsid w:val="00E0294E"/>
    <w:rsid w:val="00E02B8F"/>
    <w:rsid w:val="00E02C39"/>
    <w:rsid w:val="00E02DA6"/>
    <w:rsid w:val="00E02F46"/>
    <w:rsid w:val="00E030F1"/>
    <w:rsid w:val="00E032F7"/>
    <w:rsid w:val="00E033C6"/>
    <w:rsid w:val="00E03EE6"/>
    <w:rsid w:val="00E043E1"/>
    <w:rsid w:val="00E045CA"/>
    <w:rsid w:val="00E04827"/>
    <w:rsid w:val="00E04DFB"/>
    <w:rsid w:val="00E05592"/>
    <w:rsid w:val="00E056D8"/>
    <w:rsid w:val="00E057C4"/>
    <w:rsid w:val="00E05880"/>
    <w:rsid w:val="00E05D16"/>
    <w:rsid w:val="00E05DFD"/>
    <w:rsid w:val="00E063B2"/>
    <w:rsid w:val="00E06498"/>
    <w:rsid w:val="00E06508"/>
    <w:rsid w:val="00E06792"/>
    <w:rsid w:val="00E06F5C"/>
    <w:rsid w:val="00E072CA"/>
    <w:rsid w:val="00E072F3"/>
    <w:rsid w:val="00E07637"/>
    <w:rsid w:val="00E07A34"/>
    <w:rsid w:val="00E07F39"/>
    <w:rsid w:val="00E101F2"/>
    <w:rsid w:val="00E10370"/>
    <w:rsid w:val="00E105BC"/>
    <w:rsid w:val="00E1075B"/>
    <w:rsid w:val="00E1079E"/>
    <w:rsid w:val="00E1158D"/>
    <w:rsid w:val="00E1183D"/>
    <w:rsid w:val="00E11878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A91"/>
    <w:rsid w:val="00E17DF8"/>
    <w:rsid w:val="00E17E2E"/>
    <w:rsid w:val="00E17FBC"/>
    <w:rsid w:val="00E20066"/>
    <w:rsid w:val="00E202A4"/>
    <w:rsid w:val="00E20A74"/>
    <w:rsid w:val="00E20AC3"/>
    <w:rsid w:val="00E21292"/>
    <w:rsid w:val="00E21421"/>
    <w:rsid w:val="00E2148F"/>
    <w:rsid w:val="00E2152F"/>
    <w:rsid w:val="00E217E2"/>
    <w:rsid w:val="00E21883"/>
    <w:rsid w:val="00E21C4B"/>
    <w:rsid w:val="00E21CAB"/>
    <w:rsid w:val="00E21E6D"/>
    <w:rsid w:val="00E21FD4"/>
    <w:rsid w:val="00E221C5"/>
    <w:rsid w:val="00E229C9"/>
    <w:rsid w:val="00E22BDE"/>
    <w:rsid w:val="00E22D4E"/>
    <w:rsid w:val="00E23203"/>
    <w:rsid w:val="00E234B9"/>
    <w:rsid w:val="00E23594"/>
    <w:rsid w:val="00E23970"/>
    <w:rsid w:val="00E239E0"/>
    <w:rsid w:val="00E239F9"/>
    <w:rsid w:val="00E23A5E"/>
    <w:rsid w:val="00E23E2B"/>
    <w:rsid w:val="00E24228"/>
    <w:rsid w:val="00E242D9"/>
    <w:rsid w:val="00E244F1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27CC1"/>
    <w:rsid w:val="00E30002"/>
    <w:rsid w:val="00E30016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EE6"/>
    <w:rsid w:val="00E31FA6"/>
    <w:rsid w:val="00E3216B"/>
    <w:rsid w:val="00E32251"/>
    <w:rsid w:val="00E32461"/>
    <w:rsid w:val="00E3261B"/>
    <w:rsid w:val="00E3266F"/>
    <w:rsid w:val="00E326D3"/>
    <w:rsid w:val="00E32820"/>
    <w:rsid w:val="00E328F4"/>
    <w:rsid w:val="00E32FD4"/>
    <w:rsid w:val="00E33460"/>
    <w:rsid w:val="00E3390C"/>
    <w:rsid w:val="00E33C5B"/>
    <w:rsid w:val="00E341B2"/>
    <w:rsid w:val="00E344C5"/>
    <w:rsid w:val="00E34726"/>
    <w:rsid w:val="00E34773"/>
    <w:rsid w:val="00E34B8C"/>
    <w:rsid w:val="00E34E1A"/>
    <w:rsid w:val="00E34F29"/>
    <w:rsid w:val="00E34FD5"/>
    <w:rsid w:val="00E35236"/>
    <w:rsid w:val="00E352CA"/>
    <w:rsid w:val="00E35DEE"/>
    <w:rsid w:val="00E35EA7"/>
    <w:rsid w:val="00E36118"/>
    <w:rsid w:val="00E3615C"/>
    <w:rsid w:val="00E361BE"/>
    <w:rsid w:val="00E362F8"/>
    <w:rsid w:val="00E36454"/>
    <w:rsid w:val="00E365C8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BA2"/>
    <w:rsid w:val="00E40CFC"/>
    <w:rsid w:val="00E40F71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3AE"/>
    <w:rsid w:val="00E43B9E"/>
    <w:rsid w:val="00E43F30"/>
    <w:rsid w:val="00E440BB"/>
    <w:rsid w:val="00E44139"/>
    <w:rsid w:val="00E4435C"/>
    <w:rsid w:val="00E4452D"/>
    <w:rsid w:val="00E4459C"/>
    <w:rsid w:val="00E4459F"/>
    <w:rsid w:val="00E44AF4"/>
    <w:rsid w:val="00E44D33"/>
    <w:rsid w:val="00E45016"/>
    <w:rsid w:val="00E4514F"/>
    <w:rsid w:val="00E4565E"/>
    <w:rsid w:val="00E45675"/>
    <w:rsid w:val="00E45796"/>
    <w:rsid w:val="00E46032"/>
    <w:rsid w:val="00E46146"/>
    <w:rsid w:val="00E4615E"/>
    <w:rsid w:val="00E46A5A"/>
    <w:rsid w:val="00E472F7"/>
    <w:rsid w:val="00E4775C"/>
    <w:rsid w:val="00E4798F"/>
    <w:rsid w:val="00E47A76"/>
    <w:rsid w:val="00E47C93"/>
    <w:rsid w:val="00E47CE1"/>
    <w:rsid w:val="00E47ED1"/>
    <w:rsid w:val="00E5036C"/>
    <w:rsid w:val="00E503B3"/>
    <w:rsid w:val="00E50769"/>
    <w:rsid w:val="00E50C15"/>
    <w:rsid w:val="00E50DE7"/>
    <w:rsid w:val="00E51AB3"/>
    <w:rsid w:val="00E51D8E"/>
    <w:rsid w:val="00E51E2A"/>
    <w:rsid w:val="00E523F9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6A"/>
    <w:rsid w:val="00E538D7"/>
    <w:rsid w:val="00E53C7C"/>
    <w:rsid w:val="00E5409F"/>
    <w:rsid w:val="00E541E7"/>
    <w:rsid w:val="00E54628"/>
    <w:rsid w:val="00E546BE"/>
    <w:rsid w:val="00E547FF"/>
    <w:rsid w:val="00E54905"/>
    <w:rsid w:val="00E54CAB"/>
    <w:rsid w:val="00E55156"/>
    <w:rsid w:val="00E551B3"/>
    <w:rsid w:val="00E5578A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A13"/>
    <w:rsid w:val="00E57AD8"/>
    <w:rsid w:val="00E57BDF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47CE"/>
    <w:rsid w:val="00E64826"/>
    <w:rsid w:val="00E64939"/>
    <w:rsid w:val="00E64E25"/>
    <w:rsid w:val="00E64EF6"/>
    <w:rsid w:val="00E64FFF"/>
    <w:rsid w:val="00E659C7"/>
    <w:rsid w:val="00E65ADA"/>
    <w:rsid w:val="00E65AFF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275"/>
    <w:rsid w:val="00E71401"/>
    <w:rsid w:val="00E714BA"/>
    <w:rsid w:val="00E7169B"/>
    <w:rsid w:val="00E716B7"/>
    <w:rsid w:val="00E7173C"/>
    <w:rsid w:val="00E7175D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650"/>
    <w:rsid w:val="00E74722"/>
    <w:rsid w:val="00E74800"/>
    <w:rsid w:val="00E74875"/>
    <w:rsid w:val="00E7495E"/>
    <w:rsid w:val="00E74B1A"/>
    <w:rsid w:val="00E74BCA"/>
    <w:rsid w:val="00E74BF4"/>
    <w:rsid w:val="00E7569F"/>
    <w:rsid w:val="00E7588D"/>
    <w:rsid w:val="00E75B46"/>
    <w:rsid w:val="00E75E4C"/>
    <w:rsid w:val="00E75E60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676"/>
    <w:rsid w:val="00E77704"/>
    <w:rsid w:val="00E77894"/>
    <w:rsid w:val="00E77C07"/>
    <w:rsid w:val="00E77E10"/>
    <w:rsid w:val="00E77F2E"/>
    <w:rsid w:val="00E77FDA"/>
    <w:rsid w:val="00E80115"/>
    <w:rsid w:val="00E80367"/>
    <w:rsid w:val="00E806C5"/>
    <w:rsid w:val="00E8099F"/>
    <w:rsid w:val="00E80C3B"/>
    <w:rsid w:val="00E80F11"/>
    <w:rsid w:val="00E80FDD"/>
    <w:rsid w:val="00E81353"/>
    <w:rsid w:val="00E8136A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3F32"/>
    <w:rsid w:val="00E84131"/>
    <w:rsid w:val="00E844AD"/>
    <w:rsid w:val="00E84731"/>
    <w:rsid w:val="00E84A45"/>
    <w:rsid w:val="00E84B87"/>
    <w:rsid w:val="00E84F78"/>
    <w:rsid w:val="00E85098"/>
    <w:rsid w:val="00E85529"/>
    <w:rsid w:val="00E85640"/>
    <w:rsid w:val="00E859CD"/>
    <w:rsid w:val="00E85A18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430"/>
    <w:rsid w:val="00E92633"/>
    <w:rsid w:val="00E92A59"/>
    <w:rsid w:val="00E92C7F"/>
    <w:rsid w:val="00E93107"/>
    <w:rsid w:val="00E934E1"/>
    <w:rsid w:val="00E93678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4F56"/>
    <w:rsid w:val="00E950B3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397"/>
    <w:rsid w:val="00E964C4"/>
    <w:rsid w:val="00E966AC"/>
    <w:rsid w:val="00E966F9"/>
    <w:rsid w:val="00E96865"/>
    <w:rsid w:val="00E96AE1"/>
    <w:rsid w:val="00E96C01"/>
    <w:rsid w:val="00E96E96"/>
    <w:rsid w:val="00E96F04"/>
    <w:rsid w:val="00E96F3B"/>
    <w:rsid w:val="00E9717B"/>
    <w:rsid w:val="00E97275"/>
    <w:rsid w:val="00E972CC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C4C"/>
    <w:rsid w:val="00EA0C6B"/>
    <w:rsid w:val="00EA1046"/>
    <w:rsid w:val="00EA127B"/>
    <w:rsid w:val="00EA15A1"/>
    <w:rsid w:val="00EA161F"/>
    <w:rsid w:val="00EA1857"/>
    <w:rsid w:val="00EA2034"/>
    <w:rsid w:val="00EA214E"/>
    <w:rsid w:val="00EA2211"/>
    <w:rsid w:val="00EA229B"/>
    <w:rsid w:val="00EA23ED"/>
    <w:rsid w:val="00EA24B7"/>
    <w:rsid w:val="00EA258B"/>
    <w:rsid w:val="00EA2BAD"/>
    <w:rsid w:val="00EA2CE1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728"/>
    <w:rsid w:val="00EA57F7"/>
    <w:rsid w:val="00EA586B"/>
    <w:rsid w:val="00EA593C"/>
    <w:rsid w:val="00EA5B68"/>
    <w:rsid w:val="00EA612F"/>
    <w:rsid w:val="00EA658C"/>
    <w:rsid w:val="00EA6647"/>
    <w:rsid w:val="00EA6C34"/>
    <w:rsid w:val="00EA6E4B"/>
    <w:rsid w:val="00EA736F"/>
    <w:rsid w:val="00EA7711"/>
    <w:rsid w:val="00EA77E5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805"/>
    <w:rsid w:val="00EB4A43"/>
    <w:rsid w:val="00EB4AE5"/>
    <w:rsid w:val="00EB4B4F"/>
    <w:rsid w:val="00EB4C75"/>
    <w:rsid w:val="00EB50A8"/>
    <w:rsid w:val="00EB5160"/>
    <w:rsid w:val="00EB563B"/>
    <w:rsid w:val="00EB5860"/>
    <w:rsid w:val="00EB60A7"/>
    <w:rsid w:val="00EB669F"/>
    <w:rsid w:val="00EB6700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110"/>
    <w:rsid w:val="00EC0498"/>
    <w:rsid w:val="00EC0983"/>
    <w:rsid w:val="00EC0BEF"/>
    <w:rsid w:val="00EC0EC1"/>
    <w:rsid w:val="00EC0F4A"/>
    <w:rsid w:val="00EC12FB"/>
    <w:rsid w:val="00EC13C5"/>
    <w:rsid w:val="00EC155E"/>
    <w:rsid w:val="00EC192D"/>
    <w:rsid w:val="00EC1BFC"/>
    <w:rsid w:val="00EC1E4A"/>
    <w:rsid w:val="00EC1F56"/>
    <w:rsid w:val="00EC23AC"/>
    <w:rsid w:val="00EC262D"/>
    <w:rsid w:val="00EC2D8F"/>
    <w:rsid w:val="00EC2F6D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131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F3"/>
    <w:rsid w:val="00EC786F"/>
    <w:rsid w:val="00EC79AF"/>
    <w:rsid w:val="00EC79EA"/>
    <w:rsid w:val="00EC7A2F"/>
    <w:rsid w:val="00EC7A4D"/>
    <w:rsid w:val="00EC7CFD"/>
    <w:rsid w:val="00EC7D4B"/>
    <w:rsid w:val="00ED006D"/>
    <w:rsid w:val="00ED008F"/>
    <w:rsid w:val="00ED017B"/>
    <w:rsid w:val="00ED029B"/>
    <w:rsid w:val="00ED08BC"/>
    <w:rsid w:val="00ED0B00"/>
    <w:rsid w:val="00ED0BD5"/>
    <w:rsid w:val="00ED0D50"/>
    <w:rsid w:val="00ED10FB"/>
    <w:rsid w:val="00ED182F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7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7F3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660"/>
    <w:rsid w:val="00EE07BF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533"/>
    <w:rsid w:val="00EE27DA"/>
    <w:rsid w:val="00EE29BA"/>
    <w:rsid w:val="00EE2A19"/>
    <w:rsid w:val="00EE2B72"/>
    <w:rsid w:val="00EE2FCE"/>
    <w:rsid w:val="00EE306B"/>
    <w:rsid w:val="00EE30F3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58B"/>
    <w:rsid w:val="00EE4ADD"/>
    <w:rsid w:val="00EE4B35"/>
    <w:rsid w:val="00EE4E89"/>
    <w:rsid w:val="00EE5048"/>
    <w:rsid w:val="00EE5252"/>
    <w:rsid w:val="00EE5658"/>
    <w:rsid w:val="00EE5C43"/>
    <w:rsid w:val="00EE5DB6"/>
    <w:rsid w:val="00EE641F"/>
    <w:rsid w:val="00EE6683"/>
    <w:rsid w:val="00EE66C0"/>
    <w:rsid w:val="00EE6E46"/>
    <w:rsid w:val="00EE6ED9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968"/>
    <w:rsid w:val="00EF1F4E"/>
    <w:rsid w:val="00EF2F8A"/>
    <w:rsid w:val="00EF3109"/>
    <w:rsid w:val="00EF3481"/>
    <w:rsid w:val="00EF35B2"/>
    <w:rsid w:val="00EF3679"/>
    <w:rsid w:val="00EF3911"/>
    <w:rsid w:val="00EF3B37"/>
    <w:rsid w:val="00EF3DC3"/>
    <w:rsid w:val="00EF4097"/>
    <w:rsid w:val="00EF40CF"/>
    <w:rsid w:val="00EF416F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1AE7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1D7"/>
    <w:rsid w:val="00F05401"/>
    <w:rsid w:val="00F0542B"/>
    <w:rsid w:val="00F05522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71"/>
    <w:rsid w:val="00F077B0"/>
    <w:rsid w:val="00F07AD4"/>
    <w:rsid w:val="00F07BD5"/>
    <w:rsid w:val="00F10D3F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27A"/>
    <w:rsid w:val="00F14578"/>
    <w:rsid w:val="00F14626"/>
    <w:rsid w:val="00F14906"/>
    <w:rsid w:val="00F14999"/>
    <w:rsid w:val="00F14E75"/>
    <w:rsid w:val="00F1511C"/>
    <w:rsid w:val="00F15451"/>
    <w:rsid w:val="00F15AA1"/>
    <w:rsid w:val="00F15DCF"/>
    <w:rsid w:val="00F16395"/>
    <w:rsid w:val="00F16969"/>
    <w:rsid w:val="00F16A95"/>
    <w:rsid w:val="00F16D12"/>
    <w:rsid w:val="00F17069"/>
    <w:rsid w:val="00F17082"/>
    <w:rsid w:val="00F17114"/>
    <w:rsid w:val="00F172CB"/>
    <w:rsid w:val="00F17873"/>
    <w:rsid w:val="00F179C0"/>
    <w:rsid w:val="00F17A53"/>
    <w:rsid w:val="00F17A5C"/>
    <w:rsid w:val="00F17CFA"/>
    <w:rsid w:val="00F17F99"/>
    <w:rsid w:val="00F2000C"/>
    <w:rsid w:val="00F20091"/>
    <w:rsid w:val="00F2029E"/>
    <w:rsid w:val="00F209F2"/>
    <w:rsid w:val="00F20AB1"/>
    <w:rsid w:val="00F20B0B"/>
    <w:rsid w:val="00F20B18"/>
    <w:rsid w:val="00F20C18"/>
    <w:rsid w:val="00F20E92"/>
    <w:rsid w:val="00F2116A"/>
    <w:rsid w:val="00F2148D"/>
    <w:rsid w:val="00F21807"/>
    <w:rsid w:val="00F218B6"/>
    <w:rsid w:val="00F21BB6"/>
    <w:rsid w:val="00F21CAF"/>
    <w:rsid w:val="00F21E44"/>
    <w:rsid w:val="00F21EA5"/>
    <w:rsid w:val="00F21F86"/>
    <w:rsid w:val="00F2208A"/>
    <w:rsid w:val="00F225BE"/>
    <w:rsid w:val="00F22696"/>
    <w:rsid w:val="00F22932"/>
    <w:rsid w:val="00F22A16"/>
    <w:rsid w:val="00F22A56"/>
    <w:rsid w:val="00F2302A"/>
    <w:rsid w:val="00F2322C"/>
    <w:rsid w:val="00F2327A"/>
    <w:rsid w:val="00F23578"/>
    <w:rsid w:val="00F23655"/>
    <w:rsid w:val="00F23756"/>
    <w:rsid w:val="00F239B5"/>
    <w:rsid w:val="00F239C4"/>
    <w:rsid w:val="00F239CD"/>
    <w:rsid w:val="00F23CBC"/>
    <w:rsid w:val="00F23CE0"/>
    <w:rsid w:val="00F240C5"/>
    <w:rsid w:val="00F2469E"/>
    <w:rsid w:val="00F24867"/>
    <w:rsid w:val="00F24C7E"/>
    <w:rsid w:val="00F24DD8"/>
    <w:rsid w:val="00F24F47"/>
    <w:rsid w:val="00F25105"/>
    <w:rsid w:val="00F25393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391"/>
    <w:rsid w:val="00F277BD"/>
    <w:rsid w:val="00F27970"/>
    <w:rsid w:val="00F300FA"/>
    <w:rsid w:val="00F30416"/>
    <w:rsid w:val="00F305C3"/>
    <w:rsid w:val="00F30964"/>
    <w:rsid w:val="00F30D76"/>
    <w:rsid w:val="00F30DF3"/>
    <w:rsid w:val="00F30E4C"/>
    <w:rsid w:val="00F30F61"/>
    <w:rsid w:val="00F310A6"/>
    <w:rsid w:val="00F31308"/>
    <w:rsid w:val="00F31342"/>
    <w:rsid w:val="00F313DD"/>
    <w:rsid w:val="00F31447"/>
    <w:rsid w:val="00F31542"/>
    <w:rsid w:val="00F315DC"/>
    <w:rsid w:val="00F316E7"/>
    <w:rsid w:val="00F319D4"/>
    <w:rsid w:val="00F31D37"/>
    <w:rsid w:val="00F32038"/>
    <w:rsid w:val="00F32176"/>
    <w:rsid w:val="00F321BB"/>
    <w:rsid w:val="00F321FE"/>
    <w:rsid w:val="00F3243F"/>
    <w:rsid w:val="00F326D9"/>
    <w:rsid w:val="00F3289E"/>
    <w:rsid w:val="00F32D42"/>
    <w:rsid w:val="00F32EA7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926"/>
    <w:rsid w:val="00F3704D"/>
    <w:rsid w:val="00F37492"/>
    <w:rsid w:val="00F37493"/>
    <w:rsid w:val="00F37B14"/>
    <w:rsid w:val="00F37B3E"/>
    <w:rsid w:val="00F407C4"/>
    <w:rsid w:val="00F40D78"/>
    <w:rsid w:val="00F40E63"/>
    <w:rsid w:val="00F40F16"/>
    <w:rsid w:val="00F4115F"/>
    <w:rsid w:val="00F411D1"/>
    <w:rsid w:val="00F412DC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475"/>
    <w:rsid w:val="00F4250B"/>
    <w:rsid w:val="00F429C6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B83"/>
    <w:rsid w:val="00F43BAF"/>
    <w:rsid w:val="00F44449"/>
    <w:rsid w:val="00F4451E"/>
    <w:rsid w:val="00F44537"/>
    <w:rsid w:val="00F4454D"/>
    <w:rsid w:val="00F44572"/>
    <w:rsid w:val="00F44721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47F48"/>
    <w:rsid w:val="00F50047"/>
    <w:rsid w:val="00F500F8"/>
    <w:rsid w:val="00F502C2"/>
    <w:rsid w:val="00F506E0"/>
    <w:rsid w:val="00F506E7"/>
    <w:rsid w:val="00F507BD"/>
    <w:rsid w:val="00F5119C"/>
    <w:rsid w:val="00F512FD"/>
    <w:rsid w:val="00F51544"/>
    <w:rsid w:val="00F5178C"/>
    <w:rsid w:val="00F51892"/>
    <w:rsid w:val="00F519E7"/>
    <w:rsid w:val="00F520CA"/>
    <w:rsid w:val="00F5234D"/>
    <w:rsid w:val="00F5237E"/>
    <w:rsid w:val="00F52495"/>
    <w:rsid w:val="00F52546"/>
    <w:rsid w:val="00F5277D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535"/>
    <w:rsid w:val="00F56696"/>
    <w:rsid w:val="00F566C6"/>
    <w:rsid w:val="00F5678F"/>
    <w:rsid w:val="00F567F3"/>
    <w:rsid w:val="00F5692B"/>
    <w:rsid w:val="00F569DF"/>
    <w:rsid w:val="00F56C04"/>
    <w:rsid w:val="00F56FF1"/>
    <w:rsid w:val="00F57D7F"/>
    <w:rsid w:val="00F57E1D"/>
    <w:rsid w:val="00F57ED5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88B"/>
    <w:rsid w:val="00F64ACE"/>
    <w:rsid w:val="00F64C17"/>
    <w:rsid w:val="00F64CE4"/>
    <w:rsid w:val="00F65108"/>
    <w:rsid w:val="00F6525F"/>
    <w:rsid w:val="00F65637"/>
    <w:rsid w:val="00F65656"/>
    <w:rsid w:val="00F65ADF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F67"/>
    <w:rsid w:val="00F71189"/>
    <w:rsid w:val="00F71196"/>
    <w:rsid w:val="00F7140A"/>
    <w:rsid w:val="00F71508"/>
    <w:rsid w:val="00F71D48"/>
    <w:rsid w:val="00F724E6"/>
    <w:rsid w:val="00F72B23"/>
    <w:rsid w:val="00F72D38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75F"/>
    <w:rsid w:val="00F748BA"/>
    <w:rsid w:val="00F74DA6"/>
    <w:rsid w:val="00F74F26"/>
    <w:rsid w:val="00F7520A"/>
    <w:rsid w:val="00F7546B"/>
    <w:rsid w:val="00F75B41"/>
    <w:rsid w:val="00F75C86"/>
    <w:rsid w:val="00F75CA3"/>
    <w:rsid w:val="00F75D6A"/>
    <w:rsid w:val="00F75E0A"/>
    <w:rsid w:val="00F75EA2"/>
    <w:rsid w:val="00F763AC"/>
    <w:rsid w:val="00F76485"/>
    <w:rsid w:val="00F76543"/>
    <w:rsid w:val="00F7680B"/>
    <w:rsid w:val="00F76CC1"/>
    <w:rsid w:val="00F76CCD"/>
    <w:rsid w:val="00F76FFB"/>
    <w:rsid w:val="00F77139"/>
    <w:rsid w:val="00F7741F"/>
    <w:rsid w:val="00F7753A"/>
    <w:rsid w:val="00F775CC"/>
    <w:rsid w:val="00F77664"/>
    <w:rsid w:val="00F77A54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48A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AB5"/>
    <w:rsid w:val="00F84E37"/>
    <w:rsid w:val="00F8528B"/>
    <w:rsid w:val="00F852AC"/>
    <w:rsid w:val="00F8535B"/>
    <w:rsid w:val="00F85442"/>
    <w:rsid w:val="00F8548B"/>
    <w:rsid w:val="00F854A1"/>
    <w:rsid w:val="00F85A92"/>
    <w:rsid w:val="00F85AA2"/>
    <w:rsid w:val="00F85E16"/>
    <w:rsid w:val="00F85FD6"/>
    <w:rsid w:val="00F860E7"/>
    <w:rsid w:val="00F860F0"/>
    <w:rsid w:val="00F86316"/>
    <w:rsid w:val="00F86395"/>
    <w:rsid w:val="00F863FC"/>
    <w:rsid w:val="00F8651C"/>
    <w:rsid w:val="00F86546"/>
    <w:rsid w:val="00F86D99"/>
    <w:rsid w:val="00F86F94"/>
    <w:rsid w:val="00F8709B"/>
    <w:rsid w:val="00F87367"/>
    <w:rsid w:val="00F874A8"/>
    <w:rsid w:val="00F87639"/>
    <w:rsid w:val="00F87667"/>
    <w:rsid w:val="00F87D1C"/>
    <w:rsid w:val="00F87E18"/>
    <w:rsid w:val="00F9011A"/>
    <w:rsid w:val="00F91159"/>
    <w:rsid w:val="00F912E5"/>
    <w:rsid w:val="00F91404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5F80"/>
    <w:rsid w:val="00F963D2"/>
    <w:rsid w:val="00F96AB4"/>
    <w:rsid w:val="00F96D47"/>
    <w:rsid w:val="00F96DBE"/>
    <w:rsid w:val="00F96E32"/>
    <w:rsid w:val="00F970AD"/>
    <w:rsid w:val="00F970B5"/>
    <w:rsid w:val="00F973CB"/>
    <w:rsid w:val="00F97606"/>
    <w:rsid w:val="00F9775D"/>
    <w:rsid w:val="00F97A5E"/>
    <w:rsid w:val="00F97BED"/>
    <w:rsid w:val="00F97C31"/>
    <w:rsid w:val="00F97CF5"/>
    <w:rsid w:val="00F97DC2"/>
    <w:rsid w:val="00F97DD8"/>
    <w:rsid w:val="00F97E0B"/>
    <w:rsid w:val="00FA0201"/>
    <w:rsid w:val="00FA031B"/>
    <w:rsid w:val="00FA0A54"/>
    <w:rsid w:val="00FA1094"/>
    <w:rsid w:val="00FA16EC"/>
    <w:rsid w:val="00FA18E1"/>
    <w:rsid w:val="00FA1AF0"/>
    <w:rsid w:val="00FA1AFF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35B"/>
    <w:rsid w:val="00FA2A3C"/>
    <w:rsid w:val="00FA2D13"/>
    <w:rsid w:val="00FA2DBB"/>
    <w:rsid w:val="00FA2DC9"/>
    <w:rsid w:val="00FA311C"/>
    <w:rsid w:val="00FA31F7"/>
    <w:rsid w:val="00FA32DB"/>
    <w:rsid w:val="00FA34D1"/>
    <w:rsid w:val="00FA36DA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313"/>
    <w:rsid w:val="00FA5423"/>
    <w:rsid w:val="00FA54C4"/>
    <w:rsid w:val="00FA5665"/>
    <w:rsid w:val="00FA56E1"/>
    <w:rsid w:val="00FA5931"/>
    <w:rsid w:val="00FA5D75"/>
    <w:rsid w:val="00FA5E35"/>
    <w:rsid w:val="00FA5E3B"/>
    <w:rsid w:val="00FA601C"/>
    <w:rsid w:val="00FA6133"/>
    <w:rsid w:val="00FA63C2"/>
    <w:rsid w:val="00FA664D"/>
    <w:rsid w:val="00FA6785"/>
    <w:rsid w:val="00FA6A26"/>
    <w:rsid w:val="00FA6CDC"/>
    <w:rsid w:val="00FA6DC8"/>
    <w:rsid w:val="00FA6EFC"/>
    <w:rsid w:val="00FA6F7F"/>
    <w:rsid w:val="00FA7070"/>
    <w:rsid w:val="00FA7237"/>
    <w:rsid w:val="00FA7274"/>
    <w:rsid w:val="00FA729A"/>
    <w:rsid w:val="00FA7504"/>
    <w:rsid w:val="00FA76BD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0D9"/>
    <w:rsid w:val="00FB0361"/>
    <w:rsid w:val="00FB083C"/>
    <w:rsid w:val="00FB0B22"/>
    <w:rsid w:val="00FB108F"/>
    <w:rsid w:val="00FB10C1"/>
    <w:rsid w:val="00FB1136"/>
    <w:rsid w:val="00FB115C"/>
    <w:rsid w:val="00FB1C26"/>
    <w:rsid w:val="00FB1EA2"/>
    <w:rsid w:val="00FB1EF4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7304"/>
    <w:rsid w:val="00FB7BB7"/>
    <w:rsid w:val="00FB7C23"/>
    <w:rsid w:val="00FC0078"/>
    <w:rsid w:val="00FC0215"/>
    <w:rsid w:val="00FC0522"/>
    <w:rsid w:val="00FC06DB"/>
    <w:rsid w:val="00FC0CF5"/>
    <w:rsid w:val="00FC0D6E"/>
    <w:rsid w:val="00FC109B"/>
    <w:rsid w:val="00FC16AE"/>
    <w:rsid w:val="00FC1935"/>
    <w:rsid w:val="00FC1E88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37"/>
    <w:rsid w:val="00FC626E"/>
    <w:rsid w:val="00FC636B"/>
    <w:rsid w:val="00FC6656"/>
    <w:rsid w:val="00FC66EE"/>
    <w:rsid w:val="00FC689E"/>
    <w:rsid w:val="00FC6B3D"/>
    <w:rsid w:val="00FC6B98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D3E"/>
    <w:rsid w:val="00FC7F1E"/>
    <w:rsid w:val="00FD001A"/>
    <w:rsid w:val="00FD004D"/>
    <w:rsid w:val="00FD04C1"/>
    <w:rsid w:val="00FD058C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C44"/>
    <w:rsid w:val="00FD1D50"/>
    <w:rsid w:val="00FD1F81"/>
    <w:rsid w:val="00FD2282"/>
    <w:rsid w:val="00FD2344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93B"/>
    <w:rsid w:val="00FD5A38"/>
    <w:rsid w:val="00FD5D6C"/>
    <w:rsid w:val="00FD5DD4"/>
    <w:rsid w:val="00FD6039"/>
    <w:rsid w:val="00FD63C4"/>
    <w:rsid w:val="00FD654E"/>
    <w:rsid w:val="00FD664B"/>
    <w:rsid w:val="00FD6676"/>
    <w:rsid w:val="00FD67BD"/>
    <w:rsid w:val="00FD690A"/>
    <w:rsid w:val="00FD690F"/>
    <w:rsid w:val="00FD6919"/>
    <w:rsid w:val="00FD6964"/>
    <w:rsid w:val="00FD6A04"/>
    <w:rsid w:val="00FD6D43"/>
    <w:rsid w:val="00FD6E2D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A12"/>
    <w:rsid w:val="00FE2CF2"/>
    <w:rsid w:val="00FE2F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3E1"/>
    <w:rsid w:val="00FE55EA"/>
    <w:rsid w:val="00FE5942"/>
    <w:rsid w:val="00FE5B06"/>
    <w:rsid w:val="00FE5B23"/>
    <w:rsid w:val="00FE5B53"/>
    <w:rsid w:val="00FE60B7"/>
    <w:rsid w:val="00FE628D"/>
    <w:rsid w:val="00FE65BA"/>
    <w:rsid w:val="00FE65CD"/>
    <w:rsid w:val="00FE67F5"/>
    <w:rsid w:val="00FE6870"/>
    <w:rsid w:val="00FE68FD"/>
    <w:rsid w:val="00FE6D0E"/>
    <w:rsid w:val="00FE6E32"/>
    <w:rsid w:val="00FE7137"/>
    <w:rsid w:val="00FE7B7F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3C7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69"/>
    <w:rsid w:val="00FF4DED"/>
    <w:rsid w:val="00FF52E1"/>
    <w:rsid w:val="00FF5616"/>
    <w:rsid w:val="00FF59E1"/>
    <w:rsid w:val="00FF5AC5"/>
    <w:rsid w:val="00FF5AF8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98794C8"/>
  <w15:docId w15:val="{1251C1F4-1B89-47EA-B289-5DAE87BE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uiPriority w:val="99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2161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DA1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F87667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B11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587EA-6C5D-4757-B22B-39A94B394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61</Pages>
  <Words>12221</Words>
  <Characters>69666</Characters>
  <Application>Microsoft Office Word</Application>
  <DocSecurity>0</DocSecurity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81724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Korpluk Rattanaphianthumma</cp:lastModifiedBy>
  <cp:revision>2</cp:revision>
  <cp:lastPrinted>2022-02-13T09:55:00Z</cp:lastPrinted>
  <dcterms:created xsi:type="dcterms:W3CDTF">2022-03-15T03:06:00Z</dcterms:created>
  <dcterms:modified xsi:type="dcterms:W3CDTF">2022-03-15T03:06:00Z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