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5871D" w14:textId="77777777" w:rsidR="00657716" w:rsidRPr="00636B0C" w:rsidRDefault="00657716" w:rsidP="0052429D">
      <w:pPr>
        <w:spacing w:line="41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เจดีฟู้ด จำกัด (มหาชน)</w:t>
      </w:r>
    </w:p>
    <w:p w14:paraId="7B6D4A7C" w14:textId="77777777" w:rsidR="00902C36" w:rsidRPr="00636B0C" w:rsidRDefault="00902C36" w:rsidP="0052429D">
      <w:pPr>
        <w:spacing w:line="41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</w:p>
    <w:p w14:paraId="2ACF66EB" w14:textId="77777777" w:rsidR="00FE5E59" w:rsidRPr="00636B0C" w:rsidRDefault="00FE5E59" w:rsidP="0052429D">
      <w:pPr>
        <w:spacing w:line="410" w:lineRule="exac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สำหรั</w:t>
      </w:r>
      <w:r w:rsidR="000A5F4F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บปีสิ้นสุดวันที่ </w:t>
      </w:r>
      <w:r w:rsidR="005B0C9B" w:rsidRPr="00636B0C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 w:hint="cs"/>
          <w:b/>
          <w:bCs/>
          <w:color w:val="000000"/>
          <w:sz w:val="32"/>
          <w:szCs w:val="32"/>
        </w:rPr>
        <w:t>2564</w:t>
      </w:r>
    </w:p>
    <w:p w14:paraId="71AC0030" w14:textId="77777777" w:rsidR="00902C36" w:rsidRPr="00636B0C" w:rsidRDefault="00902C36" w:rsidP="0052429D">
      <w:pPr>
        <w:spacing w:before="360" w:after="120" w:line="41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6E9021D4" w14:textId="77777777" w:rsidR="00657716" w:rsidRPr="00636B0C" w:rsidRDefault="00657716" w:rsidP="0052429D">
      <w:pPr>
        <w:spacing w:before="120" w:after="120" w:line="41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1.1</w:t>
      </w: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A6EAD8A" w14:textId="29A0C38E" w:rsidR="00657716" w:rsidRPr="00636B0C" w:rsidRDefault="00657716" w:rsidP="0052429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 เจดีฟู้ด จำกัด (มหาชน) (</w:t>
      </w:r>
      <w:r w:rsidRPr="00636B0C">
        <w:rPr>
          <w:rFonts w:ascii="Angsana New" w:hAnsi="Angsana New"/>
          <w:color w:val="000000"/>
          <w:sz w:val="32"/>
          <w:szCs w:val="32"/>
        </w:rPr>
        <w:t>“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636B0C">
        <w:rPr>
          <w:rFonts w:ascii="Angsana New" w:hAnsi="Angsana New"/>
          <w:color w:val="000000"/>
          <w:sz w:val="32"/>
          <w:szCs w:val="32"/>
        </w:rPr>
        <w:t>”</w:t>
      </w:r>
      <w:r w:rsidRPr="00636B0C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เป็นบริษัท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ซึ่งจัดตั้งและมีภูมิลำเนาในประเทศไทย</w:t>
      </w:r>
      <w:r w:rsidR="001849C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และได้จดทะเบียนแปรสภาพเป็นบริษัทมหาชนจำกัดเมื่อวันที่ </w:t>
      </w:r>
      <w:r w:rsidR="001849CC" w:rsidRPr="00636B0C">
        <w:rPr>
          <w:rFonts w:ascii="Angsana New" w:hAnsi="Angsana New"/>
          <w:color w:val="000000"/>
          <w:sz w:val="32"/>
          <w:szCs w:val="32"/>
        </w:rPr>
        <w:t xml:space="preserve">18 </w:t>
      </w:r>
      <w:r w:rsidR="001849C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849CC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บริษัทฯดำเนินธุรกิจหลักเกี่ยวกับการผลิตและจำหน่ายผลิตภัณฑ์เครื่องปรุงรสและอาหารอบแห้ง ที่อยู่ตามที่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จดทะเบียนของบริษัทฯอยู่ที่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116, 116/1, 116/2 </w:t>
      </w:r>
      <w:r w:rsidR="003865A1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หมู่ที่ </w:t>
      </w:r>
      <w:r w:rsidR="003865A1" w:rsidRPr="00636B0C">
        <w:rPr>
          <w:rFonts w:ascii="Angsana New" w:hAnsi="Angsana New"/>
          <w:color w:val="000000"/>
          <w:sz w:val="32"/>
          <w:szCs w:val="32"/>
        </w:rPr>
        <w:t xml:space="preserve">3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ตำบลบางโทรัด อำเภอ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เมืองสมุทรสาคร จังหวัดสมุทรสาคร และมีโรงงานทั้งหมด </w:t>
      </w:r>
      <w:r w:rsidR="0052429D">
        <w:rPr>
          <w:rFonts w:ascii="Angsana New" w:hAnsi="Angsana New"/>
          <w:color w:val="000000"/>
          <w:sz w:val="32"/>
          <w:szCs w:val="32"/>
        </w:rPr>
        <w:t>4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แห่ง ดังนี้</w:t>
      </w:r>
    </w:p>
    <w:p w14:paraId="730453C8" w14:textId="77777777" w:rsidR="00657716" w:rsidRPr="00636B0C" w:rsidRDefault="00657716" w:rsidP="0052429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โรงงานแห่งที่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(โรงงานแห่งใหม่) ตั้งอยู่ที่</w:t>
      </w:r>
      <w:r w:rsidRPr="00636B0C">
        <w:rPr>
          <w:rFonts w:ascii="Angsana New" w:hAnsi="Angsana New"/>
          <w:color w:val="000000"/>
          <w:spacing w:val="-6"/>
          <w:sz w:val="32"/>
          <w:szCs w:val="32"/>
        </w:rPr>
        <w:t xml:space="preserve"> 116, 116/1, 116/2 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ตำบลบางโทรัด อำเภอ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เมืองสมุทรสาคร </w:t>
      </w:r>
      <w:r w:rsidRPr="00636B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จังหวัดสมุทรสาคร </w:t>
      </w:r>
    </w:p>
    <w:p w14:paraId="080F18E5" w14:textId="77777777" w:rsidR="00657716" w:rsidRPr="00636B0C" w:rsidRDefault="00657716" w:rsidP="0052429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โรงงานแห่งที่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ตั้งอยู่ที่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48/52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หมู่ที่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ถนนเอกชัย ตำบลคอกกระบือ อำเภอเมืองสมุทรสาคร จังหวัดสมุทรสาคร</w:t>
      </w:r>
    </w:p>
    <w:p w14:paraId="6CC0B96E" w14:textId="77777777" w:rsidR="0052429D" w:rsidRPr="00675AD3" w:rsidRDefault="0052429D" w:rsidP="0052429D">
      <w:pPr>
        <w:spacing w:before="120" w:after="40" w:line="41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76D7">
        <w:rPr>
          <w:rFonts w:ascii="Angsana New" w:hAnsi="Angsana New" w:hint="cs"/>
          <w:color w:val="000000"/>
          <w:sz w:val="32"/>
          <w:szCs w:val="32"/>
          <w:cs/>
        </w:rPr>
        <w:t xml:space="preserve">โรงงานแห่งที่ </w:t>
      </w:r>
      <w:r w:rsidRPr="00675AD3">
        <w:rPr>
          <w:rFonts w:ascii="Angsana New" w:hAnsi="Angsana New"/>
          <w:color w:val="000000"/>
          <w:sz w:val="32"/>
          <w:szCs w:val="32"/>
        </w:rPr>
        <w:t xml:space="preserve">3 </w:t>
      </w:r>
      <w:r w:rsidRPr="008A76D7">
        <w:rPr>
          <w:rFonts w:ascii="Angsana New" w:hAnsi="Angsana New" w:hint="cs"/>
          <w:color w:val="000000"/>
          <w:sz w:val="32"/>
          <w:szCs w:val="32"/>
          <w:cs/>
        </w:rPr>
        <w:t xml:space="preserve">ตั้งอยู่ที่ </w:t>
      </w:r>
      <w:r w:rsidRPr="00675AD3">
        <w:rPr>
          <w:rFonts w:ascii="Angsana New" w:hAnsi="Angsana New"/>
          <w:color w:val="000000"/>
          <w:sz w:val="32"/>
          <w:szCs w:val="32"/>
        </w:rPr>
        <w:t>48/</w:t>
      </w:r>
      <w:r w:rsidRPr="00675AD3">
        <w:rPr>
          <w:rFonts w:ascii="Angsana New" w:hAnsi="Angsana New" w:hint="cs"/>
          <w:color w:val="000000"/>
          <w:sz w:val="32"/>
          <w:szCs w:val="32"/>
        </w:rPr>
        <w:t>227</w:t>
      </w:r>
      <w:r w:rsidRPr="00675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8A76D7">
        <w:rPr>
          <w:rFonts w:ascii="Angsana New" w:hAnsi="Angsana New" w:hint="cs"/>
          <w:color w:val="000000"/>
          <w:sz w:val="32"/>
          <w:szCs w:val="32"/>
          <w:cs/>
        </w:rPr>
        <w:t xml:space="preserve">หมู่ที่ </w:t>
      </w:r>
      <w:r w:rsidRPr="00675AD3">
        <w:rPr>
          <w:rFonts w:ascii="Angsana New" w:hAnsi="Angsana New"/>
          <w:color w:val="000000"/>
          <w:sz w:val="32"/>
          <w:szCs w:val="32"/>
        </w:rPr>
        <w:t xml:space="preserve">1 </w:t>
      </w:r>
      <w:r w:rsidRPr="008A76D7">
        <w:rPr>
          <w:rFonts w:ascii="Angsana New" w:hAnsi="Angsana New" w:hint="cs"/>
          <w:color w:val="000000"/>
          <w:sz w:val="32"/>
          <w:szCs w:val="32"/>
          <w:cs/>
        </w:rPr>
        <w:t>ถนนเอกชัย ตำบลคอกกระบือ อำเภอเมืองสมุทรสาคร จังหวัดสมุทรสาคร</w:t>
      </w:r>
    </w:p>
    <w:p w14:paraId="55CF4484" w14:textId="77777777" w:rsidR="00657716" w:rsidRPr="00636B0C" w:rsidRDefault="00657716" w:rsidP="0052429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โรงงานแห่งที่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ตั้งอยู่ที่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56/2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หมู่ที่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ถนนลาดเป้ง-บางตะบูน ตำบลลาดใหญ่ อำเภอเมืองสมุทรสงคราม 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จังหวัดสมุทรสงคราม</w:t>
      </w:r>
    </w:p>
    <w:p w14:paraId="0B846BD3" w14:textId="03620EF0" w:rsidR="00657716" w:rsidRDefault="00A45F2A" w:rsidP="0052429D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ในเดือนธันวาคม </w:t>
      </w:r>
      <w:r w:rsidRPr="00636B0C">
        <w:rPr>
          <w:rFonts w:ascii="Angsana New" w:hAnsi="Angsana New"/>
          <w:color w:val="000000"/>
          <w:sz w:val="32"/>
          <w:szCs w:val="32"/>
        </w:rPr>
        <w:t>2563</w:t>
      </w:r>
      <w:r w:rsidR="001849C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052DE5"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849C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ได้ทำการผลิตสินค้าสำหรับทุกสายการผลิตของโรงงานแห่งที่ </w:t>
      </w:r>
      <w:r w:rsidR="001849CC" w:rsidRPr="00636B0C">
        <w:rPr>
          <w:rFonts w:ascii="Angsana New" w:hAnsi="Angsana New"/>
          <w:color w:val="000000"/>
          <w:sz w:val="32"/>
          <w:szCs w:val="32"/>
        </w:rPr>
        <w:t>1</w:t>
      </w:r>
      <w:r w:rsidR="00052DE5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94938" w:rsidRPr="00636B0C">
        <w:rPr>
          <w:rFonts w:ascii="Angsana New" w:hAnsi="Angsana New" w:hint="cs"/>
          <w:color w:val="000000"/>
          <w:sz w:val="32"/>
          <w:szCs w:val="32"/>
          <w:cs/>
        </w:rPr>
        <w:t>แทนส</w:t>
      </w:r>
      <w:r w:rsidR="000A569A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ายการผลิตเดิมของโรงงานแห่งที่ </w:t>
      </w:r>
      <w:r w:rsidR="000A569A" w:rsidRPr="00636B0C">
        <w:rPr>
          <w:rFonts w:ascii="Angsana New" w:hAnsi="Angsana New"/>
          <w:color w:val="000000"/>
          <w:sz w:val="32"/>
          <w:szCs w:val="32"/>
        </w:rPr>
        <w:t xml:space="preserve">2 - 4 </w:t>
      </w:r>
    </w:p>
    <w:p w14:paraId="63E3BCD7" w14:textId="1DDC339B" w:rsidR="0052429D" w:rsidRPr="00636B0C" w:rsidRDefault="0052429D" w:rsidP="0052429D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ในเดือนพฤศจิกายน </w:t>
      </w:r>
      <w:r>
        <w:rPr>
          <w:rFonts w:ascii="Angsana New" w:hAnsi="Angsana New"/>
          <w:color w:val="000000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บริษัทฯได้จำหน่ายที่ดินพร้อมอาคารของโรงงานแห่งที่ </w:t>
      </w:r>
      <w:r>
        <w:rPr>
          <w:rFonts w:ascii="Angsana New" w:hAnsi="Angsana New"/>
          <w:color w:val="000000"/>
          <w:sz w:val="32"/>
          <w:szCs w:val="32"/>
        </w:rPr>
        <w:t xml:space="preserve">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>
        <w:rPr>
          <w:rFonts w:ascii="Angsana New" w:hAnsi="Angsana New"/>
          <w:color w:val="000000"/>
          <w:sz w:val="32"/>
          <w:szCs w:val="32"/>
        </w:rPr>
        <w:t xml:space="preserve">11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ทำให้ปัจจุบันบริษัทฯมีโรงงานทั้งหมด </w:t>
      </w:r>
      <w:r>
        <w:rPr>
          <w:rFonts w:ascii="Angsana New" w:hAnsi="Angsana New"/>
          <w:color w:val="000000"/>
          <w:sz w:val="32"/>
          <w:szCs w:val="32"/>
        </w:rPr>
        <w:t xml:space="preserve">3 </w:t>
      </w:r>
      <w:r>
        <w:rPr>
          <w:rFonts w:ascii="Angsana New" w:hAnsi="Angsana New" w:hint="cs"/>
          <w:color w:val="000000"/>
          <w:sz w:val="32"/>
          <w:szCs w:val="32"/>
          <w:cs/>
        </w:rPr>
        <w:t>แห่ง</w:t>
      </w:r>
    </w:p>
    <w:p w14:paraId="72293865" w14:textId="77777777" w:rsidR="001849CC" w:rsidRPr="00636B0C" w:rsidRDefault="00657716" w:rsidP="0052429D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1.2</w:t>
      </w: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การระบาดของ</w:t>
      </w:r>
      <w:r w:rsidRPr="00636B0C">
        <w:rPr>
          <w:rFonts w:ascii="Angsana New" w:hAnsi="Angsana New"/>
          <w:b/>
          <w:bCs/>
          <w:sz w:val="32"/>
          <w:szCs w:val="32"/>
          <w:cs/>
        </w:rPr>
        <w:t>โรคติดเชื้อไวรัสโคโรนา</w:t>
      </w:r>
      <w:r w:rsidR="0096539A" w:rsidRPr="00636B0C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3265641E" w14:textId="7EE351EE" w:rsidR="001849CC" w:rsidRPr="00636B0C" w:rsidRDefault="001849CC" w:rsidP="0052429D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36B0C">
        <w:rPr>
          <w:rFonts w:ascii="Angsana New" w:hAnsi="Angsana New"/>
          <w:sz w:val="32"/>
          <w:szCs w:val="32"/>
        </w:rPr>
        <w:t xml:space="preserve">2019 </w:t>
      </w:r>
      <w:r w:rsidR="00CE2A36">
        <w:rPr>
          <w:rFonts w:ascii="Angsana New" w:hAnsi="Angsana New" w:hint="cs"/>
          <w:sz w:val="32"/>
          <w:szCs w:val="32"/>
          <w:cs/>
        </w:rPr>
        <w:t>ซึ่ง</w:t>
      </w:r>
      <w:r w:rsidRPr="00636B0C">
        <w:rPr>
          <w:rFonts w:ascii="Angsana New" w:hAnsi="Angsana New"/>
          <w:sz w:val="32"/>
          <w:szCs w:val="32"/>
          <w:cs/>
        </w:rPr>
        <w:t>ปัจจุบัน</w:t>
      </w:r>
      <w:r w:rsidR="00CE2A36">
        <w:rPr>
          <w:rFonts w:ascii="Angsana New" w:hAnsi="Angsana New" w:hint="cs"/>
          <w:sz w:val="32"/>
          <w:szCs w:val="32"/>
          <w:cs/>
        </w:rPr>
        <w:t>ยังคงมีการ</w:t>
      </w:r>
      <w:r w:rsidRPr="00636B0C">
        <w:rPr>
          <w:rFonts w:ascii="Angsana New" w:hAnsi="Angsana New"/>
          <w:sz w:val="32"/>
          <w:szCs w:val="32"/>
          <w:cs/>
        </w:rPr>
        <w:t xml:space="preserve">แพร่ระบาดทำให้เกิดการชะลอตัวในช่วงที่เศรษฐกิจกำลังฟื้นตัวและมีผลกระทบต่อธุรกิจและอุตสาหกรรมส่วนใหญ่ </w:t>
      </w:r>
      <w:r w:rsidR="00CE2A36">
        <w:rPr>
          <w:rFonts w:ascii="Angsana New" w:hAnsi="Angsana New" w:hint="cs"/>
          <w:sz w:val="32"/>
          <w:szCs w:val="32"/>
          <w:cs/>
        </w:rPr>
        <w:t>ส</w:t>
      </w:r>
      <w:r w:rsidRPr="00636B0C">
        <w:rPr>
          <w:rFonts w:ascii="Angsana New" w:hAnsi="Angsana New"/>
          <w:sz w:val="32"/>
          <w:szCs w:val="32"/>
          <w:cs/>
        </w:rPr>
        <w:t>ถานการณ์ดังกล่าวอาจนำมาซึ่งความไม่แน่นอนและมีผลกระทบต่อสภาพแวดล้อมของการดำเนินธุรกิจ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6BE9C40" w14:textId="77777777" w:rsidR="00EA2796" w:rsidRPr="00636B0C" w:rsidRDefault="000A569A" w:rsidP="001849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2.</w:t>
      </w:r>
      <w:r w:rsidR="00EA279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14:paraId="097D3CCA" w14:textId="77777777" w:rsidR="009766A2" w:rsidRPr="00636B0C" w:rsidRDefault="009766A2" w:rsidP="001849CC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="00041DB8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รายงานทางการเงิน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ที่กำหนดในพระราชบัญญัติวิชาชีพบัญชี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พ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ศ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>. 2547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D4CE7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โดย</w:t>
      </w:r>
      <w:r w:rsidR="00B06A42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06A42" w:rsidRPr="00636B0C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B06A42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ศ</w:t>
      </w:r>
      <w:r w:rsidR="00B06A42" w:rsidRPr="00636B0C">
        <w:rPr>
          <w:rFonts w:ascii="Angsana New" w:hAnsi="Angsana New"/>
          <w:color w:val="000000"/>
          <w:spacing w:val="-4"/>
          <w:sz w:val="32"/>
          <w:szCs w:val="32"/>
        </w:rPr>
        <w:t>. 2543</w:t>
      </w:r>
    </w:p>
    <w:p w14:paraId="2491B679" w14:textId="77777777" w:rsidR="002B46BA" w:rsidRPr="00636B0C" w:rsidRDefault="002B46BA" w:rsidP="001849C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D49D7" w:rsidRPr="00636B0C">
        <w:rPr>
          <w:rFonts w:ascii="Angsana New" w:hAnsi="Angsana New"/>
          <w:color w:val="000000"/>
          <w:sz w:val="32"/>
          <w:szCs w:val="32"/>
          <w:cs/>
        </w:rPr>
        <w:t>งบการเงินฉบับภาษาอังกฤษแปล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จากงบการเงิน</w:t>
      </w:r>
      <w:r w:rsidR="00AE4160" w:rsidRPr="00636B0C">
        <w:rPr>
          <w:rFonts w:ascii="Angsana New" w:hAnsi="Angsana New"/>
          <w:color w:val="000000"/>
          <w:sz w:val="32"/>
          <w:szCs w:val="32"/>
          <w:cs/>
        </w:rPr>
        <w:t>ฉบับภาษาไทย</w:t>
      </w:r>
      <w:r w:rsidR="001573BB" w:rsidRPr="00636B0C">
        <w:rPr>
          <w:rFonts w:ascii="Angsana New" w:hAnsi="Angsana New" w:hint="cs"/>
          <w:color w:val="000000"/>
          <w:sz w:val="32"/>
          <w:szCs w:val="32"/>
          <w:cs/>
        </w:rPr>
        <w:t>นี้</w:t>
      </w:r>
    </w:p>
    <w:p w14:paraId="0512166E" w14:textId="77777777" w:rsidR="00EA2796" w:rsidRPr="00636B0C" w:rsidRDefault="00EA2796" w:rsidP="001849C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FE5E59" w:rsidRPr="00636B0C">
        <w:rPr>
          <w:rFonts w:ascii="Angsana New" w:hAnsi="Angsana New" w:hint="cs"/>
          <w:color w:val="000000"/>
          <w:sz w:val="32"/>
          <w:szCs w:val="32"/>
          <w:cs/>
        </w:rPr>
        <w:t>เว้นแต่จะได้เปิดเผยเป็นอย่างอื่น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ในนโยบายการบัญชี</w:t>
      </w:r>
    </w:p>
    <w:p w14:paraId="21F31E9A" w14:textId="77777777" w:rsidR="00657716" w:rsidRPr="00636B0C" w:rsidRDefault="00657716" w:rsidP="001849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06E9CCF8" w14:textId="2493DDC7" w:rsidR="001849CC" w:rsidRPr="00636B0C" w:rsidRDefault="00052DE5" w:rsidP="001849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="001849CC" w:rsidRPr="00636B0C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1849CC" w:rsidRPr="00636B0C">
        <w:rPr>
          <w:rFonts w:ascii="Angsana New" w:hAnsi="Angsana New" w:hint="cs"/>
          <w:b/>
          <w:bCs/>
          <w:sz w:val="32"/>
          <w:szCs w:val="32"/>
          <w:cs/>
        </w:rPr>
        <w:t xml:space="preserve">ปัจจุบัน </w:t>
      </w:r>
    </w:p>
    <w:p w14:paraId="52690376" w14:textId="57AFED6A" w:rsidR="001849CC" w:rsidRPr="00636B0C" w:rsidRDefault="001849CC" w:rsidP="001849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36B0C">
        <w:rPr>
          <w:rFonts w:ascii="Angsana New" w:hAnsi="Angsana New" w:hint="cs"/>
          <w:sz w:val="32"/>
          <w:szCs w:val="32"/>
        </w:rPr>
        <w:t xml:space="preserve"> 1 </w:t>
      </w:r>
      <w:r w:rsidRPr="00636B0C">
        <w:rPr>
          <w:rFonts w:ascii="Angsana New" w:hAnsi="Angsana New" w:hint="cs"/>
          <w:sz w:val="32"/>
          <w:szCs w:val="32"/>
          <w:cs/>
        </w:rPr>
        <w:t>มกราคม</w:t>
      </w:r>
      <w:r w:rsidRPr="00636B0C">
        <w:rPr>
          <w:rFonts w:ascii="Angsana New" w:hAnsi="Angsana New" w:hint="cs"/>
          <w:sz w:val="32"/>
          <w:szCs w:val="32"/>
        </w:rPr>
        <w:t xml:space="preserve"> 2564 </w:t>
      </w:r>
      <w:r w:rsidRPr="00636B0C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1B696A4" w14:textId="77777777" w:rsidR="001849CC" w:rsidRPr="00636B0C" w:rsidRDefault="001849CC" w:rsidP="001849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งบการเงินของบริษัทฯ </w:t>
      </w:r>
    </w:p>
    <w:p w14:paraId="74BDE412" w14:textId="77777777" w:rsidR="001849CC" w:rsidRPr="00636B0C" w:rsidRDefault="00052DE5" w:rsidP="001849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3.2</w:t>
      </w:r>
      <w:r w:rsidR="001849CC" w:rsidRPr="00636B0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849CC" w:rsidRPr="00636B0C">
        <w:rPr>
          <w:rFonts w:ascii="Angsana New" w:hAnsi="Angsana New"/>
          <w:b/>
          <w:bCs/>
          <w:sz w:val="32"/>
          <w:szCs w:val="32"/>
        </w:rPr>
        <w:tab/>
      </w:r>
      <w:r w:rsidR="001849CC" w:rsidRPr="00636B0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849CC" w:rsidRPr="00636B0C">
        <w:rPr>
          <w:rFonts w:ascii="Angsana New" w:hAnsi="Angsana New" w:hint="cs"/>
          <w:b/>
          <w:bCs/>
          <w:sz w:val="32"/>
          <w:szCs w:val="32"/>
        </w:rPr>
        <w:t>1</w:t>
      </w:r>
      <w:r w:rsidR="001849CC" w:rsidRPr="00636B0C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1849CC" w:rsidRPr="00636B0C">
        <w:rPr>
          <w:rFonts w:ascii="Angsana New" w:hAnsi="Angsana New" w:hint="cs"/>
          <w:b/>
          <w:bCs/>
          <w:sz w:val="32"/>
          <w:szCs w:val="32"/>
        </w:rPr>
        <w:t>2565</w:t>
      </w:r>
    </w:p>
    <w:p w14:paraId="33E38638" w14:textId="18013EF4" w:rsidR="001849CC" w:rsidRPr="00636B0C" w:rsidRDefault="001849CC" w:rsidP="001849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36B0C">
        <w:rPr>
          <w:rFonts w:ascii="Angsana New" w:hAnsi="Angsana New" w:hint="cs"/>
          <w:sz w:val="32"/>
          <w:szCs w:val="32"/>
        </w:rPr>
        <w:t xml:space="preserve">1 </w:t>
      </w:r>
      <w:r w:rsidRPr="00636B0C">
        <w:rPr>
          <w:rFonts w:ascii="Angsana New" w:hAnsi="Angsana New"/>
          <w:sz w:val="32"/>
          <w:szCs w:val="32"/>
          <w:cs/>
        </w:rPr>
        <w:t xml:space="preserve">มกราคม </w:t>
      </w:r>
      <w:r w:rsidRPr="00636B0C">
        <w:rPr>
          <w:rFonts w:ascii="Angsana New" w:hAnsi="Angsana New" w:hint="cs"/>
          <w:sz w:val="32"/>
          <w:szCs w:val="32"/>
        </w:rPr>
        <w:t xml:space="preserve">2565 </w:t>
      </w:r>
      <w:r w:rsidRPr="00636B0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</w:t>
      </w:r>
    </w:p>
    <w:p w14:paraId="3AA0D99A" w14:textId="53715061" w:rsidR="001849CC" w:rsidRPr="00636B0C" w:rsidRDefault="001849CC" w:rsidP="001849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052DE5" w:rsidRPr="00636B0C">
        <w:rPr>
          <w:rFonts w:ascii="Angsana New" w:hAnsi="Angsana New" w:hint="cs"/>
          <w:sz w:val="32"/>
          <w:szCs w:val="32"/>
          <w:cs/>
        </w:rPr>
        <w:t>เชื่อว่าการปรับปรุงมาตรฐานนี้จะไม่มี</w:t>
      </w:r>
      <w:r w:rsidRPr="00636B0C">
        <w:rPr>
          <w:rFonts w:ascii="Angsana New" w:hAnsi="Angsana New"/>
          <w:sz w:val="32"/>
          <w:szCs w:val="32"/>
          <w:cs/>
        </w:rPr>
        <w:t>ผลกระทบ</w:t>
      </w:r>
      <w:r w:rsidR="00052DE5" w:rsidRPr="00636B0C"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อย่างเป็นสาระสำคัญต่องบการเงินของบริษัทฯ</w:t>
      </w:r>
      <w:r w:rsidRPr="00636B0C">
        <w:rPr>
          <w:rFonts w:ascii="Angsana New" w:hAnsi="Angsana New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47C8B8D2" w14:textId="77777777" w:rsidR="00902C36" w:rsidRPr="00636B0C" w:rsidRDefault="001849CC" w:rsidP="001849CC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B" w:rsidRPr="00636B0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161F44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61F44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14:paraId="7A671BE3" w14:textId="77777777" w:rsidR="00EA2796" w:rsidRPr="00636B0C" w:rsidRDefault="0006499B" w:rsidP="006577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การรับรู้รายได้</w:t>
      </w:r>
      <w:r w:rsidR="0053236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และค่าใช้จ่าย</w:t>
      </w:r>
    </w:p>
    <w:p w14:paraId="60A5DE3B" w14:textId="77777777" w:rsidR="0006499B" w:rsidRPr="00636B0C" w:rsidRDefault="0006499B" w:rsidP="0065771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36B0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564B668F" w14:textId="77777777" w:rsidR="0006499B" w:rsidRPr="00636B0C" w:rsidRDefault="0006499B" w:rsidP="006577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รายได้จากการขายสินค้ารับรู้เมื่อบริษัทฯได้โอนอำนาจควบคุมในสินค้าให้แก่ลูกค้าแล้ว </w:t>
      </w:r>
      <w:r w:rsidRPr="00636B0C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636B0C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36B0C">
        <w:rPr>
          <w:rFonts w:ascii="Angsana New" w:hAnsi="Angsana New" w:hint="cs"/>
          <w:sz w:val="32"/>
          <w:szCs w:val="32"/>
          <w:cs/>
        </w:rPr>
        <w:t>ได้รับหรือ</w:t>
      </w:r>
      <w:r w:rsidRPr="00636B0C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25AA4FB9" w14:textId="77777777" w:rsidR="002610AE" w:rsidRPr="00636B0C" w:rsidRDefault="0006499B" w:rsidP="0065771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636B0C">
        <w:rPr>
          <w:rFonts w:ascii="Angsana New" w:hAnsi="Angsana New" w:hint="cs"/>
          <w:i/>
          <w:iCs/>
          <w:color w:val="000000"/>
          <w:sz w:val="32"/>
          <w:szCs w:val="32"/>
          <w:cs/>
        </w:rPr>
        <w:t xml:space="preserve">รายได้ดอกเบี้ย </w:t>
      </w:r>
    </w:p>
    <w:p w14:paraId="11C12288" w14:textId="77777777" w:rsidR="00532360" w:rsidRPr="00636B0C" w:rsidRDefault="00532360" w:rsidP="0053236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9568955" w14:textId="77777777" w:rsidR="00EB0926" w:rsidRPr="00636B0C" w:rsidRDefault="00EB0926" w:rsidP="0065771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636B0C">
        <w:rPr>
          <w:rFonts w:ascii="Angsana New" w:hAnsi="Angsana New"/>
          <w:i/>
          <w:iCs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i/>
          <w:iCs/>
          <w:color w:val="000000"/>
          <w:sz w:val="32"/>
          <w:szCs w:val="32"/>
          <w:cs/>
        </w:rPr>
        <w:t>รายได้อื่น</w:t>
      </w:r>
      <w:r w:rsidRPr="00636B0C">
        <w:rPr>
          <w:rFonts w:ascii="Angsana New" w:hAnsi="Angsana New"/>
          <w:i/>
          <w:iCs/>
          <w:color w:val="000000"/>
          <w:sz w:val="32"/>
          <w:szCs w:val="32"/>
        </w:rPr>
        <w:tab/>
      </w:r>
    </w:p>
    <w:p w14:paraId="47DF581F" w14:textId="77777777" w:rsidR="00EB0926" w:rsidRPr="00636B0C" w:rsidRDefault="00EB0926" w:rsidP="00657716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รายได้อื่นรับรู้เป็นรายได้ตามเกณฑ์คงค้าง</w:t>
      </w:r>
    </w:p>
    <w:p w14:paraId="5E4479B9" w14:textId="77777777" w:rsidR="00532360" w:rsidRPr="00636B0C" w:rsidRDefault="00532360" w:rsidP="00532360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636B0C">
        <w:rPr>
          <w:rFonts w:ascii="Angsana New" w:hAnsi="Angsana New"/>
          <w:i/>
          <w:iCs/>
          <w:color w:val="000000"/>
          <w:sz w:val="32"/>
          <w:szCs w:val="32"/>
          <w:cs/>
        </w:rPr>
        <w:t>ต้นทุนทางการเงิน</w:t>
      </w:r>
    </w:p>
    <w:p w14:paraId="03FE8D98" w14:textId="77777777" w:rsidR="00532360" w:rsidRPr="00636B0C" w:rsidRDefault="00532360" w:rsidP="0053236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โดยใช้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วิธีดอกเบี้ยที่แท้จริงและรับรู้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เกณฑ์คงค้าง</w:t>
      </w:r>
    </w:p>
    <w:p w14:paraId="578ABC76" w14:textId="77777777" w:rsidR="00EA2796" w:rsidRPr="00636B0C" w:rsidRDefault="0006499B" w:rsidP="00657716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36D3B" w:rsidRPr="00636B0C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EA279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EA279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006CD635" w14:textId="77777777" w:rsidR="00EA2796" w:rsidRPr="00636B0C" w:rsidRDefault="00CD64A0" w:rsidP="00657716">
      <w:pPr>
        <w:tabs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EA2796" w:rsidRPr="00636B0C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</w:t>
      </w:r>
      <w:r w:rsidR="008103DA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2796" w:rsidRPr="00636B0C">
        <w:rPr>
          <w:rFonts w:ascii="Angsana New" w:hAnsi="Angsana New"/>
          <w:color w:val="000000"/>
          <w:sz w:val="32"/>
          <w:szCs w:val="32"/>
          <w:cs/>
        </w:rPr>
        <w:t xml:space="preserve">หมายถึง เงินสดและเงินฝากธนาคาร </w:t>
      </w:r>
      <w:r w:rsidR="00EA2796" w:rsidRPr="00636B0C">
        <w:rPr>
          <w:rFonts w:ascii="Angsana New" w:hAnsi="Angsana New" w:hint="cs"/>
          <w:color w:val="000000"/>
          <w:sz w:val="32"/>
          <w:szCs w:val="32"/>
          <w:cs/>
        </w:rPr>
        <w:t>และเงินลงทุนระยะสั้นที่มีสภาพคล่องสูง ซึ่ง</w:t>
      </w:r>
      <w:r w:rsidR="00EA2796" w:rsidRPr="00636B0C">
        <w:rPr>
          <w:rFonts w:ascii="Angsana New" w:hAnsi="Angsana New"/>
          <w:color w:val="000000"/>
          <w:sz w:val="32"/>
          <w:szCs w:val="32"/>
          <w:cs/>
        </w:rPr>
        <w:t xml:space="preserve">ถึงกำหนดจ่ายคืนภายในระยะเวลาไม่เกิน </w:t>
      </w:r>
      <w:r w:rsidR="00EA2796" w:rsidRPr="00636B0C">
        <w:rPr>
          <w:rFonts w:ascii="Angsana New" w:hAnsi="Angsana New"/>
          <w:color w:val="000000"/>
          <w:sz w:val="32"/>
          <w:szCs w:val="32"/>
        </w:rPr>
        <w:t>3</w:t>
      </w:r>
      <w:r w:rsidR="00EA2796" w:rsidRPr="00636B0C">
        <w:rPr>
          <w:rFonts w:ascii="Angsana New" w:hAnsi="Angsana New"/>
          <w:color w:val="000000"/>
          <w:sz w:val="32"/>
          <w:szCs w:val="32"/>
          <w:cs/>
        </w:rPr>
        <w:t xml:space="preserve"> เดือนนับ</w:t>
      </w:r>
      <w:r w:rsidR="00FE5E59" w:rsidRPr="00636B0C">
        <w:rPr>
          <w:rFonts w:ascii="Angsana New" w:hAnsi="Angsana New" w:hint="cs"/>
          <w:color w:val="000000"/>
          <w:sz w:val="32"/>
          <w:szCs w:val="32"/>
          <w:cs/>
        </w:rPr>
        <w:t>จากวันที่ได้มาและไม่มีข้อจำกัดในการเบิกใช้</w:t>
      </w:r>
      <w:r w:rsidR="00EA2796" w:rsidRPr="00636B0C">
        <w:rPr>
          <w:rFonts w:ascii="Angsana New" w:hAnsi="Angsana New"/>
          <w:color w:val="000000"/>
          <w:sz w:val="32"/>
          <w:szCs w:val="32"/>
          <w:cs/>
        </w:rPr>
        <w:tab/>
      </w:r>
    </w:p>
    <w:p w14:paraId="6A6272D6" w14:textId="77777777" w:rsidR="00902C36" w:rsidRPr="00636B0C" w:rsidRDefault="00252091" w:rsidP="00CD7366">
      <w:pPr>
        <w:tabs>
          <w:tab w:val="left" w:pos="900"/>
        </w:tabs>
        <w:spacing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4230C5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872DB" w:rsidRPr="00636B0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02C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สินค้าคงเหลือ</w:t>
      </w:r>
    </w:p>
    <w:p w14:paraId="5DDC75CD" w14:textId="77777777" w:rsidR="004230C5" w:rsidRPr="00636B0C" w:rsidRDefault="00CD64A0" w:rsidP="008935CB">
      <w:pPr>
        <w:tabs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สำเร็จรูปและสินค้าระหว่างผลิต</w:t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แสดงมูลค่าตามราคาทุน</w:t>
      </w:r>
      <w:r w:rsidR="002610A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(ตามวิธี</w:t>
      </w:r>
      <w:r w:rsidR="004230C5" w:rsidRPr="00636B0C">
        <w:rPr>
          <w:rFonts w:ascii="Angsana New" w:hAnsi="Angsana New" w:hint="cs"/>
          <w:color w:val="000000"/>
          <w:sz w:val="32"/>
          <w:szCs w:val="32"/>
          <w:cs/>
        </w:rPr>
        <w:t>ถัวเฉลี่ย</w:t>
      </w:r>
      <w:r w:rsidR="002610A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หรือมูลค่าสุทธิที่จะได้รับ</w:t>
      </w:r>
      <w:r w:rsidR="004230C5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แล้วแต่ราคาใดจะต่ำกว่า ราคาทุนดังกล่าว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วัดมูลค่าตามวิธีต้นทุนมาตรฐานซึ่งใกล้เคียงกับต้นทุนจริง และ</w:t>
      </w:r>
      <w:r w:rsidR="003B164E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ประกอบด้วย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ต้นทุน</w:t>
      </w:r>
      <w:r w:rsidR="003B164E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วัตถุดิบ แรงงานและ</w:t>
      </w:r>
      <w:r w:rsidR="004230C5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ค่าโสหุ้ยโรงงาน</w:t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ด้วย</w:t>
      </w:r>
    </w:p>
    <w:p w14:paraId="6DA01AA7" w14:textId="77777777" w:rsidR="004230C5" w:rsidRPr="00636B0C" w:rsidRDefault="00CD64A0" w:rsidP="008935CB">
      <w:pPr>
        <w:tabs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วัตถุดิบ</w:t>
      </w:r>
      <w:r w:rsidR="005872DB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5872DB" w:rsidRPr="00636B0C">
        <w:rPr>
          <w:rFonts w:ascii="Angsana New" w:hAnsi="Angsana New"/>
          <w:color w:val="000000"/>
          <w:sz w:val="32"/>
          <w:szCs w:val="32"/>
          <w:cs/>
        </w:rPr>
        <w:t>อะไหล่และวัสดุโรงงาน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</w:t>
      </w:r>
      <w:r w:rsidR="004230C5" w:rsidRPr="00636B0C">
        <w:rPr>
          <w:rFonts w:ascii="Angsana New" w:hAnsi="Angsana New"/>
          <w:color w:val="000000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322B6910" w14:textId="77777777" w:rsidR="000A44EA" w:rsidRPr="00636B0C" w:rsidRDefault="00CD64A0" w:rsidP="008935CB">
      <w:pPr>
        <w:tabs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มูลค่าสุทธิที่จะได้รับของสินค้าประมาณจากราคาที่คาดว่าจะขายได้ตาม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</w:rPr>
        <w:t>การดำเนิน</w:t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ธุรกิจ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</w:rPr>
        <w:t>ปกติ</w:t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หักด้วย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</w:rPr>
        <w:t>ประมาณการต้นทุนในการผลิตสินค้านั้นให้เสร็จและต้นทุนที่จำเป็น</w:t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ในการขายสินค้านั้น</w:t>
      </w:r>
    </w:p>
    <w:p w14:paraId="466A4FF9" w14:textId="77777777" w:rsidR="000A44EA" w:rsidRPr="00636B0C" w:rsidRDefault="00CD64A0" w:rsidP="008935CB">
      <w:pPr>
        <w:tabs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ค่าเผื่อ</w:t>
      </w:r>
      <w:r w:rsidR="002610AE" w:rsidRPr="00636B0C">
        <w:rPr>
          <w:rFonts w:ascii="Angsana New" w:hAnsi="Angsana New" w:hint="cs"/>
          <w:color w:val="000000"/>
          <w:sz w:val="32"/>
          <w:szCs w:val="32"/>
          <w:cs/>
        </w:rPr>
        <w:t>การลดลงของมูลค่า</w:t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สินค้าจะตั้งขึ้นสำหรับสินค้าที่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</w:rPr>
        <w:t>เคลื่อนไหวช้าและ</w:t>
      </w:r>
      <w:r w:rsidR="000A44EA" w:rsidRPr="00636B0C">
        <w:rPr>
          <w:rFonts w:ascii="Angsana New" w:hAnsi="Angsana New" w:hint="cs"/>
          <w:color w:val="000000"/>
          <w:sz w:val="32"/>
          <w:szCs w:val="32"/>
          <w:cs/>
        </w:rPr>
        <w:t>เสื่อมสภาพ</w:t>
      </w:r>
    </w:p>
    <w:p w14:paraId="778AD008" w14:textId="77777777" w:rsidR="00B325F0" w:rsidRPr="00636B0C" w:rsidRDefault="001849CC" w:rsidP="00DC46B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25209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4</w:t>
      </w:r>
      <w:r w:rsidR="004230C5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325F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235BB52D" w14:textId="77777777" w:rsidR="00D65F38" w:rsidRPr="00636B0C" w:rsidRDefault="00CD64A0" w:rsidP="00D65F38">
      <w:pPr>
        <w:tabs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104232FA" w14:textId="77777777" w:rsidR="00B325F0" w:rsidRPr="00636B0C" w:rsidRDefault="00D65F38" w:rsidP="00D65F38">
      <w:pPr>
        <w:tabs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ประเภท</w:t>
      </w:r>
      <w:r w:rsidR="001536D8" w:rsidRPr="00636B0C">
        <w:rPr>
          <w:rFonts w:ascii="Angsana New" w:hAnsi="Angsana New" w:hint="cs"/>
          <w:color w:val="000000"/>
          <w:sz w:val="32"/>
          <w:szCs w:val="32"/>
          <w:cs/>
        </w:rPr>
        <w:t>ส่วนปรับปรุงที่ดินและ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อาคาร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65A1" w:rsidRPr="00636B0C">
        <w:rPr>
          <w:rFonts w:ascii="Angsana New" w:hAnsi="Angsana New"/>
          <w:color w:val="000000"/>
          <w:sz w:val="32"/>
          <w:szCs w:val="32"/>
        </w:rPr>
        <w:t>5 - 20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ปี ค่าเสื่อมราคาของอสังหาริมทรัพย์เพื่อ</w:t>
      </w:r>
      <w:r w:rsidR="00E41D30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การลงทุนรวมอยู่ในการคำนวณผลการดำเนินงาน</w:t>
      </w:r>
    </w:p>
    <w:p w14:paraId="56AA5A11" w14:textId="77777777" w:rsidR="00CD64A0" w:rsidRPr="00636B0C" w:rsidRDefault="00CD64A0" w:rsidP="00DC46BA">
      <w:pPr>
        <w:tabs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04E0F52" w14:textId="77777777" w:rsidR="00902C36" w:rsidRPr="00636B0C" w:rsidRDefault="00252091" w:rsidP="00E421EC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B325F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B325F0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02C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อาคารและอุปกรณ์และค่าเสื่อมราคา</w:t>
      </w:r>
    </w:p>
    <w:p w14:paraId="2DAEB221" w14:textId="77777777" w:rsidR="00EA2796" w:rsidRPr="00636B0C" w:rsidRDefault="00005701" w:rsidP="00E421EC">
      <w:pPr>
        <w:tabs>
          <w:tab w:val="left" w:pos="2880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ที่ดินแสดงมูลค่าตามราคาทุนหลังหักค่าเผื่อการด้อยค่า</w:t>
      </w:r>
      <w:r w:rsidR="00CC2BFD" w:rsidRPr="00636B0C">
        <w:rPr>
          <w:rFonts w:ascii="Angsana New" w:hAnsi="Angsana New" w:hint="cs"/>
          <w:color w:val="000000"/>
          <w:sz w:val="32"/>
          <w:szCs w:val="32"/>
          <w:cs/>
        </w:rPr>
        <w:t>ของสินทรัพย์</w:t>
      </w:r>
      <w:r w:rsidR="002B46BA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  <w:r w:rsidR="00902C36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21F460B3" w14:textId="77777777" w:rsidR="00005701" w:rsidRPr="00636B0C" w:rsidRDefault="00005701" w:rsidP="00E421EC">
      <w:pPr>
        <w:tabs>
          <w:tab w:val="left" w:pos="2880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F2085E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(ถ้ามี)  </w:t>
      </w:r>
    </w:p>
    <w:p w14:paraId="372E7C29" w14:textId="77777777" w:rsidR="00902C36" w:rsidRPr="00636B0C" w:rsidRDefault="00902C36" w:rsidP="00252091">
      <w:pPr>
        <w:tabs>
          <w:tab w:val="left" w:pos="2880"/>
        </w:tabs>
        <w:spacing w:before="120" w:after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014DF2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ของสินทรัพย์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โดยวิธีเส้นตรงตามอายุการ</w:t>
      </w:r>
      <w:r w:rsidR="00172E2A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ให้ประโยชน์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โดยประมาณดังนี้ </w:t>
      </w:r>
    </w:p>
    <w:p w14:paraId="0D5DEF2A" w14:textId="77777777" w:rsidR="00C44189" w:rsidRPr="00636B0C" w:rsidRDefault="00C44189" w:rsidP="001536D8">
      <w:pPr>
        <w:tabs>
          <w:tab w:val="right" w:pos="6120"/>
          <w:tab w:val="left" w:pos="6210"/>
        </w:tabs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ส่วนปรับปรุงที่ดิน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8F694F" w:rsidRPr="00636B0C">
        <w:rPr>
          <w:rFonts w:ascii="Angsana New" w:hAnsi="Angsana New" w:hint="cs"/>
          <w:color w:val="000000"/>
          <w:sz w:val="32"/>
          <w:szCs w:val="32"/>
          <w:cs/>
        </w:rPr>
        <w:t>20</w:t>
      </w:r>
      <w:r w:rsidR="001536D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67ACCF8F" w14:textId="77777777" w:rsidR="00902C36" w:rsidRPr="00636B0C" w:rsidRDefault="00902C36" w:rsidP="001536D8">
      <w:pPr>
        <w:tabs>
          <w:tab w:val="right" w:pos="6120"/>
          <w:tab w:val="left" w:pos="6210"/>
        </w:tabs>
        <w:ind w:left="540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อาคาร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</w:t>
      </w:r>
      <w:r w:rsidR="00C44189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ส่วนปรับปรุงอาคาร</w:t>
      </w:r>
      <w:r w:rsidR="004663E2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ab/>
      </w:r>
      <w:r w:rsidR="003865A1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5 - 5</w:t>
      </w:r>
      <w:r w:rsidR="008F694F" w:rsidRPr="00636B0C">
        <w:rPr>
          <w:rFonts w:ascii="Angsana New" w:hAnsi="Angsana New"/>
          <w:color w:val="000000"/>
          <w:sz w:val="32"/>
          <w:szCs w:val="32"/>
        </w:rPr>
        <w:t>0</w:t>
      </w:r>
      <w:r w:rsidR="001536D8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</w:p>
    <w:p w14:paraId="6BA38EB8" w14:textId="77777777" w:rsidR="00902C36" w:rsidRPr="00636B0C" w:rsidRDefault="00B70AD1" w:rsidP="001536D8">
      <w:pPr>
        <w:tabs>
          <w:tab w:val="right" w:pos="6120"/>
          <w:tab w:val="left" w:pos="6210"/>
        </w:tabs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เครื่องจักรและอุปกรณ์</w:t>
      </w:r>
      <w:r w:rsidR="004663E2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8F694F" w:rsidRPr="00636B0C">
        <w:rPr>
          <w:rFonts w:ascii="Angsana New" w:hAnsi="Angsana New"/>
          <w:color w:val="000000"/>
          <w:sz w:val="32"/>
          <w:szCs w:val="32"/>
        </w:rPr>
        <w:t xml:space="preserve">5 </w:t>
      </w:r>
      <w:r w:rsidR="0062642E" w:rsidRPr="00636B0C">
        <w:rPr>
          <w:rFonts w:ascii="Angsana New" w:hAnsi="Angsana New"/>
          <w:color w:val="000000"/>
          <w:sz w:val="32"/>
          <w:szCs w:val="32"/>
        </w:rPr>
        <w:t>-</w:t>
      </w:r>
      <w:r w:rsidR="008F694F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3865A1" w:rsidRPr="00636B0C">
        <w:rPr>
          <w:rFonts w:ascii="Angsana New" w:hAnsi="Angsana New"/>
          <w:color w:val="000000"/>
          <w:sz w:val="32"/>
          <w:szCs w:val="32"/>
          <w:lang w:val="th-TH"/>
        </w:rPr>
        <w:t>2</w:t>
      </w:r>
      <w:r w:rsidR="008F694F" w:rsidRPr="00636B0C">
        <w:rPr>
          <w:rFonts w:ascii="Angsana New" w:hAnsi="Angsana New"/>
          <w:color w:val="000000"/>
          <w:sz w:val="32"/>
          <w:szCs w:val="32"/>
          <w:lang w:val="th-TH"/>
        </w:rPr>
        <w:t>0</w:t>
      </w:r>
      <w:r w:rsidR="001536D8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="00902C36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</w:p>
    <w:p w14:paraId="7CA706A7" w14:textId="77777777" w:rsidR="00902C36" w:rsidRPr="00636B0C" w:rsidRDefault="00902C36" w:rsidP="001536D8">
      <w:pPr>
        <w:tabs>
          <w:tab w:val="right" w:pos="6120"/>
          <w:tab w:val="left" w:pos="6210"/>
        </w:tabs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เครื่องตกแต่งและอุปกรณ์สำนักงาน</w:t>
      </w:r>
      <w:r w:rsidR="004663E2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8F694F" w:rsidRPr="00636B0C">
        <w:rPr>
          <w:rFonts w:ascii="Angsana New" w:hAnsi="Angsana New"/>
          <w:color w:val="000000"/>
          <w:sz w:val="32"/>
          <w:szCs w:val="32"/>
        </w:rPr>
        <w:t>3</w:t>
      </w:r>
      <w:r w:rsidR="001536D8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694F" w:rsidRPr="00636B0C">
        <w:rPr>
          <w:rFonts w:ascii="Angsana New" w:hAnsi="Angsana New"/>
          <w:color w:val="000000"/>
          <w:sz w:val="32"/>
          <w:szCs w:val="32"/>
        </w:rPr>
        <w:t>-</w:t>
      </w:r>
      <w:r w:rsidR="001536D8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65A1" w:rsidRPr="00636B0C">
        <w:rPr>
          <w:rFonts w:ascii="Angsana New" w:hAnsi="Angsana New"/>
          <w:color w:val="000000"/>
          <w:sz w:val="32"/>
          <w:szCs w:val="32"/>
        </w:rPr>
        <w:t>20</w:t>
      </w:r>
      <w:r w:rsidR="001536D8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EB71E65" w14:textId="77777777" w:rsidR="00D101B3" w:rsidRPr="00636B0C" w:rsidRDefault="00902C36" w:rsidP="001536D8">
      <w:pPr>
        <w:tabs>
          <w:tab w:val="right" w:pos="6120"/>
          <w:tab w:val="left" w:pos="6210"/>
        </w:tabs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ยานพาหนะ</w:t>
      </w:r>
      <w:r w:rsidR="004663E2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="008F694F" w:rsidRPr="00636B0C">
        <w:rPr>
          <w:rFonts w:ascii="Angsana New" w:hAnsi="Angsana New"/>
          <w:color w:val="000000"/>
          <w:sz w:val="32"/>
          <w:szCs w:val="32"/>
        </w:rPr>
        <w:t>5</w:t>
      </w:r>
      <w:r w:rsidR="001536D8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215C78E" w14:textId="77777777" w:rsidR="00D101B3" w:rsidRPr="00636B0C" w:rsidRDefault="00807F15" w:rsidP="00CD7366">
      <w:pPr>
        <w:tabs>
          <w:tab w:val="left" w:pos="2880"/>
        </w:tabs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บริษัทฯบันทึก</w:t>
      </w:r>
      <w:r w:rsidR="00F51CA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โดย</w:t>
      </w:r>
      <w:r w:rsidR="00902C36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ไม่มีการคิดค่าเสื่อมราคาสำหรับที่ดินและ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สินทรัพย์</w:t>
      </w:r>
      <w:r w:rsidR="00902C36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ระหว่างก่อสร้าง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และติดตั้ง</w:t>
      </w:r>
    </w:p>
    <w:p w14:paraId="58957BA2" w14:textId="77777777" w:rsidR="002545AD" w:rsidRPr="00636B0C" w:rsidRDefault="002545AD" w:rsidP="0025209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ต้นทุน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ที่เกิดขึ้นภายหลังซึ่งได้แก่ต้นทุน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ฯ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ต้นทุนที่เกิดขึ้นในการซ่อมบำรุงอาคารและอุปกรณ์ที่เกิดขึ้นเป็นประจำจะรับรู้ใ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นส่วนของ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กำไร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หรือ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ขาดทุนเมื่อเกิดขึ้น</w:t>
      </w:r>
    </w:p>
    <w:p w14:paraId="79B4E903" w14:textId="77777777" w:rsidR="00DB149E" w:rsidRPr="00636B0C" w:rsidRDefault="00DB149E" w:rsidP="00252091">
      <w:pPr>
        <w:pStyle w:val="Heading9"/>
        <w:spacing w:before="120"/>
        <w:ind w:left="547" w:hanging="7"/>
        <w:rPr>
          <w:color w:val="000000"/>
        </w:rPr>
      </w:pPr>
      <w:r w:rsidRPr="00636B0C">
        <w:rPr>
          <w:color w:val="000000"/>
          <w:spacing w:val="-10"/>
          <w:cs/>
        </w:rPr>
        <w:t>บริษัทฯตัดรายการที่ดิน อาคารและอุปกรณ์ออกจากบัญชี เมื่อจำหน่ายสินทรัพย์หรือคาดว่าจะไม่ได้รับประโยชน์</w:t>
      </w:r>
      <w:r w:rsidRPr="00636B0C">
        <w:rPr>
          <w:color w:val="000000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Pr="00636B0C">
        <w:rPr>
          <w:rFonts w:hint="cs"/>
          <w:color w:val="000000"/>
          <w:cs/>
        </w:rPr>
        <w:t>ส่วนของกำไรหรือขาดทุน</w:t>
      </w:r>
      <w:r w:rsidRPr="00636B0C">
        <w:rPr>
          <w:color w:val="000000"/>
          <w:cs/>
        </w:rPr>
        <w:t>เมื่อบริษัทฯตัดรายการสินทรัพย์นั้นออกจากบัญชี</w:t>
      </w:r>
    </w:p>
    <w:p w14:paraId="2C5C1F43" w14:textId="77777777" w:rsidR="0030315D" w:rsidRPr="00636B0C" w:rsidRDefault="001849CC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25209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4</w:t>
      </w:r>
      <w:r w:rsidR="00B325F0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2B46BA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14:paraId="65281AE4" w14:textId="77777777" w:rsidR="00AE4160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E4160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</w:t>
      </w:r>
      <w:r w:rsidR="005A2DDA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บันทึกต้นทุนเริ่มแรก</w:t>
      </w:r>
      <w:r w:rsidR="00F74A32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</w:t>
      </w:r>
      <w:r w:rsidR="00130315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สินทรัพย์ไม่มีตัวตน</w:t>
      </w:r>
      <w:r w:rsidR="005A2DDA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="00AE4160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ราคาทุน</w:t>
      </w:r>
      <w:r w:rsidR="0045579A" w:rsidRPr="00636B0C">
        <w:rPr>
          <w:rFonts w:ascii="Angsana New" w:hAnsi="Angsana New"/>
          <w:color w:val="000000"/>
          <w:spacing w:val="-26"/>
          <w:sz w:val="32"/>
          <w:szCs w:val="32"/>
        </w:rPr>
        <w:t xml:space="preserve"> </w:t>
      </w:r>
      <w:r w:rsidR="00AE4160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ภายหลังการรับรู้รายการ</w:t>
      </w:r>
      <w:r w:rsidR="005A2DDA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เริ่ม</w:t>
      </w:r>
      <w:r w:rsidR="00AE4160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แรก</w:t>
      </w:r>
      <w:r w:rsidR="00AE4160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2610AE" w:rsidRPr="00636B0C">
        <w:rPr>
          <w:rFonts w:ascii="Angsana New" w:hAnsi="Angsana New" w:hint="cs"/>
          <w:color w:val="000000"/>
          <w:spacing w:val="-26"/>
          <w:sz w:val="32"/>
          <w:szCs w:val="32"/>
          <w:cs/>
        </w:rPr>
        <w:t xml:space="preserve"> </w:t>
      </w:r>
      <w:r w:rsidR="00AE4160" w:rsidRPr="00636B0C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  <w:r w:rsidR="00D477BF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2610A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AE4160" w:rsidRPr="00636B0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ของสินทรัพย์นั้น</w:t>
      </w:r>
    </w:p>
    <w:p w14:paraId="4E9C7697" w14:textId="77777777" w:rsidR="0030315D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บริษัทฯตัดจำหน่าย</w:t>
      </w:r>
      <w:r w:rsidR="0045579A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ไม่มีตัวตนที่มีอายุการให้ประโยชน์จำกัด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>โดยวิธีเส้นตรงตาม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อายุ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</w:p>
    <w:p w14:paraId="637E6FEC" w14:textId="77777777" w:rsidR="002B46BA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2B46BA" w:rsidRPr="00636B0C">
        <w:rPr>
          <w:rFonts w:ascii="Angsana New" w:hAnsi="Angsana New" w:hint="cs"/>
          <w:color w:val="000000"/>
          <w:sz w:val="32"/>
          <w:szCs w:val="32"/>
          <w:cs/>
        </w:rPr>
        <w:t>สินทรัพย์ไม่มีตัวตนที่มีอายุการใ</w:t>
      </w:r>
      <w:r w:rsidR="0045579A" w:rsidRPr="00636B0C">
        <w:rPr>
          <w:rFonts w:ascii="Angsana New" w:hAnsi="Angsana New" w:hint="cs"/>
          <w:color w:val="000000"/>
          <w:sz w:val="32"/>
          <w:szCs w:val="32"/>
          <w:cs/>
        </w:rPr>
        <w:t>ห้</w:t>
      </w:r>
      <w:r w:rsidR="002B46BA" w:rsidRPr="00636B0C">
        <w:rPr>
          <w:rFonts w:ascii="Angsana New" w:hAnsi="Angsana New" w:hint="cs"/>
          <w:color w:val="000000"/>
          <w:sz w:val="32"/>
          <w:szCs w:val="32"/>
          <w:cs/>
        </w:rPr>
        <w:t>ประโยชน์จำกัดมีดังนี้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4560"/>
        <w:gridCol w:w="3077"/>
      </w:tblGrid>
      <w:tr w:rsidR="00707D03" w:rsidRPr="00636B0C" w14:paraId="6E0F25EF" w14:textId="77777777" w:rsidTr="00707D03">
        <w:tc>
          <w:tcPr>
            <w:tcW w:w="4560" w:type="dxa"/>
          </w:tcPr>
          <w:p w14:paraId="04988E40" w14:textId="77777777" w:rsidR="00707D03" w:rsidRPr="00636B0C" w:rsidRDefault="00707D03" w:rsidP="0030315D">
            <w:pPr>
              <w:spacing w:line="42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77" w:type="dxa"/>
          </w:tcPr>
          <w:p w14:paraId="6B95D4BC" w14:textId="77777777" w:rsidR="00707D03" w:rsidRPr="00636B0C" w:rsidRDefault="00707D03" w:rsidP="0030315D">
            <w:pPr>
              <w:spacing w:line="42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</w:tbl>
    <w:p w14:paraId="562F228E" w14:textId="77777777" w:rsidR="000C1DD7" w:rsidRPr="00636B0C" w:rsidRDefault="000C1DD7" w:rsidP="0030315D">
      <w:pPr>
        <w:tabs>
          <w:tab w:val="right" w:pos="6390"/>
        </w:tabs>
        <w:spacing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โปรแกรมคอมพิวเตอร์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ab/>
      </w:r>
      <w:r w:rsidR="003865A1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5 - </w:t>
      </w:r>
      <w:r w:rsidR="008F694F" w:rsidRPr="00636B0C">
        <w:rPr>
          <w:rFonts w:ascii="Angsana New" w:hAnsi="Angsana New"/>
          <w:color w:val="000000"/>
          <w:sz w:val="32"/>
          <w:szCs w:val="32"/>
        </w:rPr>
        <w:t>10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ปี</w:t>
      </w:r>
    </w:p>
    <w:p w14:paraId="694D8E9B" w14:textId="77777777" w:rsidR="000C1DD7" w:rsidRPr="00636B0C" w:rsidRDefault="0038716A" w:rsidP="0030315D">
      <w:pPr>
        <w:tabs>
          <w:tab w:val="right" w:pos="6390"/>
        </w:tabs>
        <w:spacing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เครื่องหมายการค้า</w:t>
      </w:r>
      <w:r w:rsidR="000C1DD7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8F694F" w:rsidRPr="00636B0C">
        <w:rPr>
          <w:rFonts w:ascii="Angsana New" w:hAnsi="Angsana New"/>
          <w:color w:val="000000"/>
          <w:sz w:val="32"/>
          <w:szCs w:val="32"/>
        </w:rPr>
        <w:t>10</w:t>
      </w:r>
      <w:r w:rsidR="000C1DD7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ปี</w:t>
      </w:r>
    </w:p>
    <w:p w14:paraId="5F64B529" w14:textId="77777777" w:rsidR="00D65F38" w:rsidRPr="00636B0C" w:rsidRDefault="00D65F38" w:rsidP="0030315D">
      <w:pPr>
        <w:pStyle w:val="Heading2"/>
        <w:spacing w:before="120" w:after="120" w:line="420" w:lineRule="exact"/>
        <w:ind w:left="547" w:hanging="547"/>
        <w:jc w:val="left"/>
        <w:rPr>
          <w:b/>
          <w:bCs/>
          <w:color w:val="000000"/>
          <w:sz w:val="32"/>
          <w:szCs w:val="32"/>
        </w:rPr>
      </w:pPr>
      <w:r w:rsidRPr="00636B0C">
        <w:rPr>
          <w:b/>
          <w:bCs/>
          <w:color w:val="000000"/>
          <w:sz w:val="32"/>
          <w:szCs w:val="32"/>
        </w:rPr>
        <w:t>4.7</w:t>
      </w:r>
      <w:r w:rsidRPr="00636B0C">
        <w:rPr>
          <w:b/>
          <w:bCs/>
          <w:color w:val="000000"/>
          <w:sz w:val="32"/>
          <w:szCs w:val="32"/>
          <w:cs/>
        </w:rPr>
        <w:tab/>
        <w:t>สัญญาเช่า</w:t>
      </w:r>
    </w:p>
    <w:p w14:paraId="3586D277" w14:textId="77777777" w:rsidR="00D65F38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ณ วัน</w:t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>เริ่มต้น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ของสัญญาเช่า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ฯ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04500A4" w14:textId="77777777" w:rsidR="00D65F38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ab/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บริษัท</w:t>
      </w:r>
      <w:r w:rsidR="00D65F38" w:rsidRPr="00636B0C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ฯ</w:t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ในฐานะผู้เช่า</w:t>
      </w:r>
    </w:p>
    <w:p w14:paraId="42364C26" w14:textId="77777777" w:rsidR="00D65F38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ฯ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D65F38" w:rsidRPr="00636B0C">
        <w:rPr>
          <w:rFonts w:ascii="Angsana New" w:hAnsi="Angsana New"/>
          <w:color w:val="000000"/>
          <w:sz w:val="32"/>
          <w:szCs w:val="32"/>
          <w:lang w:val="th-TH"/>
        </w:rPr>
        <w:t xml:space="preserve"> 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ฯ</w:t>
      </w:r>
      <w:r w:rsidR="00D65F38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D65F38" w:rsidRPr="00636B0C">
        <w:rPr>
          <w:rFonts w:ascii="Angsana New" w:hAnsi="Angsana New"/>
          <w:color w:val="000000"/>
          <w:sz w:val="32"/>
          <w:szCs w:val="32"/>
          <w:lang w:val="th-TH"/>
        </w:rPr>
        <w:tab/>
      </w:r>
    </w:p>
    <w:p w14:paraId="38142CF7" w14:textId="77777777" w:rsidR="00D65F38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36B0C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="00D65F38" w:rsidRPr="00636B0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0DCD6E" w14:textId="77777777" w:rsidR="0030315D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="00D65F38" w:rsidRPr="00636B0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D65F38" w:rsidRPr="00636B0C">
        <w:rPr>
          <w:rFonts w:ascii="Angsana New" w:hAnsi="Angsana New" w:hint="cs"/>
          <w:sz w:val="32"/>
          <w:szCs w:val="32"/>
          <w:cs/>
        </w:rPr>
        <w:t>รับรู้</w:t>
      </w:r>
      <w:r w:rsidR="00D65F38" w:rsidRPr="00636B0C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8EDCAA" w14:textId="77777777" w:rsidR="004C0C0F" w:rsidRPr="00636B0C" w:rsidRDefault="0030315D" w:rsidP="0030315D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="00D65F38" w:rsidRPr="00636B0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</w:t>
      </w:r>
      <w:r w:rsidR="00D65F38" w:rsidRPr="00636B0C">
        <w:rPr>
          <w:rFonts w:ascii="Angsana New" w:hAnsi="Angsana New" w:hint="cs"/>
          <w:sz w:val="32"/>
          <w:szCs w:val="32"/>
          <w:cs/>
        </w:rPr>
        <w:t>ซึ่งได้แก่ยานพาหนะ</w:t>
      </w:r>
      <w:r w:rsidR="00D65F38" w:rsidRPr="00636B0C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D65F38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D65F38" w:rsidRPr="00636B0C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</w:t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>โดยประมาณ</w:t>
      </w:r>
      <w:r w:rsidR="00D65F38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65A1" w:rsidRPr="00636B0C">
        <w:rPr>
          <w:rFonts w:ascii="Angsana New" w:hAnsi="Angsana New"/>
          <w:color w:val="000000"/>
          <w:sz w:val="32"/>
          <w:szCs w:val="32"/>
        </w:rPr>
        <w:t>5</w:t>
      </w:r>
      <w:r w:rsidR="00D65F38" w:rsidRPr="00636B0C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4C0C0F" w:rsidRPr="00636B0C">
        <w:rPr>
          <w:rFonts w:ascii="Angsana New" w:hAnsi="Angsana New"/>
          <w:sz w:val="32"/>
          <w:szCs w:val="32"/>
          <w:cs/>
        </w:rPr>
        <w:t>ของสินทรัพย์สิทธิการใช้แล้วแต่ระยะเวลาใด</w:t>
      </w:r>
      <w:r w:rsidR="003865A1" w:rsidRPr="00636B0C">
        <w:rPr>
          <w:rFonts w:ascii="Angsana New" w:hAnsi="Angsana New"/>
          <w:sz w:val="32"/>
          <w:szCs w:val="32"/>
        </w:rPr>
        <w:t xml:space="preserve">          </w:t>
      </w:r>
      <w:r w:rsidR="004C0C0F" w:rsidRPr="00636B0C">
        <w:rPr>
          <w:rFonts w:ascii="Angsana New" w:hAnsi="Angsana New"/>
          <w:sz w:val="32"/>
          <w:szCs w:val="32"/>
          <w:cs/>
        </w:rPr>
        <w:t>จะสั้นกว่า</w:t>
      </w:r>
    </w:p>
    <w:p w14:paraId="00B42839" w14:textId="77777777" w:rsidR="004C0C0F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4C0C0F" w:rsidRPr="00636B0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636B0C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77CA9B" w14:textId="77777777" w:rsidR="004C0C0F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  <w:r w:rsidRPr="00636B0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0A4631F" w14:textId="77777777" w:rsidR="004C0C0F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7B4DD4" w14:textId="77777777" w:rsidR="00701C63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36B0C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36B0C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701C6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="00701C6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701C6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36B0C">
        <w:rPr>
          <w:rFonts w:ascii="Angsana New" w:hAnsi="Angsana New"/>
          <w:sz w:val="32"/>
          <w:szCs w:val="32"/>
        </w:rPr>
        <w:t xml:space="preserve"> </w:t>
      </w:r>
    </w:p>
    <w:p w14:paraId="3E658AA2" w14:textId="77777777" w:rsidR="00701C63" w:rsidRPr="00636B0C" w:rsidRDefault="00D65F38" w:rsidP="0030315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701C6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701C6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884308F" w14:textId="77777777" w:rsidR="00701C63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247B145" w14:textId="77777777" w:rsidR="00701C63" w:rsidRPr="00636B0C" w:rsidRDefault="00D65F38" w:rsidP="0030315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สัญญาเช่าที่มีอายุสัญญาเช่า</w:t>
      </w:r>
      <w:r w:rsidR="00701C63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701C63" w:rsidRPr="00636B0C">
        <w:rPr>
          <w:rFonts w:ascii="Angsana New" w:hAnsi="Angsana New"/>
          <w:sz w:val="32"/>
          <w:szCs w:val="32"/>
        </w:rPr>
        <w:t>12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3687D4E" w14:textId="77777777" w:rsidR="00014DF2" w:rsidRPr="00636B0C" w:rsidRDefault="00252091" w:rsidP="0030315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00570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D65F38" w:rsidRPr="00636B0C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014DF2" w:rsidRPr="00636B0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500D4D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014DF2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A9BFFFE" w14:textId="77777777" w:rsidR="00014DF2" w:rsidRPr="00636B0C" w:rsidRDefault="00014DF2" w:rsidP="0030315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บุคคลหรือกิจการที่เกี่ยวข้องกันกับบริษัทฯ หมายถึงบุคคลหรือกิจการที่มีอำนาจควบคุมบริษัทฯ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หรือถูกบริษัทฯ</w:t>
      </w:r>
      <w:r w:rsidR="005A2DDA" w:rsidRPr="00636B0C">
        <w:rPr>
          <w:rFonts w:ascii="Angsana New" w:hAnsi="Angsana New"/>
          <w:color w:val="000000"/>
          <w:sz w:val="32"/>
          <w:szCs w:val="32"/>
          <w:cs/>
        </w:rPr>
        <w:t>ควบคุม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ไม่ว่าจะเป็นโดยทางตรงหรือทางอ้อม </w:t>
      </w:r>
      <w:r w:rsidRPr="00636B0C">
        <w:rPr>
          <w:rFonts w:ascii="Angsana New" w:hAnsi="Angsana New"/>
          <w:color w:val="000000"/>
          <w:spacing w:val="-6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DB8610F" w14:textId="77777777" w:rsidR="00014DF2" w:rsidRPr="00636B0C" w:rsidRDefault="00014DF2" w:rsidP="0030315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5A2DDA" w:rsidRPr="00636B0C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B325F0" w:rsidRPr="00636B0C">
        <w:rPr>
          <w:rFonts w:ascii="Angsana New" w:hAnsi="Angsana New" w:hint="cs"/>
          <w:color w:val="000000"/>
          <w:sz w:val="32"/>
          <w:szCs w:val="32"/>
          <w:cs/>
        </w:rPr>
        <w:t>หรือกิจการ</w:t>
      </w:r>
      <w:r w:rsidR="005A2DDA" w:rsidRPr="00636B0C">
        <w:rPr>
          <w:rFonts w:ascii="Angsana New" w:hAnsi="Angsana New" w:hint="cs"/>
          <w:color w:val="000000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5A2DDA" w:rsidRPr="00636B0C">
        <w:rPr>
          <w:rFonts w:ascii="Angsana New" w:hAnsi="Angsana New"/>
          <w:color w:val="000000"/>
          <w:sz w:val="32"/>
          <w:szCs w:val="32"/>
          <w:cs/>
        </w:rPr>
        <w:t>มีอิทธิพลอย่างเป็นสาระสำคัญ</w:t>
      </w:r>
      <w:r w:rsidR="005A2DDA" w:rsidRPr="00636B0C">
        <w:rPr>
          <w:rFonts w:ascii="Angsana New" w:hAnsi="Angsana New" w:hint="cs"/>
          <w:color w:val="000000"/>
          <w:sz w:val="32"/>
          <w:szCs w:val="32"/>
          <w:cs/>
        </w:rPr>
        <w:t>ต่อ</w:t>
      </w:r>
      <w:r w:rsidR="005A2DDA" w:rsidRPr="00636B0C">
        <w:rPr>
          <w:rFonts w:ascii="Angsana New" w:hAnsi="Angsana New"/>
          <w:color w:val="000000"/>
          <w:sz w:val="32"/>
          <w:szCs w:val="32"/>
          <w:cs/>
        </w:rPr>
        <w:t xml:space="preserve">บริษัทฯ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45702F40" w14:textId="77777777" w:rsidR="00014DF2" w:rsidRPr="00636B0C" w:rsidRDefault="0030315D" w:rsidP="00EB68A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25209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4230C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2127A0" w:rsidRPr="00636B0C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014DF2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14DF2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เงินตราต่างประเทศ</w:t>
      </w:r>
    </w:p>
    <w:p w14:paraId="7BD189EE" w14:textId="77777777" w:rsidR="008E2AD1" w:rsidRPr="00636B0C" w:rsidRDefault="008E2AD1" w:rsidP="00EB68A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30A56DF1" w14:textId="77777777" w:rsidR="00014DF2" w:rsidRPr="00636B0C" w:rsidRDefault="00014DF2" w:rsidP="00EB68A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AE4160" w:rsidRPr="00636B0C">
        <w:rPr>
          <w:rFonts w:ascii="Angsana New" w:hAnsi="Angsana New" w:hint="cs"/>
          <w:color w:val="000000"/>
          <w:sz w:val="32"/>
          <w:szCs w:val="32"/>
          <w:cs/>
        </w:rPr>
        <w:t>ตัวเงินซึ่งอยู่ในสกุล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เงินตราต่างประเทศได้แปลงค่าเป็นเงินบาทโดยใช้อัตราแลกเปลี่ยน ณ 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</w:p>
    <w:p w14:paraId="55778167" w14:textId="77777777" w:rsidR="00014DF2" w:rsidRPr="00636B0C" w:rsidRDefault="00014DF2" w:rsidP="00EB68A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4AC37DD" w14:textId="77777777" w:rsidR="00902C36" w:rsidRPr="00636B0C" w:rsidRDefault="00252091" w:rsidP="00EB68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4230C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B325F0" w:rsidRPr="00636B0C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2127A0" w:rsidRPr="00636B0C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การด้อยค่าของสินทรัพย์</w:t>
      </w:r>
      <w:r w:rsidR="002127A0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ที่ไม่ใช่สินทรัพย์ทางการเงิน</w:t>
      </w:r>
    </w:p>
    <w:p w14:paraId="3DE80542" w14:textId="77777777" w:rsidR="00AE4160" w:rsidRPr="00636B0C" w:rsidRDefault="00AE4160" w:rsidP="00EB68A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ทุก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บริษัทฯจะทำการประเมินการด้อยค่าของ</w:t>
      </w:r>
      <w:r w:rsidR="00CD64A0" w:rsidRPr="00636B0C">
        <w:rPr>
          <w:rFonts w:ascii="Angsana New" w:hAnsi="Angsana New" w:hint="cs"/>
          <w:color w:val="000000"/>
          <w:sz w:val="32"/>
          <w:szCs w:val="32"/>
          <w:cs/>
        </w:rPr>
        <w:t>อสังหาริมทรัพย์เพื่อการลงทุน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="002127A0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2127A0" w:rsidRPr="00636B0C">
        <w:rPr>
          <w:rFonts w:ascii="Angsana New" w:hAnsi="Angsana New"/>
          <w:color w:val="000000"/>
          <w:sz w:val="32"/>
          <w:szCs w:val="32"/>
          <w:cs/>
        </w:rPr>
        <w:t>สินทรัพย์สิทธิการใช้ หรือสินทรัพย์ที่ไม่มีตัวตนอื่น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D477BF" w:rsidRPr="00636B0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ของสินทรัพย์ที่กำลังพิจารณาอยู่</w:t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1E8501" w14:textId="77777777" w:rsidR="006C2E47" w:rsidRPr="00636B0C" w:rsidRDefault="00AE4160" w:rsidP="00EB68A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 </w:t>
      </w:r>
    </w:p>
    <w:p w14:paraId="72E12A89" w14:textId="77777777" w:rsidR="005A2DDA" w:rsidRPr="00636B0C" w:rsidRDefault="005A2DDA" w:rsidP="00EB68A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สินทรัพย์ที่รับรู้ในงวดก่อนได้หมดไปหรือลดลง</w:t>
      </w:r>
      <w:r w:rsidRPr="00636B0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บริษัทฯจะประมาณมูลค่าที่คาดว่าจะได้รับคืนของสินทรัพย์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1A3952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ขาดทุนทันที </w:t>
      </w:r>
    </w:p>
    <w:p w14:paraId="4329CC4B" w14:textId="77777777" w:rsidR="00DB149E" w:rsidRPr="00636B0C" w:rsidRDefault="00252091" w:rsidP="00EB68A3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DB149E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36D3B"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C2E47"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B149E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ผลประโยชน์</w:t>
      </w:r>
      <w:r w:rsidR="00DB149E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ของ</w:t>
      </w:r>
      <w:r w:rsidR="00DB149E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พนักงาน</w:t>
      </w:r>
    </w:p>
    <w:p w14:paraId="358F4345" w14:textId="77777777" w:rsidR="00DB149E" w:rsidRPr="00636B0C" w:rsidRDefault="00DB149E" w:rsidP="00EB68A3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541488BB" w14:textId="77777777" w:rsidR="00DB149E" w:rsidRPr="00636B0C" w:rsidRDefault="00DB149E" w:rsidP="00EB68A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2CE3F88" w14:textId="77777777" w:rsidR="00DB149E" w:rsidRPr="00636B0C" w:rsidRDefault="00DB149E" w:rsidP="00EB68A3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ผลประโยชน์หลังออกจากงาน</w:t>
      </w:r>
      <w:r w:rsidR="0044113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และผลประโยชน์ระยะยาวอื่นของพนักงาน</w:t>
      </w:r>
    </w:p>
    <w:p w14:paraId="2D6816D4" w14:textId="77777777" w:rsidR="00441130" w:rsidRPr="00636B0C" w:rsidRDefault="00441130" w:rsidP="00EB68A3">
      <w:pPr>
        <w:spacing w:before="80" w:after="80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636B0C">
        <w:rPr>
          <w:rFonts w:ascii="Angsana New" w:hAnsi="Angsana New"/>
          <w:i/>
          <w:iCs/>
          <w:color w:val="000000"/>
          <w:sz w:val="32"/>
          <w:szCs w:val="32"/>
          <w:cs/>
        </w:rPr>
        <w:t>โครงการสมทบเงิน</w:t>
      </w:r>
    </w:p>
    <w:p w14:paraId="0D40955E" w14:textId="77777777" w:rsidR="00441130" w:rsidRPr="00636B0C" w:rsidRDefault="00441130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AEDC2B" w14:textId="77777777" w:rsidR="00441130" w:rsidRPr="00636B0C" w:rsidRDefault="00441130" w:rsidP="00EB68A3">
      <w:pPr>
        <w:spacing w:before="80" w:after="80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636B0C">
        <w:rPr>
          <w:rFonts w:ascii="Angsana New" w:hAnsi="Angsana New"/>
          <w:i/>
          <w:iCs/>
          <w:color w:val="000000"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C4106C2" w14:textId="77777777" w:rsidR="00441130" w:rsidRPr="00636B0C" w:rsidRDefault="00441130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636B0C">
        <w:rPr>
          <w:rFonts w:ascii="Angsana New" w:hAnsi="Angsana New"/>
          <w:i/>
          <w:iCs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บริษัทฯจัดให้มีโครงการผลประโยชน์ระยะยาวอื่นของพนักงาน ได้แก่ </w:t>
      </w:r>
      <w:r w:rsidR="00D06FA9" w:rsidRPr="00636B0C">
        <w:rPr>
          <w:rFonts w:ascii="Angsana New" w:hAnsi="Angsana New"/>
          <w:color w:val="000000"/>
          <w:sz w:val="32"/>
          <w:szCs w:val="32"/>
          <w:cs/>
        </w:rPr>
        <w:t>รางวัลการปฏิบัติงานครบกำหนดระยะเวลา</w:t>
      </w:r>
    </w:p>
    <w:p w14:paraId="55AD0F9A" w14:textId="77777777" w:rsidR="00441130" w:rsidRPr="00636B0C" w:rsidRDefault="00441130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บริษัทฯคำนวณ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หนี้สินโครงการ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ผลประโยชน์หลังออกจากงานและผลประโยชน์ระยะยาวอื่นของ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ใช้วิธีคิดลดแต่ละหน่วยที่ประมาณการไว้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636B0C">
        <w:rPr>
          <w:rFonts w:ascii="Angsana New" w:hAnsi="Angsana New"/>
          <w:color w:val="000000"/>
          <w:sz w:val="32"/>
          <w:szCs w:val="32"/>
        </w:rPr>
        <w:t>Projected Unit Credit Method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ผู้เชี่ยวชาญอิสระได้ทำการประเมิน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ภาระผูกพัน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ตามหลักคณิตศาสตร์ประกันภัย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B3C7098" w14:textId="77777777" w:rsidR="0032053A" w:rsidRPr="00636B0C" w:rsidRDefault="0032053A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ผลกำไรหรือขาดทุนจากการประมาณตามหลักคณิตศาสตร์ประกันภัย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จะรับรู้ทันทีใน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กำไรขาดทุนเบ็ดเสร็จอื่น</w:t>
      </w:r>
    </w:p>
    <w:p w14:paraId="08B85568" w14:textId="77777777" w:rsidR="00807F15" w:rsidRPr="00636B0C" w:rsidRDefault="00807F15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22B136B2" w14:textId="3D2B7C65" w:rsidR="00854C50" w:rsidRPr="00636B0C" w:rsidRDefault="00854C50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ต้นทุนบริการในอดีตจะถูกรับรู้ทั้งจำนวนใน</w:t>
      </w:r>
      <w:r w:rsidR="00B325F0" w:rsidRPr="00636B0C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ทันทีที่มีการแก้ไขโครงการหรือลดขนาดโครงการหรือเมื่อบริษัทฯรับรู้ต้นทุนการปรับโครงสร้างที่เกี่ยวข้อง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 xml:space="preserve"> แล้วแต่เหตุการณ์ใดจะเกิดก่อน</w:t>
      </w:r>
    </w:p>
    <w:p w14:paraId="038C222F" w14:textId="77777777" w:rsidR="00D06FA9" w:rsidRPr="00636B0C" w:rsidRDefault="0032053A" w:rsidP="00EB68A3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ของโครงการผลประโยชน์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พันธบัตรรัฐบาล</w:t>
      </w:r>
    </w:p>
    <w:p w14:paraId="32081E8C" w14:textId="77777777" w:rsidR="002B46BA" w:rsidRPr="00636B0C" w:rsidRDefault="00252091" w:rsidP="00EB68A3">
      <w:pPr>
        <w:tabs>
          <w:tab w:val="left" w:pos="9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1D682B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F36D3B" w:rsidRPr="00636B0C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A5D25"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B46BA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ประมาณการหนี้สิน</w:t>
      </w:r>
    </w:p>
    <w:p w14:paraId="7C88A08C" w14:textId="77777777" w:rsidR="002B46BA" w:rsidRPr="00636B0C" w:rsidRDefault="002B46BA" w:rsidP="00EB68A3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08403D6" w14:textId="77777777" w:rsidR="00014DF2" w:rsidRPr="00636B0C" w:rsidRDefault="00252091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1D682B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FA5D25" w:rsidRPr="00636B0C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014DF2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ภาษีเงินได้</w:t>
      </w:r>
    </w:p>
    <w:p w14:paraId="0393EEA8" w14:textId="77777777" w:rsidR="00441130" w:rsidRPr="00636B0C" w:rsidRDefault="00441130" w:rsidP="00EB68A3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D374233" w14:textId="77777777" w:rsidR="005A2DDA" w:rsidRPr="00636B0C" w:rsidRDefault="00E0787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5A2DDA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  <w:r w:rsidR="0044113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ปัจจุบัน</w:t>
      </w:r>
    </w:p>
    <w:p w14:paraId="2BF38DF2" w14:textId="77777777" w:rsidR="002B46BA" w:rsidRPr="00636B0C" w:rsidRDefault="005A2DDA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  <w:t>บริษัทฯบันทึกภาษีเงินได้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ตามจำนวนที่คาดว่าจะจ่ายให้กับหน่วยงานจัดเก็บภาษีของรัฐ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ในอัตราร้อยละ </w:t>
      </w:r>
      <w:r w:rsidR="00EB68A3" w:rsidRPr="00636B0C">
        <w:rPr>
          <w:rFonts w:ascii="Angsana New" w:hAnsi="Angsana New"/>
          <w:color w:val="000000"/>
          <w:sz w:val="32"/>
          <w:szCs w:val="32"/>
        </w:rPr>
        <w:t xml:space="preserve">20 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>สำหรับกิจการที่ไม่ได้รับการส่งเสริมการลงทุน</w:t>
      </w:r>
      <w:r w:rsidR="00052DE5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B68A3" w:rsidRPr="00636B0C">
        <w:rPr>
          <w:rFonts w:ascii="Angsana New" w:hAnsi="Angsana New" w:hint="cs"/>
          <w:color w:val="000000"/>
          <w:sz w:val="32"/>
          <w:szCs w:val="32"/>
          <w:cs/>
        </w:rPr>
        <w:t>และได้รับการยกเว้นภาษีเงินได้สำหรับกิจการที่ได้รับการส่งเสริมการลงทุน</w:t>
      </w:r>
    </w:p>
    <w:p w14:paraId="39995A93" w14:textId="77777777" w:rsidR="00E0787E" w:rsidRPr="00636B0C" w:rsidRDefault="00E0787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ภาษีเงินได้รอการตัดบัญชี</w:t>
      </w:r>
    </w:p>
    <w:p w14:paraId="4B349530" w14:textId="77777777" w:rsidR="00E0787E" w:rsidRPr="00636B0C" w:rsidRDefault="00162B8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ผลแตกต่างชั่วคราวระหว่างราคาตามบัญชี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ของสินทรัพย์และหนี้สิน ณ 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กับฐานภาษีของสินทรัพย์และหนี้สิน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นั้น โดยใช้อัตราภาษีที่มีผลบังคับใช้ 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B4C3FD5" w14:textId="77777777" w:rsidR="003B164E" w:rsidRPr="00636B0C" w:rsidRDefault="00162B8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บริษัทฯรับรู้หนี้สินภาษีเงินได้รอการตัดบัญชีสำหรับผลแตกต่างชั่วคราวที่ต้องเสียภาษี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ทุกรายการ แต่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 xml:space="preserve">รับรู้สินทรัพย์ภาษีเงินได้รอการตัดบัญชีสำหรับผลแตกต่างชั่วคราวที่ใช้หักภาษี 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รวมทั้งผล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ขาดทุนทางภาษีที่ยังไม่ได้ใช้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ในจำนวนเท่าที่มี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ความเป็นไปได้ค่อนข้างแน่ที่บริษัทฯจะมีกำไรทางภาษีในอนาคตเพียง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พอ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ที่จะใช้ประโยชน์จาก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ผลแตกต่างชั่วคราวที่ใช้หักภาษี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ผล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ขาดทุนทางภาษีที่ยังไม่ได้ใช้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นั้น</w:t>
      </w:r>
    </w:p>
    <w:p w14:paraId="7739AFB5" w14:textId="77777777" w:rsidR="00E0787E" w:rsidRPr="00636B0C" w:rsidRDefault="00162B8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ทบทวน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มูลค่า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ตามบัญชีของสินทรัพย์ภาษีเงินได้รอการตัดบัญชี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ทุก</w:t>
      </w:r>
      <w:r w:rsidR="00172E2A" w:rsidRPr="00636B0C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 xml:space="preserve"> และจะ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>ทำการ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ปรับ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ลดมูลค่า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ตามบัญชี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8B75A2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หาก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มีความเป็นไปได้ค่อนข้างแน่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>บริษัทฯจะ</w:t>
      </w:r>
      <w:r w:rsidR="00E0787E" w:rsidRPr="00636B0C">
        <w:rPr>
          <w:rFonts w:ascii="Angsana New" w:hAnsi="Angsana New" w:hint="cs"/>
          <w:color w:val="000000"/>
          <w:sz w:val="32"/>
          <w:szCs w:val="32"/>
          <w:cs/>
        </w:rPr>
        <w:t>ไม่</w:t>
      </w:r>
      <w:r w:rsidR="00E0787E" w:rsidRPr="00636B0C">
        <w:rPr>
          <w:rFonts w:ascii="Angsana New" w:hAnsi="Angsana New"/>
          <w:color w:val="000000"/>
          <w:sz w:val="32"/>
          <w:szCs w:val="32"/>
          <w:cs/>
        </w:rPr>
        <w:t xml:space="preserve">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7B16B114" w14:textId="77777777" w:rsidR="00FA5D25" w:rsidRPr="00636B0C" w:rsidRDefault="00162B8E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CD4CE7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094560F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4.14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45B658C9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36B0C">
        <w:rPr>
          <w:rFonts w:ascii="Angsana New" w:hAnsi="Angsana New"/>
          <w:sz w:val="32"/>
          <w:szCs w:val="32"/>
          <w:cs/>
        </w:rPr>
        <w:t>ที่</w:t>
      </w:r>
      <w:r w:rsidRPr="00636B0C">
        <w:rPr>
          <w:rFonts w:ascii="Angsana New" w:hAnsi="Angsana New" w:hint="cs"/>
          <w:sz w:val="32"/>
          <w:szCs w:val="32"/>
          <w:cs/>
        </w:rPr>
        <w:t>ไม่ได้</w:t>
      </w:r>
      <w:r w:rsidRPr="00636B0C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636B0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636B0C">
        <w:rPr>
          <w:rFonts w:ascii="Angsana New" w:hAnsi="Angsana New" w:hint="cs"/>
          <w:sz w:val="32"/>
          <w:szCs w:val="32"/>
          <w:cs/>
        </w:rPr>
        <w:t>สำหรับ</w:t>
      </w:r>
      <w:r w:rsidRPr="00636B0C">
        <w:rPr>
          <w:rFonts w:ascii="Angsana New" w:hAnsi="Angsana New"/>
          <w:sz w:val="32"/>
          <w:szCs w:val="32"/>
          <w:cs/>
        </w:rPr>
        <w:t>ลูกหนี้การค้า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636B0C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36B0C">
        <w:rPr>
          <w:rFonts w:ascii="Angsana New" w:hAnsi="Angsana New"/>
          <w:color w:val="221E1F"/>
          <w:sz w:val="32"/>
          <w:szCs w:val="32"/>
        </w:rPr>
        <w:t xml:space="preserve"> </w:t>
      </w:r>
      <w:r w:rsidRPr="00636B0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636B0C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7F7900F7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26FDC9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636B0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636B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36B0C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36B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36B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36B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E3042D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</w:t>
      </w:r>
      <w:r w:rsidRPr="00636B0C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A240B5C" w14:textId="77777777" w:rsidR="00FA5D25" w:rsidRPr="00636B0C" w:rsidRDefault="00FA5D25" w:rsidP="00EB68A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ฯ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บริษัทฯ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ถือครอง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สินทรัพย์ทางการเงินนั้น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3D4C089" w14:textId="77777777" w:rsidR="00FA5D25" w:rsidRPr="00636B0C" w:rsidRDefault="00FA5D25" w:rsidP="00EB68A3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3EB01C4" w14:textId="77777777" w:rsidR="00FA5D25" w:rsidRPr="00636B0C" w:rsidRDefault="00FA5D25" w:rsidP="00EB68A3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39AF864F" w14:textId="77777777" w:rsidR="00FA5D25" w:rsidRPr="00636B0C" w:rsidRDefault="00FA5D25" w:rsidP="00EB68A3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วัดมูลค่าสินทรัพย์ทางการเงินด้วยมูลค่ายุติธรรมผ่านกำไรขาดทุนเบ็ดเสร็จอื่น เมื่อบริษัท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1DC050D4" w14:textId="77777777" w:rsidR="00FA5D25" w:rsidRPr="00636B0C" w:rsidRDefault="00FA5D25" w:rsidP="00EB68A3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การโอน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กลับรายการผลขาดทุนนั้นจะรับรู้ใน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ส่วนของ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กำไร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หรือ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ขาดทุนและคำนวณ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ด้วยวิธีการเช่นเดียว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ในขณะที่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การเปลี่ยนแปลงในมูลค่ายุติธรรม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อื่น ๆ 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จะรับรู้ผ่านกำไรขาดทุนเบ็ดเสร็จอื่น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ยังส่วนของ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75E99D78" w14:textId="77777777" w:rsidR="00FA5D25" w:rsidRPr="00636B0C" w:rsidRDefault="00FA5D25" w:rsidP="00EB68A3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6B0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E4AF73D" w14:textId="0F0BF176" w:rsidR="00FA5D25" w:rsidRPr="00636B0C" w:rsidRDefault="00FA5D25" w:rsidP="00EB68A3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36B0C">
        <w:rPr>
          <w:rFonts w:ascii="Angsana New" w:hAnsi="Angsana New" w:hint="cs"/>
          <w:sz w:val="32"/>
          <w:szCs w:val="32"/>
          <w:cs/>
        </w:rPr>
        <w:t>จะแสดง</w:t>
      </w:r>
      <w:r w:rsidRPr="00636B0C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36B0C">
        <w:rPr>
          <w:rFonts w:ascii="Angsana New" w:hAnsi="Angsana New" w:hint="cs"/>
          <w:sz w:val="32"/>
          <w:szCs w:val="32"/>
          <w:cs/>
        </w:rPr>
        <w:t>ด้วย</w:t>
      </w:r>
      <w:r w:rsidRPr="00636B0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36B0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36B0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36B0C">
        <w:rPr>
          <w:rFonts w:ascii="Angsana New" w:hAnsi="Angsana New" w:hint="cs"/>
          <w:sz w:val="32"/>
          <w:szCs w:val="32"/>
          <w:cs/>
        </w:rPr>
        <w:t>ของ</w:t>
      </w:r>
      <w:r w:rsidRPr="00636B0C">
        <w:rPr>
          <w:rFonts w:ascii="Angsana New" w:hAnsi="Angsana New"/>
          <w:sz w:val="32"/>
          <w:szCs w:val="32"/>
          <w:cs/>
        </w:rPr>
        <w:t>มูลค่ายุติธรรม</w:t>
      </w:r>
      <w:r w:rsidR="00CE2A3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636B0C">
        <w:rPr>
          <w:rFonts w:ascii="Angsana New" w:hAnsi="Angsana New"/>
          <w:sz w:val="32"/>
          <w:szCs w:val="32"/>
          <w:cs/>
        </w:rPr>
        <w:t>ใน</w:t>
      </w:r>
      <w:r w:rsidRPr="00636B0C">
        <w:rPr>
          <w:rFonts w:ascii="Angsana New" w:hAnsi="Angsana New" w:hint="cs"/>
          <w:sz w:val="32"/>
          <w:szCs w:val="32"/>
          <w:cs/>
        </w:rPr>
        <w:t>ส่วนของ</w:t>
      </w:r>
      <w:r w:rsidRPr="00636B0C">
        <w:rPr>
          <w:rFonts w:ascii="Angsana New" w:hAnsi="Angsana New"/>
          <w:sz w:val="32"/>
          <w:szCs w:val="32"/>
          <w:cs/>
        </w:rPr>
        <w:t>กำไร</w:t>
      </w:r>
      <w:r w:rsidRPr="00636B0C">
        <w:rPr>
          <w:rFonts w:ascii="Angsana New" w:hAnsi="Angsana New" w:hint="cs"/>
          <w:sz w:val="32"/>
          <w:szCs w:val="32"/>
          <w:cs/>
        </w:rPr>
        <w:t>หรือ</w:t>
      </w:r>
      <w:r w:rsidRPr="00636B0C">
        <w:rPr>
          <w:rFonts w:ascii="Angsana New" w:hAnsi="Angsana New"/>
          <w:sz w:val="32"/>
          <w:szCs w:val="32"/>
          <w:cs/>
        </w:rPr>
        <w:t>ขาดทุ</w:t>
      </w:r>
      <w:r w:rsidRPr="00636B0C">
        <w:rPr>
          <w:rFonts w:ascii="Angsana New" w:hAnsi="Angsana New" w:hint="cs"/>
          <w:sz w:val="32"/>
          <w:szCs w:val="32"/>
          <w:cs/>
        </w:rPr>
        <w:t>น</w:t>
      </w:r>
    </w:p>
    <w:p w14:paraId="3CFB8F57" w14:textId="77777777" w:rsidR="00FA5D25" w:rsidRPr="00636B0C" w:rsidRDefault="00FA5D25" w:rsidP="00EB68A3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36B0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636B0C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B68A3" w:rsidRPr="00636B0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636B0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636B0C">
        <w:rPr>
          <w:rFonts w:ascii="Angsana New" w:hAnsi="Angsana New"/>
          <w:sz w:val="32"/>
          <w:szCs w:val="32"/>
          <w:cs/>
        </w:rPr>
        <w:t>เงินลงทุนใน</w:t>
      </w:r>
      <w:r w:rsidRPr="00636B0C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1F583D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636B0C">
        <w:rPr>
          <w:rFonts w:ascii="Angsana New" w:hAnsi="Angsana New" w:hint="cs"/>
          <w:sz w:val="32"/>
          <w:szCs w:val="32"/>
          <w:cs/>
        </w:rPr>
        <w:t>ให้</w:t>
      </w:r>
      <w:r w:rsidRPr="00636B0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9B6CE94" w14:textId="77777777" w:rsidR="006E00AD" w:rsidRPr="00636B0C" w:rsidRDefault="00FA5D25" w:rsidP="00EB68A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</w:t>
      </w:r>
      <w:r w:rsidR="006E00AD" w:rsidRPr="0063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51FD2AB" w14:textId="77777777" w:rsidR="006E00AD" w:rsidRPr="00636B0C" w:rsidRDefault="00FA5D25" w:rsidP="00EB68A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6E00AD" w:rsidRPr="00636B0C">
        <w:rPr>
          <w:rFonts w:ascii="Angsana New" w:eastAsia="Arial Unicode MS" w:hAnsi="Angsana New" w:hint="cs"/>
          <w:sz w:val="32"/>
          <w:szCs w:val="32"/>
          <w:cs/>
        </w:rPr>
        <w:t>ฯ</w:t>
      </w:r>
      <w:r w:rsidRPr="00636B0C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636B0C">
        <w:rPr>
          <w:rFonts w:ascii="Angsana New" w:hAnsi="Angsana New" w:hint="cs"/>
          <w:sz w:val="32"/>
          <w:szCs w:val="32"/>
          <w:cs/>
        </w:rPr>
        <w:t>หัก</w:t>
      </w:r>
      <w:r w:rsidRPr="00636B0C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636B0C">
        <w:rPr>
          <w:rFonts w:ascii="Angsana New" w:eastAsia="Arial Unicode MS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36B0C">
        <w:rPr>
          <w:rFonts w:ascii="Angsana New" w:hAnsi="Angsana New" w:hint="cs"/>
          <w:sz w:val="32"/>
          <w:szCs w:val="32"/>
          <w:cs/>
        </w:rPr>
        <w:t>ทั้งนี้ ผล</w:t>
      </w:r>
      <w:r w:rsidRPr="00636B0C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36B0C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36B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36B0C">
        <w:rPr>
          <w:rFonts w:ascii="Angsana New" w:hAnsi="Angsana New" w:hint="cs"/>
          <w:sz w:val="32"/>
          <w:szCs w:val="32"/>
          <w:cs/>
        </w:rPr>
        <w:t>และการ</w:t>
      </w:r>
      <w:r w:rsidRPr="00636B0C">
        <w:rPr>
          <w:rFonts w:ascii="Angsana New" w:hAnsi="Angsana New"/>
          <w:sz w:val="32"/>
          <w:szCs w:val="32"/>
          <w:cs/>
        </w:rPr>
        <w:t>ตัดจำหน่าย</w:t>
      </w:r>
      <w:r w:rsidRPr="00636B0C">
        <w:rPr>
          <w:rFonts w:ascii="Angsana New" w:hAnsi="Angsana New" w:hint="cs"/>
          <w:sz w:val="32"/>
          <w:szCs w:val="32"/>
          <w:cs/>
        </w:rPr>
        <w:t>ตาม</w:t>
      </w:r>
      <w:r w:rsidRPr="00636B0C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636B0C">
        <w:rPr>
          <w:rFonts w:ascii="Angsana New" w:hAnsi="Angsana New" w:hint="cs"/>
          <w:sz w:val="32"/>
          <w:szCs w:val="32"/>
          <w:cs/>
        </w:rPr>
        <w:t>ส่วนของ</w:t>
      </w:r>
      <w:r w:rsidRPr="00636B0C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36B0C">
        <w:rPr>
          <w:rFonts w:ascii="Angsana New" w:hAnsi="Angsana New" w:hint="cs"/>
          <w:sz w:val="32"/>
          <w:szCs w:val="32"/>
          <w:cs/>
        </w:rPr>
        <w:t>โดย</w:t>
      </w:r>
      <w:r w:rsidRPr="00636B0C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636B0C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36B0C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636B0C">
        <w:rPr>
          <w:rFonts w:ascii="Angsana New" w:hAnsi="Angsana New" w:hint="cs"/>
          <w:sz w:val="32"/>
          <w:szCs w:val="32"/>
          <w:cs/>
        </w:rPr>
        <w:t>ด้วย</w:t>
      </w:r>
      <w:r w:rsidRPr="00636B0C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636B0C">
        <w:rPr>
          <w:rFonts w:ascii="Angsana New" w:hAnsi="Angsana New" w:hint="cs"/>
          <w:sz w:val="32"/>
          <w:szCs w:val="32"/>
          <w:cs/>
        </w:rPr>
        <w:t>ค่า</w:t>
      </w:r>
      <w:r w:rsidRPr="00636B0C">
        <w:rPr>
          <w:rFonts w:ascii="Angsana New" w:hAnsi="Angsana New"/>
          <w:sz w:val="32"/>
          <w:szCs w:val="32"/>
          <w:cs/>
        </w:rPr>
        <w:t>ตัดจำหน่าย</w:t>
      </w:r>
      <w:r w:rsidRPr="00636B0C">
        <w:rPr>
          <w:rFonts w:ascii="Angsana New" w:hAnsi="Angsana New" w:hint="cs"/>
          <w:sz w:val="32"/>
          <w:szCs w:val="32"/>
          <w:cs/>
        </w:rPr>
        <w:t>ตาม</w:t>
      </w:r>
      <w:r w:rsidRPr="00636B0C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36B0C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36B0C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636B0C">
        <w:rPr>
          <w:rFonts w:ascii="Angsana New" w:hAnsi="Angsana New" w:hint="cs"/>
          <w:sz w:val="32"/>
          <w:szCs w:val="32"/>
          <w:cs/>
        </w:rPr>
        <w:t>ส่วนของ</w:t>
      </w:r>
      <w:r w:rsidRPr="00636B0C">
        <w:rPr>
          <w:rFonts w:ascii="Angsana New" w:hAnsi="Angsana New"/>
          <w:sz w:val="32"/>
          <w:szCs w:val="32"/>
          <w:cs/>
        </w:rPr>
        <w:t>กำไร</w:t>
      </w:r>
      <w:r w:rsidRPr="00636B0C">
        <w:rPr>
          <w:rFonts w:ascii="Angsana New" w:hAnsi="Angsana New" w:hint="cs"/>
          <w:sz w:val="32"/>
          <w:szCs w:val="32"/>
          <w:cs/>
        </w:rPr>
        <w:t>หรือ</w:t>
      </w:r>
      <w:r w:rsidRPr="00636B0C">
        <w:rPr>
          <w:rFonts w:ascii="Angsana New" w:hAnsi="Angsana New"/>
          <w:sz w:val="32"/>
          <w:szCs w:val="32"/>
          <w:cs/>
        </w:rPr>
        <w:t>ขาดทุน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</w:p>
    <w:p w14:paraId="00E1A7DE" w14:textId="583AEE5E" w:rsidR="00FA5D25" w:rsidRPr="00636B0C" w:rsidRDefault="00FA5D25" w:rsidP="00EB68A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36B0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E28EA07" w14:textId="77777777" w:rsidR="00AA3BF6" w:rsidRPr="00636B0C" w:rsidRDefault="00FA5D25" w:rsidP="00EB68A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36B0C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36B0C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36B0C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36B0C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36B0C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36B0C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2A6CEE7" w14:textId="77777777" w:rsidR="00AA3BF6" w:rsidRPr="00636B0C" w:rsidRDefault="00EB68A3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br w:type="page"/>
      </w:r>
      <w:r w:rsidR="00FA5D25" w:rsidRPr="00636B0C">
        <w:rPr>
          <w:rFonts w:ascii="Angsana New" w:hAnsi="Angsana New" w:hint="cs"/>
          <w:sz w:val="32"/>
          <w:szCs w:val="32"/>
          <w:cs/>
        </w:rPr>
        <w:t>บริษัท</w:t>
      </w:r>
      <w:r w:rsidR="00AA3BF6" w:rsidRPr="00636B0C">
        <w:rPr>
          <w:rFonts w:ascii="Angsana New" w:hAnsi="Angsana New" w:hint="cs"/>
          <w:sz w:val="32"/>
          <w:szCs w:val="32"/>
          <w:cs/>
        </w:rPr>
        <w:t>ฯ</w:t>
      </w:r>
      <w:r w:rsidR="00FA5D25" w:rsidRPr="00636B0C">
        <w:rPr>
          <w:rFonts w:ascii="Angsana New" w:hAnsi="Angsana New" w:hint="cs"/>
          <w:sz w:val="32"/>
          <w:szCs w:val="32"/>
          <w:cs/>
        </w:rPr>
        <w:t>ตัดรายการ</w:t>
      </w:r>
      <w:r w:rsidR="00FA5D25" w:rsidRPr="00636B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FA5D25" w:rsidRPr="00636B0C">
        <w:rPr>
          <w:rFonts w:ascii="Angsana New" w:hAnsi="Angsana New" w:hint="cs"/>
          <w:sz w:val="32"/>
          <w:szCs w:val="32"/>
          <w:cs/>
        </w:rPr>
        <w:t>ก็ต่อ</w:t>
      </w:r>
      <w:r w:rsidR="00FA5D25" w:rsidRPr="00636B0C">
        <w:rPr>
          <w:rFonts w:ascii="Angsana New" w:hAnsi="Angsana New"/>
          <w:sz w:val="32"/>
          <w:szCs w:val="32"/>
          <w:cs/>
        </w:rPr>
        <w:t>เมื่อ</w:t>
      </w:r>
      <w:r w:rsidR="00FA5D25" w:rsidRPr="00636B0C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FA5D25" w:rsidRPr="00636B0C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FA5D25" w:rsidRPr="00636B0C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 หรือ</w:t>
      </w:r>
      <w:r w:rsidR="00FA5D25" w:rsidRPr="00636B0C">
        <w:rPr>
          <w:rFonts w:ascii="Angsana New" w:hAnsi="Angsana New" w:hint="cs"/>
          <w:sz w:val="32"/>
          <w:szCs w:val="32"/>
          <w:cs/>
        </w:rPr>
        <w:t>มีการ</w:t>
      </w:r>
      <w:r w:rsidR="00FA5D25" w:rsidRPr="00636B0C">
        <w:rPr>
          <w:rFonts w:ascii="Angsana New" w:hAnsi="Angsana New"/>
          <w:sz w:val="32"/>
          <w:szCs w:val="32"/>
          <w:cs/>
        </w:rPr>
        <w:t>สิ้นสุด</w:t>
      </w:r>
      <w:r w:rsidR="00FA5D25" w:rsidRPr="00636B0C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 </w:t>
      </w:r>
      <w:r w:rsidR="00FA5D25" w:rsidRPr="00636B0C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FA5D25" w:rsidRPr="00636B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FA5D25" w:rsidRPr="00636B0C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FA5D25" w:rsidRPr="00636B0C">
        <w:rPr>
          <w:rFonts w:ascii="Angsana New" w:hAnsi="Angsana New"/>
          <w:sz w:val="32"/>
          <w:szCs w:val="32"/>
          <w:cs/>
        </w:rPr>
        <w:t>แตกต่าง</w:t>
      </w:r>
      <w:r w:rsidR="00FA5D25" w:rsidRPr="00636B0C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 หรือ</w:t>
      </w:r>
      <w:r w:rsidR="00FA5D25" w:rsidRPr="00636B0C">
        <w:rPr>
          <w:rFonts w:ascii="Angsana New" w:hAnsi="Angsana New" w:hint="cs"/>
          <w:sz w:val="32"/>
          <w:szCs w:val="32"/>
          <w:cs/>
        </w:rPr>
        <w:t>มี</w:t>
      </w:r>
      <w:r w:rsidR="00FA5D25" w:rsidRPr="00636B0C">
        <w:rPr>
          <w:rFonts w:ascii="Angsana New" w:hAnsi="Angsana New"/>
          <w:sz w:val="32"/>
          <w:szCs w:val="32"/>
          <w:cs/>
        </w:rPr>
        <w:t>การ</w:t>
      </w:r>
      <w:r w:rsidR="00FA5D25" w:rsidRPr="00636B0C">
        <w:rPr>
          <w:rFonts w:ascii="Angsana New" w:hAnsi="Angsana New" w:hint="cs"/>
          <w:sz w:val="32"/>
          <w:szCs w:val="32"/>
          <w:cs/>
        </w:rPr>
        <w:t>แก้ไข</w:t>
      </w:r>
      <w:r w:rsidR="00FA5D25" w:rsidRPr="00636B0C">
        <w:rPr>
          <w:rFonts w:ascii="Angsana New" w:hAnsi="Angsana New"/>
          <w:sz w:val="32"/>
          <w:szCs w:val="32"/>
          <w:cs/>
        </w:rPr>
        <w:t>ข้อ</w:t>
      </w:r>
      <w:r w:rsidR="00FA5D25" w:rsidRPr="00636B0C">
        <w:rPr>
          <w:rFonts w:ascii="Angsana New" w:hAnsi="Angsana New" w:hint="cs"/>
          <w:sz w:val="32"/>
          <w:szCs w:val="32"/>
          <w:cs/>
        </w:rPr>
        <w:t>กำหนด</w:t>
      </w:r>
      <w:r w:rsidR="00FA5D25" w:rsidRPr="00636B0C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FA5D25" w:rsidRPr="00636B0C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 </w:t>
      </w:r>
      <w:r w:rsidR="00FA5D25" w:rsidRPr="00636B0C">
        <w:rPr>
          <w:rFonts w:ascii="Angsana New" w:hAnsi="Angsana New" w:hint="cs"/>
          <w:sz w:val="32"/>
          <w:szCs w:val="32"/>
          <w:cs/>
        </w:rPr>
        <w:t>จะ</w:t>
      </w:r>
      <w:r w:rsidR="00FA5D25" w:rsidRPr="00636B0C">
        <w:rPr>
          <w:rFonts w:ascii="Angsana New" w:hAnsi="Angsana New"/>
          <w:sz w:val="32"/>
          <w:szCs w:val="32"/>
          <w:cs/>
        </w:rPr>
        <w:t>ถือว่า</w:t>
      </w:r>
      <w:r w:rsidR="00FA5D25" w:rsidRPr="00636B0C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FA5D25" w:rsidRPr="00636B0C">
        <w:rPr>
          <w:rFonts w:ascii="Angsana New" w:hAnsi="Angsana New" w:hint="cs"/>
          <w:sz w:val="32"/>
          <w:szCs w:val="32"/>
          <w:cs/>
        </w:rPr>
        <w:t>โดยรับรู้</w:t>
      </w:r>
      <w:r w:rsidR="00FA5D25" w:rsidRPr="00636B0C">
        <w:rPr>
          <w:rFonts w:ascii="Angsana New" w:hAnsi="Angsana New"/>
          <w:sz w:val="32"/>
          <w:szCs w:val="32"/>
          <w:cs/>
        </w:rPr>
        <w:t>ผลแตกต่าง</w:t>
      </w:r>
      <w:r w:rsidR="00FA5D25" w:rsidRPr="00636B0C">
        <w:rPr>
          <w:rFonts w:ascii="Angsana New" w:hAnsi="Angsana New" w:hint="cs"/>
          <w:sz w:val="32"/>
          <w:szCs w:val="32"/>
          <w:cs/>
        </w:rPr>
        <w:t>ของ</w:t>
      </w:r>
      <w:r w:rsidR="00FA5D25" w:rsidRPr="00636B0C">
        <w:rPr>
          <w:rFonts w:ascii="Angsana New" w:hAnsi="Angsana New"/>
          <w:sz w:val="32"/>
          <w:szCs w:val="32"/>
          <w:cs/>
        </w:rPr>
        <w:t>มูลค่าตามบัญชี</w:t>
      </w:r>
      <w:r w:rsidR="00FA5D25" w:rsidRPr="00636B0C">
        <w:rPr>
          <w:rFonts w:ascii="Angsana New" w:hAnsi="Angsana New" w:hint="cs"/>
          <w:sz w:val="32"/>
          <w:szCs w:val="32"/>
          <w:cs/>
        </w:rPr>
        <w:t>ดังกล่าว</w:t>
      </w:r>
      <w:r w:rsidR="00FA5D25" w:rsidRPr="00636B0C">
        <w:rPr>
          <w:rFonts w:ascii="Angsana New" w:hAnsi="Angsana New"/>
          <w:sz w:val="32"/>
          <w:szCs w:val="32"/>
          <w:cs/>
        </w:rPr>
        <w:t>ใน</w:t>
      </w:r>
      <w:r w:rsidR="00FA5D25" w:rsidRPr="00636B0C">
        <w:rPr>
          <w:rFonts w:ascii="Angsana New" w:hAnsi="Angsana New" w:hint="cs"/>
          <w:sz w:val="32"/>
          <w:szCs w:val="32"/>
          <w:cs/>
        </w:rPr>
        <w:t>ส่วนของ</w:t>
      </w:r>
      <w:r w:rsidR="00FA5D25" w:rsidRPr="00636B0C">
        <w:rPr>
          <w:rFonts w:ascii="Angsana New" w:hAnsi="Angsana New"/>
          <w:sz w:val="32"/>
          <w:szCs w:val="32"/>
          <w:cs/>
        </w:rPr>
        <w:t>กำไร</w:t>
      </w:r>
      <w:r w:rsidR="00FA5D25" w:rsidRPr="00636B0C">
        <w:rPr>
          <w:rFonts w:ascii="Angsana New" w:hAnsi="Angsana New" w:hint="cs"/>
          <w:sz w:val="32"/>
          <w:szCs w:val="32"/>
          <w:cs/>
        </w:rPr>
        <w:t>หรือ</w:t>
      </w:r>
      <w:r w:rsidR="00FA5D25" w:rsidRPr="00636B0C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45C7540" w14:textId="77777777" w:rsidR="00AA3BF6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A0AB924" w14:textId="77777777" w:rsidR="00AA3BF6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AA3BF6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636B0C">
        <w:rPr>
          <w:rFonts w:ascii="Angsana New" w:hAnsi="Angsana New" w:hint="cs"/>
          <w:sz w:val="32"/>
          <w:szCs w:val="32"/>
          <w:cs/>
        </w:rPr>
        <w:t>ทั้งหมด</w:t>
      </w:r>
      <w:r w:rsidRPr="00636B0C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636B0C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636B0C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ตามสัญญากับกระแสเงินสดทั้งหมดที่บริษัท</w:t>
      </w:r>
      <w:r w:rsidR="001F583D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คาดว่าจะได้รับ</w:t>
      </w:r>
      <w:r w:rsidRPr="00636B0C">
        <w:rPr>
          <w:rFonts w:ascii="Angsana New" w:hAnsi="Angsana New" w:hint="cs"/>
          <w:sz w:val="32"/>
          <w:szCs w:val="32"/>
          <w:cs/>
        </w:rPr>
        <w:t>ชำระ และ</w:t>
      </w:r>
      <w:r w:rsidRPr="00636B0C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636B0C">
        <w:rPr>
          <w:rFonts w:ascii="Angsana New" w:hAnsi="Angsana New" w:hint="cs"/>
          <w:sz w:val="32"/>
          <w:szCs w:val="32"/>
          <w:cs/>
        </w:rPr>
        <w:t>โดยประมาณ</w:t>
      </w:r>
      <w:r w:rsidRPr="00636B0C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386D9051" w14:textId="77777777" w:rsidR="00AA3BF6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ในกรณีที่</w:t>
      </w:r>
      <w:r w:rsidRPr="00636B0C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1F583D" w:rsidRPr="00636B0C">
        <w:rPr>
          <w:rFonts w:ascii="Angsana New" w:hAnsi="Angsana New"/>
          <w:sz w:val="32"/>
          <w:szCs w:val="32"/>
          <w:cs/>
        </w:rPr>
        <w:t>บริษัทฯ</w:t>
      </w:r>
      <w:r w:rsidRPr="00636B0C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636B0C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36B0C">
        <w:rPr>
          <w:rFonts w:ascii="Angsana New" w:hAnsi="Angsana New"/>
          <w:sz w:val="32"/>
          <w:szCs w:val="32"/>
          <w:cs/>
        </w:rPr>
        <w:t>จาก</w:t>
      </w:r>
      <w:r w:rsidRPr="00636B0C">
        <w:rPr>
          <w:rFonts w:ascii="Angsana New" w:hAnsi="Angsana New" w:hint="cs"/>
          <w:sz w:val="32"/>
          <w:szCs w:val="32"/>
          <w:cs/>
        </w:rPr>
        <w:t>การ</w:t>
      </w:r>
      <w:r w:rsidRPr="00636B0C">
        <w:rPr>
          <w:rFonts w:ascii="Angsana New" w:hAnsi="Angsana New"/>
          <w:sz w:val="32"/>
          <w:szCs w:val="32"/>
          <w:cs/>
        </w:rPr>
        <w:t>ผิดสัญญาที่</w:t>
      </w:r>
      <w:r w:rsidRPr="00636B0C">
        <w:rPr>
          <w:rFonts w:ascii="Angsana New" w:hAnsi="Angsana New" w:hint="cs"/>
          <w:sz w:val="32"/>
          <w:szCs w:val="32"/>
          <w:cs/>
        </w:rPr>
        <w:t>อาจ</w:t>
      </w:r>
      <w:r w:rsidRPr="00636B0C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36B0C">
        <w:rPr>
          <w:rFonts w:ascii="Angsana New" w:hAnsi="Angsana New"/>
          <w:sz w:val="32"/>
          <w:szCs w:val="32"/>
        </w:rPr>
        <w:t xml:space="preserve">12 </w:t>
      </w:r>
      <w:r w:rsidRPr="00636B0C">
        <w:rPr>
          <w:rFonts w:ascii="Angsana New" w:hAnsi="Angsana New"/>
          <w:sz w:val="32"/>
          <w:szCs w:val="32"/>
          <w:cs/>
        </w:rPr>
        <w:t>เดือนข้างหน้า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ในขณะที่หาก</w:t>
      </w:r>
      <w:r w:rsidRPr="00636B0C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36B0C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AA3BF6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36B0C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36B0C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E463F07" w14:textId="77777777" w:rsidR="00937813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AA3BF6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636B0C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636B0C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636B0C">
        <w:rPr>
          <w:rFonts w:ascii="Angsana New" w:hAnsi="Angsana New"/>
          <w:sz w:val="32"/>
          <w:szCs w:val="32"/>
        </w:rPr>
        <w:t>30</w:t>
      </w:r>
      <w:r w:rsidRPr="00636B0C">
        <w:rPr>
          <w:rFonts w:ascii="Angsana New" w:hAnsi="Angsana New"/>
          <w:sz w:val="32"/>
          <w:szCs w:val="32"/>
          <w:cs/>
        </w:rPr>
        <w:t xml:space="preserve"> วัน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และ</w:t>
      </w:r>
      <w:r w:rsidRPr="00636B0C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636B0C">
        <w:rPr>
          <w:rFonts w:ascii="Angsana New" w:hAnsi="Angsana New"/>
          <w:sz w:val="32"/>
          <w:szCs w:val="32"/>
          <w:cs/>
        </w:rPr>
        <w:t>มีการ</w:t>
      </w:r>
      <w:r w:rsidR="00EB68A3" w:rsidRPr="00636B0C">
        <w:rPr>
          <w:rFonts w:ascii="Angsana New" w:hAnsi="Angsana New" w:hint="cs"/>
          <w:sz w:val="32"/>
          <w:szCs w:val="32"/>
          <w:cs/>
        </w:rPr>
        <w:t>ด้อยค่าด้านเครดิตหรือมีการ</w:t>
      </w:r>
      <w:r w:rsidRPr="00636B0C">
        <w:rPr>
          <w:rFonts w:ascii="Angsana New" w:hAnsi="Angsana New"/>
          <w:sz w:val="32"/>
          <w:szCs w:val="32"/>
          <w:cs/>
        </w:rPr>
        <w:t>ผิดสัญญา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36B0C">
        <w:rPr>
          <w:rFonts w:ascii="Angsana New" w:hAnsi="Angsana New"/>
          <w:sz w:val="32"/>
          <w:szCs w:val="32"/>
        </w:rPr>
        <w:t xml:space="preserve">90 </w:t>
      </w:r>
      <w:r w:rsidRPr="00636B0C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636B0C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AA3BF6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อาจพิจารณา</w:t>
      </w:r>
      <w:r w:rsidRPr="00636B0C">
        <w:rPr>
          <w:rFonts w:ascii="Angsana New" w:hAnsi="Angsana New" w:hint="cs"/>
          <w:sz w:val="32"/>
          <w:szCs w:val="32"/>
          <w:cs/>
        </w:rPr>
        <w:t>ว่า</w:t>
      </w:r>
      <w:r w:rsidRPr="00636B0C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636B0C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36B0C">
        <w:rPr>
          <w:rFonts w:ascii="Angsana New" w:hAnsi="Angsana New"/>
          <w:sz w:val="32"/>
          <w:szCs w:val="32"/>
          <w:cs/>
        </w:rPr>
        <w:t>ผิดสัญญา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EB68A3" w:rsidRPr="00636B0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636B0C">
        <w:rPr>
          <w:rFonts w:ascii="Angsana New" w:hAnsi="Angsana New"/>
          <w:spacing w:val="-4"/>
          <w:sz w:val="32"/>
          <w:szCs w:val="32"/>
          <w:cs/>
        </w:rPr>
        <w:t>พิจารณา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Pr="00636B0C">
        <w:rPr>
          <w:rFonts w:ascii="Angsana New" w:hAnsi="Angsana New"/>
          <w:spacing w:val="-4"/>
          <w:sz w:val="32"/>
          <w:szCs w:val="32"/>
          <w:cs/>
        </w:rPr>
        <w:t>ข้อมูลภายในหรือข้อมูลภายนอก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636B0C">
        <w:rPr>
          <w:rFonts w:ascii="Angsana New" w:hAnsi="Angsana New"/>
          <w:spacing w:val="-4"/>
          <w:sz w:val="32"/>
          <w:szCs w:val="32"/>
          <w:cs/>
        </w:rPr>
        <w:t xml:space="preserve"> เช่น อันดับความน่าเชื่อถือ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ด้านเครดิต</w:t>
      </w:r>
      <w:r w:rsidRPr="00636B0C">
        <w:rPr>
          <w:rFonts w:ascii="Angsana New" w:hAnsi="Angsana New"/>
          <w:spacing w:val="-4"/>
          <w:sz w:val="32"/>
          <w:szCs w:val="32"/>
          <w:cs/>
        </w:rPr>
        <w:t>ของผู้ออกตราสาร</w:t>
      </w:r>
    </w:p>
    <w:p w14:paraId="47ECD3F2" w14:textId="77777777" w:rsidR="007937B9" w:rsidRPr="00636B0C" w:rsidRDefault="00FA5D25" w:rsidP="0030315D">
      <w:pPr>
        <w:spacing w:before="80" w:after="8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</w:t>
      </w:r>
      <w:r w:rsidR="00937813"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36B0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>ทุก</w:t>
      </w:r>
      <w:r w:rsidRPr="00636B0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937813"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36B0C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0" w:name="_Hlk59432702"/>
    </w:p>
    <w:p w14:paraId="638BD409" w14:textId="77777777" w:rsidR="00937813" w:rsidRPr="00636B0C" w:rsidRDefault="007937B9" w:rsidP="0030315D">
      <w:pPr>
        <w:spacing w:before="80" w:after="8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การคำนวนผลขาดทุนด้านเครดิตที่คาดว่าจะเกิดขึ้นข้างต้น</w:t>
      </w:r>
      <w:r w:rsidR="00FA5D25" w:rsidRPr="00636B0C">
        <w:rPr>
          <w:rFonts w:ascii="Angsana New" w:hAnsi="Angsana New" w:hint="cs"/>
          <w:sz w:val="32"/>
          <w:szCs w:val="32"/>
          <w:cs/>
        </w:rPr>
        <w:t>อ้าง</w:t>
      </w:r>
      <w:r w:rsidR="00FA5D25" w:rsidRPr="00636B0C">
        <w:rPr>
          <w:rFonts w:ascii="Angsana New" w:hAnsi="Angsana New"/>
          <w:sz w:val="32"/>
          <w:szCs w:val="32"/>
          <w:cs/>
        </w:rPr>
        <w:t>อิงจาก</w:t>
      </w:r>
      <w:r w:rsidR="00FA5D25" w:rsidRPr="00636B0C">
        <w:rPr>
          <w:rFonts w:ascii="Angsana New" w:hAnsi="Angsana New" w:hint="cs"/>
          <w:sz w:val="32"/>
          <w:szCs w:val="32"/>
          <w:cs/>
        </w:rPr>
        <w:t>ข้อมูลผล</w:t>
      </w:r>
      <w:r w:rsidR="00FA5D25" w:rsidRPr="00636B0C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A5D25" w:rsidRPr="00636B0C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A5D25" w:rsidRPr="00636B0C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A5D25" w:rsidRPr="00636B0C">
        <w:rPr>
          <w:rFonts w:ascii="Angsana New" w:hAnsi="Angsana New" w:hint="cs"/>
          <w:sz w:val="32"/>
          <w:szCs w:val="32"/>
          <w:cs/>
        </w:rPr>
        <w:t>การ</w:t>
      </w:r>
      <w:r w:rsidR="00FA5D25" w:rsidRPr="00636B0C">
        <w:rPr>
          <w:rFonts w:ascii="Angsana New" w:hAnsi="Angsana New"/>
          <w:sz w:val="32"/>
          <w:szCs w:val="32"/>
          <w:cs/>
        </w:rPr>
        <w:t>คาดการณ์</w:t>
      </w:r>
      <w:r w:rsidR="00FA5D25" w:rsidRPr="00636B0C">
        <w:rPr>
          <w:rFonts w:ascii="Angsana New" w:hAnsi="Angsana New" w:hint="cs"/>
          <w:sz w:val="32"/>
          <w:szCs w:val="32"/>
          <w:cs/>
        </w:rPr>
        <w:t>ไปใน</w:t>
      </w:r>
      <w:r w:rsidR="00FA5D25" w:rsidRPr="00636B0C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A5D25" w:rsidRPr="00636B0C">
        <w:rPr>
          <w:rFonts w:ascii="Angsana New" w:hAnsi="Angsana New" w:hint="cs"/>
          <w:sz w:val="32"/>
          <w:szCs w:val="32"/>
          <w:cs/>
        </w:rPr>
        <w:t>นั้น</w:t>
      </w:r>
      <w:r w:rsidR="00FA5D25" w:rsidRPr="00636B0C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FA5D25"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06525768" w14:textId="77777777" w:rsidR="00937813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36B0C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36B0C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36B0C">
        <w:rPr>
          <w:rFonts w:ascii="Angsana New" w:eastAsia="Arial" w:hAnsi="Angsana New" w:hint="cs"/>
          <w:sz w:val="32"/>
          <w:szCs w:val="32"/>
          <w:cs/>
        </w:rPr>
        <w:t>คืน</w:t>
      </w:r>
      <w:r w:rsidRPr="00636B0C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36B0C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FEFE71B" w14:textId="77777777" w:rsidR="00937813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181C4BC" w14:textId="77777777" w:rsidR="00937813" w:rsidRPr="00636B0C" w:rsidRDefault="00FA5D25" w:rsidP="0030315D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636B0C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 </w:t>
      </w:r>
      <w:r w:rsidRPr="00636B0C">
        <w:rPr>
          <w:rFonts w:ascii="Angsana New" w:eastAsia="Arial" w:hAnsi="Angsana New" w:hint="cs"/>
          <w:sz w:val="32"/>
          <w:szCs w:val="32"/>
          <w:cs/>
        </w:rPr>
        <w:t>และ</w:t>
      </w:r>
      <w:r w:rsidRPr="00636B0C">
        <w:rPr>
          <w:rFonts w:ascii="Angsana New" w:eastAsia="Arial" w:hAnsi="Angsana New"/>
          <w:sz w:val="32"/>
          <w:szCs w:val="32"/>
          <w:cs/>
        </w:rPr>
        <w:t>แสดง</w:t>
      </w:r>
      <w:r w:rsidRPr="00636B0C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636B0C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636B0C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636B0C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636B0C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636B0C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636B0C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636B0C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636B0C">
        <w:rPr>
          <w:rFonts w:ascii="Angsana New" w:eastAsia="Arial" w:hAnsi="Angsana New"/>
          <w:sz w:val="32"/>
          <w:szCs w:val="32"/>
          <w:cs/>
        </w:rPr>
        <w:t>และ</w:t>
      </w:r>
      <w:r w:rsidRPr="00636B0C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636B0C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636B0C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A653689" w14:textId="77777777" w:rsidR="00937813" w:rsidRPr="00636B0C" w:rsidRDefault="0030315D" w:rsidP="0030315D">
      <w:pPr>
        <w:spacing w:before="120" w:after="12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bookmarkStart w:id="1" w:name="_5.19_ตราสารอนุพันธ์_[และการบัญชีป้อ"/>
      <w:bookmarkStart w:id="2" w:name="_Hlk56707126"/>
      <w:bookmarkEnd w:id="1"/>
      <w:r w:rsidRPr="00636B0C">
        <w:rPr>
          <w:rFonts w:ascii="Angsana New" w:eastAsia="Arial" w:hAnsi="Angsana New"/>
          <w:b/>
          <w:bCs/>
          <w:sz w:val="32"/>
          <w:szCs w:val="32"/>
        </w:rPr>
        <w:br w:type="page"/>
      </w:r>
      <w:r w:rsidR="00937813" w:rsidRPr="00636B0C">
        <w:rPr>
          <w:rFonts w:ascii="Angsana New" w:eastAsia="Arial" w:hAnsi="Angsana New"/>
          <w:b/>
          <w:bCs/>
          <w:sz w:val="32"/>
          <w:szCs w:val="32"/>
        </w:rPr>
        <w:t>4</w:t>
      </w:r>
      <w:r w:rsidR="00FA5D25" w:rsidRPr="00636B0C">
        <w:rPr>
          <w:rFonts w:ascii="Angsana New" w:eastAsia="Arial" w:hAnsi="Angsana New"/>
          <w:b/>
          <w:bCs/>
          <w:sz w:val="32"/>
          <w:szCs w:val="32"/>
        </w:rPr>
        <w:t>.1</w:t>
      </w:r>
      <w:r w:rsidR="00937813" w:rsidRPr="00636B0C">
        <w:rPr>
          <w:rFonts w:ascii="Angsana New" w:eastAsia="Arial" w:hAnsi="Angsana New"/>
          <w:b/>
          <w:bCs/>
          <w:sz w:val="32"/>
          <w:szCs w:val="32"/>
        </w:rPr>
        <w:t>5</w:t>
      </w:r>
      <w:r w:rsidR="00FA5D25" w:rsidRPr="00636B0C">
        <w:rPr>
          <w:rFonts w:ascii="Angsana New" w:eastAsia="Arial" w:hAnsi="Angsana New"/>
          <w:b/>
          <w:bCs/>
          <w:sz w:val="32"/>
          <w:szCs w:val="32"/>
        </w:rPr>
        <w:tab/>
      </w:r>
      <w:r w:rsidR="00FA5D25" w:rsidRPr="00636B0C">
        <w:rPr>
          <w:rFonts w:ascii="Angsana New" w:eastAsia="Arial" w:hAnsi="Angsana New"/>
          <w:b/>
          <w:bCs/>
          <w:sz w:val="32"/>
          <w:szCs w:val="32"/>
          <w:cs/>
        </w:rPr>
        <w:t>ตราสารอนุพันธ์</w:t>
      </w:r>
      <w:bookmarkEnd w:id="2"/>
    </w:p>
    <w:p w14:paraId="17EA2899" w14:textId="75169401" w:rsidR="00937813" w:rsidRPr="00636B0C" w:rsidRDefault="00FA5D25" w:rsidP="0030315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36B0C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937813" w:rsidRPr="00636B0C">
        <w:rPr>
          <w:rFonts w:ascii="Angsana New" w:eastAsia="Arial" w:hAnsi="Angsana New" w:hint="cs"/>
          <w:sz w:val="32"/>
          <w:szCs w:val="32"/>
          <w:cs/>
        </w:rPr>
        <w:t>ฯ</w:t>
      </w:r>
      <w:r w:rsidRPr="00636B0C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Pr="00636B0C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636B0C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636B0C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636B0C">
        <w:rPr>
          <w:rFonts w:ascii="Angsana New" w:eastAsia="Arial" w:hAnsi="Angsana New" w:hint="cs"/>
          <w:sz w:val="32"/>
          <w:szCs w:val="32"/>
          <w:cs/>
        </w:rPr>
        <w:t>ภายหลัง</w:t>
      </w:r>
      <w:r w:rsidR="00CE2A36">
        <w:rPr>
          <w:rFonts w:ascii="Angsana New" w:eastAsia="Arial" w:hAnsi="Angsana New" w:hint="cs"/>
          <w:sz w:val="32"/>
          <w:szCs w:val="32"/>
          <w:cs/>
        </w:rPr>
        <w:t xml:space="preserve">ซึ่งรวมถึงดอกเบี้ยรับ  </w:t>
      </w:r>
      <w:r w:rsidRPr="00636B0C">
        <w:rPr>
          <w:rFonts w:ascii="Angsana New" w:eastAsia="Arial" w:hAnsi="Angsana New" w:hint="cs"/>
          <w:sz w:val="32"/>
          <w:szCs w:val="32"/>
          <w:cs/>
        </w:rPr>
        <w:t>ในส่วนของ</w:t>
      </w:r>
      <w:r w:rsidRPr="00636B0C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636B0C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636B0C">
        <w:rPr>
          <w:rFonts w:ascii="Angsana New" w:eastAsia="Arial" w:hAnsi="Angsana New"/>
          <w:sz w:val="32"/>
          <w:szCs w:val="32"/>
          <w:cs/>
        </w:rPr>
        <w:t>ทั้งนี้</w:t>
      </w:r>
      <w:r w:rsidRPr="00636B0C">
        <w:rPr>
          <w:rFonts w:ascii="Angsana New" w:eastAsia="Arial" w:hAnsi="Angsana New" w:hint="cs"/>
          <w:sz w:val="32"/>
          <w:szCs w:val="32"/>
          <w:cs/>
        </w:rPr>
        <w:t xml:space="preserve"> บริษัท</w:t>
      </w:r>
      <w:r w:rsidR="00937813" w:rsidRPr="00636B0C">
        <w:rPr>
          <w:rFonts w:ascii="Angsana New" w:eastAsia="Arial" w:hAnsi="Angsana New" w:hint="cs"/>
          <w:sz w:val="32"/>
          <w:szCs w:val="32"/>
          <w:cs/>
        </w:rPr>
        <w:t>ฯ</w:t>
      </w:r>
      <w:r w:rsidRPr="00636B0C">
        <w:rPr>
          <w:rFonts w:ascii="Angsana New" w:eastAsia="Arial" w:hAnsi="Angsana New" w:hint="cs"/>
          <w:sz w:val="32"/>
          <w:szCs w:val="32"/>
          <w:cs/>
        </w:rPr>
        <w:t>แสดง</w:t>
      </w:r>
      <w:r w:rsidRPr="00636B0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36B0C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636B0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36B0C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636B0C">
        <w:rPr>
          <w:rFonts w:ascii="Angsana New" w:eastAsia="Arial" w:hAnsi="Angsana New" w:hint="cs"/>
          <w:sz w:val="32"/>
          <w:szCs w:val="32"/>
          <w:cs/>
        </w:rPr>
        <w:t>มี</w:t>
      </w:r>
      <w:r w:rsidRPr="00636B0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36B0C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D242EC1" w14:textId="77777777" w:rsidR="00937813" w:rsidRPr="00636B0C" w:rsidRDefault="00FA5D25" w:rsidP="0030315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36B0C">
        <w:rPr>
          <w:rFonts w:ascii="Angsana New" w:eastAsia="Arial" w:hAnsi="Angsana New" w:hint="cs"/>
          <w:spacing w:val="-6"/>
          <w:sz w:val="32"/>
          <w:szCs w:val="32"/>
          <w:cs/>
        </w:rPr>
        <w:t>บริษัท</w:t>
      </w:r>
      <w:r w:rsidR="00937813" w:rsidRPr="00636B0C">
        <w:rPr>
          <w:rFonts w:ascii="Angsana New" w:eastAsia="Arial" w:hAnsi="Angsana New" w:hint="cs"/>
          <w:spacing w:val="-6"/>
          <w:sz w:val="32"/>
          <w:szCs w:val="32"/>
          <w:cs/>
        </w:rPr>
        <w:t>ฯ</w:t>
      </w:r>
      <w:r w:rsidRPr="00636B0C">
        <w:rPr>
          <w:rFonts w:ascii="Angsana New" w:eastAsia="Arial" w:hAnsi="Angsana New" w:hint="cs"/>
          <w:spacing w:val="-6"/>
          <w:sz w:val="32"/>
          <w:szCs w:val="32"/>
          <w:cs/>
        </w:rPr>
        <w:t>แสดง</w:t>
      </w:r>
      <w:r w:rsidRPr="00636B0C">
        <w:rPr>
          <w:rFonts w:ascii="Angsana New" w:eastAsia="Arial" w:hAnsi="Angsana New"/>
          <w:spacing w:val="-6"/>
          <w:sz w:val="32"/>
          <w:szCs w:val="32"/>
          <w:cs/>
        </w:rPr>
        <w:t>ตราสารอนุพันธ์</w:t>
      </w:r>
      <w:r w:rsidRPr="00636B0C">
        <w:rPr>
          <w:rFonts w:ascii="Angsana New" w:eastAsia="Arial" w:hAnsi="Angsana New" w:hint="cs"/>
          <w:spacing w:val="-6"/>
          <w:sz w:val="32"/>
          <w:szCs w:val="32"/>
          <w:cs/>
        </w:rPr>
        <w:t xml:space="preserve">ที่มีอายุสัญญาคงเหลือมากกว่า </w:t>
      </w:r>
      <w:r w:rsidRPr="00636B0C">
        <w:rPr>
          <w:rFonts w:ascii="Angsana New" w:eastAsia="Arial" w:hAnsi="Angsana New"/>
          <w:spacing w:val="-6"/>
          <w:sz w:val="32"/>
          <w:szCs w:val="32"/>
        </w:rPr>
        <w:t xml:space="preserve">12 </w:t>
      </w:r>
      <w:r w:rsidRPr="00636B0C">
        <w:rPr>
          <w:rFonts w:ascii="Angsana New" w:eastAsia="Arial" w:hAnsi="Angsana New" w:hint="cs"/>
          <w:spacing w:val="-6"/>
          <w:sz w:val="32"/>
          <w:szCs w:val="32"/>
          <w:cs/>
        </w:rPr>
        <w:t xml:space="preserve">เดือนและยังไม่ถึงกำหนดชำระภายใน </w:t>
      </w:r>
      <w:r w:rsidRPr="00636B0C">
        <w:rPr>
          <w:rFonts w:ascii="Angsana New" w:eastAsia="Arial" w:hAnsi="Angsana New"/>
          <w:spacing w:val="-6"/>
          <w:sz w:val="32"/>
          <w:szCs w:val="32"/>
        </w:rPr>
        <w:t>12</w:t>
      </w:r>
      <w:r w:rsidRPr="00636B0C">
        <w:rPr>
          <w:rFonts w:ascii="Angsana New" w:eastAsia="Arial" w:hAnsi="Angsana New" w:hint="cs"/>
          <w:spacing w:val="-6"/>
          <w:sz w:val="32"/>
          <w:szCs w:val="32"/>
          <w:cs/>
        </w:rPr>
        <w:t xml:space="preserve"> เดือน</w:t>
      </w:r>
      <w:r w:rsidRPr="00636B0C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636B0C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636B0C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40226C4B" w14:textId="77777777" w:rsidR="00C033D8" w:rsidRPr="00636B0C" w:rsidRDefault="00252091" w:rsidP="0030315D">
      <w:p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C033D8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36D3B" w:rsidRPr="00636B0C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A5D25" w:rsidRPr="00636B0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C033D8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033D8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03A14C58" w14:textId="77777777" w:rsidR="00C033D8" w:rsidRPr="00636B0C" w:rsidRDefault="00C033D8" w:rsidP="0030315D">
      <w:pPr>
        <w:tabs>
          <w:tab w:val="left" w:pos="540"/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DFA904D" w14:textId="77777777" w:rsidR="00C033D8" w:rsidRPr="00636B0C" w:rsidRDefault="00AC7D78" w:rsidP="0030315D">
      <w:pPr>
        <w:tabs>
          <w:tab w:val="left" w:pos="540"/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="00C033D8" w:rsidRPr="00636B0C">
        <w:rPr>
          <w:rFonts w:ascii="Angsana New" w:hAnsi="Angsana New"/>
          <w:color w:val="000000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07ECCFC" w14:textId="77777777" w:rsidR="00C033D8" w:rsidRPr="00636B0C" w:rsidRDefault="00C033D8" w:rsidP="0030315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 xml:space="preserve">ระดับ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 </w:t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8AD8C8" w14:textId="77777777" w:rsidR="00C033D8" w:rsidRPr="00636B0C" w:rsidRDefault="00C033D8" w:rsidP="0030315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 xml:space="preserve">ระดับ </w:t>
      </w:r>
      <w:r w:rsidRPr="00636B0C">
        <w:rPr>
          <w:rFonts w:ascii="Angsana New" w:hAnsi="Angsana New"/>
          <w:color w:val="000000"/>
          <w:sz w:val="32"/>
          <w:szCs w:val="32"/>
        </w:rPr>
        <w:t>2</w:t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AB469A" w14:textId="77777777" w:rsidR="00C033D8" w:rsidRPr="00636B0C" w:rsidRDefault="00C033D8" w:rsidP="0030315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 xml:space="preserve">ระดับ </w:t>
      </w:r>
      <w:r w:rsidRPr="00636B0C">
        <w:rPr>
          <w:rFonts w:ascii="Angsana New" w:hAnsi="Angsana New"/>
          <w:color w:val="000000"/>
          <w:sz w:val="32"/>
          <w:szCs w:val="32"/>
        </w:rPr>
        <w:t>3</w:t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62B8E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สด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ในอนาคตที่กิจการประมาณขึ้น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DC04288" w14:textId="77777777" w:rsidR="00C033D8" w:rsidRPr="00636B0C" w:rsidRDefault="00C033D8" w:rsidP="0030315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ณ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3C54B46" w14:textId="77777777" w:rsidR="00F0410A" w:rsidRPr="00636B0C" w:rsidRDefault="0030315D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25209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5</w:t>
      </w:r>
      <w:r w:rsidR="00F0410A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0410A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การใช้</w:t>
      </w:r>
      <w:r w:rsidR="004663E2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ดุลยพินิจและ</w:t>
      </w:r>
      <w:r w:rsidR="00F0410A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ประมาณการทางบัญชี</w:t>
      </w:r>
      <w:r w:rsidR="004663E2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ที่สำคัญ</w:t>
      </w:r>
    </w:p>
    <w:p w14:paraId="22E59D8A" w14:textId="77777777" w:rsidR="00113179" w:rsidRPr="00636B0C" w:rsidRDefault="00D108D7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</w:t>
      </w:r>
      <w:r w:rsidRPr="00636B0C">
        <w:rPr>
          <w:rFonts w:ascii="Angsana New" w:hAnsi="Angsana New"/>
          <w:sz w:val="32"/>
          <w:szCs w:val="32"/>
          <w:cs/>
        </w:rPr>
        <w:t>แตกต่าง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ไปจากจำนวนที่ประมาณการไว้ การใช้ดุลยพินิจและการประมาณการที่สำคัญมีดังนี้</w:t>
      </w:r>
      <w:bookmarkStart w:id="3" w:name="_Hlk61511850"/>
    </w:p>
    <w:p w14:paraId="5DD97A31" w14:textId="77777777" w:rsidR="00113179" w:rsidRPr="00636B0C" w:rsidRDefault="00113179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636B0C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36B0C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bookmarkStart w:id="4" w:name="_Hlk59432712"/>
      <w:r w:rsidRPr="00636B0C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p w14:paraId="7B319971" w14:textId="77777777" w:rsidR="00113179" w:rsidRPr="00636B0C" w:rsidRDefault="00113179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636B0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คำนึงถึง</w:t>
      </w:r>
      <w:r w:rsidRPr="00636B0C">
        <w:rPr>
          <w:rFonts w:ascii="Angsana New" w:hAnsi="Angsana New"/>
          <w:sz w:val="32"/>
          <w:szCs w:val="32"/>
          <w:cs/>
        </w:rPr>
        <w:t>ประสบการณ์การเก็บ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เงิน</w:t>
      </w:r>
      <w:r w:rsidRPr="00636B0C">
        <w:rPr>
          <w:rFonts w:ascii="Angsana New" w:hAnsi="Angsana New"/>
          <w:sz w:val="32"/>
          <w:szCs w:val="32"/>
          <w:cs/>
        </w:rPr>
        <w:t xml:space="preserve"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36B0C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</w:t>
      </w:r>
      <w:r w:rsidRPr="00636B0C">
        <w:rPr>
          <w:rFonts w:ascii="Angsana New" w:eastAsia="Arial" w:hAnsi="Angsana New" w:hint="cs"/>
          <w:color w:val="000000"/>
          <w:sz w:val="32"/>
          <w:szCs w:val="32"/>
          <w:cs/>
        </w:rPr>
        <w:t>ฯ</w:t>
      </w:r>
      <w:r w:rsidRPr="00636B0C">
        <w:rPr>
          <w:rFonts w:ascii="Angsana New" w:eastAsia="Arial" w:hAnsi="Angsana New"/>
          <w:color w:val="000000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8D8769E" w14:textId="77777777" w:rsidR="00D108D7" w:rsidRPr="00636B0C" w:rsidRDefault="00113179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="00D108D7" w:rsidRPr="00636B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34B5AE5" w14:textId="77777777" w:rsidR="00D108D7" w:rsidRPr="00636B0C" w:rsidRDefault="00D108D7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CEAF8AD" w14:textId="77777777" w:rsidR="0079080B" w:rsidRPr="00636B0C" w:rsidRDefault="00D108D7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D52FDDB" w14:textId="77777777" w:rsidR="0079080B" w:rsidRPr="00636B0C" w:rsidRDefault="0079080B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  <w:r w:rsidRPr="00636B0C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33E1A1D0" w14:textId="77777777" w:rsidR="00807F15" w:rsidRPr="00636B0C" w:rsidRDefault="0079080B" w:rsidP="007937B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Pr="00636B0C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19070B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6308F07" w14:textId="77777777" w:rsidR="00CE2A36" w:rsidRDefault="00CE2A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F2E5E2" w14:textId="3C961F03" w:rsidR="00D42EDE" w:rsidRPr="00636B0C" w:rsidRDefault="00252091" w:rsidP="006577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="00D42EDE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42EDE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06A1719" w14:textId="77777777" w:rsidR="00D42EDE" w:rsidRPr="00636B0C" w:rsidRDefault="00D42EDE" w:rsidP="00657716">
      <w:pPr>
        <w:tabs>
          <w:tab w:val="left" w:pos="893"/>
          <w:tab w:val="left" w:pos="144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ในระหว่างปี บริษัทฯมีรายการธุรกิจที่สำคัญกับบุคคล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หรือกิจการ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ที่เกี่ยวข้องกัน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บุคคลหรือกิจการที่เกี่ยวข้องกัน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เหล่านั้น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104E7A1" w14:textId="77777777" w:rsidR="00D42EDE" w:rsidRPr="00636B0C" w:rsidRDefault="00D42EDE" w:rsidP="00657716">
      <w:pPr>
        <w:overflowPunct/>
        <w:ind w:left="540" w:right="29"/>
        <w:jc w:val="right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636B0C">
        <w:rPr>
          <w:rFonts w:ascii="Angsana New" w:hAnsi="Angsana New"/>
          <w:color w:val="000000"/>
          <w:sz w:val="32"/>
          <w:szCs w:val="32"/>
        </w:rPr>
        <w:t>: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20B11" w:rsidRPr="00636B0C">
        <w:rPr>
          <w:rFonts w:ascii="Angsana New" w:hAnsi="Angsana New" w:hint="cs"/>
          <w:color w:val="000000"/>
          <w:sz w:val="32"/>
          <w:szCs w:val="32"/>
          <w:cs/>
        </w:rPr>
        <w:t>พัน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3060"/>
      </w:tblGrid>
      <w:tr w:rsidR="00807F15" w:rsidRPr="00636B0C" w14:paraId="7D90DA3C" w14:textId="77777777" w:rsidTr="00D21977">
        <w:trPr>
          <w:trHeight w:val="80"/>
        </w:trPr>
        <w:tc>
          <w:tcPr>
            <w:tcW w:w="3330" w:type="dxa"/>
          </w:tcPr>
          <w:p w14:paraId="64370B9D" w14:textId="77777777" w:rsidR="00807F15" w:rsidRPr="00636B0C" w:rsidRDefault="00807F15" w:rsidP="00657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EC57741" w14:textId="77777777" w:rsidR="00807F15" w:rsidRPr="00636B0C" w:rsidRDefault="00622270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5B0C9B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  <w:vAlign w:val="bottom"/>
          </w:tcPr>
          <w:p w14:paraId="687CBDB2" w14:textId="77777777" w:rsidR="00807F15" w:rsidRPr="00636B0C" w:rsidRDefault="00622270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5B0C9B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3060" w:type="dxa"/>
            <w:vAlign w:val="bottom"/>
          </w:tcPr>
          <w:p w14:paraId="148641A4" w14:textId="77777777" w:rsidR="00807F15" w:rsidRPr="00636B0C" w:rsidRDefault="00807F15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807F15" w:rsidRPr="00636B0C" w14:paraId="0A757181" w14:textId="77777777" w:rsidTr="00D21977">
        <w:trPr>
          <w:trHeight w:val="80"/>
        </w:trPr>
        <w:tc>
          <w:tcPr>
            <w:tcW w:w="3330" w:type="dxa"/>
          </w:tcPr>
          <w:p w14:paraId="39112FB3" w14:textId="77777777" w:rsidR="00807F15" w:rsidRPr="00636B0C" w:rsidRDefault="00807F15" w:rsidP="00657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ผู้ถือหุ้น</w:t>
            </w:r>
          </w:p>
        </w:tc>
        <w:tc>
          <w:tcPr>
            <w:tcW w:w="1350" w:type="dxa"/>
            <w:vAlign w:val="bottom"/>
          </w:tcPr>
          <w:p w14:paraId="635FC243" w14:textId="77777777" w:rsidR="00807F15" w:rsidRPr="00636B0C" w:rsidRDefault="00807F15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BAC752E" w14:textId="77777777" w:rsidR="00807F15" w:rsidRPr="00636B0C" w:rsidRDefault="00807F15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521854AE" w14:textId="77777777" w:rsidR="00807F15" w:rsidRPr="00636B0C" w:rsidRDefault="00807F15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5B0C9B" w:rsidRPr="00636B0C" w14:paraId="215C7B39" w14:textId="77777777" w:rsidTr="00D21977">
        <w:trPr>
          <w:trHeight w:val="80"/>
        </w:trPr>
        <w:tc>
          <w:tcPr>
            <w:tcW w:w="3330" w:type="dxa"/>
          </w:tcPr>
          <w:p w14:paraId="5690109E" w14:textId="77777777" w:rsidR="005B0C9B" w:rsidRPr="00636B0C" w:rsidRDefault="005B0C9B" w:rsidP="005B0C9B">
            <w:pPr>
              <w:tabs>
                <w:tab w:val="left" w:pos="600"/>
                <w:tab w:val="left" w:pos="893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FDA646C" w14:textId="79D23019" w:rsidR="005B0C9B" w:rsidRPr="00636B0C" w:rsidRDefault="00677388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288,350</w:t>
            </w:r>
          </w:p>
        </w:tc>
        <w:tc>
          <w:tcPr>
            <w:tcW w:w="1350" w:type="dxa"/>
            <w:vAlign w:val="bottom"/>
          </w:tcPr>
          <w:p w14:paraId="284B7A13" w14:textId="77777777" w:rsidR="005B0C9B" w:rsidRPr="00636B0C" w:rsidRDefault="005B0C9B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3060" w:type="dxa"/>
            <w:vAlign w:val="bottom"/>
          </w:tcPr>
          <w:p w14:paraId="7296E1AC" w14:textId="77777777" w:rsidR="005B0C9B" w:rsidRPr="00636B0C" w:rsidRDefault="005B0C9B" w:rsidP="005B0C9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5B0C9B" w:rsidRPr="00636B0C" w14:paraId="5702192F" w14:textId="77777777" w:rsidTr="00D21977">
        <w:trPr>
          <w:trHeight w:val="80"/>
        </w:trPr>
        <w:tc>
          <w:tcPr>
            <w:tcW w:w="3330" w:type="dxa"/>
          </w:tcPr>
          <w:p w14:paraId="73EFF75F" w14:textId="77777777" w:rsidR="005B0C9B" w:rsidRPr="00636B0C" w:rsidRDefault="005B0C9B" w:rsidP="005B0C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บุคคล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7F1E428" w14:textId="77777777" w:rsidR="005B0C9B" w:rsidRPr="00636B0C" w:rsidRDefault="005B0C9B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5CABB0E" w14:textId="77777777" w:rsidR="005B0C9B" w:rsidRPr="00636B0C" w:rsidRDefault="005B0C9B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vAlign w:val="bottom"/>
          </w:tcPr>
          <w:p w14:paraId="7D76F0D5" w14:textId="77777777" w:rsidR="005B0C9B" w:rsidRPr="00636B0C" w:rsidRDefault="005B0C9B" w:rsidP="005B0C9B">
            <w:pPr>
              <w:ind w:right="3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B0C9B" w:rsidRPr="00636B0C" w14:paraId="04AF6450" w14:textId="77777777" w:rsidTr="00EB2C5E">
        <w:trPr>
          <w:trHeight w:val="80"/>
        </w:trPr>
        <w:tc>
          <w:tcPr>
            <w:tcW w:w="3330" w:type="dxa"/>
          </w:tcPr>
          <w:p w14:paraId="068CF905" w14:textId="77777777" w:rsidR="005B0C9B" w:rsidRPr="00636B0C" w:rsidRDefault="005B0C9B" w:rsidP="005B0C9B">
            <w:pPr>
              <w:tabs>
                <w:tab w:val="left" w:pos="600"/>
                <w:tab w:val="left" w:pos="893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939D93B" w14:textId="14E6377E" w:rsidR="005B0C9B" w:rsidRPr="00636B0C" w:rsidRDefault="007A602B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B4F90E9" w14:textId="77777777" w:rsidR="005B0C9B" w:rsidRPr="00636B0C" w:rsidRDefault="005B0C9B" w:rsidP="005B0C9B">
            <w:pPr>
              <w:ind w:right="16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</w:p>
        </w:tc>
        <w:tc>
          <w:tcPr>
            <w:tcW w:w="3060" w:type="dxa"/>
            <w:vAlign w:val="bottom"/>
          </w:tcPr>
          <w:p w14:paraId="66772ABC" w14:textId="77777777" w:rsidR="005B0C9B" w:rsidRPr="00636B0C" w:rsidRDefault="005B0C9B" w:rsidP="005B0C9B">
            <w:pPr>
              <w:ind w:right="-1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</w:tbl>
    <w:p w14:paraId="57A807C2" w14:textId="77777777" w:rsidR="00D42EDE" w:rsidRPr="00636B0C" w:rsidRDefault="00D42EDE" w:rsidP="00657716">
      <w:pPr>
        <w:spacing w:before="240" w:after="8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  <w:u w:val="single"/>
          <w:cs/>
          <w:lang w:val="th-TH"/>
        </w:rPr>
      </w:pPr>
      <w:r w:rsidRPr="00636B0C">
        <w:rPr>
          <w:rFonts w:ascii="Angsana New" w:hAnsi="Angsana New" w:hint="cs"/>
          <w:color w:val="000000"/>
          <w:spacing w:val="-2"/>
          <w:sz w:val="32"/>
          <w:szCs w:val="32"/>
          <w:u w:val="single"/>
          <w:cs/>
          <w:lang w:val="th-TH"/>
        </w:rPr>
        <w:t>ค่</w:t>
      </w:r>
      <w:r w:rsidRPr="00636B0C">
        <w:rPr>
          <w:rFonts w:ascii="Angsana New" w:hAnsi="Angsana New"/>
          <w:color w:val="000000"/>
          <w:spacing w:val="-2"/>
          <w:sz w:val="32"/>
          <w:szCs w:val="32"/>
          <w:u w:val="single"/>
          <w:cs/>
          <w:lang w:val="th-TH"/>
        </w:rPr>
        <w:t>าตอบแทนกรรมการและผู้บริหาร</w:t>
      </w:r>
    </w:p>
    <w:p w14:paraId="643E8E3E" w14:textId="77777777" w:rsidR="00D42EDE" w:rsidRPr="00636B0C" w:rsidRDefault="00D42EDE" w:rsidP="00657716">
      <w:pPr>
        <w:tabs>
          <w:tab w:val="left" w:pos="893"/>
          <w:tab w:val="left" w:pos="1440"/>
        </w:tabs>
        <w:overflowPunct/>
        <w:adjustRightInd/>
        <w:spacing w:before="120" w:after="80"/>
        <w:ind w:left="547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  <w:lang w:val="th-TH"/>
        </w:rPr>
      </w:pPr>
      <w:r w:rsidRPr="00636B0C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ใน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ปี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สิ้นสุดวันที่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>2563</w:t>
      </w:r>
      <w:r w:rsidR="00CD64A0" w:rsidRPr="00636B0C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บริษัทฯ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มีค่าใช้จ่ายผลประโยชน์พนักงานที่ให้แก่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กรรมการและผู้บริหาร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ดังต่อไปนี้</w:t>
      </w:r>
    </w:p>
    <w:p w14:paraId="4EE3C886" w14:textId="77777777" w:rsidR="00D42EDE" w:rsidRPr="00636B0C" w:rsidRDefault="00D42EDE" w:rsidP="00657716">
      <w:pPr>
        <w:overflowPunct/>
        <w:ind w:left="540" w:right="29"/>
        <w:jc w:val="right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636B0C">
        <w:rPr>
          <w:rFonts w:ascii="Angsana New" w:hAnsi="Angsana New"/>
          <w:color w:val="000000"/>
          <w:sz w:val="32"/>
          <w:szCs w:val="32"/>
        </w:rPr>
        <w:t>: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tbl>
      <w:tblPr>
        <w:tblW w:w="9107" w:type="dxa"/>
        <w:tblInd w:w="558" w:type="dxa"/>
        <w:tblLook w:val="04A0" w:firstRow="1" w:lastRow="0" w:firstColumn="1" w:lastColumn="0" w:noHBand="0" w:noVBand="1"/>
      </w:tblPr>
      <w:tblGrid>
        <w:gridCol w:w="6210"/>
        <w:gridCol w:w="1448"/>
        <w:gridCol w:w="1449"/>
      </w:tblGrid>
      <w:tr w:rsidR="00251980" w:rsidRPr="00636B0C" w14:paraId="3F19E05D" w14:textId="77777777" w:rsidTr="00A64D33">
        <w:tc>
          <w:tcPr>
            <w:tcW w:w="6210" w:type="dxa"/>
          </w:tcPr>
          <w:p w14:paraId="13909B04" w14:textId="77777777" w:rsidR="00251980" w:rsidRPr="00636B0C" w:rsidRDefault="00251980" w:rsidP="00657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8" w:type="dxa"/>
            <w:vAlign w:val="bottom"/>
          </w:tcPr>
          <w:p w14:paraId="2D97B63B" w14:textId="77777777" w:rsidR="00251980" w:rsidRPr="00636B0C" w:rsidRDefault="00251980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5B0C9B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449" w:type="dxa"/>
            <w:vAlign w:val="bottom"/>
          </w:tcPr>
          <w:p w14:paraId="3036BDBE" w14:textId="77777777" w:rsidR="00251980" w:rsidRPr="00636B0C" w:rsidRDefault="00251980" w:rsidP="00657716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5B0C9B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5B0C9B" w:rsidRPr="00636B0C" w14:paraId="3A6C18B4" w14:textId="77777777" w:rsidTr="00A64D33">
        <w:tc>
          <w:tcPr>
            <w:tcW w:w="6210" w:type="dxa"/>
          </w:tcPr>
          <w:p w14:paraId="5EC12E6B" w14:textId="77777777" w:rsidR="005B0C9B" w:rsidRPr="00636B0C" w:rsidRDefault="005B0C9B" w:rsidP="005B0C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8" w:type="dxa"/>
          </w:tcPr>
          <w:p w14:paraId="341EA885" w14:textId="0242BE4E" w:rsidR="005B0C9B" w:rsidRPr="00636B0C" w:rsidRDefault="00CE2A36" w:rsidP="005B0C9B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31.</w:t>
            </w:r>
            <w:r w:rsidR="00421A9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9" w:type="dxa"/>
          </w:tcPr>
          <w:p w14:paraId="1733D481" w14:textId="77777777" w:rsidR="005B0C9B" w:rsidRPr="00636B0C" w:rsidRDefault="005B0C9B" w:rsidP="005B0C9B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34.5</w:t>
            </w:r>
          </w:p>
        </w:tc>
      </w:tr>
      <w:tr w:rsidR="005B0C9B" w:rsidRPr="00636B0C" w14:paraId="6F8C32AF" w14:textId="77777777" w:rsidTr="00A64D33">
        <w:tc>
          <w:tcPr>
            <w:tcW w:w="6210" w:type="dxa"/>
          </w:tcPr>
          <w:p w14:paraId="5FFC81F0" w14:textId="77777777" w:rsidR="005B0C9B" w:rsidRPr="00636B0C" w:rsidRDefault="005B0C9B" w:rsidP="005B0C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448" w:type="dxa"/>
          </w:tcPr>
          <w:p w14:paraId="7511B824" w14:textId="4F3B2A5F" w:rsidR="005B0C9B" w:rsidRPr="00636B0C" w:rsidRDefault="00CE2A36" w:rsidP="005B0C9B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9" w:type="dxa"/>
          </w:tcPr>
          <w:p w14:paraId="43D222C2" w14:textId="77777777" w:rsidR="005B0C9B" w:rsidRPr="00636B0C" w:rsidRDefault="005B0C9B" w:rsidP="005B0C9B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5B0C9B" w:rsidRPr="00636B0C" w14:paraId="642AC305" w14:textId="77777777" w:rsidTr="00C70DC7">
        <w:tc>
          <w:tcPr>
            <w:tcW w:w="6210" w:type="dxa"/>
          </w:tcPr>
          <w:p w14:paraId="708144FA" w14:textId="77777777" w:rsidR="005B0C9B" w:rsidRPr="00636B0C" w:rsidRDefault="005B0C9B" w:rsidP="005B0C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และผลประโยชน์ระยะยาวอื่น</w:t>
            </w:r>
          </w:p>
        </w:tc>
        <w:tc>
          <w:tcPr>
            <w:tcW w:w="1448" w:type="dxa"/>
            <w:vAlign w:val="bottom"/>
          </w:tcPr>
          <w:p w14:paraId="2A40301F" w14:textId="71BD5EB5" w:rsidR="005B0C9B" w:rsidRPr="00636B0C" w:rsidRDefault="00CE2A36" w:rsidP="005B0C9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0.9</w:t>
            </w:r>
          </w:p>
        </w:tc>
        <w:tc>
          <w:tcPr>
            <w:tcW w:w="1449" w:type="dxa"/>
            <w:vAlign w:val="bottom"/>
          </w:tcPr>
          <w:p w14:paraId="7B82CE21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0.9</w:t>
            </w:r>
          </w:p>
        </w:tc>
      </w:tr>
      <w:tr w:rsidR="005B0C9B" w:rsidRPr="00636B0C" w14:paraId="11AC09A6" w14:textId="77777777" w:rsidTr="00A64D33">
        <w:tc>
          <w:tcPr>
            <w:tcW w:w="6210" w:type="dxa"/>
          </w:tcPr>
          <w:p w14:paraId="57887A8B" w14:textId="77777777" w:rsidR="005B0C9B" w:rsidRPr="00636B0C" w:rsidRDefault="005B0C9B" w:rsidP="005B0C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8" w:type="dxa"/>
          </w:tcPr>
          <w:p w14:paraId="29D21DA2" w14:textId="5D704461" w:rsidR="005B0C9B" w:rsidRPr="00636B0C" w:rsidRDefault="00CE2A36" w:rsidP="005B0C9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32.</w:t>
            </w:r>
            <w:r w:rsidR="00421A9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9" w:type="dxa"/>
          </w:tcPr>
          <w:p w14:paraId="7CC7A258" w14:textId="77777777" w:rsidR="005B0C9B" w:rsidRPr="00636B0C" w:rsidRDefault="005B0C9B" w:rsidP="005B0C9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38.5</w:t>
            </w:r>
          </w:p>
        </w:tc>
      </w:tr>
    </w:tbl>
    <w:p w14:paraId="0FFAEC91" w14:textId="2B34EEEE" w:rsidR="00D12D26" w:rsidRPr="00636B0C" w:rsidRDefault="00252091" w:rsidP="00657716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D12D26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12D2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12D2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28522030" w14:textId="77777777" w:rsidR="005A2DDA" w:rsidRPr="00636B0C" w:rsidRDefault="00D12D26" w:rsidP="00657716">
      <w:pPr>
        <w:tabs>
          <w:tab w:val="left" w:pos="900"/>
          <w:tab w:val="left" w:pos="216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5A2DDA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(หน่วย: </w:t>
      </w:r>
      <w:r w:rsidR="003A6EDA"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พัน</w:t>
      </w:r>
      <w:r w:rsidR="005A2DDA"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0C9B" w:rsidRPr="00636B0C" w14:paraId="292E8577" w14:textId="77777777" w:rsidTr="004C75A4">
        <w:tc>
          <w:tcPr>
            <w:tcW w:w="6210" w:type="dxa"/>
            <w:vAlign w:val="bottom"/>
          </w:tcPr>
          <w:p w14:paraId="71A99D0A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2FA6D0A" w14:textId="77777777" w:rsidR="005B0C9B" w:rsidRPr="00636B0C" w:rsidRDefault="005B0C9B" w:rsidP="005B0C9B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2C35DB65" w14:textId="77777777" w:rsidR="005B0C9B" w:rsidRPr="00636B0C" w:rsidRDefault="005B0C9B" w:rsidP="005B0C9B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5B0C9B" w:rsidRPr="00636B0C" w14:paraId="5593CBD7" w14:textId="77777777" w:rsidTr="004C75A4">
        <w:tc>
          <w:tcPr>
            <w:tcW w:w="6210" w:type="dxa"/>
            <w:vAlign w:val="bottom"/>
          </w:tcPr>
          <w:p w14:paraId="78C2DC8D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66940182" w14:textId="3AFD6678" w:rsidR="005B0C9B" w:rsidRPr="00636B0C" w:rsidRDefault="007A602B" w:rsidP="005B0C9B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14:paraId="570AD4D5" w14:textId="77777777" w:rsidR="005B0C9B" w:rsidRPr="00636B0C" w:rsidRDefault="005B0C9B" w:rsidP="005B0C9B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5B0C9B" w:rsidRPr="00636B0C" w14:paraId="5EEE8F68" w14:textId="77777777" w:rsidTr="00B957B5">
        <w:tc>
          <w:tcPr>
            <w:tcW w:w="6210" w:type="dxa"/>
            <w:vAlign w:val="bottom"/>
          </w:tcPr>
          <w:p w14:paraId="21FFD67E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6ED45C03" w14:textId="10BC5326" w:rsidR="005B0C9B" w:rsidRPr="00636B0C" w:rsidRDefault="007A602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57,556</w:t>
            </w:r>
          </w:p>
        </w:tc>
        <w:tc>
          <w:tcPr>
            <w:tcW w:w="1440" w:type="dxa"/>
            <w:vAlign w:val="bottom"/>
          </w:tcPr>
          <w:p w14:paraId="63DAE0CA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308</w:t>
            </w:r>
          </w:p>
        </w:tc>
      </w:tr>
      <w:tr w:rsidR="0052429D" w:rsidRPr="00636B0C" w14:paraId="5966133B" w14:textId="77777777" w:rsidTr="004C75A4">
        <w:tc>
          <w:tcPr>
            <w:tcW w:w="6210" w:type="dxa"/>
            <w:vAlign w:val="bottom"/>
          </w:tcPr>
          <w:p w14:paraId="53ABC5E9" w14:textId="77777777" w:rsidR="0052429D" w:rsidRPr="00636B0C" w:rsidRDefault="0052429D" w:rsidP="0052429D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รวม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FD456E7" w14:textId="4FA237A7" w:rsidR="0052429D" w:rsidRPr="00636B0C" w:rsidRDefault="0052429D" w:rsidP="005242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57,576</w:t>
            </w:r>
          </w:p>
        </w:tc>
        <w:tc>
          <w:tcPr>
            <w:tcW w:w="1440" w:type="dxa"/>
            <w:vAlign w:val="bottom"/>
          </w:tcPr>
          <w:p w14:paraId="1016E544" w14:textId="77777777" w:rsidR="0052429D" w:rsidRPr="00636B0C" w:rsidRDefault="0052429D" w:rsidP="005242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36,328</w:t>
            </w:r>
          </w:p>
        </w:tc>
      </w:tr>
    </w:tbl>
    <w:p w14:paraId="3BFC9ABF" w14:textId="4301FBCE" w:rsidR="005A2DDA" w:rsidRPr="00636B0C" w:rsidRDefault="005A2DDA" w:rsidP="00657716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DE7326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5B0C9B" w:rsidRPr="00636B0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 w:hint="cs"/>
          <w:color w:val="000000"/>
          <w:sz w:val="32"/>
          <w:szCs w:val="32"/>
        </w:rPr>
        <w:t>2564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เงินฝากออมทรัพย์มีอัตราดอก</w:t>
      </w:r>
      <w:r w:rsidR="00CD64A0" w:rsidRPr="00636B0C">
        <w:rPr>
          <w:rFonts w:ascii="Angsana New" w:hAnsi="Angsana New" w:hint="cs"/>
          <w:color w:val="000000"/>
          <w:sz w:val="32"/>
          <w:szCs w:val="32"/>
          <w:cs/>
        </w:rPr>
        <w:t>เบี้ย</w:t>
      </w:r>
      <w:r w:rsidR="00EF7E62" w:rsidRPr="00636B0C">
        <w:rPr>
          <w:rFonts w:ascii="Angsana New" w:hAnsi="Angsana New" w:hint="cs"/>
          <w:color w:val="000000"/>
          <w:sz w:val="32"/>
          <w:szCs w:val="32"/>
          <w:cs/>
        </w:rPr>
        <w:t>ระหว่าง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ร้อยละ</w:t>
      </w:r>
      <w:r w:rsidR="007A602B" w:rsidRPr="00636B0C">
        <w:rPr>
          <w:rFonts w:ascii="Angsana New" w:hAnsi="Angsana New"/>
          <w:color w:val="000000"/>
          <w:sz w:val="32"/>
          <w:szCs w:val="32"/>
        </w:rPr>
        <w:t xml:space="preserve"> 0.05 </w:t>
      </w:r>
      <w:r w:rsidR="004A3D07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EF7E62" w:rsidRPr="00636B0C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FB524A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3C12E7" w:rsidRPr="00636B0C">
        <w:rPr>
          <w:rFonts w:ascii="Angsana New" w:hAnsi="Angsana New"/>
          <w:color w:val="000000"/>
          <w:sz w:val="32"/>
          <w:szCs w:val="32"/>
        </w:rPr>
        <w:t>0.75</w:t>
      </w:r>
      <w:r w:rsidR="00367E5D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ต่อปี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636B0C">
        <w:rPr>
          <w:rFonts w:ascii="Angsana New" w:hAnsi="Angsana New"/>
          <w:color w:val="000000"/>
          <w:sz w:val="32"/>
          <w:szCs w:val="32"/>
        </w:rPr>
        <w:t>2563</w:t>
      </w:r>
      <w:r w:rsidR="00251980" w:rsidRPr="00636B0C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="00C34983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F2455E" w:rsidRPr="00636B0C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1A1C6D" w:rsidRPr="00636B0C">
        <w:rPr>
          <w:rFonts w:ascii="Angsana New" w:hAnsi="Angsana New" w:hint="cs"/>
          <w:color w:val="000000"/>
          <w:sz w:val="32"/>
          <w:szCs w:val="32"/>
          <w:cs/>
        </w:rPr>
        <w:t>ร้อยละ</w:t>
      </w:r>
      <w:r w:rsidR="008D2586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0.05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0.85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) </w:t>
      </w:r>
    </w:p>
    <w:p w14:paraId="64C962D5" w14:textId="77777777" w:rsidR="00720C81" w:rsidRPr="00636B0C" w:rsidRDefault="00657716" w:rsidP="0064374D">
      <w:pPr>
        <w:tabs>
          <w:tab w:val="left" w:pos="144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7937B9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720C81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20C81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20C8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720C81" w:rsidRPr="00636B0C" w14:paraId="514C8D06" w14:textId="77777777" w:rsidTr="002161C5">
        <w:trPr>
          <w:tblHeader/>
        </w:trPr>
        <w:tc>
          <w:tcPr>
            <w:tcW w:w="6048" w:type="dxa"/>
            <w:vAlign w:val="bottom"/>
            <w:hideMark/>
          </w:tcPr>
          <w:p w14:paraId="1CE1703B" w14:textId="77777777" w:rsidR="00720C81" w:rsidRPr="00636B0C" w:rsidRDefault="00720C81" w:rsidP="0064374D">
            <w:pPr>
              <w:jc w:val="thaiDistribute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0F9B3BA9" w14:textId="77777777" w:rsidR="00720C81" w:rsidRPr="00636B0C" w:rsidRDefault="00720C81" w:rsidP="0064374D">
            <w:pPr>
              <w:jc w:val="right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 xml:space="preserve">: </w:t>
            </w:r>
            <w:r w:rsidR="00557936"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)</w:t>
            </w:r>
          </w:p>
        </w:tc>
      </w:tr>
      <w:tr w:rsidR="005B0C9B" w:rsidRPr="00636B0C" w14:paraId="56B14346" w14:textId="77777777" w:rsidTr="002161C5">
        <w:trPr>
          <w:tblHeader/>
        </w:trPr>
        <w:tc>
          <w:tcPr>
            <w:tcW w:w="6048" w:type="dxa"/>
            <w:vAlign w:val="bottom"/>
          </w:tcPr>
          <w:p w14:paraId="00CAF5BA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ap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  <w:hideMark/>
          </w:tcPr>
          <w:p w14:paraId="05418C2F" w14:textId="77777777" w:rsidR="005B0C9B" w:rsidRPr="00636B0C" w:rsidRDefault="005B0C9B" w:rsidP="005B0C9B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575" w:type="dxa"/>
            <w:vAlign w:val="bottom"/>
            <w:hideMark/>
          </w:tcPr>
          <w:p w14:paraId="3EAB8F9D" w14:textId="77777777" w:rsidR="005B0C9B" w:rsidRPr="00636B0C" w:rsidRDefault="005B0C9B" w:rsidP="005B0C9B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5B0C9B" w:rsidRPr="00636B0C" w14:paraId="484C5BF1" w14:textId="77777777" w:rsidTr="002161C5">
        <w:tc>
          <w:tcPr>
            <w:tcW w:w="6048" w:type="dxa"/>
            <w:vAlign w:val="bottom"/>
            <w:hideMark/>
          </w:tcPr>
          <w:p w14:paraId="696EA8B9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vAlign w:val="bottom"/>
          </w:tcPr>
          <w:p w14:paraId="554BA84F" w14:textId="77777777" w:rsidR="005B0C9B" w:rsidRPr="00636B0C" w:rsidRDefault="005B0C9B" w:rsidP="005B0C9B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284B624" w14:textId="77777777" w:rsidR="005B0C9B" w:rsidRPr="00636B0C" w:rsidRDefault="005B0C9B" w:rsidP="005B0C9B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B0C9B" w:rsidRPr="00636B0C" w14:paraId="24C3C7C2" w14:textId="77777777" w:rsidTr="002161C5">
        <w:tc>
          <w:tcPr>
            <w:tcW w:w="6048" w:type="dxa"/>
            <w:vAlign w:val="bottom"/>
            <w:hideMark/>
          </w:tcPr>
          <w:p w14:paraId="347016BA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14:paraId="4B249FCE" w14:textId="77777777" w:rsidR="005B0C9B" w:rsidRPr="00636B0C" w:rsidRDefault="005B0C9B" w:rsidP="005B0C9B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713918E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B0C9B" w:rsidRPr="00636B0C" w14:paraId="5A72D0D8" w14:textId="77777777" w:rsidTr="002161C5">
        <w:tc>
          <w:tcPr>
            <w:tcW w:w="6048" w:type="dxa"/>
            <w:vAlign w:val="bottom"/>
            <w:hideMark/>
          </w:tcPr>
          <w:p w14:paraId="05D328C9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5" w:name="_Hlk4744708"/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14:paraId="10D04931" w14:textId="27C5660D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69,258</w:t>
            </w:r>
          </w:p>
        </w:tc>
        <w:tc>
          <w:tcPr>
            <w:tcW w:w="1575" w:type="dxa"/>
            <w:vAlign w:val="bottom"/>
          </w:tcPr>
          <w:p w14:paraId="219489AF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74,252</w:t>
            </w:r>
          </w:p>
        </w:tc>
      </w:tr>
      <w:tr w:rsidR="005B0C9B" w:rsidRPr="00636B0C" w14:paraId="41F4C1F9" w14:textId="77777777" w:rsidTr="002161C5">
        <w:tc>
          <w:tcPr>
            <w:tcW w:w="6048" w:type="dxa"/>
            <w:vAlign w:val="bottom"/>
          </w:tcPr>
          <w:p w14:paraId="01C2D93F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75" w:type="dxa"/>
            <w:vAlign w:val="bottom"/>
          </w:tcPr>
          <w:p w14:paraId="2B14F325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DC0A131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B0C9B" w:rsidRPr="00636B0C" w14:paraId="1FF3EBCB" w14:textId="77777777" w:rsidTr="002161C5">
        <w:tc>
          <w:tcPr>
            <w:tcW w:w="6048" w:type="dxa"/>
            <w:vAlign w:val="bottom"/>
          </w:tcPr>
          <w:p w14:paraId="65C239E2" w14:textId="77777777" w:rsidR="005B0C9B" w:rsidRPr="00636B0C" w:rsidRDefault="005B0C9B" w:rsidP="005B0C9B">
            <w:pPr>
              <w:ind w:left="165" w:hanging="16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75" w:type="dxa"/>
            <w:vAlign w:val="bottom"/>
          </w:tcPr>
          <w:p w14:paraId="6733776E" w14:textId="68F643D4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20,600</w:t>
            </w:r>
          </w:p>
        </w:tc>
        <w:tc>
          <w:tcPr>
            <w:tcW w:w="1575" w:type="dxa"/>
            <w:vAlign w:val="bottom"/>
          </w:tcPr>
          <w:p w14:paraId="3C79991E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22,367</w:t>
            </w:r>
          </w:p>
        </w:tc>
      </w:tr>
      <w:tr w:rsidR="005B0C9B" w:rsidRPr="00636B0C" w14:paraId="7458C980" w14:textId="77777777" w:rsidTr="002161C5">
        <w:tc>
          <w:tcPr>
            <w:tcW w:w="6048" w:type="dxa"/>
            <w:vAlign w:val="bottom"/>
          </w:tcPr>
          <w:p w14:paraId="3C1F774D" w14:textId="77777777" w:rsidR="005B0C9B" w:rsidRPr="00636B0C" w:rsidRDefault="005B0C9B" w:rsidP="005B0C9B">
            <w:pPr>
              <w:ind w:left="165" w:hanging="16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6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เดือน ถึง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12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1E30A781" w14:textId="53EA1337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B96D43B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</w:tr>
      <w:tr w:rsidR="005B0C9B" w:rsidRPr="00636B0C" w14:paraId="27129C7A" w14:textId="77777777" w:rsidTr="002161C5">
        <w:tc>
          <w:tcPr>
            <w:tcW w:w="6048" w:type="dxa"/>
            <w:vAlign w:val="bottom"/>
          </w:tcPr>
          <w:p w14:paraId="0D372D30" w14:textId="77777777" w:rsidR="005B0C9B" w:rsidRPr="00636B0C" w:rsidRDefault="005B0C9B" w:rsidP="005B0C9B">
            <w:pPr>
              <w:ind w:left="165" w:hanging="16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12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18CD3D51" w14:textId="55F00962" w:rsidR="005B0C9B" w:rsidRPr="00636B0C" w:rsidRDefault="003C12E7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14B60CB8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1,666</w:t>
            </w:r>
          </w:p>
        </w:tc>
      </w:tr>
      <w:tr w:rsidR="005B0C9B" w:rsidRPr="00636B0C" w14:paraId="241832DD" w14:textId="77777777" w:rsidTr="002161C5">
        <w:tc>
          <w:tcPr>
            <w:tcW w:w="6048" w:type="dxa"/>
            <w:vAlign w:val="bottom"/>
            <w:hideMark/>
          </w:tcPr>
          <w:p w14:paraId="1009BF8D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75" w:type="dxa"/>
            <w:vAlign w:val="bottom"/>
          </w:tcPr>
          <w:p w14:paraId="610645C9" w14:textId="09B46AFB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89,858</w:t>
            </w:r>
          </w:p>
        </w:tc>
        <w:tc>
          <w:tcPr>
            <w:tcW w:w="1575" w:type="dxa"/>
            <w:vAlign w:val="bottom"/>
          </w:tcPr>
          <w:p w14:paraId="48B00763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98,301</w:t>
            </w:r>
          </w:p>
        </w:tc>
      </w:tr>
      <w:tr w:rsidR="005B0C9B" w:rsidRPr="00636B0C" w14:paraId="29EC05C4" w14:textId="77777777" w:rsidTr="002161C5">
        <w:tc>
          <w:tcPr>
            <w:tcW w:w="6048" w:type="dxa"/>
            <w:vAlign w:val="bottom"/>
          </w:tcPr>
          <w:p w14:paraId="4F641037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75" w:type="dxa"/>
            <w:vAlign w:val="bottom"/>
          </w:tcPr>
          <w:p w14:paraId="4CCEF635" w14:textId="4E6AFD23" w:rsidR="005B0C9B" w:rsidRPr="00636B0C" w:rsidRDefault="003C12E7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(104)</w:t>
            </w:r>
          </w:p>
        </w:tc>
        <w:tc>
          <w:tcPr>
            <w:tcW w:w="1575" w:type="dxa"/>
            <w:vAlign w:val="bottom"/>
          </w:tcPr>
          <w:p w14:paraId="3AC81C22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(1,961)</w:t>
            </w:r>
          </w:p>
        </w:tc>
      </w:tr>
      <w:tr w:rsidR="005B0C9B" w:rsidRPr="00636B0C" w14:paraId="600C6968" w14:textId="77777777" w:rsidTr="002161C5">
        <w:tc>
          <w:tcPr>
            <w:tcW w:w="6048" w:type="dxa"/>
            <w:vAlign w:val="bottom"/>
          </w:tcPr>
          <w:p w14:paraId="5EA5F9A2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รวมลูกหนี้การค้า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206695FE" w14:textId="7A92A44D" w:rsidR="005B0C9B" w:rsidRPr="00636B0C" w:rsidRDefault="003C12E7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89,754</w:t>
            </w:r>
          </w:p>
        </w:tc>
        <w:tc>
          <w:tcPr>
            <w:tcW w:w="1575" w:type="dxa"/>
            <w:vAlign w:val="bottom"/>
          </w:tcPr>
          <w:p w14:paraId="1A94F875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96,340</w:t>
            </w:r>
          </w:p>
        </w:tc>
      </w:tr>
      <w:tr w:rsidR="005B0C9B" w:rsidRPr="00636B0C" w14:paraId="6CBF7725" w14:textId="77777777" w:rsidTr="002161C5">
        <w:tc>
          <w:tcPr>
            <w:tcW w:w="6048" w:type="dxa"/>
            <w:vAlign w:val="bottom"/>
            <w:hideMark/>
          </w:tcPr>
          <w:p w14:paraId="5734B0DE" w14:textId="77777777" w:rsidR="005B0C9B" w:rsidRPr="00636B0C" w:rsidRDefault="005B0C9B" w:rsidP="005B0C9B">
            <w:pPr>
              <w:tabs>
                <w:tab w:val="left" w:pos="162"/>
              </w:tabs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75" w:type="dxa"/>
            <w:vAlign w:val="bottom"/>
          </w:tcPr>
          <w:p w14:paraId="1B7218AE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329917F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B0C9B" w:rsidRPr="00636B0C" w14:paraId="386A7DC9" w14:textId="77777777" w:rsidTr="002161C5">
        <w:tc>
          <w:tcPr>
            <w:tcW w:w="6048" w:type="dxa"/>
            <w:vAlign w:val="bottom"/>
            <w:hideMark/>
          </w:tcPr>
          <w:p w14:paraId="084AC7A0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ลูกหนี้อื่น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-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75" w:type="dxa"/>
            <w:vAlign w:val="bottom"/>
          </w:tcPr>
          <w:p w14:paraId="37D8EF03" w14:textId="346D36C1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2,019</w:t>
            </w:r>
          </w:p>
        </w:tc>
        <w:tc>
          <w:tcPr>
            <w:tcW w:w="1575" w:type="dxa"/>
            <w:vAlign w:val="bottom"/>
          </w:tcPr>
          <w:p w14:paraId="18560E2C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10,167</w:t>
            </w:r>
          </w:p>
        </w:tc>
      </w:tr>
      <w:tr w:rsidR="005B0C9B" w:rsidRPr="00636B0C" w14:paraId="3FA25B84" w14:textId="77777777" w:rsidTr="002161C5">
        <w:tc>
          <w:tcPr>
            <w:tcW w:w="6048" w:type="dxa"/>
            <w:vAlign w:val="bottom"/>
            <w:hideMark/>
          </w:tcPr>
          <w:p w14:paraId="68684CA7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vAlign w:val="bottom"/>
          </w:tcPr>
          <w:p w14:paraId="04518B32" w14:textId="10DFCE87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3,775</w:t>
            </w:r>
          </w:p>
        </w:tc>
        <w:tc>
          <w:tcPr>
            <w:tcW w:w="1575" w:type="dxa"/>
            <w:vAlign w:val="bottom"/>
          </w:tcPr>
          <w:p w14:paraId="4755BF8D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2,357</w:t>
            </w:r>
          </w:p>
        </w:tc>
      </w:tr>
      <w:tr w:rsidR="005B0C9B" w:rsidRPr="00636B0C" w14:paraId="505EEF37" w14:textId="77777777" w:rsidTr="002161C5">
        <w:tc>
          <w:tcPr>
            <w:tcW w:w="6048" w:type="dxa"/>
            <w:vAlign w:val="bottom"/>
          </w:tcPr>
          <w:p w14:paraId="529DA1E1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ภาษีศุลกากรรอเรียกคืน</w:t>
            </w:r>
          </w:p>
        </w:tc>
        <w:tc>
          <w:tcPr>
            <w:tcW w:w="1575" w:type="dxa"/>
            <w:vAlign w:val="bottom"/>
          </w:tcPr>
          <w:p w14:paraId="04582728" w14:textId="74A35F5A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</w:p>
        </w:tc>
        <w:tc>
          <w:tcPr>
            <w:tcW w:w="1575" w:type="dxa"/>
            <w:vAlign w:val="bottom"/>
          </w:tcPr>
          <w:p w14:paraId="44E2EB05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1,688</w:t>
            </w:r>
          </w:p>
        </w:tc>
      </w:tr>
      <w:tr w:rsidR="005B0C9B" w:rsidRPr="00636B0C" w14:paraId="59BEE75C" w14:textId="77777777" w:rsidTr="002161C5">
        <w:tc>
          <w:tcPr>
            <w:tcW w:w="6048" w:type="dxa"/>
            <w:vAlign w:val="bottom"/>
            <w:hideMark/>
          </w:tcPr>
          <w:p w14:paraId="650BE6FF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75" w:type="dxa"/>
            <w:vAlign w:val="bottom"/>
          </w:tcPr>
          <w:p w14:paraId="14A9B28F" w14:textId="55361227" w:rsidR="005B0C9B" w:rsidRPr="00636B0C" w:rsidRDefault="003C12E7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1575" w:type="dxa"/>
            <w:vAlign w:val="bottom"/>
          </w:tcPr>
          <w:p w14:paraId="4D33DD55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166</w:t>
            </w:r>
          </w:p>
        </w:tc>
      </w:tr>
      <w:tr w:rsidR="005B0C9B" w:rsidRPr="00636B0C" w14:paraId="6841CB8D" w14:textId="77777777" w:rsidTr="002161C5">
        <w:tc>
          <w:tcPr>
            <w:tcW w:w="6048" w:type="dxa"/>
            <w:vAlign w:val="bottom"/>
            <w:hideMark/>
          </w:tcPr>
          <w:p w14:paraId="0BBE9A54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75" w:type="dxa"/>
            <w:vAlign w:val="bottom"/>
          </w:tcPr>
          <w:p w14:paraId="2A333D31" w14:textId="686EF6F3" w:rsidR="005B0C9B" w:rsidRPr="00636B0C" w:rsidRDefault="003C12E7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6,614</w:t>
            </w:r>
          </w:p>
        </w:tc>
        <w:tc>
          <w:tcPr>
            <w:tcW w:w="1575" w:type="dxa"/>
            <w:vAlign w:val="bottom"/>
          </w:tcPr>
          <w:p w14:paraId="0ABF4EE1" w14:textId="77777777" w:rsidR="005B0C9B" w:rsidRPr="00636B0C" w:rsidRDefault="005B0C9B" w:rsidP="005B0C9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14,378</w:t>
            </w:r>
          </w:p>
        </w:tc>
      </w:tr>
      <w:tr w:rsidR="005B0C9B" w:rsidRPr="00636B0C" w14:paraId="2FD44686" w14:textId="77777777" w:rsidTr="002161C5">
        <w:tc>
          <w:tcPr>
            <w:tcW w:w="6048" w:type="dxa"/>
            <w:vAlign w:val="bottom"/>
          </w:tcPr>
          <w:p w14:paraId="3F2ADACE" w14:textId="06C22351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</w:t>
            </w:r>
            <w:r w:rsidR="00FB1EF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่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าจะเกิดขึ้น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75" w:type="dxa"/>
            <w:vAlign w:val="bottom"/>
          </w:tcPr>
          <w:p w14:paraId="6A18F0F7" w14:textId="77505D4C" w:rsidR="005B0C9B" w:rsidRPr="00636B0C" w:rsidRDefault="003C12E7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(1,004)</w:t>
            </w:r>
          </w:p>
        </w:tc>
        <w:tc>
          <w:tcPr>
            <w:tcW w:w="1575" w:type="dxa"/>
            <w:vAlign w:val="bottom"/>
          </w:tcPr>
          <w:p w14:paraId="59E135A8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(850)</w:t>
            </w:r>
          </w:p>
        </w:tc>
      </w:tr>
      <w:tr w:rsidR="005B0C9B" w:rsidRPr="00636B0C" w14:paraId="71A16FFC" w14:textId="77777777" w:rsidTr="002161C5">
        <w:tc>
          <w:tcPr>
            <w:tcW w:w="6048" w:type="dxa"/>
            <w:vAlign w:val="bottom"/>
            <w:hideMark/>
          </w:tcPr>
          <w:p w14:paraId="7DA24A02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รวมลูกหนี้อื่น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75" w:type="dxa"/>
            <w:vAlign w:val="bottom"/>
          </w:tcPr>
          <w:p w14:paraId="55FE2BEE" w14:textId="37112376" w:rsidR="005B0C9B" w:rsidRPr="00636B0C" w:rsidRDefault="009F031E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5,610</w:t>
            </w:r>
          </w:p>
        </w:tc>
        <w:tc>
          <w:tcPr>
            <w:tcW w:w="1575" w:type="dxa"/>
            <w:vAlign w:val="bottom"/>
          </w:tcPr>
          <w:p w14:paraId="12E83762" w14:textId="77777777" w:rsidR="005B0C9B" w:rsidRPr="00636B0C" w:rsidRDefault="005B0C9B" w:rsidP="005B0C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13,528</w:t>
            </w:r>
          </w:p>
        </w:tc>
      </w:tr>
      <w:tr w:rsidR="005B0C9B" w:rsidRPr="00636B0C" w14:paraId="1CDBA41C" w14:textId="77777777" w:rsidTr="002161C5">
        <w:tc>
          <w:tcPr>
            <w:tcW w:w="6048" w:type="dxa"/>
            <w:vAlign w:val="bottom"/>
            <w:hideMark/>
          </w:tcPr>
          <w:p w14:paraId="5951F807" w14:textId="77777777" w:rsidR="005B0C9B" w:rsidRPr="00636B0C" w:rsidRDefault="005B0C9B" w:rsidP="005B0C9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38A50A85" w14:textId="77992DC6" w:rsidR="009F031E" w:rsidRPr="00636B0C" w:rsidRDefault="009F031E" w:rsidP="005B0C9B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95,364</w:t>
            </w:r>
          </w:p>
        </w:tc>
        <w:tc>
          <w:tcPr>
            <w:tcW w:w="1575" w:type="dxa"/>
            <w:vAlign w:val="bottom"/>
          </w:tcPr>
          <w:p w14:paraId="2E917253" w14:textId="77777777" w:rsidR="005B0C9B" w:rsidRPr="00636B0C" w:rsidRDefault="005B0C9B" w:rsidP="005B0C9B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109,868</w:t>
            </w:r>
          </w:p>
        </w:tc>
      </w:tr>
    </w:tbl>
    <w:bookmarkEnd w:id="5"/>
    <w:p w14:paraId="3133845D" w14:textId="77777777" w:rsidR="001E1BC1" w:rsidRPr="00636B0C" w:rsidRDefault="001E1BC1" w:rsidP="00B8621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636B0C">
        <w:rPr>
          <w:rFonts w:ascii="Angsana New" w:hAnsi="Angsana New"/>
          <w:sz w:val="32"/>
          <w:szCs w:val="32"/>
          <w:cs/>
        </w:rPr>
        <w:t>ของ</w:t>
      </w:r>
      <w:r w:rsidRPr="00636B0C">
        <w:rPr>
          <w:rFonts w:ascii="Angsana New" w:hAnsi="Angsana New" w:hint="cs"/>
          <w:sz w:val="32"/>
          <w:szCs w:val="32"/>
          <w:cs/>
        </w:rPr>
        <w:t>บัญชี</w:t>
      </w:r>
      <w:r w:rsidRPr="00636B0C">
        <w:rPr>
          <w:rFonts w:ascii="Angsana New" w:hAnsi="Angsana New"/>
          <w:sz w:val="32"/>
          <w:szCs w:val="32"/>
          <w:cs/>
        </w:rPr>
        <w:t>ค่าเผื่อ</w:t>
      </w:r>
      <w:r w:rsidRPr="00636B0C">
        <w:rPr>
          <w:rFonts w:ascii="Angsana New" w:hAnsi="Angsana New" w:hint="cs"/>
          <w:sz w:val="32"/>
          <w:szCs w:val="32"/>
          <w:cs/>
        </w:rPr>
        <w:t>ผลขาดทุน</w:t>
      </w:r>
      <w:r w:rsidRPr="00636B0C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636B0C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63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E46239" w:rsidRPr="00636B0C" w14:paraId="66AB18D6" w14:textId="77777777" w:rsidTr="002161C5">
        <w:trPr>
          <w:tblHeader/>
        </w:trPr>
        <w:tc>
          <w:tcPr>
            <w:tcW w:w="6048" w:type="dxa"/>
            <w:vAlign w:val="bottom"/>
            <w:hideMark/>
          </w:tcPr>
          <w:p w14:paraId="2069B47C" w14:textId="77777777" w:rsidR="00E46239" w:rsidRPr="00636B0C" w:rsidRDefault="00E46239" w:rsidP="00BB6FA5">
            <w:pPr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123DC494" w14:textId="77777777" w:rsidR="00E46239" w:rsidRPr="00636B0C" w:rsidRDefault="00E46239" w:rsidP="00BB6FA5">
            <w:pPr>
              <w:jc w:val="right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)</w:t>
            </w:r>
          </w:p>
        </w:tc>
      </w:tr>
      <w:tr w:rsidR="00E46239" w:rsidRPr="00636B0C" w14:paraId="1C74FA07" w14:textId="77777777" w:rsidTr="002161C5">
        <w:trPr>
          <w:tblHeader/>
        </w:trPr>
        <w:tc>
          <w:tcPr>
            <w:tcW w:w="6048" w:type="dxa"/>
            <w:vAlign w:val="bottom"/>
          </w:tcPr>
          <w:p w14:paraId="4CE4B6FD" w14:textId="77777777" w:rsidR="00E46239" w:rsidRPr="00636B0C" w:rsidRDefault="00E46239" w:rsidP="00E4623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7D4CDB4D" w14:textId="77777777" w:rsidR="00E46239" w:rsidRPr="00636B0C" w:rsidRDefault="00E46239" w:rsidP="00BB6FA5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575" w:type="dxa"/>
            <w:vAlign w:val="bottom"/>
            <w:hideMark/>
          </w:tcPr>
          <w:p w14:paraId="08861F8C" w14:textId="77777777" w:rsidR="00E46239" w:rsidRPr="00636B0C" w:rsidRDefault="00E46239" w:rsidP="00BB6FA5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E46239" w:rsidRPr="00636B0C" w14:paraId="4F8886B6" w14:textId="77777777" w:rsidTr="002161C5">
        <w:tc>
          <w:tcPr>
            <w:tcW w:w="6048" w:type="dxa"/>
          </w:tcPr>
          <w:p w14:paraId="4EA8B2E9" w14:textId="77777777" w:rsidR="00E46239" w:rsidRPr="00636B0C" w:rsidRDefault="00E46239" w:rsidP="00E4623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38E482B7" w14:textId="77777777" w:rsidR="00E46239" w:rsidRPr="00636B0C" w:rsidRDefault="00052DE5" w:rsidP="00E46239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1,961</w:t>
            </w:r>
          </w:p>
        </w:tc>
        <w:tc>
          <w:tcPr>
            <w:tcW w:w="1575" w:type="dxa"/>
            <w:vAlign w:val="bottom"/>
          </w:tcPr>
          <w:p w14:paraId="317779CD" w14:textId="77777777" w:rsidR="00E46239" w:rsidRPr="00636B0C" w:rsidRDefault="00E46239" w:rsidP="00E46239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1,669</w:t>
            </w:r>
          </w:p>
        </w:tc>
      </w:tr>
      <w:tr w:rsidR="0052429D" w:rsidRPr="00636B0C" w14:paraId="6BAC9D20" w14:textId="77777777" w:rsidTr="002161C5">
        <w:tc>
          <w:tcPr>
            <w:tcW w:w="6048" w:type="dxa"/>
          </w:tcPr>
          <w:p w14:paraId="701DF3A6" w14:textId="5DC16351" w:rsidR="0052429D" w:rsidRPr="00636B0C" w:rsidRDefault="0052429D" w:rsidP="00E46239">
            <w:pPr>
              <w:ind w:left="260" w:right="-112" w:hanging="2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 (กลับรายการ)</w:t>
            </w:r>
          </w:p>
        </w:tc>
        <w:tc>
          <w:tcPr>
            <w:tcW w:w="1575" w:type="dxa"/>
            <w:vAlign w:val="bottom"/>
          </w:tcPr>
          <w:p w14:paraId="4819282F" w14:textId="52DE2711" w:rsidR="0052429D" w:rsidRPr="00636B0C" w:rsidRDefault="0052429D" w:rsidP="00E46239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(184)</w:t>
            </w:r>
          </w:p>
        </w:tc>
        <w:tc>
          <w:tcPr>
            <w:tcW w:w="1575" w:type="dxa"/>
            <w:vAlign w:val="bottom"/>
          </w:tcPr>
          <w:p w14:paraId="08276DD1" w14:textId="63D7C390" w:rsidR="0052429D" w:rsidRPr="00636B0C" w:rsidRDefault="0052429D" w:rsidP="00E46239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</w:p>
        </w:tc>
      </w:tr>
      <w:tr w:rsidR="00E46239" w:rsidRPr="00636B0C" w14:paraId="5A353C0F" w14:textId="77777777" w:rsidTr="002161C5">
        <w:tc>
          <w:tcPr>
            <w:tcW w:w="6048" w:type="dxa"/>
          </w:tcPr>
          <w:p w14:paraId="43A4DAC5" w14:textId="2EE045BA" w:rsidR="00E46239" w:rsidRPr="00636B0C" w:rsidRDefault="0052429D" w:rsidP="00E4623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26698B90" w14:textId="662DA931" w:rsidR="00E46239" w:rsidRPr="00636B0C" w:rsidRDefault="009F031E" w:rsidP="00E46239">
            <w:pPr>
              <w:pBdr>
                <w:bottom w:val="single" w:sz="4" w:space="1" w:color="auto"/>
              </w:pBd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</w:t>
            </w:r>
            <w:r w:rsidR="0052429D">
              <w:rPr>
                <w:rFonts w:ascii="Angsana New" w:hAnsi="Angsana New"/>
                <w:color w:val="000000"/>
                <w:sz w:val="32"/>
                <w:szCs w:val="32"/>
              </w:rPr>
              <w:t>673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3A1BDE8B" w14:textId="4AAD806C" w:rsidR="00E46239" w:rsidRPr="00636B0C" w:rsidRDefault="0052429D" w:rsidP="00E4623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46239" w:rsidRPr="00636B0C" w14:paraId="1CFC2F5B" w14:textId="77777777" w:rsidTr="002161C5">
        <w:tc>
          <w:tcPr>
            <w:tcW w:w="6048" w:type="dxa"/>
          </w:tcPr>
          <w:p w14:paraId="474DE2D1" w14:textId="77777777" w:rsidR="00E46239" w:rsidRPr="00636B0C" w:rsidRDefault="00E46239" w:rsidP="00E4623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12033DD3" w14:textId="14E84FB2" w:rsidR="00E46239" w:rsidRPr="00636B0C" w:rsidRDefault="005279A0" w:rsidP="00E46239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575" w:type="dxa"/>
            <w:vAlign w:val="bottom"/>
          </w:tcPr>
          <w:p w14:paraId="21678F96" w14:textId="77777777" w:rsidR="00E46239" w:rsidRPr="00636B0C" w:rsidRDefault="00052DE5" w:rsidP="00E46239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1,961</w:t>
            </w:r>
          </w:p>
        </w:tc>
      </w:tr>
    </w:tbl>
    <w:p w14:paraId="11B182F0" w14:textId="77777777" w:rsidR="000A569A" w:rsidRPr="00636B0C" w:rsidRDefault="000A569A" w:rsidP="000A569A">
      <w:pPr>
        <w:tabs>
          <w:tab w:val="left" w:pos="144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1F8F299" w14:textId="77777777" w:rsidR="00902C36" w:rsidRPr="00636B0C" w:rsidRDefault="000A569A" w:rsidP="00215331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7937B9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9</w:t>
      </w:r>
      <w:r w:rsidR="00E62EDB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E62EDB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F2455E" w:rsidRPr="00636B0C" w14:paraId="083EC8A4" w14:textId="77777777" w:rsidTr="00636B0C">
        <w:trPr>
          <w:trHeight w:val="66"/>
        </w:trPr>
        <w:tc>
          <w:tcPr>
            <w:tcW w:w="2160" w:type="dxa"/>
            <w:vAlign w:val="bottom"/>
          </w:tcPr>
          <w:p w14:paraId="267FC760" w14:textId="77777777" w:rsidR="00F60888" w:rsidRPr="00636B0C" w:rsidRDefault="00F60888" w:rsidP="00215331">
            <w:pPr>
              <w:ind w:right="-14"/>
              <w:jc w:val="thaiDistribute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0F108804" w14:textId="77777777" w:rsidR="00F60888" w:rsidRPr="00636B0C" w:rsidRDefault="00543701" w:rsidP="002153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F2455E" w:rsidRPr="00636B0C" w14:paraId="551AF9BC" w14:textId="77777777" w:rsidTr="00636B0C">
        <w:trPr>
          <w:trHeight w:val="66"/>
        </w:trPr>
        <w:tc>
          <w:tcPr>
            <w:tcW w:w="2160" w:type="dxa"/>
            <w:vAlign w:val="bottom"/>
          </w:tcPr>
          <w:p w14:paraId="6BA3DE1E" w14:textId="77777777" w:rsidR="00F60888" w:rsidRPr="00636B0C" w:rsidRDefault="00F60888" w:rsidP="00215331">
            <w:pPr>
              <w:ind w:right="-14"/>
              <w:jc w:val="thaiDistribute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88D1AFD" w14:textId="77777777" w:rsidR="00F60888" w:rsidRPr="00636B0C" w:rsidRDefault="00F60888" w:rsidP="002153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8511994" w14:textId="77777777" w:rsidR="00F60888" w:rsidRPr="00636B0C" w:rsidRDefault="00F60888" w:rsidP="002153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รายการปรับลดราคาทุนให้เป็น           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A4F090C" w14:textId="77777777" w:rsidR="00F60888" w:rsidRPr="00636B0C" w:rsidRDefault="00F60888" w:rsidP="002153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  <w:tr w:rsidR="005B0C9B" w:rsidRPr="00636B0C" w14:paraId="128CDC6E" w14:textId="77777777" w:rsidTr="00636B0C">
        <w:trPr>
          <w:trHeight w:val="66"/>
        </w:trPr>
        <w:tc>
          <w:tcPr>
            <w:tcW w:w="2160" w:type="dxa"/>
            <w:vAlign w:val="bottom"/>
          </w:tcPr>
          <w:p w14:paraId="06EB7C1D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3051DB5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465172EF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DB30DEC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1929DB12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5C60E30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4A1B40AC" w14:textId="77777777" w:rsidR="005B0C9B" w:rsidRPr="00636B0C" w:rsidRDefault="005B0C9B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3</w:t>
            </w:r>
          </w:p>
        </w:tc>
      </w:tr>
      <w:tr w:rsidR="005B0C9B" w:rsidRPr="00636B0C" w14:paraId="0CE63324" w14:textId="77777777" w:rsidTr="00636B0C">
        <w:trPr>
          <w:trHeight w:val="66"/>
        </w:trPr>
        <w:tc>
          <w:tcPr>
            <w:tcW w:w="2160" w:type="dxa"/>
            <w:vAlign w:val="bottom"/>
            <w:hideMark/>
          </w:tcPr>
          <w:p w14:paraId="40F1288D" w14:textId="77777777" w:rsidR="005B0C9B" w:rsidRPr="00636B0C" w:rsidRDefault="005B0C9B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  <w:vAlign w:val="bottom"/>
          </w:tcPr>
          <w:p w14:paraId="7EAD72B9" w14:textId="0D00AF02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11,897</w:t>
            </w:r>
          </w:p>
        </w:tc>
        <w:tc>
          <w:tcPr>
            <w:tcW w:w="1170" w:type="dxa"/>
            <w:vAlign w:val="bottom"/>
          </w:tcPr>
          <w:p w14:paraId="5F172AAD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15,387</w:t>
            </w:r>
          </w:p>
        </w:tc>
        <w:tc>
          <w:tcPr>
            <w:tcW w:w="1170" w:type="dxa"/>
            <w:vAlign w:val="bottom"/>
          </w:tcPr>
          <w:p w14:paraId="16CD1846" w14:textId="1E64793F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(683)</w:t>
            </w:r>
          </w:p>
        </w:tc>
        <w:tc>
          <w:tcPr>
            <w:tcW w:w="1170" w:type="dxa"/>
            <w:vAlign w:val="bottom"/>
          </w:tcPr>
          <w:p w14:paraId="5528FEB5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(868)</w:t>
            </w:r>
          </w:p>
        </w:tc>
        <w:tc>
          <w:tcPr>
            <w:tcW w:w="1170" w:type="dxa"/>
            <w:vAlign w:val="bottom"/>
          </w:tcPr>
          <w:p w14:paraId="20C05852" w14:textId="54B99E5E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11,214</w:t>
            </w:r>
          </w:p>
        </w:tc>
        <w:tc>
          <w:tcPr>
            <w:tcW w:w="1170" w:type="dxa"/>
            <w:vAlign w:val="bottom"/>
          </w:tcPr>
          <w:p w14:paraId="0E091137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14,519</w:t>
            </w:r>
          </w:p>
        </w:tc>
      </w:tr>
      <w:tr w:rsidR="005B0C9B" w:rsidRPr="00636B0C" w14:paraId="4122A38C" w14:textId="77777777" w:rsidTr="00636B0C">
        <w:trPr>
          <w:trHeight w:val="66"/>
        </w:trPr>
        <w:tc>
          <w:tcPr>
            <w:tcW w:w="2160" w:type="dxa"/>
            <w:vAlign w:val="bottom"/>
            <w:hideMark/>
          </w:tcPr>
          <w:p w14:paraId="76449C7B" w14:textId="77777777" w:rsidR="005B0C9B" w:rsidRPr="00636B0C" w:rsidRDefault="005B0C9B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70" w:type="dxa"/>
            <w:vAlign w:val="bottom"/>
          </w:tcPr>
          <w:p w14:paraId="4134018F" w14:textId="2C06A208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7,448</w:t>
            </w:r>
          </w:p>
        </w:tc>
        <w:tc>
          <w:tcPr>
            <w:tcW w:w="1170" w:type="dxa"/>
            <w:vAlign w:val="bottom"/>
          </w:tcPr>
          <w:p w14:paraId="032CB3EE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5,120</w:t>
            </w:r>
          </w:p>
        </w:tc>
        <w:tc>
          <w:tcPr>
            <w:tcW w:w="1170" w:type="dxa"/>
            <w:vAlign w:val="bottom"/>
          </w:tcPr>
          <w:p w14:paraId="64FF50EE" w14:textId="5B5E5EEA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(103)</w:t>
            </w:r>
          </w:p>
        </w:tc>
        <w:tc>
          <w:tcPr>
            <w:tcW w:w="1170" w:type="dxa"/>
            <w:vAlign w:val="bottom"/>
          </w:tcPr>
          <w:p w14:paraId="31D09F65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(187)</w:t>
            </w:r>
          </w:p>
        </w:tc>
        <w:tc>
          <w:tcPr>
            <w:tcW w:w="1170" w:type="dxa"/>
            <w:vAlign w:val="bottom"/>
          </w:tcPr>
          <w:p w14:paraId="2B7FA382" w14:textId="23C0CF41" w:rsidR="005B0C9B" w:rsidRPr="00636B0C" w:rsidRDefault="008D4005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7,345</w:t>
            </w:r>
          </w:p>
        </w:tc>
        <w:tc>
          <w:tcPr>
            <w:tcW w:w="1170" w:type="dxa"/>
            <w:vAlign w:val="bottom"/>
          </w:tcPr>
          <w:p w14:paraId="5AB08672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4,933</w:t>
            </w:r>
          </w:p>
        </w:tc>
      </w:tr>
      <w:tr w:rsidR="005B0C9B" w:rsidRPr="00636B0C" w14:paraId="2292E953" w14:textId="77777777" w:rsidTr="00636B0C">
        <w:trPr>
          <w:trHeight w:val="66"/>
        </w:trPr>
        <w:tc>
          <w:tcPr>
            <w:tcW w:w="2160" w:type="dxa"/>
            <w:vAlign w:val="bottom"/>
            <w:hideMark/>
          </w:tcPr>
          <w:p w14:paraId="68E90D6B" w14:textId="77777777" w:rsidR="005B0C9B" w:rsidRPr="00636B0C" w:rsidRDefault="005B0C9B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  <w:vAlign w:val="bottom"/>
          </w:tcPr>
          <w:p w14:paraId="4FB4C0B9" w14:textId="65874FA2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29,991</w:t>
            </w:r>
          </w:p>
        </w:tc>
        <w:tc>
          <w:tcPr>
            <w:tcW w:w="1170" w:type="dxa"/>
            <w:vAlign w:val="bottom"/>
          </w:tcPr>
          <w:p w14:paraId="645266E6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30,530</w:t>
            </w:r>
          </w:p>
        </w:tc>
        <w:tc>
          <w:tcPr>
            <w:tcW w:w="1170" w:type="dxa"/>
            <w:vAlign w:val="bottom"/>
          </w:tcPr>
          <w:p w14:paraId="484282C2" w14:textId="3EACF52B" w:rsidR="005B0C9B" w:rsidRPr="00636B0C" w:rsidRDefault="005279A0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(982)</w:t>
            </w:r>
          </w:p>
        </w:tc>
        <w:tc>
          <w:tcPr>
            <w:tcW w:w="1170" w:type="dxa"/>
            <w:vAlign w:val="bottom"/>
          </w:tcPr>
          <w:p w14:paraId="3A9F3A52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(451)</w:t>
            </w:r>
          </w:p>
        </w:tc>
        <w:tc>
          <w:tcPr>
            <w:tcW w:w="1170" w:type="dxa"/>
            <w:vAlign w:val="bottom"/>
          </w:tcPr>
          <w:p w14:paraId="098D4092" w14:textId="27DF2D46" w:rsidR="005B0C9B" w:rsidRPr="00636B0C" w:rsidRDefault="008D4005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29,009</w:t>
            </w:r>
          </w:p>
        </w:tc>
        <w:tc>
          <w:tcPr>
            <w:tcW w:w="1170" w:type="dxa"/>
            <w:vAlign w:val="bottom"/>
          </w:tcPr>
          <w:p w14:paraId="0AF2E048" w14:textId="77777777" w:rsidR="005B0C9B" w:rsidRPr="00636B0C" w:rsidRDefault="005B0C9B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30,079</w:t>
            </w:r>
          </w:p>
        </w:tc>
      </w:tr>
      <w:tr w:rsidR="005B0C9B" w:rsidRPr="00636B0C" w14:paraId="63BD22AC" w14:textId="77777777" w:rsidTr="00636B0C">
        <w:trPr>
          <w:trHeight w:val="66"/>
        </w:trPr>
        <w:tc>
          <w:tcPr>
            <w:tcW w:w="2160" w:type="dxa"/>
            <w:vAlign w:val="bottom"/>
          </w:tcPr>
          <w:p w14:paraId="790DCD58" w14:textId="77777777" w:rsidR="005B0C9B" w:rsidRPr="00636B0C" w:rsidRDefault="005B0C9B" w:rsidP="00215331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vAlign w:val="bottom"/>
          </w:tcPr>
          <w:p w14:paraId="218BB204" w14:textId="337259F1" w:rsidR="005B0C9B" w:rsidRPr="00636B0C" w:rsidRDefault="005279A0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1,931</w:t>
            </w:r>
          </w:p>
        </w:tc>
        <w:tc>
          <w:tcPr>
            <w:tcW w:w="1170" w:type="dxa"/>
            <w:vAlign w:val="bottom"/>
          </w:tcPr>
          <w:p w14:paraId="0738FF79" w14:textId="77777777" w:rsidR="005B0C9B" w:rsidRPr="00636B0C" w:rsidRDefault="005B0C9B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1,314</w:t>
            </w:r>
          </w:p>
        </w:tc>
        <w:tc>
          <w:tcPr>
            <w:tcW w:w="1170" w:type="dxa"/>
            <w:vAlign w:val="bottom"/>
          </w:tcPr>
          <w:p w14:paraId="30AD8B64" w14:textId="0C464CD7" w:rsidR="005B0C9B" w:rsidRPr="00636B0C" w:rsidRDefault="005279A0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C94B48" w14:textId="77777777" w:rsidR="005B0C9B" w:rsidRPr="00636B0C" w:rsidRDefault="005B0C9B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59B55E" w14:textId="74EF1CB2" w:rsidR="005B0C9B" w:rsidRPr="00636B0C" w:rsidRDefault="008D4005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1,931</w:t>
            </w:r>
          </w:p>
        </w:tc>
        <w:tc>
          <w:tcPr>
            <w:tcW w:w="1170" w:type="dxa"/>
            <w:vAlign w:val="bottom"/>
          </w:tcPr>
          <w:p w14:paraId="098F9112" w14:textId="77777777" w:rsidR="005B0C9B" w:rsidRPr="00636B0C" w:rsidRDefault="005B0C9B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1,314</w:t>
            </w:r>
          </w:p>
        </w:tc>
      </w:tr>
      <w:tr w:rsidR="005B0C9B" w:rsidRPr="00636B0C" w14:paraId="2C3AB5B0" w14:textId="77777777" w:rsidTr="00636B0C">
        <w:trPr>
          <w:trHeight w:val="378"/>
        </w:trPr>
        <w:tc>
          <w:tcPr>
            <w:tcW w:w="2160" w:type="dxa"/>
            <w:vAlign w:val="bottom"/>
            <w:hideMark/>
          </w:tcPr>
          <w:p w14:paraId="69E81718" w14:textId="77777777" w:rsidR="005B0C9B" w:rsidRPr="00636B0C" w:rsidRDefault="005B0C9B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CAE22B" w14:textId="3CA8417C" w:rsidR="005B0C9B" w:rsidRPr="00636B0C" w:rsidRDefault="005279A0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51,267</w:t>
            </w:r>
          </w:p>
        </w:tc>
        <w:tc>
          <w:tcPr>
            <w:tcW w:w="1170" w:type="dxa"/>
            <w:vAlign w:val="bottom"/>
          </w:tcPr>
          <w:p w14:paraId="0D53350F" w14:textId="77777777" w:rsidR="005B0C9B" w:rsidRPr="00636B0C" w:rsidRDefault="005B0C9B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52,351</w:t>
            </w:r>
          </w:p>
        </w:tc>
        <w:tc>
          <w:tcPr>
            <w:tcW w:w="1170" w:type="dxa"/>
            <w:vAlign w:val="bottom"/>
          </w:tcPr>
          <w:p w14:paraId="4C274515" w14:textId="32DCEC71" w:rsidR="005B0C9B" w:rsidRPr="00636B0C" w:rsidRDefault="005279A0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(1,768)</w:t>
            </w:r>
          </w:p>
        </w:tc>
        <w:tc>
          <w:tcPr>
            <w:tcW w:w="1170" w:type="dxa"/>
            <w:vAlign w:val="bottom"/>
          </w:tcPr>
          <w:p w14:paraId="19921F28" w14:textId="77777777" w:rsidR="005B0C9B" w:rsidRPr="00636B0C" w:rsidRDefault="005B0C9B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(1,506)</w:t>
            </w:r>
          </w:p>
        </w:tc>
        <w:tc>
          <w:tcPr>
            <w:tcW w:w="1170" w:type="dxa"/>
            <w:vAlign w:val="bottom"/>
          </w:tcPr>
          <w:p w14:paraId="15C203EC" w14:textId="535C174C" w:rsidR="005B0C9B" w:rsidRPr="00636B0C" w:rsidRDefault="008D4005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49,499</w:t>
            </w:r>
          </w:p>
        </w:tc>
        <w:tc>
          <w:tcPr>
            <w:tcW w:w="1170" w:type="dxa"/>
            <w:vAlign w:val="bottom"/>
          </w:tcPr>
          <w:p w14:paraId="4F1D25A9" w14:textId="77777777" w:rsidR="005B0C9B" w:rsidRPr="00636B0C" w:rsidRDefault="005B0C9B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50,845</w:t>
            </w:r>
          </w:p>
        </w:tc>
      </w:tr>
    </w:tbl>
    <w:p w14:paraId="6358ECFD" w14:textId="11710794" w:rsidR="00931C55" w:rsidRPr="00636B0C" w:rsidRDefault="00E76A60" w:rsidP="00215331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ในระหว่างปีปัจจุบัน บริษัท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ฯ</w:t>
      </w:r>
      <w:r w:rsidR="00622270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บันทึก</w:t>
      </w:r>
      <w:r w:rsidR="00252091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การปรับลดราคาทุนของ</w:t>
      </w:r>
      <w:r w:rsidR="00622270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สินค้าคงเหลือ</w:t>
      </w:r>
      <w:r w:rsidR="005D2617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ให้เป็นมูลค่าสุทธิที่จะได้รับ</w:t>
      </w:r>
      <w:r w:rsidR="00636B0C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</w:t>
      </w:r>
      <w:r w:rsidR="00622270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เป็นจำนวน</w:t>
      </w:r>
      <w:r w:rsidR="00622270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A4A8A" w:rsidRPr="00636B0C">
        <w:rPr>
          <w:rFonts w:ascii="Angsana New" w:hAnsi="Angsana New"/>
          <w:color w:val="000000"/>
          <w:spacing w:val="-2"/>
          <w:sz w:val="32"/>
          <w:szCs w:val="32"/>
        </w:rPr>
        <w:t>0.</w:t>
      </w:r>
      <w:r w:rsidR="0052429D">
        <w:rPr>
          <w:rFonts w:ascii="Angsana New" w:hAnsi="Angsana New"/>
          <w:color w:val="000000"/>
          <w:spacing w:val="-2"/>
          <w:sz w:val="32"/>
          <w:szCs w:val="32"/>
        </w:rPr>
        <w:t>26</w:t>
      </w:r>
      <w:r w:rsidR="00215331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22270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>(2563</w:t>
      </w:r>
      <w:r w:rsidR="00251980" w:rsidRPr="00636B0C">
        <w:rPr>
          <w:rFonts w:ascii="Angsana New" w:hAnsi="Angsana New"/>
          <w:color w:val="000000"/>
          <w:spacing w:val="-2"/>
          <w:sz w:val="32"/>
          <w:szCs w:val="32"/>
        </w:rPr>
        <w:t>:</w:t>
      </w:r>
      <w:r w:rsidR="00EE3218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251980" w:rsidRPr="00636B0C">
        <w:rPr>
          <w:rFonts w:ascii="Angsana New" w:hAnsi="Angsana New"/>
          <w:color w:val="000000"/>
          <w:spacing w:val="-2"/>
          <w:sz w:val="32"/>
          <w:szCs w:val="32"/>
        </w:rPr>
        <w:t>0.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>06</w:t>
      </w:r>
      <w:r w:rsidR="00EE3218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ล้านบาท</w:t>
      </w:r>
      <w:r w:rsidR="00EE3218" w:rsidRPr="00636B0C">
        <w:rPr>
          <w:rFonts w:ascii="Angsana New" w:hAnsi="Angsana New"/>
          <w:color w:val="000000"/>
          <w:spacing w:val="-2"/>
          <w:sz w:val="32"/>
          <w:szCs w:val="32"/>
        </w:rPr>
        <w:t>)</w:t>
      </w:r>
      <w:r w:rsidR="00EE3218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5D2617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โดยแสดงเป็นส่วนหนึ่งของต้นทุนขาย</w:t>
      </w:r>
      <w:r w:rsidR="005D2617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</w:p>
    <w:p w14:paraId="65888DC2" w14:textId="77777777" w:rsidR="001A782C" w:rsidRPr="00636B0C" w:rsidRDefault="007937B9" w:rsidP="00215331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1A782C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1A782C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937B9" w:rsidRPr="00636B0C" w14:paraId="29A45045" w14:textId="77777777" w:rsidTr="002B61E4">
        <w:trPr>
          <w:tblHeader/>
        </w:trPr>
        <w:tc>
          <w:tcPr>
            <w:tcW w:w="5940" w:type="dxa"/>
            <w:vAlign w:val="bottom"/>
            <w:hideMark/>
          </w:tcPr>
          <w:p w14:paraId="42B3423D" w14:textId="77777777" w:rsidR="007937B9" w:rsidRPr="00636B0C" w:rsidRDefault="007937B9" w:rsidP="007937B9">
            <w:pPr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7200F42D" w14:textId="77777777" w:rsidR="007937B9" w:rsidRPr="00636B0C" w:rsidRDefault="007937B9" w:rsidP="002B61E4">
            <w:pPr>
              <w:jc w:val="right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)</w:t>
            </w:r>
          </w:p>
        </w:tc>
      </w:tr>
      <w:tr w:rsidR="007937B9" w:rsidRPr="00636B0C" w14:paraId="454E88FB" w14:textId="77777777" w:rsidTr="002B61E4">
        <w:trPr>
          <w:tblHeader/>
        </w:trPr>
        <w:tc>
          <w:tcPr>
            <w:tcW w:w="5940" w:type="dxa"/>
            <w:vAlign w:val="bottom"/>
          </w:tcPr>
          <w:p w14:paraId="1FA82C87" w14:textId="77777777" w:rsidR="007937B9" w:rsidRPr="00636B0C" w:rsidRDefault="007937B9" w:rsidP="007937B9">
            <w:pPr>
              <w:rPr>
                <w:rFonts w:ascii="Angsana New" w:hAnsi="Angsana New"/>
                <w:cap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  <w:hideMark/>
          </w:tcPr>
          <w:p w14:paraId="11C0F922" w14:textId="77777777" w:rsidR="007937B9" w:rsidRPr="00636B0C" w:rsidRDefault="007937B9" w:rsidP="002B61E4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575" w:type="dxa"/>
            <w:vAlign w:val="bottom"/>
            <w:hideMark/>
          </w:tcPr>
          <w:p w14:paraId="332248C5" w14:textId="77777777" w:rsidR="007937B9" w:rsidRPr="00636B0C" w:rsidRDefault="007937B9" w:rsidP="002B61E4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7937B9" w:rsidRPr="00636B0C" w14:paraId="3A231D18" w14:textId="77777777" w:rsidTr="007937B9">
        <w:tc>
          <w:tcPr>
            <w:tcW w:w="5940" w:type="dxa"/>
            <w:vAlign w:val="bottom"/>
          </w:tcPr>
          <w:p w14:paraId="70E9CFBC" w14:textId="77403FC7" w:rsidR="007937B9" w:rsidRPr="00636B0C" w:rsidRDefault="00CE2A36" w:rsidP="007937B9">
            <w:pPr>
              <w:ind w:left="260" w:right="-112" w:hanging="260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u w:val="single"/>
                <w:cs/>
              </w:rPr>
              <w:t>ตราสารหนี้</w:t>
            </w:r>
            <w:r w:rsidR="007937B9" w:rsidRPr="00636B0C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u w:val="single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54D3553C" w14:textId="77777777" w:rsidR="007937B9" w:rsidRPr="00636B0C" w:rsidRDefault="007937B9" w:rsidP="002B61E4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4A79B50A" w14:textId="77777777" w:rsidR="007937B9" w:rsidRPr="00636B0C" w:rsidRDefault="007937B9" w:rsidP="002B61E4">
            <w:pP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937B9" w:rsidRPr="00636B0C" w14:paraId="02410C67" w14:textId="77777777" w:rsidTr="007937B9">
        <w:tc>
          <w:tcPr>
            <w:tcW w:w="5940" w:type="dxa"/>
            <w:vAlign w:val="bottom"/>
          </w:tcPr>
          <w:p w14:paraId="7020011A" w14:textId="18CC7631" w:rsidR="007937B9" w:rsidRPr="00636B0C" w:rsidRDefault="007937B9" w:rsidP="007937B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75" w:type="dxa"/>
            <w:vAlign w:val="bottom"/>
          </w:tcPr>
          <w:p w14:paraId="16D7250E" w14:textId="41DBF9E5" w:rsidR="007937B9" w:rsidRPr="00636B0C" w:rsidRDefault="008D4005" w:rsidP="007937B9">
            <w:pPr>
              <w:pBdr>
                <w:bottom w:val="single" w:sz="4" w:space="1" w:color="auto"/>
              </w:pBdr>
              <w:tabs>
                <w:tab w:val="decimal" w:pos="100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473</w:t>
            </w:r>
          </w:p>
        </w:tc>
        <w:tc>
          <w:tcPr>
            <w:tcW w:w="1575" w:type="dxa"/>
            <w:vAlign w:val="bottom"/>
          </w:tcPr>
          <w:p w14:paraId="56B53F0F" w14:textId="77777777" w:rsidR="007937B9" w:rsidRPr="00636B0C" w:rsidRDefault="007937B9" w:rsidP="007937B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471</w:t>
            </w:r>
          </w:p>
        </w:tc>
      </w:tr>
      <w:tr w:rsidR="007937B9" w:rsidRPr="00636B0C" w14:paraId="4FAB65BE" w14:textId="77777777" w:rsidTr="007937B9">
        <w:tc>
          <w:tcPr>
            <w:tcW w:w="5940" w:type="dxa"/>
            <w:vAlign w:val="bottom"/>
          </w:tcPr>
          <w:p w14:paraId="148578C1" w14:textId="6BDF9736" w:rsidR="007937B9" w:rsidRPr="00636B0C" w:rsidRDefault="007937B9" w:rsidP="007937B9">
            <w:pPr>
              <w:ind w:left="260" w:right="-112" w:hanging="2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รวมสินทรัพย์ทางการเงิน</w:t>
            </w:r>
            <w:r w:rsidR="00CE2A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75" w:type="dxa"/>
            <w:vAlign w:val="bottom"/>
          </w:tcPr>
          <w:p w14:paraId="5F763378" w14:textId="697390B2" w:rsidR="007937B9" w:rsidRPr="00636B0C" w:rsidRDefault="008D4005" w:rsidP="007937B9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473</w:t>
            </w:r>
          </w:p>
        </w:tc>
        <w:tc>
          <w:tcPr>
            <w:tcW w:w="1575" w:type="dxa"/>
            <w:vAlign w:val="bottom"/>
          </w:tcPr>
          <w:p w14:paraId="54A16BA4" w14:textId="77777777" w:rsidR="007937B9" w:rsidRPr="00636B0C" w:rsidRDefault="007937B9" w:rsidP="007937B9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471</w:t>
            </w:r>
          </w:p>
        </w:tc>
      </w:tr>
    </w:tbl>
    <w:p w14:paraId="7D6B0AD4" w14:textId="77777777" w:rsidR="00F87904" w:rsidRPr="00636B0C" w:rsidRDefault="00F87904" w:rsidP="0021533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937B9"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0E8B5AEF" w14:textId="77777777" w:rsidR="004A3D07" w:rsidRPr="00636B0C" w:rsidRDefault="004A3D07" w:rsidP="00215331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มูลค่า</w:t>
      </w:r>
      <w:r w:rsidR="007937B9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สุทธิ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ตามบัญชีของอสังหาริมทรัพย์เพื่อการลงทุน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แสดงได้ดังนี้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4A3D07" w:rsidRPr="00636B0C" w14:paraId="0C150856" w14:textId="77777777" w:rsidTr="00215331">
        <w:trPr>
          <w:trHeight w:val="66"/>
        </w:trPr>
        <w:tc>
          <w:tcPr>
            <w:tcW w:w="2430" w:type="dxa"/>
            <w:vAlign w:val="bottom"/>
          </w:tcPr>
          <w:p w14:paraId="132C364E" w14:textId="77777777" w:rsidR="004A3D07" w:rsidRPr="00636B0C" w:rsidRDefault="004A3D07" w:rsidP="00215331">
            <w:pPr>
              <w:ind w:right="-14"/>
              <w:jc w:val="thaiDistribute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22BF9A6" w14:textId="77777777" w:rsidR="004A3D07" w:rsidRPr="00636B0C" w:rsidRDefault="004A3D07" w:rsidP="002153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4A3D07" w:rsidRPr="00636B0C" w14:paraId="0943E5C5" w14:textId="77777777" w:rsidTr="00215331">
        <w:trPr>
          <w:trHeight w:val="66"/>
        </w:trPr>
        <w:tc>
          <w:tcPr>
            <w:tcW w:w="2430" w:type="dxa"/>
            <w:vAlign w:val="bottom"/>
          </w:tcPr>
          <w:p w14:paraId="1DED731B" w14:textId="77777777" w:rsidR="004A3D07" w:rsidRPr="00636B0C" w:rsidRDefault="004A3D07" w:rsidP="00215331">
            <w:pPr>
              <w:ind w:right="-14"/>
              <w:jc w:val="thaiDistribute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39659E90" w14:textId="77777777" w:rsidR="004A3D07" w:rsidRPr="00636B0C" w:rsidRDefault="004A3D07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256</w:t>
            </w:r>
            <w:r w:rsidR="00215331"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65" w:type="dxa"/>
            <w:gridSpan w:val="3"/>
            <w:vAlign w:val="bottom"/>
          </w:tcPr>
          <w:p w14:paraId="0A80C64B" w14:textId="77777777" w:rsidR="004A3D07" w:rsidRPr="00636B0C" w:rsidRDefault="004A3D07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256</w:t>
            </w:r>
            <w:r w:rsidR="00215331"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3</w:t>
            </w:r>
          </w:p>
        </w:tc>
      </w:tr>
      <w:tr w:rsidR="00215331" w:rsidRPr="00636B0C" w14:paraId="4BE7B899" w14:textId="77777777" w:rsidTr="00215331">
        <w:trPr>
          <w:trHeight w:val="66"/>
        </w:trPr>
        <w:tc>
          <w:tcPr>
            <w:tcW w:w="2430" w:type="dxa"/>
            <w:vAlign w:val="bottom"/>
          </w:tcPr>
          <w:p w14:paraId="0CD264BA" w14:textId="77777777" w:rsidR="00215331" w:rsidRPr="00636B0C" w:rsidRDefault="00215331" w:rsidP="0021533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7E6EE2D9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ที่ดินและ                ส่วนปรับปรุงที่ดิน</w:t>
            </w:r>
          </w:p>
        </w:tc>
        <w:tc>
          <w:tcPr>
            <w:tcW w:w="1155" w:type="dxa"/>
            <w:vAlign w:val="bottom"/>
          </w:tcPr>
          <w:p w14:paraId="7F019045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155" w:type="dxa"/>
            <w:vAlign w:val="bottom"/>
          </w:tcPr>
          <w:p w14:paraId="7A08A791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3911534C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ที่ดินและ                ส่วนปรับปรุงที่ดิน</w:t>
            </w:r>
          </w:p>
        </w:tc>
        <w:tc>
          <w:tcPr>
            <w:tcW w:w="1155" w:type="dxa"/>
            <w:vAlign w:val="bottom"/>
          </w:tcPr>
          <w:p w14:paraId="68B55A8E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155" w:type="dxa"/>
            <w:vAlign w:val="bottom"/>
          </w:tcPr>
          <w:p w14:paraId="105FF286" w14:textId="77777777" w:rsidR="00215331" w:rsidRPr="00636B0C" w:rsidRDefault="00215331" w:rsidP="00215331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15331" w:rsidRPr="00636B0C" w14:paraId="2030C232" w14:textId="77777777" w:rsidTr="00215331">
        <w:trPr>
          <w:trHeight w:val="66"/>
        </w:trPr>
        <w:tc>
          <w:tcPr>
            <w:tcW w:w="2430" w:type="dxa"/>
            <w:vAlign w:val="bottom"/>
          </w:tcPr>
          <w:p w14:paraId="13A1AF16" w14:textId="77777777" w:rsidR="00215331" w:rsidRPr="00636B0C" w:rsidRDefault="00215331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</w:tcPr>
          <w:p w14:paraId="3CC688E1" w14:textId="27BDCB24" w:rsidR="00215331" w:rsidRPr="00636B0C" w:rsidRDefault="0052429D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22,137</w:t>
            </w:r>
          </w:p>
        </w:tc>
        <w:tc>
          <w:tcPr>
            <w:tcW w:w="1155" w:type="dxa"/>
            <w:vAlign w:val="bottom"/>
          </w:tcPr>
          <w:p w14:paraId="277DE7D2" w14:textId="1A527FC9" w:rsidR="00215331" w:rsidRPr="00636B0C" w:rsidRDefault="0052429D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58,909</w:t>
            </w:r>
          </w:p>
        </w:tc>
        <w:tc>
          <w:tcPr>
            <w:tcW w:w="1155" w:type="dxa"/>
            <w:vAlign w:val="bottom"/>
          </w:tcPr>
          <w:p w14:paraId="24333317" w14:textId="68EEDC95" w:rsidR="00215331" w:rsidRPr="00636B0C" w:rsidRDefault="0052429D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81,046</w:t>
            </w:r>
          </w:p>
        </w:tc>
        <w:tc>
          <w:tcPr>
            <w:tcW w:w="1155" w:type="dxa"/>
            <w:vAlign w:val="bottom"/>
          </w:tcPr>
          <w:p w14:paraId="5B3BBDFD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33,817</w:t>
            </w:r>
          </w:p>
        </w:tc>
        <w:tc>
          <w:tcPr>
            <w:tcW w:w="1155" w:type="dxa"/>
            <w:vAlign w:val="bottom"/>
          </w:tcPr>
          <w:p w14:paraId="1DF47B70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89,827</w:t>
            </w:r>
          </w:p>
        </w:tc>
        <w:tc>
          <w:tcPr>
            <w:tcW w:w="1155" w:type="dxa"/>
            <w:vAlign w:val="bottom"/>
          </w:tcPr>
          <w:p w14:paraId="47303A13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123,644</w:t>
            </w:r>
          </w:p>
        </w:tc>
      </w:tr>
      <w:tr w:rsidR="00215331" w:rsidRPr="00636B0C" w14:paraId="683CCD4F" w14:textId="77777777" w:rsidTr="00215331">
        <w:trPr>
          <w:trHeight w:val="66"/>
        </w:trPr>
        <w:tc>
          <w:tcPr>
            <w:tcW w:w="2430" w:type="dxa"/>
            <w:vAlign w:val="bottom"/>
          </w:tcPr>
          <w:p w14:paraId="0996C319" w14:textId="77777777" w:rsidR="00215331" w:rsidRPr="00636B0C" w:rsidRDefault="00215331" w:rsidP="00215331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หัก</w:t>
            </w:r>
            <w:r w:rsidRPr="00636B0C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5" w:type="dxa"/>
            <w:vAlign w:val="bottom"/>
          </w:tcPr>
          <w:p w14:paraId="77C73BC5" w14:textId="108F8E18" w:rsidR="00215331" w:rsidRPr="00636B0C" w:rsidRDefault="007E1527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(94)</w:t>
            </w:r>
          </w:p>
        </w:tc>
        <w:tc>
          <w:tcPr>
            <w:tcW w:w="1155" w:type="dxa"/>
            <w:vAlign w:val="bottom"/>
          </w:tcPr>
          <w:p w14:paraId="314CDC6B" w14:textId="4677732F" w:rsidR="00215331" w:rsidRPr="00636B0C" w:rsidRDefault="007E1527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(36,485)</w:t>
            </w:r>
          </w:p>
        </w:tc>
        <w:tc>
          <w:tcPr>
            <w:tcW w:w="1155" w:type="dxa"/>
            <w:vAlign w:val="bottom"/>
          </w:tcPr>
          <w:p w14:paraId="6CB0C56B" w14:textId="3EC0BCE6" w:rsidR="00215331" w:rsidRPr="00636B0C" w:rsidRDefault="00DD4B82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(36,579)</w:t>
            </w:r>
          </w:p>
        </w:tc>
        <w:tc>
          <w:tcPr>
            <w:tcW w:w="1155" w:type="dxa"/>
            <w:vAlign w:val="bottom"/>
          </w:tcPr>
          <w:p w14:paraId="54927DD3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(73)</w:t>
            </w:r>
          </w:p>
        </w:tc>
        <w:tc>
          <w:tcPr>
            <w:tcW w:w="1155" w:type="dxa"/>
            <w:vAlign w:val="bottom"/>
          </w:tcPr>
          <w:p w14:paraId="12F1ED7C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(41,951)</w:t>
            </w:r>
          </w:p>
        </w:tc>
        <w:tc>
          <w:tcPr>
            <w:tcW w:w="1155" w:type="dxa"/>
            <w:vAlign w:val="bottom"/>
          </w:tcPr>
          <w:p w14:paraId="66305BC0" w14:textId="77777777" w:rsidR="00215331" w:rsidRPr="00636B0C" w:rsidRDefault="00215331" w:rsidP="00215331">
            <w:pP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(42,024)</w:t>
            </w:r>
          </w:p>
        </w:tc>
      </w:tr>
      <w:tr w:rsidR="00215331" w:rsidRPr="00636B0C" w14:paraId="78314567" w14:textId="77777777" w:rsidTr="00215331">
        <w:trPr>
          <w:trHeight w:val="144"/>
        </w:trPr>
        <w:tc>
          <w:tcPr>
            <w:tcW w:w="2430" w:type="dxa"/>
            <w:vAlign w:val="bottom"/>
          </w:tcPr>
          <w:p w14:paraId="7F9D3380" w14:textId="7642FFE5" w:rsidR="00215331" w:rsidRPr="00636B0C" w:rsidRDefault="00CE2A36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="00215331"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55" w:type="dxa"/>
            <w:vAlign w:val="bottom"/>
          </w:tcPr>
          <w:p w14:paraId="4CCDB39B" w14:textId="1255CD88" w:rsidR="00215331" w:rsidRPr="00636B0C" w:rsidRDefault="00DD4B82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0A700FC3" w14:textId="2592F88C" w:rsidR="00215331" w:rsidRPr="00636B0C" w:rsidRDefault="00DD4B82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08196623" w14:textId="5BA6B5A2" w:rsidR="00215331" w:rsidRPr="00636B0C" w:rsidRDefault="00DD4B82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51700C54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5295D485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(2,478)</w:t>
            </w:r>
          </w:p>
        </w:tc>
        <w:tc>
          <w:tcPr>
            <w:tcW w:w="1155" w:type="dxa"/>
            <w:vAlign w:val="bottom"/>
          </w:tcPr>
          <w:p w14:paraId="5906E2A2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(2,478)</w:t>
            </w:r>
          </w:p>
        </w:tc>
      </w:tr>
      <w:tr w:rsidR="00215331" w:rsidRPr="00636B0C" w14:paraId="5894F6C4" w14:textId="77777777" w:rsidTr="00215331">
        <w:trPr>
          <w:trHeight w:val="378"/>
        </w:trPr>
        <w:tc>
          <w:tcPr>
            <w:tcW w:w="2430" w:type="dxa"/>
            <w:vAlign w:val="bottom"/>
          </w:tcPr>
          <w:p w14:paraId="1540777B" w14:textId="77777777" w:rsidR="00215331" w:rsidRPr="00636B0C" w:rsidRDefault="00215331" w:rsidP="00215331">
            <w:pPr>
              <w:ind w:left="72" w:right="-20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</w:t>
            </w:r>
            <w:r w:rsidR="00310612"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  <w:r w:rsidRPr="00636B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5" w:type="dxa"/>
          </w:tcPr>
          <w:p w14:paraId="65347549" w14:textId="010C2380" w:rsidR="00215331" w:rsidRPr="00636B0C" w:rsidRDefault="00DD4B82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22,043</w:t>
            </w:r>
          </w:p>
        </w:tc>
        <w:tc>
          <w:tcPr>
            <w:tcW w:w="1155" w:type="dxa"/>
          </w:tcPr>
          <w:p w14:paraId="288455ED" w14:textId="79AE7F06" w:rsidR="00215331" w:rsidRPr="00636B0C" w:rsidRDefault="00DD4B82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22,424</w:t>
            </w:r>
          </w:p>
        </w:tc>
        <w:tc>
          <w:tcPr>
            <w:tcW w:w="1155" w:type="dxa"/>
          </w:tcPr>
          <w:p w14:paraId="77E127DB" w14:textId="49DEAC42" w:rsidR="00215331" w:rsidRPr="00636B0C" w:rsidRDefault="00DD4B82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44,467</w:t>
            </w:r>
          </w:p>
        </w:tc>
        <w:tc>
          <w:tcPr>
            <w:tcW w:w="1155" w:type="dxa"/>
          </w:tcPr>
          <w:p w14:paraId="13C2F6B2" w14:textId="77777777" w:rsidR="00215331" w:rsidRPr="00636B0C" w:rsidRDefault="00215331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33,744</w:t>
            </w:r>
          </w:p>
        </w:tc>
        <w:tc>
          <w:tcPr>
            <w:tcW w:w="1155" w:type="dxa"/>
          </w:tcPr>
          <w:p w14:paraId="397EC123" w14:textId="77777777" w:rsidR="00215331" w:rsidRPr="00636B0C" w:rsidRDefault="00215331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45,398</w:t>
            </w:r>
          </w:p>
        </w:tc>
        <w:tc>
          <w:tcPr>
            <w:tcW w:w="1155" w:type="dxa"/>
          </w:tcPr>
          <w:p w14:paraId="4EC43794" w14:textId="77777777" w:rsidR="00215331" w:rsidRPr="00636B0C" w:rsidRDefault="00215331" w:rsidP="002153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Arial Unicode MS" w:hAnsi="Angsana New"/>
                <w:color w:val="000000"/>
                <w:sz w:val="26"/>
                <w:szCs w:val="26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26"/>
                <w:szCs w:val="26"/>
              </w:rPr>
              <w:t>79,142</w:t>
            </w:r>
          </w:p>
        </w:tc>
      </w:tr>
    </w:tbl>
    <w:p w14:paraId="65CB9A69" w14:textId="77777777" w:rsidR="00215331" w:rsidRPr="00636B0C" w:rsidRDefault="00215331" w:rsidP="00215331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  <w:cs/>
        </w:rPr>
      </w:pPr>
    </w:p>
    <w:p w14:paraId="4EEFACD9" w14:textId="77777777" w:rsidR="005D2617" w:rsidRPr="00636B0C" w:rsidRDefault="00215331" w:rsidP="00310612">
      <w:pPr>
        <w:tabs>
          <w:tab w:val="left" w:pos="900"/>
          <w:tab w:val="left" w:pos="1440"/>
        </w:tabs>
        <w:overflowPunct/>
        <w:adjustRightInd/>
        <w:spacing w:after="120"/>
        <w:ind w:left="547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br w:type="page"/>
      </w:r>
      <w:r w:rsidR="005D2617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การกระทบยอดมูลค่า</w:t>
      </w:r>
      <w:r w:rsidR="00052DE5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สุทธิ</w:t>
      </w:r>
      <w:r w:rsidR="005D2617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5D2617" w:rsidRPr="00636B0C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Pr="00636B0C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="005D2617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และ </w:t>
      </w:r>
      <w:r w:rsidR="005D2617" w:rsidRPr="00636B0C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Pr="00636B0C">
        <w:rPr>
          <w:rFonts w:ascii="Angsana New" w:hAnsi="Angsana New"/>
          <w:color w:val="000000"/>
          <w:spacing w:val="-6"/>
          <w:sz w:val="32"/>
          <w:szCs w:val="32"/>
        </w:rPr>
        <w:t>3</w:t>
      </w:r>
      <w:r w:rsidR="005D2617" w:rsidRPr="00636B0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D2617" w:rsidRPr="00636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แสดงได้ดังนี้ </w:t>
      </w:r>
    </w:p>
    <w:p w14:paraId="5BC6E097" w14:textId="77777777" w:rsidR="005D2617" w:rsidRPr="00636B0C" w:rsidRDefault="005D2617" w:rsidP="00215331">
      <w:pPr>
        <w:tabs>
          <w:tab w:val="left" w:pos="900"/>
          <w:tab w:val="left" w:pos="216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(หน่วย: </w:t>
      </w:r>
      <w:r w:rsidRPr="00636B0C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พัน</w:t>
      </w:r>
      <w:r w:rsidRPr="00636B0C">
        <w:rPr>
          <w:rFonts w:ascii="Angsana New" w:hAnsi="Angsana New"/>
          <w:color w:val="000000"/>
          <w:sz w:val="32"/>
          <w:szCs w:val="32"/>
          <w:cs/>
          <w:lang w:val="th-TH"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51980" w:rsidRPr="00636B0C" w14:paraId="66CA7F45" w14:textId="77777777" w:rsidTr="0052429D">
        <w:tc>
          <w:tcPr>
            <w:tcW w:w="6210" w:type="dxa"/>
            <w:vAlign w:val="bottom"/>
          </w:tcPr>
          <w:p w14:paraId="77A2DFF0" w14:textId="77777777" w:rsidR="00251980" w:rsidRPr="00636B0C" w:rsidRDefault="00251980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E75E749" w14:textId="77777777" w:rsidR="00251980" w:rsidRPr="00636B0C" w:rsidRDefault="00251980" w:rsidP="00215331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215331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4C36A0FA" w14:textId="77777777" w:rsidR="00251980" w:rsidRPr="00636B0C" w:rsidRDefault="00251980" w:rsidP="00215331">
            <w:pP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="00215331" w:rsidRPr="00636B0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215331" w:rsidRPr="00636B0C" w14:paraId="4D126017" w14:textId="77777777" w:rsidTr="0052429D">
        <w:tc>
          <w:tcPr>
            <w:tcW w:w="6210" w:type="dxa"/>
            <w:vAlign w:val="bottom"/>
          </w:tcPr>
          <w:p w14:paraId="01815BDA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มูลค่า</w:t>
            </w:r>
            <w:r w:rsidR="00310612" w:rsidRPr="00636B0C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สุทธิ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ตามบัญชีต้นปี</w:t>
            </w:r>
          </w:p>
        </w:tc>
        <w:tc>
          <w:tcPr>
            <w:tcW w:w="1440" w:type="dxa"/>
            <w:vAlign w:val="bottom"/>
          </w:tcPr>
          <w:p w14:paraId="5AAD6F3E" w14:textId="5E7939FF" w:rsidR="00215331" w:rsidRPr="00636B0C" w:rsidRDefault="00D23BA8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79,142</w:t>
            </w:r>
          </w:p>
        </w:tc>
        <w:tc>
          <w:tcPr>
            <w:tcW w:w="1440" w:type="dxa"/>
            <w:vAlign w:val="bottom"/>
          </w:tcPr>
          <w:p w14:paraId="4A918E71" w14:textId="77777777" w:rsidR="00215331" w:rsidRPr="00636B0C" w:rsidRDefault="00215331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6,700</w:t>
            </w:r>
          </w:p>
        </w:tc>
      </w:tr>
      <w:tr w:rsidR="00215331" w:rsidRPr="00636B0C" w14:paraId="090EF8BF" w14:textId="77777777" w:rsidTr="0052429D">
        <w:tc>
          <w:tcPr>
            <w:tcW w:w="6210" w:type="dxa"/>
            <w:vAlign w:val="bottom"/>
          </w:tcPr>
          <w:p w14:paraId="54FD206E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จำหน่ายระหว่างปี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- มูลค่าสุทธิตามบัญชี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วันจำหน่าย</w:t>
            </w:r>
          </w:p>
        </w:tc>
        <w:tc>
          <w:tcPr>
            <w:tcW w:w="1440" w:type="dxa"/>
            <w:vAlign w:val="bottom"/>
          </w:tcPr>
          <w:p w14:paraId="0DD20025" w14:textId="3A435607" w:rsidR="00215331" w:rsidRPr="00636B0C" w:rsidRDefault="00D8141F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(32,787)</w:t>
            </w:r>
          </w:p>
        </w:tc>
        <w:tc>
          <w:tcPr>
            <w:tcW w:w="1440" w:type="dxa"/>
            <w:vAlign w:val="bottom"/>
          </w:tcPr>
          <w:p w14:paraId="4C5C394C" w14:textId="77777777" w:rsidR="00215331" w:rsidRPr="00636B0C" w:rsidRDefault="00215331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15331" w:rsidRPr="00636B0C" w14:paraId="05BB2E96" w14:textId="77777777" w:rsidTr="0052429D">
        <w:tc>
          <w:tcPr>
            <w:tcW w:w="6210" w:type="dxa"/>
            <w:vAlign w:val="bottom"/>
          </w:tcPr>
          <w:p w14:paraId="1E696C97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14:paraId="4D778EFB" w14:textId="44482FFF" w:rsidR="00215331" w:rsidRPr="00636B0C" w:rsidRDefault="00D8141F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EB520E0" w14:textId="77777777" w:rsidR="00215331" w:rsidRPr="00636B0C" w:rsidRDefault="00215331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70,748</w:t>
            </w:r>
          </w:p>
        </w:tc>
      </w:tr>
      <w:tr w:rsidR="00215331" w:rsidRPr="00636B0C" w14:paraId="75CABDB5" w14:textId="77777777" w:rsidTr="0052429D">
        <w:tc>
          <w:tcPr>
            <w:tcW w:w="6210" w:type="dxa"/>
            <w:vAlign w:val="bottom"/>
          </w:tcPr>
          <w:p w14:paraId="78F6D1AF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2FD71253" w14:textId="0C931A88" w:rsidR="00215331" w:rsidRPr="00636B0C" w:rsidRDefault="00D8141F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(4,366)</w:t>
            </w:r>
          </w:p>
        </w:tc>
        <w:tc>
          <w:tcPr>
            <w:tcW w:w="1440" w:type="dxa"/>
            <w:vAlign w:val="bottom"/>
          </w:tcPr>
          <w:p w14:paraId="68E6B56B" w14:textId="77777777" w:rsidR="00215331" w:rsidRPr="00636B0C" w:rsidRDefault="00215331" w:rsidP="00215331">
            <w:pP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(934)</w:t>
            </w:r>
          </w:p>
        </w:tc>
      </w:tr>
      <w:tr w:rsidR="00215331" w:rsidRPr="00636B0C" w14:paraId="1EAF6717" w14:textId="77777777" w:rsidTr="0052429D">
        <w:tc>
          <w:tcPr>
            <w:tcW w:w="6210" w:type="dxa"/>
            <w:vAlign w:val="bottom"/>
          </w:tcPr>
          <w:p w14:paraId="7DDCC1E9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กลับรายการ</w:t>
            </w:r>
            <w:r w:rsidR="00310612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ผลขาดทุนจาก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1907FCE9" w14:textId="4C5A38F5" w:rsidR="00215331" w:rsidRPr="00636B0C" w:rsidRDefault="00D8141F" w:rsidP="00215331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2,478</w:t>
            </w:r>
          </w:p>
        </w:tc>
        <w:tc>
          <w:tcPr>
            <w:tcW w:w="1440" w:type="dxa"/>
            <w:vAlign w:val="bottom"/>
          </w:tcPr>
          <w:p w14:paraId="627E3475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2,628</w:t>
            </w:r>
          </w:p>
        </w:tc>
      </w:tr>
      <w:tr w:rsidR="00215331" w:rsidRPr="00636B0C" w14:paraId="3A49C8CB" w14:textId="77777777" w:rsidTr="0052429D">
        <w:tc>
          <w:tcPr>
            <w:tcW w:w="6210" w:type="dxa"/>
            <w:vAlign w:val="bottom"/>
          </w:tcPr>
          <w:p w14:paraId="4A129720" w14:textId="77777777" w:rsidR="00215331" w:rsidRPr="00636B0C" w:rsidRDefault="00215331" w:rsidP="002153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มูลค่า</w:t>
            </w:r>
            <w:r w:rsidR="00310612" w:rsidRPr="00636B0C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สุทธิ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ตามบัญชีปลายปี</w:t>
            </w:r>
          </w:p>
        </w:tc>
        <w:tc>
          <w:tcPr>
            <w:tcW w:w="1440" w:type="dxa"/>
            <w:vAlign w:val="bottom"/>
          </w:tcPr>
          <w:p w14:paraId="463C8230" w14:textId="1864ECFF" w:rsidR="00215331" w:rsidRPr="00636B0C" w:rsidRDefault="00D8141F" w:rsidP="00215331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44,467</w:t>
            </w:r>
          </w:p>
        </w:tc>
        <w:tc>
          <w:tcPr>
            <w:tcW w:w="1440" w:type="dxa"/>
            <w:vAlign w:val="bottom"/>
          </w:tcPr>
          <w:p w14:paraId="1A5B43EE" w14:textId="77777777" w:rsidR="00215331" w:rsidRPr="00636B0C" w:rsidRDefault="00215331" w:rsidP="00215331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79,142</w:t>
            </w:r>
          </w:p>
        </w:tc>
      </w:tr>
    </w:tbl>
    <w:p w14:paraId="3BA8EA97" w14:textId="77777777" w:rsidR="000A569A" w:rsidRPr="00636B0C" w:rsidRDefault="000A569A" w:rsidP="00215331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A45F2A" w:rsidRPr="00636B0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เริ่มเดินสายการผลิตของโรงงานแห่งใหม่แทนสายการผลิตเดิมของโรงงาน</w:t>
      </w:r>
      <w:r w:rsidR="0035126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แห่งที่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2 - 4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1.1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ดังนั้น บริษัทฯจึงโอนที่ดิน </w:t>
      </w:r>
      <w:r w:rsidR="000D264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ส่วนปรับปรุง</w:t>
      </w:r>
      <w:r w:rsidR="0035126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ที่ดินและอาคารของโรงงานแห่งที่ </w:t>
      </w:r>
      <w:r w:rsidR="00351263" w:rsidRPr="00636B0C">
        <w:rPr>
          <w:rFonts w:ascii="Angsana New" w:hAnsi="Angsana New"/>
          <w:color w:val="000000"/>
          <w:sz w:val="32"/>
          <w:szCs w:val="32"/>
        </w:rPr>
        <w:t>2 - 4</w:t>
      </w:r>
      <w:r w:rsidR="00351263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45F2A" w:rsidRPr="00636B0C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0D264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มีมูลค่าสุทธิตามบัญชีจำนวน </w:t>
      </w:r>
      <w:r w:rsidR="000D264E" w:rsidRPr="00636B0C">
        <w:rPr>
          <w:rFonts w:ascii="Angsana New" w:hAnsi="Angsana New"/>
          <w:color w:val="000000"/>
          <w:sz w:val="32"/>
          <w:szCs w:val="32"/>
        </w:rPr>
        <w:t>70.7</w:t>
      </w:r>
      <w:r w:rsidR="000D264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351B6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0D264E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51263" w:rsidRPr="00636B0C">
        <w:rPr>
          <w:rFonts w:ascii="Angsana New" w:hAnsi="Angsana New" w:hint="cs"/>
          <w:color w:val="000000"/>
          <w:sz w:val="32"/>
          <w:szCs w:val="32"/>
          <w:cs/>
        </w:rPr>
        <w:t>ไปเป็นอสังหาริมทรัพย์เพื่อการลงทุน</w:t>
      </w:r>
    </w:p>
    <w:p w14:paraId="5A3C6A56" w14:textId="38BDBD80" w:rsidR="00310612" w:rsidRPr="00636B0C" w:rsidRDefault="00310612" w:rsidP="00215331">
      <w:pPr>
        <w:tabs>
          <w:tab w:val="left" w:pos="900"/>
          <w:tab w:val="left" w:pos="144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20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บริษัทฯได้เข้าทำสัญญาซื้อขายที่ดินพร้อมอาคารของโรงงานแห่งที่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3                  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38.5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>ต่อมา</w:t>
      </w:r>
      <w:r w:rsidR="00CE2A36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ในเดือนพฤศจิกายน </w:t>
      </w:r>
      <w:r w:rsidR="00CE2A36" w:rsidRPr="00636B0C">
        <w:rPr>
          <w:rFonts w:ascii="Angsana New" w:hAnsi="Angsana New"/>
          <w:color w:val="000000"/>
          <w:sz w:val="32"/>
          <w:szCs w:val="32"/>
        </w:rPr>
        <w:t>2564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บริษัทฯได้ไถ่ถอนการจำนองสินทรัพย์ดังกล่าวที่นำไปค้ำประกันวงเงินสินเชื่อ</w:t>
      </w:r>
      <w:r w:rsidR="004C1187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จำหน่ายสินทรัพย์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>และรับรู้กำไรจากการจำหน่ายสินทรัพย์</w:t>
      </w:r>
      <w:r w:rsidR="004C1187">
        <w:rPr>
          <w:rFonts w:ascii="Angsana New" w:hAnsi="Angsana New" w:hint="cs"/>
          <w:color w:val="000000"/>
          <w:sz w:val="32"/>
          <w:szCs w:val="32"/>
          <w:cs/>
        </w:rPr>
        <w:t>และกลับรายการผลขาดทุนจากการด้อยค่า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="004149EE">
        <w:rPr>
          <w:rFonts w:ascii="Angsana New" w:hAnsi="Angsana New" w:hint="cs"/>
          <w:color w:val="000000"/>
          <w:sz w:val="32"/>
          <w:szCs w:val="32"/>
          <w:cs/>
        </w:rPr>
        <w:t>เงินรวม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187">
        <w:rPr>
          <w:rFonts w:ascii="Angsana New" w:hAnsi="Angsana New"/>
          <w:color w:val="000000"/>
          <w:sz w:val="32"/>
          <w:szCs w:val="32"/>
        </w:rPr>
        <w:t>5.1</w:t>
      </w:r>
      <w:r w:rsidR="00CE2A36">
        <w:rPr>
          <w:rFonts w:ascii="Angsana New" w:hAnsi="Angsana New"/>
          <w:color w:val="000000"/>
          <w:sz w:val="32"/>
          <w:szCs w:val="32"/>
        </w:rPr>
        <w:t xml:space="preserve"> 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>ล้านบาท ในส่วนของกำไร</w:t>
      </w:r>
      <w:r w:rsidR="00FB1EFF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CE2A36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</w:p>
    <w:p w14:paraId="5AC84A05" w14:textId="16FA5151" w:rsidR="00CC069C" w:rsidRPr="00636B0C" w:rsidRDefault="007A09AA" w:rsidP="00215331">
      <w:pPr>
        <w:tabs>
          <w:tab w:val="left" w:pos="900"/>
          <w:tab w:val="left" w:pos="144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pacing w:val="-4"/>
          <w:sz w:val="32"/>
          <w:szCs w:val="32"/>
        </w:rPr>
        <w:t>2564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อสังหาริมทรัพย์เพื่อการลงทุน</w:t>
      </w:r>
      <w:r w:rsidR="0007281E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ซึ่งได้แก่ที่ดินและอาคารรอการขาย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มีมูลค่ายุติธรรม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เป็นจำนวนเงินประมาณ</w:t>
      </w:r>
      <w:r w:rsidR="00B5512A" w:rsidRPr="00636B0C">
        <w:rPr>
          <w:rFonts w:ascii="Angsana New" w:hAnsi="Angsana New"/>
          <w:color w:val="000000"/>
          <w:sz w:val="32"/>
          <w:szCs w:val="32"/>
        </w:rPr>
        <w:t xml:space="preserve"> 85.1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0C9B" w:rsidRPr="00636B0C">
        <w:rPr>
          <w:rFonts w:ascii="Angsana New" w:hAnsi="Angsana New"/>
          <w:color w:val="000000"/>
          <w:spacing w:val="-2"/>
          <w:sz w:val="32"/>
          <w:szCs w:val="32"/>
        </w:rPr>
        <w:t>(2563</w:t>
      </w:r>
      <w:r w:rsidR="00251980" w:rsidRPr="00636B0C">
        <w:rPr>
          <w:rFonts w:ascii="Angsana New" w:hAnsi="Angsana New"/>
          <w:color w:val="000000"/>
          <w:spacing w:val="-2"/>
          <w:sz w:val="32"/>
          <w:szCs w:val="32"/>
        </w:rPr>
        <w:t>:</w:t>
      </w:r>
      <w:r w:rsidR="005D2617"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215331" w:rsidRPr="00636B0C">
        <w:rPr>
          <w:rFonts w:ascii="Angsana New" w:hAnsi="Angsana New"/>
          <w:color w:val="000000"/>
          <w:spacing w:val="-2"/>
          <w:sz w:val="32"/>
          <w:szCs w:val="32"/>
        </w:rPr>
        <w:t>113.6</w:t>
      </w:r>
      <w:r w:rsidR="005D2617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ล้านบาท</w:t>
      </w:r>
      <w:r w:rsidR="005D2617" w:rsidRPr="00636B0C">
        <w:rPr>
          <w:rFonts w:ascii="Angsana New" w:hAnsi="Angsana New"/>
          <w:color w:val="000000"/>
          <w:spacing w:val="-2"/>
          <w:sz w:val="32"/>
          <w:szCs w:val="32"/>
        </w:rPr>
        <w:t>)</w:t>
      </w:r>
      <w:r w:rsidR="005D2617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AA58C5" w:rsidRPr="00636B0C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BF3753" w:rsidRPr="00636B0C">
        <w:rPr>
          <w:rFonts w:ascii="Angsana New" w:hAnsi="Angsana New"/>
          <w:color w:val="000000"/>
          <w:sz w:val="32"/>
          <w:szCs w:val="32"/>
          <w:cs/>
        </w:rPr>
        <w:t xml:space="preserve">ประเมินโดยผู้ประเมินราคาอิสระ </w:t>
      </w:r>
      <w:r w:rsidR="006F567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6F567C"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โดยอ้างอิงจากวิธีเปรียบเทียบราคาตลาดและวิธีราคาทุน</w:t>
      </w:r>
    </w:p>
    <w:p w14:paraId="50CC876B" w14:textId="77777777" w:rsidR="00D928BB" w:rsidRPr="00636B0C" w:rsidRDefault="00351263" w:rsidP="00215331">
      <w:pPr>
        <w:tabs>
          <w:tab w:val="left" w:pos="900"/>
          <w:tab w:val="left" w:pos="144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D928BB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บริษัทฯได้นำอสังหาริมทรัพย์</w:t>
      </w:r>
      <w:r w:rsidR="00025C8D" w:rsidRPr="00636B0C">
        <w:rPr>
          <w:rFonts w:ascii="Angsana New" w:hAnsi="Angsana New" w:hint="cs"/>
          <w:color w:val="000000"/>
          <w:sz w:val="32"/>
          <w:szCs w:val="32"/>
          <w:cs/>
        </w:rPr>
        <w:t>เพื่อการลงทุน</w:t>
      </w:r>
      <w:r w:rsidR="00D928BB" w:rsidRPr="00636B0C">
        <w:rPr>
          <w:rFonts w:ascii="Angsana New" w:hAnsi="Angsana New" w:hint="cs"/>
          <w:color w:val="000000"/>
          <w:sz w:val="32"/>
          <w:szCs w:val="32"/>
          <w:cs/>
        </w:rPr>
        <w:t>ดังกล่าวข้างต้นไปค้ำประกันวงเงินเบิกเกินบัญชี</w:t>
      </w:r>
      <w:r w:rsidR="00310612" w:rsidRPr="00636B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28BB" w:rsidRPr="00636B0C">
        <w:rPr>
          <w:rFonts w:ascii="Angsana New" w:hAnsi="Angsana New" w:hint="cs"/>
          <w:color w:val="000000"/>
          <w:sz w:val="32"/>
          <w:szCs w:val="32"/>
          <w:cs/>
        </w:rPr>
        <w:t>วงเงินกู้ยืมระยะสั้นในรูปตั๋วสัญญาใช้เงินที่ได้</w:t>
      </w:r>
      <w:r w:rsidR="000F2961" w:rsidRPr="00636B0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="00D928BB" w:rsidRPr="00636B0C">
        <w:rPr>
          <w:rFonts w:ascii="Angsana New" w:hAnsi="Angsana New" w:hint="cs"/>
          <w:color w:val="000000"/>
          <w:sz w:val="32"/>
          <w:szCs w:val="32"/>
          <w:cs/>
        </w:rPr>
        <w:t>จากธนาคารพาณิชย์แห่งหนึ่ง</w:t>
      </w:r>
    </w:p>
    <w:p w14:paraId="5173F966" w14:textId="77777777" w:rsidR="00902C36" w:rsidRPr="00636B0C" w:rsidRDefault="00215331" w:rsidP="00215331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EE3218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310612"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02C36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tbl>
      <w:tblPr>
        <w:tblW w:w="1033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2"/>
        <w:gridCol w:w="960"/>
        <w:gridCol w:w="960"/>
        <w:gridCol w:w="960"/>
        <w:gridCol w:w="960"/>
        <w:gridCol w:w="960"/>
        <w:gridCol w:w="960"/>
        <w:gridCol w:w="960"/>
        <w:gridCol w:w="930"/>
        <w:gridCol w:w="30"/>
        <w:gridCol w:w="960"/>
      </w:tblGrid>
      <w:tr w:rsidR="00EC0BCA" w:rsidRPr="00CE2A36" w14:paraId="4E4573FA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9C9D" w14:textId="77777777" w:rsidR="00EC0BCA" w:rsidRPr="00CE2A36" w:rsidRDefault="00EC0BCA" w:rsidP="00310612">
            <w:pPr>
              <w:tabs>
                <w:tab w:val="left" w:pos="17"/>
                <w:tab w:val="center" w:pos="8010"/>
              </w:tabs>
              <w:ind w:left="12" w:right="-43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15B6" w14:textId="7F3C9430" w:rsidR="00EC0BCA" w:rsidRPr="00CE2A36" w:rsidRDefault="00EC0BCA" w:rsidP="003106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ab/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EFC9" w14:textId="77777777" w:rsidR="00EC0BCA" w:rsidRPr="00CE2A36" w:rsidRDefault="00EC0BCA" w:rsidP="003106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D7D8" w14:textId="77777777" w:rsidR="00EC0BCA" w:rsidRPr="00CE2A36" w:rsidRDefault="00EC0BCA" w:rsidP="003106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>(หน่วย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: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พัน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>บาท)</w:t>
            </w:r>
          </w:p>
        </w:tc>
      </w:tr>
      <w:tr w:rsidR="00EC0BCA" w:rsidRPr="00CE2A36" w14:paraId="1D1B1AAF" w14:textId="77777777" w:rsidTr="00CE2A36">
        <w:trPr>
          <w:trHeight w:val="85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170F" w14:textId="77777777" w:rsidR="00EC0BCA" w:rsidRPr="00CE2A36" w:rsidRDefault="00EC0BCA" w:rsidP="003106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8119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ที่ดิน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9670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385B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อาคารและ          ส่วนปรับปรุงอาคาร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3AA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เครื่องจักร   และอุปกรณ์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A2AF9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F609C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0576" w14:textId="621B9E4E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สินทรัพย์สิทธิการใช้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-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        ยา</w:t>
            </w:r>
            <w:r w:rsidR="00FB1EFF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น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พาหนะ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299B" w14:textId="0BFB6B51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0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สินทรัพย์     </w:t>
            </w:r>
            <w:r w:rsidRPr="00CE2A36">
              <w:rPr>
                <w:rFonts w:ascii="Angsana New" w:hAnsi="Angsana New" w:hint="cs"/>
                <w:color w:val="000000"/>
                <w:spacing w:val="-6"/>
                <w:sz w:val="21"/>
                <w:szCs w:val="21"/>
                <w:cs/>
              </w:rPr>
              <w:t>ระหว่างก่อสร้าง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และติดตั้ง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D974" w14:textId="77777777" w:rsidR="00EC0BCA" w:rsidRPr="00CE2A36" w:rsidRDefault="00EC0BCA" w:rsidP="003106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>รวม</w:t>
            </w:r>
          </w:p>
        </w:tc>
      </w:tr>
      <w:tr w:rsidR="00EC0BCA" w:rsidRPr="00CE2A36" w14:paraId="1EE0A7E0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7E25" w14:textId="77777777" w:rsidR="00EC0BCA" w:rsidRPr="00CE2A36" w:rsidRDefault="00EC0BCA" w:rsidP="0031061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ราคาทุน</w:t>
            </w:r>
            <w:r w:rsidRPr="00CE2A36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31BA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6FB4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4301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4586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D615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CA82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9FC4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E111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3239" w14:textId="77777777" w:rsidR="00EC0BCA" w:rsidRPr="00CE2A36" w:rsidRDefault="00EC0BCA" w:rsidP="003106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215331" w:rsidRPr="00CE2A36" w14:paraId="1D3D1B9D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F6E5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1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มกราคม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83B7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130,604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B2C3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ADEB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84,813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BEA5C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87,672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AB09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20,072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30D" w14:textId="371A8E60" w:rsidR="00215331" w:rsidRPr="00CE2A36" w:rsidRDefault="00FB1EFF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17,649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9F0F" w14:textId="5A86E3C3" w:rsidR="00215331" w:rsidRPr="00CE2A36" w:rsidRDefault="00FB1EFF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7,468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BEDAC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315,233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B68D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663,925</w:t>
            </w:r>
          </w:p>
        </w:tc>
      </w:tr>
      <w:tr w:rsidR="00215331" w:rsidRPr="00CE2A36" w14:paraId="0E5F5629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A02E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DA81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55FE0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C0C7D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D17B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8,742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2CC2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D67B" w14:textId="77777777" w:rsidR="00215331" w:rsidRPr="00CE2A36" w:rsidRDefault="00215331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1BE1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1,629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4F7E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165,579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27CEC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184,872</w:t>
            </w:r>
          </w:p>
        </w:tc>
      </w:tr>
      <w:tr w:rsidR="00215331" w:rsidRPr="00CE2A36" w14:paraId="4D1665E8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1000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จำหน่ายและตัดจำหน่าย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B72E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(1,900)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17D5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E2218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(2,600)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B2C8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(1,193)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881B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(403)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71E9" w14:textId="77777777" w:rsidR="00215331" w:rsidRPr="00CE2A36" w:rsidRDefault="00215331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EC76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253D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5BBF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(6,096)</w:t>
            </w:r>
          </w:p>
        </w:tc>
      </w:tr>
      <w:tr w:rsidR="00215331" w:rsidRPr="00CE2A36" w14:paraId="5CD5BEA8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65F9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โอนเข้า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(ออก)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E27C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(26,704)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B7F2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6CFE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213,767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4151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142,881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6943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22,725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08F5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69A3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4265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(471,761)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EEAB" w14:textId="77777777" w:rsidR="00215331" w:rsidRPr="00CE2A36" w:rsidRDefault="00215331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(114,988)</w:t>
            </w:r>
          </w:p>
        </w:tc>
      </w:tr>
      <w:tr w:rsidR="00215331" w:rsidRPr="00CE2A36" w14:paraId="060C2AFC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1724" w14:textId="77777777" w:rsidR="00215331" w:rsidRPr="00CE2A36" w:rsidRDefault="00215331" w:rsidP="00310612">
            <w:pPr>
              <w:tabs>
                <w:tab w:val="left" w:pos="132"/>
                <w:tab w:val="decimal" w:pos="1107"/>
                <w:tab w:val="center" w:pos="8010"/>
              </w:tabs>
              <w:ind w:left="162" w:right="165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66F8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F5FD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9FBB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300,378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CB4F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238,102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71A2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46,786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4F2E" w14:textId="77777777" w:rsidR="00215331" w:rsidRPr="00CE2A36" w:rsidRDefault="00215331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17,649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9729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9,097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FF0C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9,051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52A4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727,713</w:t>
            </w:r>
          </w:p>
        </w:tc>
      </w:tr>
      <w:tr w:rsidR="00215331" w:rsidRPr="00CE2A36" w14:paraId="7D3D3C4B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AB03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650A" w14:textId="1C0E531D" w:rsidR="00215331" w:rsidRPr="00CE2A36" w:rsidRDefault="00B5512A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E709" w14:textId="0358600E" w:rsidR="00215331" w:rsidRPr="00CE2A36" w:rsidRDefault="00B5512A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F2CC" w14:textId="5DAE9ED1" w:rsidR="00215331" w:rsidRPr="00CE2A36" w:rsidRDefault="0054156F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743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7498" w14:textId="253E395A" w:rsidR="00215331" w:rsidRPr="00CE2A36" w:rsidRDefault="00E741A3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8,912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C80D" w14:textId="0F52D64D" w:rsidR="00215331" w:rsidRPr="00CE2A36" w:rsidRDefault="008630BA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9CF3" w14:textId="33A85EDE" w:rsidR="00215331" w:rsidRPr="00CE2A36" w:rsidRDefault="007516A9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E46D" w14:textId="621054D5" w:rsidR="00215331" w:rsidRPr="00CE2A36" w:rsidRDefault="007516A9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5,121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14BE" w14:textId="666C8BF6" w:rsidR="00215331" w:rsidRPr="00CE2A36" w:rsidRDefault="007B3577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30,825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B3A3" w14:textId="5AB2604F" w:rsidR="00215331" w:rsidRPr="00CE2A36" w:rsidRDefault="007B3577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47,295</w:t>
            </w:r>
          </w:p>
        </w:tc>
      </w:tr>
      <w:tr w:rsidR="00215331" w:rsidRPr="00CE2A36" w14:paraId="7073370A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FF69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290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จำหน่ายและตัดจำหน่าย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23DA" w14:textId="6C974C56" w:rsidR="00215331" w:rsidRPr="00CE2A36" w:rsidRDefault="00B5512A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51B1" w14:textId="7069A045" w:rsidR="00215331" w:rsidRPr="00CE2A36" w:rsidRDefault="00B5512A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B190" w14:textId="0F0FA579" w:rsidR="00215331" w:rsidRPr="00CE2A36" w:rsidRDefault="0054156F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DF57" w14:textId="36D97D25" w:rsidR="00215331" w:rsidRPr="00CE2A36" w:rsidRDefault="00E741A3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(3,574)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FA86" w14:textId="73D0D557" w:rsidR="00215331" w:rsidRPr="00CE2A36" w:rsidRDefault="008630BA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(563)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D281" w14:textId="5D4C4768" w:rsidR="00215331" w:rsidRPr="00CE2A36" w:rsidRDefault="007516A9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6107" w14:textId="27935150" w:rsidR="00215331" w:rsidRPr="00CE2A36" w:rsidRDefault="007516A9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0BEE" w14:textId="6D4236E1" w:rsidR="00215331" w:rsidRPr="00CE2A36" w:rsidRDefault="007B3577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80C1" w14:textId="74919A92" w:rsidR="00215331" w:rsidRPr="00CE2A36" w:rsidRDefault="007B3577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(4,137)</w:t>
            </w:r>
          </w:p>
        </w:tc>
      </w:tr>
      <w:tr w:rsidR="00215331" w:rsidRPr="00CE2A36" w14:paraId="7F5CFBCC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6D0D" w14:textId="77777777" w:rsidR="00215331" w:rsidRPr="00CE2A36" w:rsidRDefault="00215331" w:rsidP="0031061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โอนเข้า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(ออก)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B4D48" w14:textId="0F0C402B" w:rsidR="00215331" w:rsidRPr="00CE2A36" w:rsidRDefault="0052429D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C0E3" w14:textId="64066060" w:rsidR="00215331" w:rsidRPr="00CE2A36" w:rsidRDefault="0052429D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9683" w14:textId="5AF8D926" w:rsidR="0054156F" w:rsidRPr="00CE2A36" w:rsidRDefault="0054156F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3,101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F575" w14:textId="3E6F1608" w:rsidR="00215331" w:rsidRPr="00CE2A36" w:rsidRDefault="00E741A3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23,912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697D" w14:textId="5578A04D" w:rsidR="00215331" w:rsidRPr="00CE2A36" w:rsidRDefault="008630BA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AE0A" w14:textId="525C5C0A" w:rsidR="00215331" w:rsidRPr="00CE2A36" w:rsidRDefault="007516A9" w:rsidP="00310612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7000" w14:textId="59A32D0C" w:rsidR="00215331" w:rsidRPr="00CE2A36" w:rsidRDefault="007516A9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9CF2" w14:textId="0DC7020F" w:rsidR="00215331" w:rsidRPr="00CE2A36" w:rsidRDefault="007B3577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(27,534)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CDCC" w14:textId="36A18C1C" w:rsidR="00215331" w:rsidRPr="00CE2A36" w:rsidRDefault="007B3577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175</w:t>
            </w:r>
          </w:p>
        </w:tc>
      </w:tr>
      <w:tr w:rsidR="00215331" w:rsidRPr="00CE2A36" w14:paraId="46857A34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C882" w14:textId="77777777" w:rsidR="00215331" w:rsidRPr="00CE2A36" w:rsidRDefault="00215331" w:rsidP="00310612">
            <w:pPr>
              <w:tabs>
                <w:tab w:val="left" w:pos="132"/>
                <w:tab w:val="decimal" w:pos="1107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DF64" w14:textId="7AFBD026" w:rsidR="00215331" w:rsidRPr="00CE2A36" w:rsidRDefault="00977AAB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FA0F" w14:textId="633806D2" w:rsidR="00215331" w:rsidRPr="00CE2A36" w:rsidRDefault="00977AAB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4,6</w:t>
            </w:r>
            <w:r w:rsidR="009279E5"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FF85" w14:textId="7F83BA1B" w:rsidR="00215331" w:rsidRPr="00CE2A36" w:rsidRDefault="0054156F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304,222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64B7" w14:textId="3DB75AC0" w:rsidR="00215331" w:rsidRPr="00CE2A36" w:rsidRDefault="00E741A3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267,352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7A53" w14:textId="5313A4DC" w:rsidR="00215331" w:rsidRPr="00CE2A36" w:rsidRDefault="007516A9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48,613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A4B0" w14:textId="3D37B6A9" w:rsidR="00215331" w:rsidRPr="00CE2A36" w:rsidRDefault="007516A9" w:rsidP="00310612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17,649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A1F1" w14:textId="0FD459C1" w:rsidR="00215331" w:rsidRPr="00CE2A36" w:rsidRDefault="007516A9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14,218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889F" w14:textId="044C0C8F" w:rsidR="00215331" w:rsidRPr="00CE2A36" w:rsidRDefault="007B3577" w:rsidP="00310612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12,342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1CCC" w14:textId="08719890" w:rsidR="00215331" w:rsidRPr="00CE2A36" w:rsidRDefault="007B3577" w:rsidP="00310612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771,046</w:t>
            </w:r>
          </w:p>
        </w:tc>
      </w:tr>
      <w:tr w:rsidR="00215331" w:rsidRPr="00CE2A36" w14:paraId="2BEB53A0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EA4C" w14:textId="77777777" w:rsidR="00215331" w:rsidRPr="00CE2A36" w:rsidRDefault="00215331" w:rsidP="00310612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1689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77710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6CDD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4222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091D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73A1" w14:textId="77777777" w:rsidR="00215331" w:rsidRPr="00CE2A36" w:rsidRDefault="00215331" w:rsidP="00310612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B604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B78B7" w14:textId="77777777" w:rsidR="00215331" w:rsidRPr="00CE2A36" w:rsidRDefault="00215331" w:rsidP="00310612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E656" w14:textId="77777777" w:rsidR="00215331" w:rsidRPr="00CE2A36" w:rsidRDefault="00215331" w:rsidP="00310612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</w:tr>
      <w:tr w:rsidR="00FB1EFF" w:rsidRPr="00CE2A36" w14:paraId="56AC3526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E78E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1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มกราคม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728E7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D233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D5C6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34,534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18AB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52,036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4F2F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11,959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8999" w14:textId="4915974E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14,957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6B661" w14:textId="46B760EC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2,052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9490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0C51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115,591</w:t>
            </w:r>
          </w:p>
        </w:tc>
      </w:tr>
      <w:tr w:rsidR="00FB1EFF" w:rsidRPr="00CE2A36" w14:paraId="60D0E5D2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E13C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ค่าเสื่อมราคาสำหรับปี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8846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B83A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57E6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14,220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C954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16,924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6CE4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6,433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2459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22A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1,729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3777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AA4B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41,079</w:t>
            </w:r>
          </w:p>
        </w:tc>
      </w:tr>
      <w:tr w:rsidR="00FB1EFF" w:rsidRPr="00CE2A36" w14:paraId="50A3F577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9CAE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290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จำหน่ายและตัดจำหน่าย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8E90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EB81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6863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(2,419)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8478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(1,180)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B5A6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(351)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9B24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74E4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52D3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51E7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(3,950)</w:t>
            </w:r>
          </w:p>
        </w:tc>
      </w:tr>
      <w:tr w:rsidR="00FB1EFF" w:rsidRPr="00CE2A36" w14:paraId="2471C15C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BB76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โอนออก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608E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F463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(68)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5AC5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(35,140)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2B7B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E772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(5,882)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F17B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D945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00E2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CF9E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(41,090)</w:t>
            </w:r>
          </w:p>
        </w:tc>
      </w:tr>
      <w:tr w:rsidR="00FB1EFF" w:rsidRPr="00CE2A36" w14:paraId="21E0CF63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9B8C" w14:textId="77777777" w:rsidR="00FB1EFF" w:rsidRPr="00CE2A36" w:rsidRDefault="00FB1EFF" w:rsidP="00FB1EFF">
            <w:pPr>
              <w:tabs>
                <w:tab w:val="left" w:pos="132"/>
                <w:tab w:val="decimal" w:pos="1107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2563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1B61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4A0D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D1A1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11,195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DF8A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67,780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60A4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12,159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2D33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16,485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CB28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3,781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77E6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9F80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111,630</w:t>
            </w:r>
          </w:p>
        </w:tc>
      </w:tr>
      <w:tr w:rsidR="00FB1EFF" w:rsidRPr="00CE2A36" w14:paraId="25A9A337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D34B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ค่าเสื่อมราคาสำหรับปี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C548" w14:textId="3E7F27CD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173F" w14:textId="0A0CC3D2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BFA6" w14:textId="3712F114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15,484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3592" w14:textId="6ED7F27F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21,415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FBF5" w14:textId="2763B8D2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5,849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9847" w14:textId="5A472209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D76D" w14:textId="02A6486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2,179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3F32" w14:textId="6EB2D529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4FC3" w14:textId="62764EF9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46,020</w:t>
            </w:r>
          </w:p>
        </w:tc>
      </w:tr>
      <w:tr w:rsidR="00FB1EFF" w:rsidRPr="00CE2A36" w14:paraId="1678CE15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FF907" w14:textId="1D82B255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จำหน่ายและตัดจำหน่าย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5802" w14:textId="3147C380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3618" w14:textId="5C39AC72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09D1" w14:textId="39A5B7EA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5B44" w14:textId="391C4EF3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(1,671)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E5FD" w14:textId="397132FF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(486)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1426" w14:textId="08B6E470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B0B3" w14:textId="50CA79A9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9406" w14:textId="53D92A81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9196" w14:textId="3B505C2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(2,157)</w:t>
            </w:r>
          </w:p>
        </w:tc>
      </w:tr>
      <w:tr w:rsidR="00FB1EFF" w:rsidRPr="00CE2A36" w14:paraId="5515BEA0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C403" w14:textId="77777777" w:rsidR="00FB1EFF" w:rsidRPr="00CE2A36" w:rsidRDefault="00FB1EFF" w:rsidP="00FB1EFF">
            <w:pPr>
              <w:tabs>
                <w:tab w:val="left" w:pos="132"/>
                <w:tab w:val="decimal" w:pos="1107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6C66" w14:textId="75FE6F2E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5F92" w14:textId="1417F428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27B3" w14:textId="52868D76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26,679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D8B2" w14:textId="33B58119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87,524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CFE6" w14:textId="03732AFE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17,522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7CFA" w14:textId="0BE7448A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17,345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552A" w14:textId="723B798C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5,960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1E00" w14:textId="4866D2FD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B580" w14:textId="0DFAF21B" w:rsidR="00FB1EFF" w:rsidRPr="00CE2A36" w:rsidRDefault="00FB1EFF" w:rsidP="00FB1EFF">
            <w:pPr>
              <w:pBdr>
                <w:bottom w:val="single" w:sz="6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155,493</w:t>
            </w:r>
          </w:p>
        </w:tc>
      </w:tr>
      <w:tr w:rsidR="00FB1EFF" w:rsidRPr="00CE2A36" w14:paraId="55B6C58E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D2C5" w14:textId="77777777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B6D2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554E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61F6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DEEE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0BA7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F28A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6F0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142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BCA4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</w:tr>
      <w:tr w:rsidR="00FB1EFF" w:rsidRPr="00CE2A36" w14:paraId="6044769E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BA97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1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มกราคม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232C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338A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05D5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087E8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10,805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ACB7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D5BA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141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AAF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0F80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18,691</w:t>
            </w:r>
          </w:p>
        </w:tc>
      </w:tr>
      <w:tr w:rsidR="00FB1EFF" w:rsidRPr="00CE2A36" w14:paraId="4C3C613C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726D" w14:textId="77777777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เพิ่มขึ้น(ลดลง)ระหว่างปี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9013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F87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017A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9171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17A03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(563)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9664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30E1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E435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A623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(95)</w:t>
            </w:r>
          </w:p>
        </w:tc>
      </w:tr>
      <w:tr w:rsidR="00FB1EFF" w:rsidRPr="00CE2A36" w14:paraId="1DF820AE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1071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โอนออก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8A20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EDFA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6F81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(4,673)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7FFA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8B09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(433)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C3CA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0F65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8EFF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CFD5" w14:textId="77777777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(5,106)</w:t>
            </w:r>
          </w:p>
        </w:tc>
      </w:tr>
      <w:tr w:rsidR="00FB1EFF" w:rsidRPr="00CE2A36" w14:paraId="068EA297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882E" w14:textId="77777777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25CD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0230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C7A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0253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11,273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191F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947A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DA78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18BD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0146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13,490</w:t>
            </w:r>
          </w:p>
        </w:tc>
      </w:tr>
      <w:tr w:rsidR="00FB1EFF" w:rsidRPr="00CE2A36" w14:paraId="6F54DFAA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2B43" w14:textId="7D52C3A2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เพิ่มขึ้นระหว่างปี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69DB" w14:textId="0E73E6D9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B918" w14:textId="0F6BDB11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B2F2" w14:textId="758D91C3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D6F8" w14:textId="7F262B28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8EAE" w14:textId="6EFE86ED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97F4" w14:textId="4F9F91E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5776" w14:textId="37AD30F9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3251" w14:textId="09080AF2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2F36" w14:textId="680D43F6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1,878</w:t>
            </w:r>
          </w:p>
        </w:tc>
      </w:tr>
      <w:tr w:rsidR="00FB1EFF" w:rsidRPr="00CE2A36" w14:paraId="55CB291B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6DAD" w14:textId="38A2F80B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จำหน่ายและตัดจำหน่าย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5580" w14:textId="1B596B29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C633" w14:textId="3241A4BB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CEF" w14:textId="34155A9A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FE76" w14:textId="16FF1095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(1,899)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D334" w14:textId="72ED9ED1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(69)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3FAC" w14:textId="4BEFF53A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4B6E" w14:textId="0A3C8312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794E" w14:textId="19DB3189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691B" w14:textId="21CD754C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(1,968)</w:t>
            </w:r>
          </w:p>
        </w:tc>
      </w:tr>
      <w:tr w:rsidR="00FB1EFF" w:rsidRPr="00CE2A36" w14:paraId="4FD2571D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CF71" w14:textId="77777777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70BB3" w14:textId="5070B379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B05C" w14:textId="0EA20FE9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AD8F" w14:textId="7A492725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359F" w14:textId="24A75B4E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11,024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D319" w14:textId="09AE2614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6B15" w14:textId="78F78D2D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C7FE" w14:textId="4E7D0F5F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1A10" w14:textId="5D8030C1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B9E4" w14:textId="2DF7974B" w:rsidR="00FB1EFF" w:rsidRPr="00CE2A36" w:rsidRDefault="00FB1EFF" w:rsidP="00FB1EFF">
            <w:pPr>
              <w:pBdr>
                <w:bottom w:val="sing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13,400</w:t>
            </w:r>
          </w:p>
        </w:tc>
      </w:tr>
      <w:tr w:rsidR="00FB1EFF" w:rsidRPr="00CE2A36" w14:paraId="4DE08FF4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D3F8" w14:textId="77777777" w:rsidR="00FB1EFF" w:rsidRPr="00CE2A36" w:rsidRDefault="00FB1EFF" w:rsidP="00FB1EFF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A22A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13A1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D052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A28B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96A5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2437" w14:textId="77777777" w:rsidR="00FB1EFF" w:rsidRPr="00CE2A36" w:rsidRDefault="00FB1EFF" w:rsidP="00FB1EFF">
            <w:pP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1797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ACBE1" w14:textId="77777777" w:rsidR="00FB1EFF" w:rsidRPr="00CE2A36" w:rsidRDefault="00FB1EFF" w:rsidP="00FB1EFF">
            <w:pP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5047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</w:tr>
      <w:tr w:rsidR="00FB1EFF" w:rsidRPr="00CE2A36" w14:paraId="73207785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F6D84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2563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92DAD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460E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3279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289,183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05F5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159,049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2BBF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34,410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A83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1,164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3269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5,316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B26D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7,051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AFA1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602,593</w:t>
            </w:r>
          </w:p>
        </w:tc>
      </w:tr>
      <w:tr w:rsidR="00FB1EFF" w:rsidRPr="00CE2A36" w14:paraId="7201EABA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26D2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29B7" w14:textId="10F1DA4C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102,000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531C" w14:textId="6888A30C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4,187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5F0" w14:textId="2400A8C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277,543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7DF0" w14:textId="5242061B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168,804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53A7" w14:textId="26BB006D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30,715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040F" w14:textId="648DCEA8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6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69DD8" w14:textId="222C457A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8,258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64FA" w14:textId="15F35772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708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10,342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87E2" w14:textId="6F0072AF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602,153</w:t>
            </w:r>
          </w:p>
        </w:tc>
      </w:tr>
      <w:tr w:rsidR="00FB1EFF" w:rsidRPr="00CE2A36" w14:paraId="29065D9F" w14:textId="77777777" w:rsidTr="00CE2A36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C4B3" w14:textId="77777777" w:rsidR="00FB1EFF" w:rsidRPr="00CE2A36" w:rsidRDefault="00FB1EFF" w:rsidP="00FB1EF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CE2A36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ECDC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61A1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2FB0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3062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D0FA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FB8F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76CA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F50D" w14:textId="77777777" w:rsidR="00FB1EFF" w:rsidRPr="00CE2A36" w:rsidRDefault="00FB1EFF" w:rsidP="00FB1EFF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F379" w14:textId="77777777" w:rsidR="00FB1EFF" w:rsidRPr="00CE2A36" w:rsidRDefault="00FB1EFF" w:rsidP="00FB1EFF">
            <w:pP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</w:p>
        </w:tc>
      </w:tr>
      <w:tr w:rsidR="00FB1EFF" w:rsidRPr="00CE2A36" w14:paraId="42581240" w14:textId="77777777" w:rsidTr="00CE2A36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6F7B" w14:textId="77777777" w:rsidR="00FB1EFF" w:rsidRPr="00CE2A36" w:rsidRDefault="00FB1EFF" w:rsidP="00FB1EFF">
            <w:pPr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2563 (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จำนวน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 19.9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AFE7" w14:textId="77777777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41,079</w:t>
            </w:r>
          </w:p>
        </w:tc>
      </w:tr>
      <w:tr w:rsidR="00FB1EFF" w:rsidRPr="00CE2A36" w14:paraId="2A0255AB" w14:textId="77777777" w:rsidTr="00CE2A36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F937" w14:textId="01F4C49D" w:rsidR="00FB1EFF" w:rsidRPr="00CE2A36" w:rsidRDefault="00FB1EFF" w:rsidP="00FB1EFF">
            <w:pPr>
              <w:ind w:left="12" w:right="-43" w:hanging="12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>2564 (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จำนวน</w:t>
            </w:r>
            <w:r w:rsidRPr="00CE2A36">
              <w:rPr>
                <w:rFonts w:ascii="Angsana New" w:hAnsi="Angsana New"/>
                <w:color w:val="000000"/>
                <w:sz w:val="21"/>
                <w:szCs w:val="21"/>
              </w:rPr>
              <w:t xml:space="preserve"> 32.3 </w:t>
            </w:r>
            <w:r w:rsidRPr="00CE2A36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9642" w14:textId="7444BFE8" w:rsidR="00FB1EFF" w:rsidRPr="00CE2A36" w:rsidRDefault="00FB1EFF" w:rsidP="00FB1EFF">
            <w:pPr>
              <w:pBdr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eastAsia="Arial Unicode MS" w:hAnsi="Angsana New"/>
                <w:color w:val="000000"/>
                <w:sz w:val="21"/>
                <w:szCs w:val="21"/>
              </w:rPr>
            </w:pPr>
            <w:r w:rsidRPr="00CE2A36">
              <w:rPr>
                <w:rFonts w:ascii="Angsana New" w:eastAsia="Arial Unicode MS" w:hAnsi="Angsana New"/>
                <w:color w:val="000000"/>
                <w:sz w:val="21"/>
                <w:szCs w:val="21"/>
              </w:rPr>
              <w:t>46,020</w:t>
            </w:r>
          </w:p>
        </w:tc>
      </w:tr>
    </w:tbl>
    <w:p w14:paraId="369D45FB" w14:textId="1C40CEC2" w:rsidR="00E45D11" w:rsidRPr="00636B0C" w:rsidRDefault="00F319A2" w:rsidP="00310612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36B0C">
        <w:rPr>
          <w:rFonts w:ascii="Angsana New" w:hAnsi="Angsana New"/>
          <w:spacing w:val="-4"/>
          <w:sz w:val="32"/>
          <w:szCs w:val="32"/>
        </w:rPr>
        <w:br w:type="page"/>
      </w:r>
      <w:r w:rsidR="00E45D11" w:rsidRPr="00636B0C">
        <w:rPr>
          <w:rFonts w:ascii="Angsana New" w:hAnsi="Angsana New"/>
          <w:spacing w:val="-4"/>
          <w:sz w:val="32"/>
          <w:szCs w:val="32"/>
        </w:rPr>
        <w:tab/>
      </w:r>
      <w:r w:rsidR="00E45D11" w:rsidRPr="0063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="00E45D11" w:rsidRPr="00636B0C">
        <w:rPr>
          <w:rFonts w:ascii="Angsana New" w:hAnsi="Angsana New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 ซึ่งมีมูลค่าสุทธิตามบัญชีจำนวน</w:t>
      </w:r>
      <w:r w:rsidR="002816A5" w:rsidRPr="00636B0C">
        <w:rPr>
          <w:rFonts w:ascii="Angsana New" w:hAnsi="Angsana New"/>
          <w:sz w:val="32"/>
          <w:szCs w:val="32"/>
        </w:rPr>
        <w:t xml:space="preserve"> </w:t>
      </w:r>
      <w:r w:rsidR="00CE2A36">
        <w:rPr>
          <w:rFonts w:ascii="Angsana New" w:hAnsi="Angsana New"/>
          <w:sz w:val="32"/>
          <w:szCs w:val="32"/>
        </w:rPr>
        <w:t>3</w:t>
      </w:r>
      <w:r w:rsidR="00CE2A36">
        <w:rPr>
          <w:rFonts w:ascii="Angsana New" w:hAnsi="Angsana New" w:hint="cs"/>
          <w:sz w:val="32"/>
          <w:szCs w:val="32"/>
          <w:cs/>
        </w:rPr>
        <w:t>86.3</w:t>
      </w:r>
      <w:r w:rsidR="00E45D11" w:rsidRPr="00636B0C">
        <w:rPr>
          <w:rFonts w:ascii="Angsana New" w:hAnsi="Angsana New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sz w:val="32"/>
          <w:szCs w:val="32"/>
          <w:cs/>
        </w:rPr>
        <w:t>ล้านบาท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0C9B" w:rsidRPr="00636B0C">
        <w:rPr>
          <w:rFonts w:ascii="Angsana New" w:hAnsi="Angsana New"/>
          <w:spacing w:val="-4"/>
          <w:sz w:val="32"/>
          <w:szCs w:val="32"/>
        </w:rPr>
        <w:t>(2563</w:t>
      </w:r>
      <w:r w:rsidR="00E45D11" w:rsidRPr="00636B0C">
        <w:rPr>
          <w:rFonts w:ascii="Angsana New" w:hAnsi="Angsana New"/>
          <w:spacing w:val="-4"/>
          <w:sz w:val="32"/>
          <w:szCs w:val="32"/>
        </w:rPr>
        <w:t xml:space="preserve">: </w:t>
      </w:r>
      <w:r w:rsidR="00215331" w:rsidRPr="00636B0C">
        <w:rPr>
          <w:rFonts w:ascii="Angsana New" w:hAnsi="Angsana New"/>
          <w:sz w:val="32"/>
          <w:szCs w:val="32"/>
        </w:rPr>
        <w:t xml:space="preserve">395.9 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45D11" w:rsidRPr="00636B0C">
        <w:rPr>
          <w:rFonts w:ascii="Angsana New" w:hAnsi="Angsana New"/>
          <w:spacing w:val="-4"/>
          <w:sz w:val="32"/>
          <w:szCs w:val="32"/>
        </w:rPr>
        <w:t>)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ไปจดจำนองไว้กับธนาคารพาณิชย์แห่งหนึ่งเพื่อค้ำประกันวงเงิน</w:t>
      </w:r>
      <w:r w:rsidR="00025C8D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>เบิกเกินบัญชี วงเงินกู้ยืมระยะสั้นในรูปตั๋วสัญญาใช้เงินและวงเงินกู้ยืมระยะยาวที่ได้รับจากธนาคาร</w:t>
      </w:r>
      <w:r w:rsidR="00E45D11" w:rsidRPr="00636B0C">
        <w:rPr>
          <w:rFonts w:ascii="Angsana New" w:hAnsi="Angsana New" w:hint="cs"/>
          <w:sz w:val="32"/>
          <w:szCs w:val="32"/>
          <w:cs/>
        </w:rPr>
        <w:t>ดังกล่าว</w:t>
      </w:r>
      <w:r w:rsidR="00E45D11" w:rsidRPr="00636B0C">
        <w:rPr>
          <w:rFonts w:ascii="Angsana New" w:hAnsi="Angsana New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และนำเครื่องจักรของโรงงานแห่งใหม่ซึ่งมีมูลค่าสุทธิตามบัญชีจำนวน </w:t>
      </w:r>
      <w:r w:rsidR="002816A5" w:rsidRPr="00636B0C">
        <w:rPr>
          <w:rFonts w:ascii="Angsana New" w:hAnsi="Angsana New"/>
          <w:spacing w:val="-4"/>
          <w:sz w:val="32"/>
          <w:szCs w:val="32"/>
        </w:rPr>
        <w:t>50</w:t>
      </w:r>
      <w:r w:rsidR="00A12045" w:rsidRPr="00636B0C">
        <w:rPr>
          <w:rFonts w:ascii="Angsana New" w:hAnsi="Angsana New"/>
          <w:spacing w:val="-4"/>
          <w:sz w:val="32"/>
          <w:szCs w:val="32"/>
        </w:rPr>
        <w:t>.0</w:t>
      </w:r>
      <w:r w:rsidR="00E45D11"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310612" w:rsidRPr="00636B0C">
        <w:rPr>
          <w:rFonts w:ascii="Angsana New" w:hAnsi="Angsana New"/>
          <w:spacing w:val="-4"/>
          <w:sz w:val="32"/>
          <w:szCs w:val="32"/>
        </w:rPr>
        <w:t>2563</w:t>
      </w:r>
      <w:r w:rsidR="00E45D11" w:rsidRPr="00636B0C">
        <w:rPr>
          <w:rFonts w:ascii="Angsana New" w:hAnsi="Angsana New"/>
          <w:spacing w:val="-4"/>
          <w:sz w:val="32"/>
          <w:szCs w:val="32"/>
        </w:rPr>
        <w:t xml:space="preserve">: </w:t>
      </w:r>
      <w:r w:rsidR="00215331" w:rsidRPr="00636B0C">
        <w:rPr>
          <w:rFonts w:ascii="Angsana New" w:hAnsi="Angsana New"/>
          <w:spacing w:val="-4"/>
          <w:sz w:val="32"/>
          <w:szCs w:val="32"/>
        </w:rPr>
        <w:t>52.8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E45D11" w:rsidRPr="00636B0C">
        <w:rPr>
          <w:rFonts w:ascii="Angsana New" w:hAnsi="Angsana New" w:hint="cs"/>
          <w:sz w:val="32"/>
          <w:szCs w:val="32"/>
          <w:cs/>
        </w:rPr>
        <w:t>)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513EE" w:rsidRPr="00636B0C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E45D11" w:rsidRPr="00636B0C">
        <w:rPr>
          <w:rFonts w:ascii="Angsana New" w:hAnsi="Angsana New" w:hint="cs"/>
          <w:spacing w:val="-4"/>
          <w:sz w:val="32"/>
          <w:szCs w:val="32"/>
          <w:cs/>
        </w:rPr>
        <w:t>ไปเป็นหลักประกันเพิ่มเติมตามสัญญาหลักประกันทางธุรกิจสำหรับสัญญาเงินกู้ยืมระยะยาวฉบับหนึ่ง</w:t>
      </w:r>
    </w:p>
    <w:p w14:paraId="4A928540" w14:textId="63D28F81" w:rsidR="000C3BF4" w:rsidRPr="00636B0C" w:rsidRDefault="000C3BF4" w:rsidP="00310612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 w:hint="cs"/>
          <w:color w:val="000000"/>
          <w:sz w:val="32"/>
          <w:szCs w:val="32"/>
        </w:rPr>
        <w:t>2564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งานอยู่ มูลค่าตามบัญชีก่อนหักค่าเสื่อมราคาสะสม</w:t>
      </w:r>
      <w:r w:rsidR="00DE1BD8" w:rsidRPr="00636B0C">
        <w:rPr>
          <w:rFonts w:ascii="Angsana New" w:hAnsi="Angsana New"/>
          <w:spacing w:val="-4"/>
          <w:sz w:val="32"/>
          <w:szCs w:val="32"/>
          <w:cs/>
        </w:rPr>
        <w:t>และค่าเผื่อการด้อยค่า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ของสินทรัพย์ดังกล่าวมีจำนวนเงินประมาณ</w:t>
      </w:r>
      <w:r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2816A5" w:rsidRPr="00636B0C">
        <w:rPr>
          <w:rFonts w:ascii="Angsana New" w:hAnsi="Angsana New"/>
          <w:spacing w:val="-4"/>
          <w:sz w:val="32"/>
          <w:szCs w:val="32"/>
        </w:rPr>
        <w:t>26.9</w:t>
      </w:r>
      <w:r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310612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: </w:t>
      </w:r>
      <w:r w:rsidR="00215331" w:rsidRPr="00636B0C">
        <w:rPr>
          <w:rFonts w:ascii="Angsana New" w:hAnsi="Angsana New"/>
          <w:color w:val="000000"/>
          <w:sz w:val="32"/>
          <w:szCs w:val="32"/>
        </w:rPr>
        <w:t>28.2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20EC4A2" w14:textId="77777777" w:rsidR="000C405B" w:rsidRPr="00636B0C" w:rsidRDefault="0062642E" w:rsidP="00310612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mallCap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1</w:t>
      </w:r>
      <w:r w:rsidR="00310612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3</w:t>
      </w:r>
      <w:r w:rsidR="000C405B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.</w:t>
      </w:r>
      <w:r w:rsidR="000C405B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ab/>
      </w:r>
      <w:r w:rsidR="000C405B" w:rsidRPr="00636B0C">
        <w:rPr>
          <w:rFonts w:ascii="Angsana New" w:hAnsi="Angsana New" w:hint="cs"/>
          <w:b/>
          <w:bCs/>
          <w:smallCaps/>
          <w:color w:val="000000"/>
          <w:sz w:val="32"/>
          <w:szCs w:val="32"/>
          <w:cs/>
        </w:rPr>
        <w:t>สินทรัพย์</w:t>
      </w:r>
      <w:r w:rsidR="00982CD1" w:rsidRPr="00636B0C">
        <w:rPr>
          <w:rFonts w:ascii="Angsana New" w:hAnsi="Angsana New" w:hint="cs"/>
          <w:b/>
          <w:bCs/>
          <w:smallCaps/>
          <w:color w:val="000000"/>
          <w:sz w:val="32"/>
          <w:szCs w:val="32"/>
          <w:cs/>
        </w:rPr>
        <w:t>ไม่มีตัวตน</w:t>
      </w:r>
    </w:p>
    <w:tbl>
      <w:tblPr>
        <w:tblW w:w="91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1507"/>
        <w:gridCol w:w="1508"/>
        <w:gridCol w:w="1507"/>
        <w:gridCol w:w="1508"/>
      </w:tblGrid>
      <w:tr w:rsidR="006855F2" w:rsidRPr="00636B0C" w14:paraId="1530A4F2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79A1" w14:textId="77777777" w:rsidR="006855F2" w:rsidRPr="00636B0C" w:rsidRDefault="006855F2" w:rsidP="00CE396C">
            <w:pPr>
              <w:tabs>
                <w:tab w:val="left" w:pos="0"/>
                <w:tab w:val="center" w:pos="8010"/>
              </w:tabs>
              <w:ind w:left="-90"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38FC37" w14:textId="77777777" w:rsidR="006855F2" w:rsidRPr="00636B0C" w:rsidRDefault="006855F2" w:rsidP="00CE396C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886906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A20BE1" w:rsidRPr="00636B0C" w14:paraId="0A696D5A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9F06" w14:textId="77777777" w:rsidR="00A20BE1" w:rsidRPr="00636B0C" w:rsidRDefault="00A20BE1" w:rsidP="00CE396C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6B1E" w14:textId="77777777" w:rsidR="00A20BE1" w:rsidRPr="00636B0C" w:rsidRDefault="00A20BE1" w:rsidP="00CE39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31BE" w14:textId="77777777" w:rsidR="00A20BE1" w:rsidRPr="00636B0C" w:rsidRDefault="00A20BE1" w:rsidP="00CE39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29AD" w14:textId="77777777" w:rsidR="00A20BE1" w:rsidRPr="00636B0C" w:rsidRDefault="00A20BE1" w:rsidP="00CE39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</w:t>
            </w:r>
            <w:r w:rsidR="00C8270C"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ไม่มีตัวตนระหว่างติดตั้ง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C205" w14:textId="77777777" w:rsidR="00A20BE1" w:rsidRPr="00636B0C" w:rsidRDefault="00A20BE1" w:rsidP="00CE39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CFEEA25" w14:textId="77777777" w:rsidR="00A20BE1" w:rsidRPr="00636B0C" w:rsidRDefault="00A20BE1" w:rsidP="00CE39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20BE1" w:rsidRPr="00636B0C" w14:paraId="4E016ADD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DC5B" w14:textId="77777777" w:rsidR="00A20BE1" w:rsidRPr="00636B0C" w:rsidRDefault="00A20BE1" w:rsidP="00CE39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4D8D" w14:textId="77777777" w:rsidR="00A20BE1" w:rsidRPr="00636B0C" w:rsidRDefault="00A20BE1" w:rsidP="00CE396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E69E06E" w14:textId="77777777" w:rsidR="00A20BE1" w:rsidRPr="00636B0C" w:rsidRDefault="00A20BE1" w:rsidP="00CE396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6ED3BD5D" w14:textId="77777777" w:rsidR="00A20BE1" w:rsidRPr="00636B0C" w:rsidRDefault="00A20BE1" w:rsidP="00CE396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4C149E15" w14:textId="77777777" w:rsidR="00A20BE1" w:rsidRPr="00636B0C" w:rsidRDefault="00A20BE1" w:rsidP="00CE396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15331" w:rsidRPr="00636B0C" w14:paraId="61957C15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74F5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spacing w:val="-4"/>
                <w:sz w:val="32"/>
                <w:szCs w:val="32"/>
              </w:rPr>
              <w:t xml:space="preserve">1 </w:t>
            </w:r>
            <w:r w:rsidRPr="0063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มกราคม </w:t>
            </w:r>
            <w:r w:rsidRPr="00636B0C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9839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740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22D8858C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6788003B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77DD65C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4,840</w:t>
            </w:r>
          </w:p>
        </w:tc>
      </w:tr>
      <w:tr w:rsidR="00215331" w:rsidRPr="00636B0C" w14:paraId="1D43AF16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2AB7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7656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D05A27F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3C37D97F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459FC48A" w14:textId="77777777" w:rsidR="00215331" w:rsidRPr="00636B0C" w:rsidRDefault="00215331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702</w:t>
            </w:r>
          </w:p>
        </w:tc>
      </w:tr>
      <w:tr w:rsidR="00215331" w:rsidRPr="00636B0C" w14:paraId="729698FE" w14:textId="77777777" w:rsidTr="00F04CFC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A75F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D32F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4,942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64F8C97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24D14085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0AA4E29F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5,542</w:t>
            </w:r>
          </w:p>
        </w:tc>
      </w:tr>
      <w:tr w:rsidR="00215331" w:rsidRPr="00636B0C" w14:paraId="3D50C636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4110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AECC" w14:textId="6FB9F895" w:rsidR="00215331" w:rsidRPr="00636B0C" w:rsidRDefault="00D84957" w:rsidP="00F04CFC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792937D" w14:textId="0E023721" w:rsidR="00215331" w:rsidRPr="00636B0C" w:rsidRDefault="00DC59B7" w:rsidP="00F04CFC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6D30F1E8" w14:textId="17C33379" w:rsidR="00215331" w:rsidRPr="00636B0C" w:rsidRDefault="0029597F" w:rsidP="00F04CFC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686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09BD46C6" w14:textId="79E0DB98" w:rsidR="00215331" w:rsidRPr="00636B0C" w:rsidRDefault="00EF2986" w:rsidP="00F04CFC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814</w:t>
            </w:r>
          </w:p>
        </w:tc>
      </w:tr>
      <w:tr w:rsidR="00F04CFC" w:rsidRPr="00636B0C" w14:paraId="733CCBE5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6799" w14:textId="6812F623" w:rsidR="00F04CFC" w:rsidRPr="00636B0C" w:rsidRDefault="00F04CFC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โอนเข้า</w:t>
            </w:r>
            <w:r w:rsidR="00F27655"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27655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</w:t>
            </w:r>
            <w:r w:rsidR="00F27655"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3DF7" w14:textId="7E5EF787" w:rsidR="00F04CFC" w:rsidRPr="00636B0C" w:rsidRDefault="00FD4C02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01DD710" w14:textId="0609A8DC" w:rsidR="00F04CFC" w:rsidRPr="00636B0C" w:rsidRDefault="00DC59B7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23D072B5" w14:textId="64669765" w:rsidR="00F04CFC" w:rsidRPr="00636B0C" w:rsidRDefault="001707D1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(250)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0ECD40D4" w14:textId="425545B6" w:rsidR="00F04CFC" w:rsidRPr="00636B0C" w:rsidRDefault="00EF2986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15331" w:rsidRPr="00636B0C" w14:paraId="3EDB8893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ECDE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E608" w14:textId="08BC2478" w:rsidR="00215331" w:rsidRPr="00636B0C" w:rsidRDefault="003A55B0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982653" w:rsidRPr="00636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9546B2B" w14:textId="054805B1" w:rsidR="00215331" w:rsidRPr="00636B0C" w:rsidRDefault="00590A9C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56A0152E" w14:textId="0EBA4FA7" w:rsidR="00215331" w:rsidRPr="00636B0C" w:rsidRDefault="007C13FD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936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6596744" w14:textId="59B7E4EA" w:rsidR="00215331" w:rsidRPr="00636B0C" w:rsidRDefault="001A58DA" w:rsidP="002153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6,356</w:t>
            </w:r>
          </w:p>
        </w:tc>
      </w:tr>
      <w:tr w:rsidR="00215331" w:rsidRPr="00636B0C" w14:paraId="12901A0E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4653" w14:textId="77777777" w:rsidR="00215331" w:rsidRPr="00636B0C" w:rsidRDefault="00215331" w:rsidP="0021533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ตัดจำหน่าย</w:t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863E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2F93B2D2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503FE1E7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DCA3CED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15331" w:rsidRPr="00636B0C" w14:paraId="3A7AFFF1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4947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spacing w:val="-4"/>
                <w:sz w:val="32"/>
                <w:szCs w:val="32"/>
              </w:rPr>
              <w:t xml:space="preserve">1 </w:t>
            </w:r>
            <w:r w:rsidRPr="0063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มกราคม </w:t>
            </w:r>
            <w:r w:rsidRPr="00636B0C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F97D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733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95F224D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01B3C16A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80FA006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781</w:t>
            </w:r>
          </w:p>
        </w:tc>
      </w:tr>
      <w:tr w:rsidR="00215331" w:rsidRPr="00636B0C" w14:paraId="3999F6D0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9167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CF85" w14:textId="77777777" w:rsidR="00215331" w:rsidRPr="00636B0C" w:rsidRDefault="00215331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524F683" w14:textId="77777777" w:rsidR="00215331" w:rsidRPr="00636B0C" w:rsidRDefault="00215331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4611C739" w14:textId="77777777" w:rsidR="00215331" w:rsidRPr="00636B0C" w:rsidRDefault="00215331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314A20F" w14:textId="77777777" w:rsidR="00215331" w:rsidRPr="00636B0C" w:rsidRDefault="00215331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518</w:t>
            </w:r>
          </w:p>
        </w:tc>
      </w:tr>
      <w:tr w:rsidR="00215331" w:rsidRPr="00636B0C" w14:paraId="460F9B9F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4979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5A4D6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1,228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5418593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4DAE3E87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0A1B0FD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1,299</w:t>
            </w:r>
          </w:p>
        </w:tc>
      </w:tr>
      <w:tr w:rsidR="00215331" w:rsidRPr="00636B0C" w14:paraId="5810C421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0810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3DD5" w14:textId="59AA02F1" w:rsidR="00215331" w:rsidRPr="00636B0C" w:rsidRDefault="00A900D3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7A2CDD0E" w14:textId="2AC40123" w:rsidR="00215331" w:rsidRPr="00636B0C" w:rsidRDefault="00A900D3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262969A2" w14:textId="3C6C6286" w:rsidR="00215331" w:rsidRPr="00636B0C" w:rsidRDefault="00A900D3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DC635F5" w14:textId="4CD8DCC8" w:rsidR="00215331" w:rsidRPr="00636B0C" w:rsidRDefault="00045BAA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531</w:t>
            </w:r>
          </w:p>
        </w:tc>
      </w:tr>
      <w:tr w:rsidR="00215331" w:rsidRPr="00636B0C" w14:paraId="1959AA27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14CF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157A" w14:textId="2B3DD640" w:rsidR="00215331" w:rsidRPr="00636B0C" w:rsidRDefault="00045BAA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1,736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BECBFB6" w14:textId="076C465D" w:rsidR="00215331" w:rsidRPr="00636B0C" w:rsidRDefault="00045BAA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74839383" w14:textId="5FD41CF3" w:rsidR="00215331" w:rsidRPr="00636B0C" w:rsidRDefault="00045BAA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76BF0617" w14:textId="41B6A4E8" w:rsidR="00215331" w:rsidRPr="00636B0C" w:rsidRDefault="00045BAA" w:rsidP="0021533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1,830</w:t>
            </w:r>
          </w:p>
        </w:tc>
      </w:tr>
      <w:tr w:rsidR="00215331" w:rsidRPr="00636B0C" w14:paraId="29193CF7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4F25" w14:textId="77777777" w:rsidR="00215331" w:rsidRPr="00636B0C" w:rsidRDefault="00215331" w:rsidP="0021533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0207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78A89A3C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7731EBE0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132E8C9" w14:textId="77777777" w:rsidR="00215331" w:rsidRPr="00636B0C" w:rsidRDefault="00215331" w:rsidP="00215331">
            <w:pP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15331" w:rsidRPr="00636B0C" w14:paraId="3614F592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9052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634C" w14:textId="77777777" w:rsidR="00215331" w:rsidRPr="00636B0C" w:rsidRDefault="00215331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3,714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782B155A" w14:textId="77777777" w:rsidR="00215331" w:rsidRPr="00636B0C" w:rsidRDefault="00215331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27DF071F" w14:textId="77777777" w:rsidR="00215331" w:rsidRPr="00636B0C" w:rsidRDefault="00215331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3220F99E" w14:textId="77777777" w:rsidR="00215331" w:rsidRPr="00636B0C" w:rsidRDefault="00215331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4,243</w:t>
            </w:r>
          </w:p>
        </w:tc>
      </w:tr>
      <w:tr w:rsidR="00215331" w:rsidRPr="00636B0C" w14:paraId="5E4B6C74" w14:textId="77777777" w:rsidTr="003420F0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AD57" w14:textId="77777777" w:rsidR="00215331" w:rsidRPr="00636B0C" w:rsidRDefault="00215331" w:rsidP="0021533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D180" w14:textId="6259C358" w:rsidR="00215331" w:rsidRPr="00636B0C" w:rsidRDefault="007719D5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6748D" w:rsidRPr="00636B0C">
              <w:rPr>
                <w:rFonts w:ascii="Angsana New" w:hAnsi="Angsana New"/>
                <w:color w:val="000000"/>
                <w:sz w:val="32"/>
                <w:szCs w:val="32"/>
              </w:rPr>
              <w:t>,584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664EEBE" w14:textId="31B43BF5" w:rsidR="00215331" w:rsidRPr="00636B0C" w:rsidRDefault="007719D5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4927E7A8" w14:textId="316E6FED" w:rsidR="00215331" w:rsidRPr="00636B0C" w:rsidRDefault="007719D5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936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AEF02CF" w14:textId="3FFCD010" w:rsidR="00215331" w:rsidRPr="00636B0C" w:rsidRDefault="007719D5" w:rsidP="0021533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4,526</w:t>
            </w:r>
          </w:p>
        </w:tc>
      </w:tr>
    </w:tbl>
    <w:p w14:paraId="0E8C9342" w14:textId="77777777" w:rsidR="0087778F" w:rsidRPr="00636B0C" w:rsidRDefault="0087778F" w:rsidP="00512DF4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F9FAC8" w14:textId="77777777" w:rsidR="005D2617" w:rsidRPr="00636B0C" w:rsidRDefault="0087778F" w:rsidP="00310612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br w:type="page"/>
      </w:r>
      <w:r w:rsidR="005D2617" w:rsidRPr="00636B0C">
        <w:rPr>
          <w:rFonts w:ascii="Angsana New" w:hAnsi="Angsana New"/>
          <w:b/>
          <w:bCs/>
          <w:sz w:val="32"/>
          <w:szCs w:val="32"/>
        </w:rPr>
        <w:t>1</w:t>
      </w:r>
      <w:r w:rsidR="00310612" w:rsidRPr="00636B0C">
        <w:rPr>
          <w:rFonts w:ascii="Angsana New" w:hAnsi="Angsana New"/>
          <w:b/>
          <w:bCs/>
          <w:sz w:val="32"/>
          <w:szCs w:val="32"/>
        </w:rPr>
        <w:t>4</w:t>
      </w:r>
      <w:r w:rsidR="005D2617" w:rsidRPr="00636B0C">
        <w:rPr>
          <w:rFonts w:ascii="Angsana New" w:hAnsi="Angsana New"/>
          <w:b/>
          <w:bCs/>
          <w:sz w:val="32"/>
          <w:szCs w:val="32"/>
        </w:rPr>
        <w:t>.</w:t>
      </w:r>
      <w:r w:rsidR="005D2617" w:rsidRPr="00636B0C">
        <w:rPr>
          <w:rFonts w:ascii="Angsana New" w:hAnsi="Angsana New"/>
          <w:b/>
          <w:bCs/>
          <w:sz w:val="32"/>
          <w:szCs w:val="32"/>
        </w:rPr>
        <w:tab/>
      </w:r>
      <w:r w:rsidR="005D2617" w:rsidRPr="00636B0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E16A027" w14:textId="091AD28B" w:rsidR="005D2617" w:rsidRPr="00636B0C" w:rsidRDefault="005D2617" w:rsidP="00310612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36B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CE2A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2A36">
        <w:rPr>
          <w:rFonts w:ascii="Angsana New" w:hAnsi="Angsana New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เงินกู้ยืมระยะสั้นจากสถาบันการเงินมีการเคลื่อนไหว</w:t>
      </w:r>
      <w:r w:rsidRPr="00636B0C">
        <w:rPr>
          <w:rFonts w:ascii="Angsana New" w:hAnsi="Angsana New"/>
          <w:sz w:val="32"/>
          <w:szCs w:val="32"/>
          <w:cs/>
        </w:rPr>
        <w:t>ดังนี้</w:t>
      </w:r>
    </w:p>
    <w:p w14:paraId="350AB54F" w14:textId="77777777" w:rsidR="005D2617" w:rsidRPr="00636B0C" w:rsidRDefault="005D2617" w:rsidP="00310612">
      <w:pPr>
        <w:tabs>
          <w:tab w:val="left" w:pos="720"/>
          <w:tab w:val="left" w:pos="900"/>
          <w:tab w:val="left" w:pos="2160"/>
          <w:tab w:val="right" w:pos="7200"/>
        </w:tabs>
        <w:ind w:left="357" w:right="40" w:hanging="357"/>
        <w:jc w:val="right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>(</w:t>
      </w:r>
      <w:r w:rsidRPr="00636B0C">
        <w:rPr>
          <w:rFonts w:ascii="Angsana New" w:hAnsi="Angsana New"/>
          <w:sz w:val="32"/>
          <w:szCs w:val="32"/>
          <w:cs/>
        </w:rPr>
        <w:t>หน่วย</w:t>
      </w:r>
      <w:r w:rsidRPr="00636B0C">
        <w:rPr>
          <w:rFonts w:ascii="Angsana New" w:hAnsi="Angsana New"/>
          <w:sz w:val="32"/>
          <w:szCs w:val="32"/>
        </w:rPr>
        <w:t>:</w:t>
      </w:r>
      <w:r w:rsidRPr="00636B0C">
        <w:rPr>
          <w:rFonts w:ascii="Angsana New" w:hAnsi="Angsana New"/>
          <w:sz w:val="32"/>
          <w:szCs w:val="32"/>
          <w:cs/>
        </w:rPr>
        <w:t xml:space="preserve"> พันบาท</w:t>
      </w:r>
      <w:r w:rsidRPr="00636B0C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E2A36" w:rsidRPr="00CE2A36" w14:paraId="215997E5" w14:textId="77777777" w:rsidTr="00CE2A36">
        <w:tc>
          <w:tcPr>
            <w:tcW w:w="6120" w:type="dxa"/>
            <w:vAlign w:val="bottom"/>
          </w:tcPr>
          <w:p w14:paraId="30851F4A" w14:textId="67CD8E54" w:rsidR="00CE2A36" w:rsidRPr="00CE2A36" w:rsidRDefault="00CE2A36" w:rsidP="00CE2A3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0E1885" w14:textId="4F3C3ACA" w:rsidR="00CE2A36" w:rsidRPr="00CE2A36" w:rsidRDefault="00CE2A36" w:rsidP="00CE2A3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E2A3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7DCFA0D2" w14:textId="2BCAAA53" w:rsidR="00CE2A36" w:rsidRPr="00CE2A36" w:rsidRDefault="00CE2A36" w:rsidP="00CE2A3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E2A3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CE2A36" w:rsidRPr="00636B0C" w14:paraId="4F4C19BF" w14:textId="77777777" w:rsidTr="00CE2A36">
        <w:tc>
          <w:tcPr>
            <w:tcW w:w="6120" w:type="dxa"/>
            <w:vAlign w:val="bottom"/>
          </w:tcPr>
          <w:p w14:paraId="76DA79ED" w14:textId="403EE365" w:rsidR="00CE2A36" w:rsidRPr="00636B0C" w:rsidRDefault="00CE2A36" w:rsidP="00CE2A3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56160E1" w14:textId="721377CE" w:rsidR="00CE2A36" w:rsidRPr="00636B0C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440" w:type="dxa"/>
            <w:vAlign w:val="bottom"/>
          </w:tcPr>
          <w:p w14:paraId="13EEE822" w14:textId="10D9678E" w:rsidR="00CE2A36" w:rsidRPr="00636B0C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64,700</w:t>
            </w:r>
          </w:p>
        </w:tc>
      </w:tr>
      <w:tr w:rsidR="00CE2A36" w:rsidRPr="00636B0C" w14:paraId="498D40ED" w14:textId="77777777" w:rsidTr="00CE2A36">
        <w:tc>
          <w:tcPr>
            <w:tcW w:w="6120" w:type="dxa"/>
            <w:vAlign w:val="bottom"/>
          </w:tcPr>
          <w:p w14:paraId="35849379" w14:textId="77777777" w:rsidR="00CE2A36" w:rsidRPr="00636B0C" w:rsidRDefault="00CE2A36" w:rsidP="00CE2A36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36B0C">
              <w:rPr>
                <w:rFonts w:ascii="Angsana New" w:hAnsi="Angsana New"/>
                <w:sz w:val="32"/>
                <w:szCs w:val="32"/>
              </w:rPr>
              <w:t>: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FDFC3D9" w14:textId="6FE81757" w:rsidR="00CE2A36" w:rsidRPr="00636B0C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375,000</w:t>
            </w:r>
          </w:p>
        </w:tc>
        <w:tc>
          <w:tcPr>
            <w:tcW w:w="1440" w:type="dxa"/>
            <w:vAlign w:val="bottom"/>
          </w:tcPr>
          <w:p w14:paraId="1E6FFEC3" w14:textId="589F84A2" w:rsidR="00CE2A36" w:rsidRPr="00636B0C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40,000</w:t>
            </w:r>
          </w:p>
        </w:tc>
      </w:tr>
      <w:tr w:rsidR="00CE2A36" w:rsidRPr="00636B0C" w14:paraId="12FD06DC" w14:textId="77777777" w:rsidTr="00CE2A36">
        <w:tc>
          <w:tcPr>
            <w:tcW w:w="6120" w:type="dxa"/>
            <w:vAlign w:val="bottom"/>
          </w:tcPr>
          <w:p w14:paraId="4B00A5E1" w14:textId="4A7AFBE7" w:rsidR="00CE2A36" w:rsidRPr="00636B0C" w:rsidRDefault="00CE2A36" w:rsidP="00CE2A36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 xml:space="preserve">ปี                                                                                         </w:t>
            </w:r>
          </w:p>
        </w:tc>
        <w:tc>
          <w:tcPr>
            <w:tcW w:w="1440" w:type="dxa"/>
            <w:vAlign w:val="bottom"/>
          </w:tcPr>
          <w:p w14:paraId="09F85ECB" w14:textId="35D44809" w:rsidR="00CE2A36" w:rsidRPr="00636B0C" w:rsidRDefault="00CE2A36" w:rsidP="00CE2A36">
            <w:pPr>
              <w:pBdr>
                <w:bottom w:val="sing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(145,000)</w:t>
            </w:r>
          </w:p>
        </w:tc>
        <w:tc>
          <w:tcPr>
            <w:tcW w:w="1440" w:type="dxa"/>
            <w:vAlign w:val="bottom"/>
          </w:tcPr>
          <w:p w14:paraId="5D2296B8" w14:textId="6B3B5883" w:rsidR="00CE2A36" w:rsidRPr="00636B0C" w:rsidRDefault="00CE2A36" w:rsidP="00CE2A36">
            <w:pPr>
              <w:pBdr>
                <w:bottom w:val="sing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(84,700)</w:t>
            </w:r>
          </w:p>
        </w:tc>
      </w:tr>
      <w:tr w:rsidR="00CE2A36" w:rsidRPr="00636B0C" w14:paraId="4E806A7B" w14:textId="77777777" w:rsidTr="00CE2A36">
        <w:tc>
          <w:tcPr>
            <w:tcW w:w="6120" w:type="dxa"/>
            <w:vAlign w:val="bottom"/>
          </w:tcPr>
          <w:p w14:paraId="043431A0" w14:textId="31902BA5" w:rsidR="00CE2A36" w:rsidRPr="00636B0C" w:rsidRDefault="00CE2A36" w:rsidP="00CE2A3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52E7CF5" w14:textId="2BDC5C9C" w:rsidR="00CE2A36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1440" w:type="dxa"/>
            <w:vAlign w:val="bottom"/>
          </w:tcPr>
          <w:p w14:paraId="4EDEA583" w14:textId="19A95C03" w:rsidR="00CE2A36" w:rsidRPr="00636B0C" w:rsidRDefault="00CE2A36" w:rsidP="00CE2A36">
            <w:pP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</w:tr>
      <w:tr w:rsidR="00CE2A36" w:rsidRPr="00636B0C" w14:paraId="75CFD80C" w14:textId="77777777" w:rsidTr="00CE2A36">
        <w:tc>
          <w:tcPr>
            <w:tcW w:w="6120" w:type="dxa"/>
            <w:vAlign w:val="bottom"/>
          </w:tcPr>
          <w:p w14:paraId="5B009B3C" w14:textId="07253780" w:rsidR="00CE2A36" w:rsidRPr="00636B0C" w:rsidRDefault="00CE2A36" w:rsidP="00CE2A36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ต้นทุนในการกู้ยืมรอตัดจำหน่าย</w:t>
            </w:r>
          </w:p>
        </w:tc>
        <w:tc>
          <w:tcPr>
            <w:tcW w:w="1440" w:type="dxa"/>
            <w:vAlign w:val="bottom"/>
          </w:tcPr>
          <w:p w14:paraId="6AD6E776" w14:textId="3FD99042" w:rsidR="00CE2A36" w:rsidRPr="00636B0C" w:rsidRDefault="00CE2A36" w:rsidP="00CE2A36">
            <w:pPr>
              <w:pBdr>
                <w:bottom w:val="sing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(1,059)</w:t>
            </w:r>
          </w:p>
        </w:tc>
        <w:tc>
          <w:tcPr>
            <w:tcW w:w="1440" w:type="dxa"/>
            <w:vAlign w:val="bottom"/>
          </w:tcPr>
          <w:p w14:paraId="3D8D6E5E" w14:textId="113BA035" w:rsidR="00CE2A36" w:rsidRPr="00636B0C" w:rsidRDefault="00CE2A36" w:rsidP="00CE2A36">
            <w:pPr>
              <w:pBdr>
                <w:bottom w:val="sing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E2A36" w:rsidRPr="00636B0C" w14:paraId="34D8A350" w14:textId="77777777" w:rsidTr="00CE2A36">
        <w:tc>
          <w:tcPr>
            <w:tcW w:w="6120" w:type="dxa"/>
            <w:vAlign w:val="bottom"/>
          </w:tcPr>
          <w:p w14:paraId="0FFCDC9F" w14:textId="2D0DA19D" w:rsidR="00CE2A36" w:rsidRPr="00636B0C" w:rsidRDefault="00CE2A36" w:rsidP="00CE2A3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6750180A" w14:textId="188007AD" w:rsidR="00CE2A36" w:rsidRPr="00636B0C" w:rsidRDefault="00CE2A36" w:rsidP="00CE2A36">
            <w:pPr>
              <w:pBdr>
                <w:bottom w:val="doub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248,941</w:t>
            </w:r>
          </w:p>
        </w:tc>
        <w:tc>
          <w:tcPr>
            <w:tcW w:w="1440" w:type="dxa"/>
            <w:vAlign w:val="bottom"/>
          </w:tcPr>
          <w:p w14:paraId="46C95542" w14:textId="505C984C" w:rsidR="00CE2A36" w:rsidRPr="00636B0C" w:rsidRDefault="00CE2A36" w:rsidP="00CE2A36">
            <w:pPr>
              <w:pBdr>
                <w:bottom w:val="double" w:sz="4" w:space="1" w:color="auto"/>
              </w:pBdr>
              <w:tabs>
                <w:tab w:val="decimal" w:pos="105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</w:tr>
    </w:tbl>
    <w:p w14:paraId="75FE01D6" w14:textId="77777777" w:rsidR="00310612" w:rsidRPr="00636B0C" w:rsidRDefault="00310612" w:rsidP="003106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z w:val="32"/>
          <w:szCs w:val="32"/>
        </w:rPr>
        <w:t>18</w:t>
      </w:r>
      <w:r w:rsidRPr="00636B0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36B0C">
        <w:rPr>
          <w:rFonts w:ascii="Angsana New" w:hAnsi="Angsana New"/>
          <w:sz w:val="32"/>
          <w:szCs w:val="32"/>
        </w:rPr>
        <w:t xml:space="preserve">2562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บริษัทฯได้เข้าทำสัญญาวงเงินสินเชื่อกับธนาคารพาณิชย์แห่งหนึ่งสำหรับ        </w:t>
      </w:r>
      <w:r w:rsidRPr="00636B0C">
        <w:rPr>
          <w:rFonts w:ascii="Angsana New" w:hAnsi="Angsana New" w:hint="cs"/>
          <w:spacing w:val="-6"/>
          <w:sz w:val="32"/>
          <w:szCs w:val="32"/>
          <w:cs/>
        </w:rPr>
        <w:t xml:space="preserve">เงินเบิกเกินบัญชี และเงินกู้ยืมระยะสั้นในรูปของตั๋วสัญญาใช้เงินเพิ่มเติมจำนวน </w:t>
      </w:r>
      <w:r w:rsidRPr="00636B0C">
        <w:rPr>
          <w:rFonts w:ascii="Angsana New" w:hAnsi="Angsana New"/>
          <w:spacing w:val="-6"/>
          <w:sz w:val="32"/>
          <w:szCs w:val="32"/>
        </w:rPr>
        <w:t>5</w:t>
      </w:r>
      <w:r w:rsidRPr="00636B0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 </w:t>
      </w:r>
      <w:r w:rsidRPr="00636B0C">
        <w:rPr>
          <w:rFonts w:ascii="Angsana New" w:hAnsi="Angsana New"/>
          <w:spacing w:val="-6"/>
          <w:sz w:val="32"/>
          <w:szCs w:val="32"/>
        </w:rPr>
        <w:t xml:space="preserve">270 </w:t>
      </w:r>
      <w:r w:rsidRPr="00636B0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636B0C">
        <w:rPr>
          <w:rFonts w:ascii="Angsana New" w:hAnsi="Angsana New" w:hint="cs"/>
          <w:sz w:val="32"/>
          <w:szCs w:val="32"/>
          <w:cs/>
        </w:rPr>
        <w:t xml:space="preserve"> ตามลำดับ ซึ่งวงเงินสินเชื่อดังกล่าวค้ำประกันโดยกรรมการของบริษัทฯและการจดจำนองที่ดินพร้อม</w:t>
      </w:r>
      <w:r w:rsidRPr="00636B0C">
        <w:rPr>
          <w:rFonts w:ascii="Angsana New" w:hAnsi="Angsana New"/>
          <w:sz w:val="32"/>
          <w:szCs w:val="32"/>
        </w:rPr>
        <w:t xml:space="preserve">       </w:t>
      </w:r>
      <w:r w:rsidRPr="00636B0C">
        <w:rPr>
          <w:rFonts w:ascii="Angsana New" w:hAnsi="Angsana New" w:hint="cs"/>
          <w:sz w:val="32"/>
          <w:szCs w:val="32"/>
          <w:cs/>
        </w:rPr>
        <w:t>สิ่งปลูกสร้างบางส่วนของบริษัทฯ สัญญาดังกล่าวได้กำหนดเงื่อนไขบางประการที่บริษัทฯต้องถือปฏิบัติ เช่น การดำรงอัตราส่วนทางการเงินต่าง ๆ อัตราส่วนการถือหุ้นของผู้ถือหุ้นใหญ่ เป็นต้น</w:t>
      </w:r>
    </w:p>
    <w:p w14:paraId="2C995D6A" w14:textId="77777777" w:rsidR="00310612" w:rsidRPr="00636B0C" w:rsidRDefault="00310612" w:rsidP="003106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z w:val="32"/>
          <w:szCs w:val="32"/>
        </w:rPr>
        <w:t>9</w:t>
      </w:r>
      <w:r w:rsidRPr="00636B0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36B0C">
        <w:rPr>
          <w:rFonts w:ascii="Angsana New" w:hAnsi="Angsana New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บริษัทฯได้ทำบันทึกข้อตกลงต่อท้ายสัญญาวงเงินกู้ยืมระยะสั้นในรูปตั๋วสัญญา               ใช้เงินเพื่อลดวงเงินจำนวน </w:t>
      </w:r>
      <w:r w:rsidRPr="00636B0C">
        <w:rPr>
          <w:rFonts w:ascii="Angsana New" w:hAnsi="Angsana New"/>
          <w:sz w:val="32"/>
          <w:szCs w:val="32"/>
        </w:rPr>
        <w:t xml:space="preserve">20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และได้ทำบันทึกข้อตกลงอีกฉบับหนึ่งกับธนาคารดังกล่าว                เพื่อเข้าร่วมโครงการสินเชื่อดอกเบี้ยต่ำเพื่อช่วยเหลือผู้ประกอบการที่ได้รับผลกระทบจากสถานการณ์              การแพร่ระบาดของเชื้อไวรัสโคโรนา </w:t>
      </w:r>
      <w:r w:rsidRPr="00636B0C">
        <w:rPr>
          <w:rFonts w:ascii="Angsana New" w:hAnsi="Angsana New"/>
          <w:sz w:val="32"/>
          <w:szCs w:val="32"/>
        </w:rPr>
        <w:t xml:space="preserve">2019 </w:t>
      </w:r>
      <w:r w:rsidRPr="00636B0C">
        <w:rPr>
          <w:rFonts w:ascii="Angsana New" w:hAnsi="Angsana New" w:hint="cs"/>
          <w:sz w:val="32"/>
          <w:szCs w:val="32"/>
          <w:cs/>
        </w:rPr>
        <w:t xml:space="preserve">โดยได้รับวงเงินกู้ยืมระยะสั้นในรูปตั๋วสัญญาเงินจำนวน            </w:t>
      </w:r>
      <w:r w:rsidRPr="00636B0C">
        <w:rPr>
          <w:rFonts w:ascii="Angsana New" w:hAnsi="Angsana New"/>
          <w:sz w:val="32"/>
          <w:szCs w:val="32"/>
        </w:rPr>
        <w:t xml:space="preserve">20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ซึ่งมีอัตราดอกเบี้ยร้อยละ </w:t>
      </w:r>
      <w:r w:rsidRPr="00636B0C">
        <w:rPr>
          <w:rFonts w:ascii="Angsana New" w:hAnsi="Angsana New"/>
          <w:sz w:val="32"/>
          <w:szCs w:val="32"/>
        </w:rPr>
        <w:t xml:space="preserve">2 </w:t>
      </w:r>
      <w:r w:rsidRPr="00636B0C">
        <w:rPr>
          <w:rFonts w:ascii="Angsana New" w:hAnsi="Angsana New" w:hint="cs"/>
          <w:sz w:val="32"/>
          <w:szCs w:val="32"/>
          <w:cs/>
        </w:rPr>
        <w:t>ต่อปี วงเงินกู้ยืมดังกล่าวค้ำประกันโดยกรรมการของบริษัทฯและการจดจำนองที่ดินพร้อมสิ่งปลูกสร้างบางส่วนของบริษัทฯ</w:t>
      </w:r>
    </w:p>
    <w:p w14:paraId="12A169ED" w14:textId="77777777" w:rsidR="00310612" w:rsidRPr="00636B0C" w:rsidRDefault="00310612" w:rsidP="003106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ในเดือน</w:t>
      </w:r>
      <w:r w:rsidRPr="00636B0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36B0C">
        <w:rPr>
          <w:rFonts w:ascii="Angsana New" w:hAnsi="Angsana New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บริษัทฯได้ไถ่ถอนการจดจำนองที่ดินพร้อมสิ่งปลูกสร้างบางส่วน โดยธนาคารได้             ลดวงเงินสินเชื่อจำนวน </w:t>
      </w:r>
      <w:r w:rsidRPr="00636B0C">
        <w:rPr>
          <w:rFonts w:ascii="Angsana New" w:hAnsi="Angsana New"/>
          <w:sz w:val="32"/>
          <w:szCs w:val="32"/>
        </w:rPr>
        <w:t xml:space="preserve">10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ล้านบาทเป็นการชั่วคราว </w:t>
      </w:r>
    </w:p>
    <w:p w14:paraId="55696856" w14:textId="77777777" w:rsidR="00310612" w:rsidRPr="00636B0C" w:rsidRDefault="00310612" w:rsidP="003106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 w:hint="cs"/>
          <w:sz w:val="32"/>
          <w:szCs w:val="32"/>
        </w:rPr>
        <w:t xml:space="preserve">7 </w:t>
      </w:r>
      <w:r w:rsidRPr="00636B0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36B0C">
        <w:rPr>
          <w:rFonts w:ascii="Angsana New" w:hAnsi="Angsana New" w:hint="cs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บริษัทฯได้ทำบันทึกข้อตกลงต่อท้ายสัญญาวงเงินกู้ยืมระยะสั้นในรูปตั๋วสัญญา      ใช้เงินเพื่อเพิ่มวงเงินสินเชื่อจำนวน </w:t>
      </w:r>
      <w:r w:rsidRPr="00636B0C">
        <w:rPr>
          <w:rFonts w:ascii="Angsana New" w:hAnsi="Angsana New" w:hint="cs"/>
          <w:sz w:val="32"/>
          <w:szCs w:val="32"/>
        </w:rPr>
        <w:t xml:space="preserve">130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และคืนวงเงินสินเชื่อเดิมจำนวน </w:t>
      </w:r>
      <w:r w:rsidRPr="00636B0C">
        <w:rPr>
          <w:rFonts w:ascii="Angsana New" w:hAnsi="Angsana New" w:hint="cs"/>
          <w:sz w:val="32"/>
          <w:szCs w:val="32"/>
        </w:rPr>
        <w:t xml:space="preserve">10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ล้านบาทที่ลดไว้เป็นการชั่วคราว ซึ่งวงเงินสินเชื่อเพิ่มเติมดังกล่าวค้ำประกันโดยกรรมการของบริษัทฯ และการนำบัญชีเงินฝากของกรรมการบริษัทฯ จำนวนรวม </w:t>
      </w:r>
      <w:r w:rsidRPr="00636B0C">
        <w:rPr>
          <w:rFonts w:ascii="Angsana New" w:hAnsi="Angsana New" w:hint="cs"/>
          <w:sz w:val="32"/>
          <w:szCs w:val="32"/>
        </w:rPr>
        <w:t xml:space="preserve">300 </w:t>
      </w:r>
      <w:r w:rsidRPr="00636B0C">
        <w:rPr>
          <w:rFonts w:ascii="Angsana New" w:hAnsi="Angsana New" w:hint="cs"/>
          <w:sz w:val="32"/>
          <w:szCs w:val="32"/>
          <w:cs/>
        </w:rPr>
        <w:t>ล้านบาท ไปวางไว้เพื่อเป็นหลักประกันทางธุรกิจ โดยสัญญาหลักประกันทางธุรกิจดังกล่าวได้กำหนดเงื่อนไขบางประการที่กรรมการบริษัทฯต้องถือปฏิบัติเมื่อบริษัทฯเบิกใช้วงเงินสินเชื่อ เช่น การไม่โอนสิทธิในเงินฝากให้แก่ผู้อื่น เป็นต้น</w:t>
      </w:r>
    </w:p>
    <w:p w14:paraId="0885124F" w14:textId="77777777" w:rsidR="00250D3B" w:rsidRPr="00636B0C" w:rsidRDefault="00310612" w:rsidP="000C422F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 w:line="380" w:lineRule="exact"/>
        <w:ind w:left="547" w:hanging="547"/>
        <w:jc w:val="thaiDistribute"/>
        <w:rPr>
          <w:rFonts w:ascii="Angsana New" w:hAnsi="Angsana New"/>
          <w:b/>
          <w:bCs/>
          <w:smallCap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br w:type="page"/>
      </w:r>
      <w:r w:rsidR="00250D3B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1</w:t>
      </w:r>
      <w:r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5</w:t>
      </w:r>
      <w:r w:rsidR="00250D3B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>.</w:t>
      </w:r>
      <w:r w:rsidR="00250D3B" w:rsidRPr="00636B0C">
        <w:rPr>
          <w:rFonts w:ascii="Angsana New" w:hAnsi="Angsana New"/>
          <w:b/>
          <w:bCs/>
          <w:smallCaps/>
          <w:color w:val="000000"/>
          <w:sz w:val="32"/>
          <w:szCs w:val="32"/>
        </w:rPr>
        <w:tab/>
      </w:r>
      <w:r w:rsidR="00250D3B" w:rsidRPr="00636B0C">
        <w:rPr>
          <w:rFonts w:ascii="Angsana New" w:hAnsi="Angsana New" w:hint="cs"/>
          <w:b/>
          <w:bCs/>
          <w:smallCaps/>
          <w:color w:val="00000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440"/>
      </w:tblGrid>
      <w:tr w:rsidR="00250D3B" w:rsidRPr="00636B0C" w14:paraId="566D5AED" w14:textId="77777777" w:rsidTr="0052429D">
        <w:tc>
          <w:tcPr>
            <w:tcW w:w="6090" w:type="dxa"/>
            <w:vAlign w:val="bottom"/>
          </w:tcPr>
          <w:p w14:paraId="741C1CA4" w14:textId="77777777" w:rsidR="00250D3B" w:rsidRPr="00636B0C" w:rsidRDefault="00250D3B" w:rsidP="000C422F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7583A567" w14:textId="77777777" w:rsidR="00250D3B" w:rsidRPr="00636B0C" w:rsidRDefault="00250D3B" w:rsidP="000C422F">
            <w:pP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2C5A40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50D3B" w:rsidRPr="00636B0C" w14:paraId="086C89AB" w14:textId="77777777" w:rsidTr="0052429D">
        <w:tc>
          <w:tcPr>
            <w:tcW w:w="6090" w:type="dxa"/>
            <w:vAlign w:val="bottom"/>
          </w:tcPr>
          <w:p w14:paraId="3C460F56" w14:textId="77777777" w:rsidR="00250D3B" w:rsidRPr="00636B0C" w:rsidRDefault="00250D3B" w:rsidP="000C422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6C73CE4" w14:textId="77777777" w:rsidR="00250D3B" w:rsidRPr="00636B0C" w:rsidRDefault="00622270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</w:t>
            </w:r>
            <w:r w:rsidR="00215331"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4</w:t>
            </w:r>
          </w:p>
        </w:tc>
        <w:tc>
          <w:tcPr>
            <w:tcW w:w="1440" w:type="dxa"/>
            <w:vAlign w:val="bottom"/>
          </w:tcPr>
          <w:p w14:paraId="0477F131" w14:textId="77777777" w:rsidR="00250D3B" w:rsidRPr="00636B0C" w:rsidRDefault="00622270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</w:t>
            </w:r>
            <w:r w:rsidR="00215331"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3</w:t>
            </w:r>
          </w:p>
        </w:tc>
      </w:tr>
      <w:tr w:rsidR="00215331" w:rsidRPr="00636B0C" w14:paraId="7A1D24B5" w14:textId="77777777" w:rsidTr="0052429D">
        <w:tc>
          <w:tcPr>
            <w:tcW w:w="6090" w:type="dxa"/>
            <w:vAlign w:val="bottom"/>
          </w:tcPr>
          <w:p w14:paraId="46EA26AF" w14:textId="77777777" w:rsidR="00215331" w:rsidRPr="00636B0C" w:rsidRDefault="00215331" w:rsidP="000C422F">
            <w:pPr>
              <w:spacing w:line="360" w:lineRule="exact"/>
              <w:ind w:left="-245" w:right="-18" w:firstLine="24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1FDADEF1" w14:textId="094003E9" w:rsidR="00215331" w:rsidRPr="00636B0C" w:rsidRDefault="0091585E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31,006 </w:t>
            </w:r>
          </w:p>
        </w:tc>
        <w:tc>
          <w:tcPr>
            <w:tcW w:w="1440" w:type="dxa"/>
            <w:vAlign w:val="bottom"/>
          </w:tcPr>
          <w:p w14:paraId="2AA79573" w14:textId="77777777" w:rsidR="00215331" w:rsidRPr="00636B0C" w:rsidRDefault="00215331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36,973</w:t>
            </w:r>
          </w:p>
        </w:tc>
      </w:tr>
      <w:tr w:rsidR="00215331" w:rsidRPr="00636B0C" w14:paraId="4404D064" w14:textId="77777777" w:rsidTr="0052429D">
        <w:tc>
          <w:tcPr>
            <w:tcW w:w="6090" w:type="dxa"/>
            <w:vAlign w:val="bottom"/>
          </w:tcPr>
          <w:p w14:paraId="4B161BFB" w14:textId="77777777" w:rsidR="00215331" w:rsidRPr="00636B0C" w:rsidRDefault="00215331" w:rsidP="000C422F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อื่น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A3C3923" w14:textId="6C7D44B2" w:rsidR="00215331" w:rsidRPr="00636B0C" w:rsidRDefault="0091585E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3,959</w:t>
            </w:r>
          </w:p>
        </w:tc>
        <w:tc>
          <w:tcPr>
            <w:tcW w:w="1440" w:type="dxa"/>
            <w:vAlign w:val="bottom"/>
          </w:tcPr>
          <w:p w14:paraId="6368BC18" w14:textId="77777777" w:rsidR="00215331" w:rsidRPr="00636B0C" w:rsidRDefault="00215331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4,827</w:t>
            </w:r>
          </w:p>
        </w:tc>
      </w:tr>
      <w:tr w:rsidR="00215331" w:rsidRPr="00636B0C" w14:paraId="3BC7A444" w14:textId="77777777" w:rsidTr="0052429D">
        <w:tc>
          <w:tcPr>
            <w:tcW w:w="6090" w:type="dxa"/>
            <w:vAlign w:val="bottom"/>
          </w:tcPr>
          <w:p w14:paraId="07BB66D8" w14:textId="77777777" w:rsidR="00215331" w:rsidRPr="00636B0C" w:rsidRDefault="00215331" w:rsidP="000C422F">
            <w:pPr>
              <w:tabs>
                <w:tab w:val="decimal" w:pos="1314"/>
                <w:tab w:val="decimal" w:pos="1353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3B653021" w14:textId="2D9B11AE" w:rsidR="00215331" w:rsidRPr="00636B0C" w:rsidRDefault="00421A9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15,381</w:t>
            </w:r>
          </w:p>
        </w:tc>
        <w:tc>
          <w:tcPr>
            <w:tcW w:w="1440" w:type="dxa"/>
            <w:vAlign w:val="bottom"/>
          </w:tcPr>
          <w:p w14:paraId="33F43CA7" w14:textId="77777777" w:rsidR="00215331" w:rsidRPr="00636B0C" w:rsidRDefault="00215331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22,071</w:t>
            </w:r>
          </w:p>
        </w:tc>
      </w:tr>
      <w:tr w:rsidR="00215331" w:rsidRPr="00636B0C" w14:paraId="6CE6C81C" w14:textId="77777777" w:rsidTr="0052429D">
        <w:tc>
          <w:tcPr>
            <w:tcW w:w="6090" w:type="dxa"/>
            <w:vAlign w:val="bottom"/>
          </w:tcPr>
          <w:p w14:paraId="74F5971F" w14:textId="77777777" w:rsidR="00215331" w:rsidRPr="00636B0C" w:rsidRDefault="00215331" w:rsidP="000C422F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530" w:type="dxa"/>
            <w:vAlign w:val="bottom"/>
          </w:tcPr>
          <w:p w14:paraId="0CB378FA" w14:textId="05099AD7" w:rsidR="00215331" w:rsidRPr="00636B0C" w:rsidRDefault="0091585E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440" w:type="dxa"/>
            <w:vAlign w:val="bottom"/>
          </w:tcPr>
          <w:p w14:paraId="5C34B3E9" w14:textId="77777777" w:rsidR="00215331" w:rsidRPr="00636B0C" w:rsidRDefault="00215331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615</w:t>
            </w:r>
          </w:p>
        </w:tc>
      </w:tr>
      <w:tr w:rsidR="00215331" w:rsidRPr="00636B0C" w14:paraId="7622C116" w14:textId="77777777" w:rsidTr="0052429D">
        <w:tc>
          <w:tcPr>
            <w:tcW w:w="6090" w:type="dxa"/>
            <w:vAlign w:val="bottom"/>
          </w:tcPr>
          <w:p w14:paraId="6C97CB89" w14:textId="77777777" w:rsidR="00215331" w:rsidRPr="00636B0C" w:rsidRDefault="00215331" w:rsidP="000C422F">
            <w:pPr>
              <w:tabs>
                <w:tab w:val="decimal" w:pos="1314"/>
                <w:tab w:val="decimal" w:pos="1353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1668403B" w14:textId="443F34CE" w:rsidR="00215331" w:rsidRPr="00636B0C" w:rsidRDefault="0091585E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440" w:type="dxa"/>
            <w:vAlign w:val="bottom"/>
          </w:tcPr>
          <w:p w14:paraId="3874DBD8" w14:textId="77777777" w:rsidR="00215331" w:rsidRPr="00636B0C" w:rsidRDefault="00215331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2,688</w:t>
            </w:r>
          </w:p>
        </w:tc>
      </w:tr>
      <w:tr w:rsidR="00215331" w:rsidRPr="00636B0C" w14:paraId="526A6575" w14:textId="77777777" w:rsidTr="0052429D">
        <w:tc>
          <w:tcPr>
            <w:tcW w:w="6090" w:type="dxa"/>
            <w:vAlign w:val="bottom"/>
          </w:tcPr>
          <w:p w14:paraId="2E565E1B" w14:textId="77777777" w:rsidR="00215331" w:rsidRPr="00636B0C" w:rsidRDefault="00215331" w:rsidP="000C422F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4265080D" w14:textId="2C5B1E93" w:rsidR="00215331" w:rsidRPr="00636B0C" w:rsidRDefault="00421A96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52,872</w:t>
            </w:r>
          </w:p>
        </w:tc>
        <w:tc>
          <w:tcPr>
            <w:tcW w:w="1440" w:type="dxa"/>
            <w:vAlign w:val="bottom"/>
          </w:tcPr>
          <w:p w14:paraId="38F2B72F" w14:textId="77777777" w:rsidR="00215331" w:rsidRPr="00636B0C" w:rsidRDefault="00215331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67,174</w:t>
            </w:r>
          </w:p>
        </w:tc>
      </w:tr>
    </w:tbl>
    <w:p w14:paraId="56C31C1C" w14:textId="77777777" w:rsidR="002C5A40" w:rsidRPr="00636B0C" w:rsidRDefault="002C5A40" w:rsidP="000C422F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112D9" w:rsidRPr="00636B0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</w:t>
      </w:r>
      <w:r w:rsidRPr="00636B0C">
        <w:rPr>
          <w:rFonts w:ascii="Angsana New" w:hAnsi="Angsana New" w:hint="cs"/>
          <w:b/>
          <w:bCs/>
          <w:smallCaps/>
          <w:color w:val="000000"/>
          <w:sz w:val="32"/>
          <w:szCs w:val="32"/>
          <w:cs/>
        </w:rPr>
        <w:t>ระยะ</w:t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ยาวจากสถาบันการเงิน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440"/>
      </w:tblGrid>
      <w:tr w:rsidR="006112D9" w:rsidRPr="00636B0C" w14:paraId="0282040C" w14:textId="77777777" w:rsidTr="0052429D">
        <w:tc>
          <w:tcPr>
            <w:tcW w:w="6090" w:type="dxa"/>
            <w:vAlign w:val="bottom"/>
          </w:tcPr>
          <w:p w14:paraId="161A3983" w14:textId="77777777" w:rsidR="006112D9" w:rsidRPr="00636B0C" w:rsidRDefault="006112D9" w:rsidP="000C422F">
            <w:pPr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071D1A2E" w14:textId="77777777" w:rsidR="006112D9" w:rsidRPr="00636B0C" w:rsidRDefault="006112D9" w:rsidP="000C422F">
            <w:pP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112D9" w:rsidRPr="00636B0C" w14:paraId="40856BED" w14:textId="77777777" w:rsidTr="0052429D">
        <w:tc>
          <w:tcPr>
            <w:tcW w:w="6090" w:type="dxa"/>
            <w:vAlign w:val="bottom"/>
          </w:tcPr>
          <w:p w14:paraId="50E1EFB7" w14:textId="77777777" w:rsidR="006112D9" w:rsidRPr="00636B0C" w:rsidRDefault="006112D9" w:rsidP="000C422F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6B61188" w14:textId="77777777" w:rsidR="006112D9" w:rsidRPr="00636B0C" w:rsidRDefault="006112D9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11CB54EB" w14:textId="77777777" w:rsidR="006112D9" w:rsidRPr="00636B0C" w:rsidRDefault="006112D9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6112D9" w:rsidRPr="00636B0C" w14:paraId="19FC4D78" w14:textId="77777777" w:rsidTr="0052429D">
        <w:tc>
          <w:tcPr>
            <w:tcW w:w="6090" w:type="dxa"/>
            <w:vAlign w:val="bottom"/>
          </w:tcPr>
          <w:p w14:paraId="598A318C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59BA885" w14:textId="2C63295D" w:rsidR="006112D9" w:rsidRPr="00636B0C" w:rsidRDefault="002F3C18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248,228</w:t>
            </w:r>
          </w:p>
        </w:tc>
        <w:tc>
          <w:tcPr>
            <w:tcW w:w="1440" w:type="dxa"/>
            <w:vAlign w:val="bottom"/>
          </w:tcPr>
          <w:p w14:paraId="5F9CB5EE" w14:textId="77777777" w:rsidR="006112D9" w:rsidRPr="00636B0C" w:rsidRDefault="006112D9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306,601</w:t>
            </w:r>
          </w:p>
        </w:tc>
      </w:tr>
      <w:tr w:rsidR="006112D9" w:rsidRPr="00636B0C" w14:paraId="31CC5086" w14:textId="77777777" w:rsidTr="0052429D">
        <w:tc>
          <w:tcPr>
            <w:tcW w:w="6090" w:type="dxa"/>
            <w:vAlign w:val="bottom"/>
          </w:tcPr>
          <w:p w14:paraId="7F34BE8B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ต้นทุนในการกู้ยืมรอตัดจำหน่าย</w:t>
            </w:r>
          </w:p>
        </w:tc>
        <w:tc>
          <w:tcPr>
            <w:tcW w:w="1530" w:type="dxa"/>
            <w:vAlign w:val="bottom"/>
          </w:tcPr>
          <w:p w14:paraId="257EE56A" w14:textId="7E1C4226" w:rsidR="006112D9" w:rsidRPr="00636B0C" w:rsidRDefault="002F3C18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(800)</w:t>
            </w:r>
          </w:p>
        </w:tc>
        <w:tc>
          <w:tcPr>
            <w:tcW w:w="1440" w:type="dxa"/>
            <w:vAlign w:val="bottom"/>
          </w:tcPr>
          <w:p w14:paraId="1033E45C" w14:textId="77777777" w:rsidR="006112D9" w:rsidRPr="00636B0C" w:rsidRDefault="006112D9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(1,236)</w:t>
            </w:r>
          </w:p>
        </w:tc>
      </w:tr>
      <w:tr w:rsidR="006112D9" w:rsidRPr="00636B0C" w14:paraId="7B4AAFB3" w14:textId="77777777" w:rsidTr="0052429D">
        <w:tc>
          <w:tcPr>
            <w:tcW w:w="6090" w:type="dxa"/>
            <w:vAlign w:val="bottom"/>
          </w:tcPr>
          <w:p w14:paraId="0639F9E1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933CE01" w14:textId="63ACBBAC" w:rsidR="006112D9" w:rsidRPr="00636B0C" w:rsidRDefault="002F3C18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247,428</w:t>
            </w:r>
          </w:p>
        </w:tc>
        <w:tc>
          <w:tcPr>
            <w:tcW w:w="1440" w:type="dxa"/>
            <w:vAlign w:val="bottom"/>
          </w:tcPr>
          <w:p w14:paraId="5372EF14" w14:textId="77777777" w:rsidR="006112D9" w:rsidRPr="00636B0C" w:rsidRDefault="006112D9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305,365</w:t>
            </w:r>
          </w:p>
        </w:tc>
      </w:tr>
      <w:tr w:rsidR="006112D9" w:rsidRPr="00636B0C" w14:paraId="0721C31C" w14:textId="77777777" w:rsidTr="0052429D">
        <w:tc>
          <w:tcPr>
            <w:tcW w:w="6090" w:type="dxa"/>
            <w:vAlign w:val="bottom"/>
          </w:tcPr>
          <w:p w14:paraId="7B435345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0DE77F9" w14:textId="61BACABE" w:rsidR="006112D9" w:rsidRPr="00636B0C" w:rsidRDefault="002F3C18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(59,594)</w:t>
            </w:r>
          </w:p>
        </w:tc>
        <w:tc>
          <w:tcPr>
            <w:tcW w:w="1440" w:type="dxa"/>
            <w:vAlign w:val="bottom"/>
          </w:tcPr>
          <w:p w14:paraId="51AD79AD" w14:textId="77777777" w:rsidR="006112D9" w:rsidRPr="00636B0C" w:rsidRDefault="006112D9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(57,941)</w:t>
            </w:r>
          </w:p>
        </w:tc>
      </w:tr>
      <w:tr w:rsidR="006112D9" w:rsidRPr="00636B0C" w14:paraId="7E9AB68C" w14:textId="77777777" w:rsidTr="0052429D">
        <w:tc>
          <w:tcPr>
            <w:tcW w:w="6090" w:type="dxa"/>
            <w:vAlign w:val="bottom"/>
          </w:tcPr>
          <w:p w14:paraId="3546B3CF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636B0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  <w:p w14:paraId="746CCD3C" w14:textId="77777777" w:rsidR="006112D9" w:rsidRPr="00636B0C" w:rsidRDefault="006112D9" w:rsidP="000C422F">
            <w:pPr>
              <w:spacing w:line="36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D0A6A1D" w14:textId="03FC3639" w:rsidR="006112D9" w:rsidRPr="00636B0C" w:rsidRDefault="00B24BCB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187,834</w:t>
            </w:r>
          </w:p>
        </w:tc>
        <w:tc>
          <w:tcPr>
            <w:tcW w:w="1440" w:type="dxa"/>
            <w:vAlign w:val="bottom"/>
          </w:tcPr>
          <w:p w14:paraId="6395A2FD" w14:textId="77777777" w:rsidR="006112D9" w:rsidRPr="00636B0C" w:rsidRDefault="006112D9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247,424</w:t>
            </w:r>
          </w:p>
        </w:tc>
      </w:tr>
    </w:tbl>
    <w:p w14:paraId="105A159E" w14:textId="3A38186D" w:rsidR="005D2617" w:rsidRPr="00636B0C" w:rsidRDefault="005D2617" w:rsidP="000C422F">
      <w:pPr>
        <w:tabs>
          <w:tab w:val="left" w:pos="900"/>
          <w:tab w:val="left" w:pos="1440"/>
        </w:tabs>
        <w:overflowPunct/>
        <w:adjustRightInd/>
        <w:spacing w:before="24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36B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="00CE2A36">
        <w:rPr>
          <w:rFonts w:ascii="Angsana New" w:hAnsi="Angsana New"/>
          <w:sz w:val="32"/>
          <w:szCs w:val="32"/>
        </w:rPr>
        <w:t xml:space="preserve"> </w:t>
      </w:r>
      <w:r w:rsidR="00CE2A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2A36">
        <w:rPr>
          <w:rFonts w:ascii="Angsana New" w:hAnsi="Angsana New"/>
          <w:sz w:val="32"/>
          <w:szCs w:val="32"/>
        </w:rPr>
        <w:t>2563</w:t>
      </w:r>
      <w:r w:rsidRPr="00636B0C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เงินกู้ยืมระยะยาวจากสถาบันการเงินมีการเคลื่อนไหว</w:t>
      </w:r>
      <w:r w:rsidRPr="00636B0C">
        <w:rPr>
          <w:rFonts w:ascii="Angsana New" w:hAnsi="Angsana New"/>
          <w:sz w:val="32"/>
          <w:szCs w:val="32"/>
          <w:cs/>
        </w:rPr>
        <w:t>ดังนี้</w:t>
      </w:r>
    </w:p>
    <w:p w14:paraId="6AFC1282" w14:textId="77777777" w:rsidR="005D2617" w:rsidRPr="00636B0C" w:rsidRDefault="005D2617" w:rsidP="000C422F">
      <w:pPr>
        <w:tabs>
          <w:tab w:val="left" w:pos="720"/>
          <w:tab w:val="left" w:pos="900"/>
          <w:tab w:val="left" w:pos="2160"/>
          <w:tab w:val="right" w:pos="7200"/>
        </w:tabs>
        <w:spacing w:line="360" w:lineRule="exact"/>
        <w:ind w:left="360" w:right="43" w:hanging="360"/>
        <w:jc w:val="right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>(</w:t>
      </w:r>
      <w:r w:rsidRPr="00636B0C">
        <w:rPr>
          <w:rFonts w:ascii="Angsana New" w:hAnsi="Angsana New"/>
          <w:sz w:val="32"/>
          <w:szCs w:val="32"/>
          <w:cs/>
        </w:rPr>
        <w:t>หน่วย</w:t>
      </w:r>
      <w:r w:rsidRPr="00636B0C">
        <w:rPr>
          <w:rFonts w:ascii="Angsana New" w:hAnsi="Angsana New"/>
          <w:sz w:val="32"/>
          <w:szCs w:val="32"/>
        </w:rPr>
        <w:t>:</w:t>
      </w:r>
      <w:r w:rsidRPr="00636B0C">
        <w:rPr>
          <w:rFonts w:ascii="Angsana New" w:hAnsi="Angsana New"/>
          <w:sz w:val="32"/>
          <w:szCs w:val="32"/>
          <w:cs/>
        </w:rPr>
        <w:t xml:space="preserve"> พันบาท</w:t>
      </w:r>
      <w:r w:rsidRPr="0063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CE2A36" w:rsidRPr="00636B0C" w14:paraId="237B0962" w14:textId="77777777" w:rsidTr="00CE2A36">
        <w:tc>
          <w:tcPr>
            <w:tcW w:w="6120" w:type="dxa"/>
            <w:vAlign w:val="bottom"/>
          </w:tcPr>
          <w:p w14:paraId="1A0CB5F0" w14:textId="71F8BF20" w:rsidR="00CE2A36" w:rsidRPr="00636B0C" w:rsidRDefault="00CE2A36" w:rsidP="000C422F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74AC6D02" w14:textId="68AD0FAD" w:rsidR="00CE2A36" w:rsidRPr="00CE2A36" w:rsidRDefault="00CE2A36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85" w:type="dxa"/>
            <w:vAlign w:val="bottom"/>
          </w:tcPr>
          <w:p w14:paraId="15DEE81B" w14:textId="523F49CC" w:rsidR="00CE2A36" w:rsidRPr="00CE2A36" w:rsidRDefault="00CE2A36" w:rsidP="000C422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CE2A36" w:rsidRPr="00636B0C" w14:paraId="484DBA7D" w14:textId="77777777" w:rsidTr="00CE2A36">
        <w:tc>
          <w:tcPr>
            <w:tcW w:w="6120" w:type="dxa"/>
            <w:vAlign w:val="bottom"/>
          </w:tcPr>
          <w:p w14:paraId="635EE356" w14:textId="06273839" w:rsidR="00CE2A36" w:rsidRPr="00636B0C" w:rsidRDefault="00CE2A36" w:rsidP="000C422F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85" w:type="dxa"/>
            <w:vAlign w:val="bottom"/>
          </w:tcPr>
          <w:p w14:paraId="1D96ADF1" w14:textId="46F189DF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305,365</w:t>
            </w:r>
          </w:p>
        </w:tc>
        <w:tc>
          <w:tcPr>
            <w:tcW w:w="1485" w:type="dxa"/>
            <w:vAlign w:val="bottom"/>
          </w:tcPr>
          <w:p w14:paraId="365DD1FD" w14:textId="5A2F1FBC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148,600</w:t>
            </w:r>
          </w:p>
        </w:tc>
      </w:tr>
      <w:tr w:rsidR="00CE2A36" w:rsidRPr="00636B0C" w14:paraId="09BBEBF5" w14:textId="77777777" w:rsidTr="00CE2A36">
        <w:tc>
          <w:tcPr>
            <w:tcW w:w="6120" w:type="dxa"/>
            <w:vAlign w:val="bottom"/>
          </w:tcPr>
          <w:p w14:paraId="61D841BF" w14:textId="5CC38BEF" w:rsidR="00CE2A36" w:rsidRPr="00636B0C" w:rsidRDefault="00CE2A36" w:rsidP="000C422F">
            <w:pPr>
              <w:pStyle w:val="BodyText2"/>
              <w:spacing w:after="0" w:line="360" w:lineRule="exact"/>
              <w:ind w:left="525" w:hanging="525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36B0C">
              <w:rPr>
                <w:rFonts w:ascii="Angsana New" w:hAnsi="Angsana New"/>
                <w:sz w:val="32"/>
                <w:szCs w:val="32"/>
              </w:rPr>
              <w:t>:</w:t>
            </w:r>
            <w:r w:rsidRPr="00636B0C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85" w:type="dxa"/>
            <w:vAlign w:val="bottom"/>
          </w:tcPr>
          <w:p w14:paraId="4B460D21" w14:textId="20EA0E14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1D9C2173" w14:textId="04AA9C29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169,800</w:t>
            </w:r>
          </w:p>
        </w:tc>
      </w:tr>
      <w:tr w:rsidR="00CE2A36" w:rsidRPr="00636B0C" w14:paraId="05F5AA66" w14:textId="77777777" w:rsidTr="00CE2A36">
        <w:tc>
          <w:tcPr>
            <w:tcW w:w="6120" w:type="dxa"/>
            <w:vAlign w:val="bottom"/>
          </w:tcPr>
          <w:p w14:paraId="01839099" w14:textId="0D29C612" w:rsidR="00CE2A36" w:rsidRPr="00636B0C" w:rsidRDefault="00CE2A36" w:rsidP="000C422F">
            <w:pPr>
              <w:pStyle w:val="BodyText2"/>
              <w:spacing w:after="0" w:line="360" w:lineRule="exact"/>
              <w:ind w:left="525" w:hanging="525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sz w:val="32"/>
                <w:szCs w:val="32"/>
              </w:rPr>
              <w:tab/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ตัดจำหน่ายต้นทุนในการกู้ยืมระหว่างปี</w:t>
            </w:r>
          </w:p>
        </w:tc>
        <w:tc>
          <w:tcPr>
            <w:tcW w:w="1485" w:type="dxa"/>
            <w:vAlign w:val="bottom"/>
          </w:tcPr>
          <w:p w14:paraId="1C91C5D5" w14:textId="18DA5F78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85" w:type="dxa"/>
            <w:vAlign w:val="bottom"/>
          </w:tcPr>
          <w:p w14:paraId="7FD0BD28" w14:textId="6B643DD4" w:rsidR="00CE2A36" w:rsidRPr="00636B0C" w:rsidRDefault="00CE2A36" w:rsidP="000C422F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364</w:t>
            </w:r>
          </w:p>
        </w:tc>
      </w:tr>
      <w:tr w:rsidR="00CE2A36" w:rsidRPr="00636B0C" w14:paraId="7A1F3928" w14:textId="77777777" w:rsidTr="00CE2A36">
        <w:tc>
          <w:tcPr>
            <w:tcW w:w="6120" w:type="dxa"/>
            <w:vAlign w:val="bottom"/>
          </w:tcPr>
          <w:p w14:paraId="3C96B47E" w14:textId="77777777" w:rsidR="00CE2A36" w:rsidRPr="00636B0C" w:rsidRDefault="00CE2A36" w:rsidP="000C422F">
            <w:pPr>
              <w:pStyle w:val="BodyText2"/>
              <w:spacing w:after="0" w:line="360" w:lineRule="exact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/>
                <w:sz w:val="32"/>
                <w:szCs w:val="32"/>
              </w:rPr>
              <w:tab/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</w:t>
            </w:r>
            <w:r w:rsidRPr="00636B0C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Pr="00636B0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23E0BD88" w14:textId="0C8D41F5" w:rsidR="00CE2A36" w:rsidRPr="00636B0C" w:rsidRDefault="00CE2A36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(58,373)</w:t>
            </w:r>
          </w:p>
        </w:tc>
        <w:tc>
          <w:tcPr>
            <w:tcW w:w="1485" w:type="dxa"/>
            <w:vAlign w:val="bottom"/>
          </w:tcPr>
          <w:p w14:paraId="4977204E" w14:textId="5D459580" w:rsidR="00CE2A36" w:rsidRPr="00636B0C" w:rsidRDefault="00CE2A36" w:rsidP="000C42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(13,399)</w:t>
            </w:r>
          </w:p>
        </w:tc>
      </w:tr>
      <w:tr w:rsidR="00CE2A36" w:rsidRPr="00636B0C" w14:paraId="7C12EE03" w14:textId="77777777" w:rsidTr="00CE2A36">
        <w:tc>
          <w:tcPr>
            <w:tcW w:w="6120" w:type="dxa"/>
            <w:vAlign w:val="bottom"/>
          </w:tcPr>
          <w:p w14:paraId="1AE0B828" w14:textId="3E4EAAAB" w:rsidR="00CE2A36" w:rsidRPr="00636B0C" w:rsidRDefault="00CE2A36" w:rsidP="000C422F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85" w:type="dxa"/>
            <w:vAlign w:val="bottom"/>
          </w:tcPr>
          <w:p w14:paraId="7BDD199A" w14:textId="222812CC" w:rsidR="00CE2A36" w:rsidRPr="00636B0C" w:rsidRDefault="00CE2A36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247,428</w:t>
            </w:r>
          </w:p>
        </w:tc>
        <w:tc>
          <w:tcPr>
            <w:tcW w:w="1485" w:type="dxa"/>
            <w:vAlign w:val="bottom"/>
          </w:tcPr>
          <w:p w14:paraId="04779EC7" w14:textId="52ED60DA" w:rsidR="00CE2A36" w:rsidRPr="00636B0C" w:rsidRDefault="00CE2A36" w:rsidP="000C42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305,365</w:t>
            </w:r>
          </w:p>
        </w:tc>
      </w:tr>
    </w:tbl>
    <w:p w14:paraId="7D41F25B" w14:textId="77777777" w:rsidR="006112D9" w:rsidRPr="00636B0C" w:rsidRDefault="006112D9" w:rsidP="000C422F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8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z w:val="32"/>
          <w:szCs w:val="32"/>
        </w:rPr>
        <w:t xml:space="preserve">18 </w:t>
      </w:r>
      <w:r w:rsidRPr="0063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6B0C">
        <w:rPr>
          <w:rFonts w:ascii="Angsana New" w:hAnsi="Angsana New"/>
          <w:sz w:val="32"/>
          <w:szCs w:val="32"/>
        </w:rPr>
        <w:t xml:space="preserve">2562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บริษัทฯได้เข้าทำสัญญาเงินกู้ยืมระยะยาว </w:t>
      </w:r>
      <w:r w:rsidRPr="00636B0C">
        <w:rPr>
          <w:rFonts w:ascii="Angsana New" w:hAnsi="Angsana New"/>
          <w:sz w:val="32"/>
          <w:szCs w:val="32"/>
        </w:rPr>
        <w:t xml:space="preserve">3 </w:t>
      </w:r>
      <w:r w:rsidRPr="00636B0C">
        <w:rPr>
          <w:rFonts w:ascii="Angsana New" w:hAnsi="Angsana New" w:hint="cs"/>
          <w:sz w:val="32"/>
          <w:szCs w:val="32"/>
          <w:cs/>
        </w:rPr>
        <w:t xml:space="preserve">ฉบับกับธนาคารในประเทศแห่งหนึ่งเพื่อกู้ยืมเงินในวงเงินรวม </w:t>
      </w:r>
      <w:r w:rsidRPr="00636B0C">
        <w:rPr>
          <w:rFonts w:ascii="Angsana New" w:hAnsi="Angsana New"/>
          <w:sz w:val="32"/>
          <w:szCs w:val="32"/>
        </w:rPr>
        <w:t xml:space="preserve">320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สำหรับการก่อสร้างโรงงานแห่งใหม่และซื้อเครื่องจักรสำหรับโรงงานดังกล่าว เงินกู้ยืมนี้คิดดอกเบี้ยในอัตราดอกเบี้ย </w:t>
      </w:r>
      <w:r w:rsidRPr="00636B0C">
        <w:rPr>
          <w:rFonts w:ascii="Angsana New" w:hAnsi="Angsana New"/>
          <w:sz w:val="32"/>
          <w:szCs w:val="32"/>
        </w:rPr>
        <w:t xml:space="preserve">MLR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636B0C">
        <w:rPr>
          <w:rFonts w:ascii="Angsana New" w:hAnsi="Angsana New"/>
          <w:sz w:val="32"/>
          <w:szCs w:val="32"/>
        </w:rPr>
        <w:t>2.00</w:t>
      </w:r>
      <w:r w:rsidRPr="00636B0C">
        <w:rPr>
          <w:rFonts w:ascii="Angsana New" w:hAnsi="Angsana New" w:hint="cs"/>
          <w:sz w:val="32"/>
          <w:szCs w:val="32"/>
          <w:cs/>
        </w:rPr>
        <w:t xml:space="preserve"> ต่อปีสำหรับสองปีแรก อัตราดอกเบี้ย</w:t>
      </w:r>
      <w:r w:rsidRPr="00636B0C">
        <w:rPr>
          <w:rFonts w:ascii="Angsana New" w:hAnsi="Angsana New"/>
          <w:sz w:val="32"/>
          <w:szCs w:val="32"/>
        </w:rPr>
        <w:t xml:space="preserve"> MLR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636B0C">
        <w:rPr>
          <w:rFonts w:ascii="Angsana New" w:hAnsi="Angsana New"/>
          <w:sz w:val="32"/>
          <w:szCs w:val="32"/>
        </w:rPr>
        <w:t>1.75</w:t>
      </w:r>
      <w:r w:rsidRPr="00636B0C">
        <w:rPr>
          <w:rFonts w:ascii="Angsana New" w:hAnsi="Angsana New" w:hint="cs"/>
          <w:sz w:val="32"/>
          <w:szCs w:val="32"/>
          <w:cs/>
        </w:rPr>
        <w:t xml:space="preserve"> ต่อปีสำหรับปีที่สามถึงปีที่สี่ และอัตราดอกเบี้ย </w:t>
      </w:r>
      <w:r w:rsidRPr="00636B0C">
        <w:rPr>
          <w:rFonts w:ascii="Angsana New" w:hAnsi="Angsana New"/>
          <w:sz w:val="32"/>
          <w:szCs w:val="32"/>
        </w:rPr>
        <w:t xml:space="preserve">MLR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636B0C">
        <w:rPr>
          <w:rFonts w:ascii="Angsana New" w:hAnsi="Angsana New"/>
          <w:sz w:val="32"/>
          <w:szCs w:val="32"/>
        </w:rPr>
        <w:t xml:space="preserve">1.50 </w:t>
      </w:r>
      <w:r w:rsidRPr="00636B0C">
        <w:rPr>
          <w:rFonts w:ascii="Angsana New" w:hAnsi="Angsana New" w:hint="cs"/>
          <w:sz w:val="32"/>
          <w:szCs w:val="32"/>
          <w:cs/>
        </w:rPr>
        <w:t xml:space="preserve">ต่อปี สำหรับปีที่ห้าเป็นต้นไป เงินกู้ยืมนี้มีกำหนดชำระคืนภายใน </w:t>
      </w:r>
      <w:r w:rsidRPr="00636B0C">
        <w:rPr>
          <w:rFonts w:ascii="Angsana New" w:hAnsi="Angsana New"/>
          <w:sz w:val="32"/>
          <w:szCs w:val="32"/>
        </w:rPr>
        <w:t xml:space="preserve">5 - 7 </w:t>
      </w:r>
      <w:r w:rsidRPr="00636B0C">
        <w:rPr>
          <w:rFonts w:ascii="Angsana New" w:hAnsi="Angsana New" w:hint="cs"/>
          <w:sz w:val="32"/>
          <w:szCs w:val="32"/>
          <w:cs/>
        </w:rPr>
        <w:t xml:space="preserve">ปีนับจากวันเบิกรับเงินกู้ โดยมีกำหนดชำระดอกเบี้ยทุกเดือนตั้งแต่เดือนมกราคม </w:t>
      </w:r>
      <w:r w:rsidRPr="00636B0C">
        <w:rPr>
          <w:rFonts w:ascii="Angsana New" w:hAnsi="Angsana New"/>
          <w:sz w:val="32"/>
          <w:szCs w:val="32"/>
        </w:rPr>
        <w:t xml:space="preserve">- </w:t>
      </w:r>
      <w:r w:rsidRPr="00636B0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/>
          <w:sz w:val="32"/>
          <w:szCs w:val="32"/>
        </w:rPr>
        <w:t>2563</w:t>
      </w:r>
      <w:r w:rsidRPr="00636B0C">
        <w:rPr>
          <w:rFonts w:ascii="Angsana New" w:hAnsi="Angsana New" w:hint="cs"/>
          <w:sz w:val="32"/>
          <w:szCs w:val="32"/>
          <w:cs/>
        </w:rPr>
        <w:t xml:space="preserve"> และชำระคืนเงินต้นพร้อมดอกเบี้ยเป็นรายเดือน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636B0C">
        <w:rPr>
          <w:rFonts w:ascii="Angsana New" w:hAnsi="Angsana New"/>
          <w:sz w:val="32"/>
          <w:szCs w:val="32"/>
        </w:rPr>
        <w:t xml:space="preserve">4.7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ล้านบาทในเดือนตุลาคม </w:t>
      </w:r>
      <w:r w:rsidRPr="00636B0C">
        <w:rPr>
          <w:rFonts w:ascii="Angsana New" w:hAnsi="Angsana New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sz w:val="32"/>
          <w:szCs w:val="32"/>
          <w:cs/>
        </w:rPr>
        <w:t>และงวดละ</w:t>
      </w:r>
      <w:r w:rsidRPr="00636B0C">
        <w:rPr>
          <w:rFonts w:ascii="Angsana New" w:hAnsi="Angsana New"/>
          <w:sz w:val="32"/>
          <w:szCs w:val="32"/>
        </w:rPr>
        <w:t xml:space="preserve"> 5.7 </w:t>
      </w:r>
      <w:r w:rsidRPr="00636B0C">
        <w:rPr>
          <w:rFonts w:ascii="Angsana New" w:hAnsi="Angsana New" w:hint="cs"/>
          <w:sz w:val="32"/>
          <w:szCs w:val="32"/>
          <w:cs/>
        </w:rPr>
        <w:t>ล้านบาทตั้งแต่เดือนพฤศจิกายน</w:t>
      </w:r>
      <w:r w:rsidRPr="00636B0C">
        <w:rPr>
          <w:rFonts w:ascii="Angsana New" w:hAnsi="Angsana New"/>
          <w:sz w:val="32"/>
          <w:szCs w:val="32"/>
        </w:rPr>
        <w:t xml:space="preserve"> 2563 </w:t>
      </w:r>
      <w:r w:rsidRPr="00636B0C">
        <w:rPr>
          <w:rFonts w:ascii="Angsana New" w:hAnsi="Angsana New" w:hint="cs"/>
          <w:sz w:val="32"/>
          <w:szCs w:val="32"/>
          <w:cs/>
        </w:rPr>
        <w:t xml:space="preserve">เป็นต้นไป โดยบริษัทฯมีต้นทุนการกู้ยืมจากการเบิกวงเงินกู้ดังกล่าวจำนวน </w:t>
      </w:r>
      <w:r w:rsidRPr="00636B0C">
        <w:rPr>
          <w:rFonts w:ascii="Angsana New" w:hAnsi="Angsana New"/>
          <w:sz w:val="32"/>
          <w:szCs w:val="32"/>
        </w:rPr>
        <w:t xml:space="preserve">1.6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ซึ่งบันทึกเป็นต้นทุนในการกู้ยืมรอตัดจำหน่ายและจะตัดจำหน่ายต้นทุนดังกล่าวตลอดอายุสัญญาเงินกู้ </w:t>
      </w:r>
    </w:p>
    <w:p w14:paraId="65FB8444" w14:textId="77777777" w:rsidR="006112D9" w:rsidRPr="00636B0C" w:rsidRDefault="006112D9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>เงินกู้ยืม</w:t>
      </w:r>
      <w:r w:rsidRPr="00636B0C">
        <w:rPr>
          <w:rFonts w:ascii="Angsana New" w:hAnsi="Angsana New" w:hint="cs"/>
          <w:sz w:val="32"/>
          <w:szCs w:val="32"/>
          <w:cs/>
        </w:rPr>
        <w:t>ระยะยาว</w:t>
      </w:r>
      <w:r w:rsidRPr="00636B0C">
        <w:rPr>
          <w:rFonts w:ascii="Angsana New" w:hAnsi="Angsana New"/>
          <w:sz w:val="32"/>
          <w:szCs w:val="32"/>
          <w:cs/>
        </w:rPr>
        <w:t>ดังกล่าวค้ำประกันโดยกรรมการของบริษัทฯและการจดจำนองที่ดินพร้อมสิ่งปลูกสร้างบางส่วนของบริษัทฯ</w:t>
      </w:r>
      <w:r w:rsidRPr="00636B0C">
        <w:rPr>
          <w:rFonts w:ascii="Angsana New" w:hAnsi="Angsana New" w:hint="cs"/>
          <w:sz w:val="32"/>
          <w:szCs w:val="32"/>
          <w:cs/>
        </w:rPr>
        <w:t xml:space="preserve"> สัญญาเงินกู้ยืมดังกล่าวได้กำหนดเงื่อนไขบางประการที่บริษัทฯต้องถือปฏิบัติ เช่น </w:t>
      </w:r>
      <w:r w:rsidRPr="00636B0C">
        <w:rPr>
          <w:rFonts w:ascii="Angsana New" w:hAnsi="Angsana New"/>
          <w:sz w:val="32"/>
          <w:szCs w:val="32"/>
          <w:cs/>
        </w:rPr>
        <w:t>การดำรงอัตราส่วนทางการเงินต่าง ๆ อัตราส่วนการถือหุ้นของผู้ถือหุ้นใหญ่ เป็นต้น</w:t>
      </w:r>
    </w:p>
    <w:p w14:paraId="7D0E249A" w14:textId="77777777" w:rsidR="001C52BC" w:rsidRPr="00636B0C" w:rsidRDefault="001C52BC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112D9" w:rsidRPr="00636B0C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 xml:space="preserve">สัญญาเช่า </w:t>
      </w:r>
    </w:p>
    <w:p w14:paraId="229F2A79" w14:textId="77777777" w:rsidR="001C52BC" w:rsidRPr="00636B0C" w:rsidRDefault="001C52BC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ab/>
      </w:r>
      <w:r w:rsidRPr="00636B0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636B0C">
        <w:rPr>
          <w:rFonts w:ascii="Angsana New" w:hAnsi="Angsana New"/>
          <w:spacing w:val="-4"/>
          <w:sz w:val="32"/>
          <w:szCs w:val="32"/>
          <w:cs/>
        </w:rPr>
        <w:t>ทำสัญญาเช่า</w:t>
      </w:r>
      <w:r w:rsidR="009A7E1C" w:rsidRPr="00636B0C">
        <w:rPr>
          <w:rFonts w:ascii="Angsana New" w:hAnsi="Angsana New" w:hint="cs"/>
          <w:spacing w:val="-4"/>
          <w:sz w:val="32"/>
          <w:szCs w:val="32"/>
          <w:cs/>
        </w:rPr>
        <w:t>ยานพาหนะ</w:t>
      </w:r>
      <w:r w:rsidRPr="00636B0C">
        <w:rPr>
          <w:rFonts w:ascii="Angsana New" w:hAnsi="Angsana New"/>
          <w:spacing w:val="-4"/>
          <w:sz w:val="32"/>
          <w:szCs w:val="32"/>
          <w:cs/>
        </w:rPr>
        <w:t>เพื่อใช้ในการดำเนินงาน</w:t>
      </w:r>
      <w:r w:rsidR="00025C8D" w:rsidRPr="00636B0C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636B0C">
        <w:rPr>
          <w:rFonts w:ascii="Angsana New" w:hAnsi="Angsana New"/>
          <w:spacing w:val="-4"/>
          <w:sz w:val="32"/>
          <w:szCs w:val="32"/>
          <w:cs/>
        </w:rPr>
        <w:t>มีอายุสัญญาระหว่า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FC4489" w:rsidRPr="00636B0C">
        <w:rPr>
          <w:rFonts w:ascii="Angsana New" w:hAnsi="Angsana New"/>
          <w:spacing w:val="-4"/>
          <w:sz w:val="32"/>
          <w:szCs w:val="32"/>
        </w:rPr>
        <w:t>4 -</w:t>
      </w:r>
      <w:r w:rsidR="00F669B9"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FC4489" w:rsidRPr="00636B0C">
        <w:rPr>
          <w:rFonts w:ascii="Angsana New" w:hAnsi="Angsana New"/>
          <w:spacing w:val="-4"/>
          <w:sz w:val="32"/>
          <w:szCs w:val="32"/>
        </w:rPr>
        <w:t xml:space="preserve">5 </w:t>
      </w:r>
      <w:r w:rsidRPr="00636B0C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="00F825CB" w:rsidRPr="00636B0C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FC4489" w:rsidRPr="00636B0C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6112D9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             สอง</w:t>
      </w:r>
      <w:r w:rsidR="00FC4489" w:rsidRPr="00636B0C">
        <w:rPr>
          <w:rFonts w:ascii="Angsana New" w:hAnsi="Angsana New"/>
          <w:spacing w:val="-4"/>
          <w:sz w:val="32"/>
          <w:szCs w:val="32"/>
          <w:cs/>
        </w:rPr>
        <w:t>ฉบับ</w:t>
      </w:r>
      <w:r w:rsidR="00FC4489" w:rsidRPr="00636B0C">
        <w:rPr>
          <w:rFonts w:ascii="Angsana New" w:hAnsi="Angsana New"/>
          <w:sz w:val="32"/>
          <w:szCs w:val="32"/>
          <w:cs/>
        </w:rPr>
        <w:t>ค้ำประกันโดยกรรมการของบริษัทฯ</w:t>
      </w:r>
    </w:p>
    <w:p w14:paraId="4F2D279E" w14:textId="77777777" w:rsidR="001C52BC" w:rsidRPr="00636B0C" w:rsidRDefault="001C52BC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1</w:t>
      </w:r>
      <w:r w:rsidR="00476EB0" w:rsidRPr="00636B0C">
        <w:rPr>
          <w:rFonts w:ascii="Angsana New" w:hAnsi="Angsana New"/>
          <w:b/>
          <w:bCs/>
          <w:sz w:val="32"/>
          <w:szCs w:val="32"/>
        </w:rPr>
        <w:t>7</w:t>
      </w:r>
      <w:r w:rsidRPr="00636B0C">
        <w:rPr>
          <w:rFonts w:ascii="Angsana New" w:hAnsi="Angsana New"/>
          <w:b/>
          <w:bCs/>
          <w:sz w:val="32"/>
          <w:szCs w:val="32"/>
        </w:rPr>
        <w:t>.1</w:t>
      </w:r>
      <w:r w:rsidRPr="00636B0C">
        <w:rPr>
          <w:rFonts w:ascii="Angsana New" w:hAnsi="Angsana New"/>
          <w:b/>
          <w:bCs/>
          <w:sz w:val="32"/>
          <w:szCs w:val="32"/>
        </w:rPr>
        <w:tab/>
      </w:r>
      <w:r w:rsidRPr="00636B0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36B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255B311" w14:textId="77777777" w:rsidR="001C52BC" w:rsidRPr="00636B0C" w:rsidRDefault="001C52BC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>ข้อมูล</w:t>
      </w:r>
      <w:r w:rsidRPr="00636B0C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>ได้แสดงรายละเอียดไว้ในหมายเหตุประกอบ</w:t>
      </w:r>
      <w:r w:rsidR="00C513EE" w:rsidRPr="00636B0C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งบการเงินข้อ </w:t>
      </w:r>
      <w:r w:rsidRPr="00636B0C">
        <w:rPr>
          <w:rFonts w:ascii="Angsana New" w:hAnsi="Angsana New"/>
          <w:spacing w:val="-2"/>
          <w:sz w:val="32"/>
          <w:szCs w:val="32"/>
        </w:rPr>
        <w:t>1</w:t>
      </w:r>
      <w:r w:rsidR="006112D9" w:rsidRPr="00636B0C">
        <w:rPr>
          <w:rFonts w:ascii="Angsana New" w:hAnsi="Angsana New"/>
          <w:spacing w:val="-2"/>
          <w:sz w:val="32"/>
          <w:szCs w:val="32"/>
        </w:rPr>
        <w:t>2</w:t>
      </w:r>
    </w:p>
    <w:p w14:paraId="7CC33E68" w14:textId="77777777" w:rsidR="001C52BC" w:rsidRPr="00636B0C" w:rsidRDefault="001C52BC" w:rsidP="00476EB0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476EB0" w:rsidRPr="00636B0C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Pr="00636B0C">
        <w:rPr>
          <w:rFonts w:ascii="Angsana New" w:hAnsi="Angsana New"/>
          <w:b/>
          <w:bCs/>
          <w:spacing w:val="-2"/>
          <w:sz w:val="32"/>
          <w:szCs w:val="32"/>
        </w:rPr>
        <w:t>.2</w:t>
      </w:r>
      <w:r w:rsidRPr="00636B0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636B0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476EB0" w:rsidRPr="00636B0C" w14:paraId="7A0A9E8E" w14:textId="77777777" w:rsidTr="000174A3">
        <w:tc>
          <w:tcPr>
            <w:tcW w:w="6120" w:type="dxa"/>
            <w:vAlign w:val="bottom"/>
          </w:tcPr>
          <w:p w14:paraId="693E1490" w14:textId="77777777" w:rsidR="00476EB0" w:rsidRPr="00636B0C" w:rsidRDefault="00476EB0" w:rsidP="00476EB0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0DA7D106" w14:textId="77777777" w:rsidR="00476EB0" w:rsidRPr="00636B0C" w:rsidRDefault="00476EB0" w:rsidP="00476EB0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76EB0" w:rsidRPr="00636B0C" w14:paraId="18CC9E75" w14:textId="77777777" w:rsidTr="000174A3">
        <w:tc>
          <w:tcPr>
            <w:tcW w:w="6120" w:type="dxa"/>
            <w:vAlign w:val="bottom"/>
          </w:tcPr>
          <w:p w14:paraId="0471A374" w14:textId="77777777" w:rsidR="00476EB0" w:rsidRPr="00636B0C" w:rsidRDefault="00476EB0" w:rsidP="00476EB0">
            <w:pPr>
              <w:ind w:righ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69841FB" w14:textId="77777777" w:rsidR="00476EB0" w:rsidRPr="00636B0C" w:rsidRDefault="00476EB0" w:rsidP="00476EB0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6A27ED6F" w14:textId="77777777" w:rsidR="00476EB0" w:rsidRPr="00636B0C" w:rsidRDefault="00476EB0" w:rsidP="00476EB0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476EB0" w:rsidRPr="00636B0C" w14:paraId="0F892D9E" w14:textId="77777777" w:rsidTr="000174A3">
        <w:tc>
          <w:tcPr>
            <w:tcW w:w="6120" w:type="dxa"/>
            <w:vAlign w:val="bottom"/>
          </w:tcPr>
          <w:p w14:paraId="7CE7ADE4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5F06F74B" w14:textId="60809E73" w:rsidR="00476EB0" w:rsidRPr="00636B0C" w:rsidRDefault="000B59F7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6,572</w:t>
            </w:r>
          </w:p>
        </w:tc>
        <w:tc>
          <w:tcPr>
            <w:tcW w:w="1440" w:type="dxa"/>
            <w:vAlign w:val="bottom"/>
          </w:tcPr>
          <w:p w14:paraId="2949CEA4" w14:textId="77777777" w:rsidR="00476EB0" w:rsidRPr="00636B0C" w:rsidRDefault="00476EB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4,537</w:t>
            </w:r>
          </w:p>
        </w:tc>
      </w:tr>
      <w:tr w:rsidR="00476EB0" w:rsidRPr="00636B0C" w14:paraId="2B8F95AD" w14:textId="77777777" w:rsidTr="000174A3">
        <w:tc>
          <w:tcPr>
            <w:tcW w:w="6120" w:type="dxa"/>
            <w:vAlign w:val="bottom"/>
          </w:tcPr>
          <w:p w14:paraId="1CA7B72E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92B1CB3" w14:textId="3B2C8FDE" w:rsidR="00476EB0" w:rsidRPr="00636B0C" w:rsidRDefault="000B59F7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(387)</w:t>
            </w:r>
          </w:p>
        </w:tc>
        <w:tc>
          <w:tcPr>
            <w:tcW w:w="1440" w:type="dxa"/>
            <w:vAlign w:val="bottom"/>
          </w:tcPr>
          <w:p w14:paraId="35F8F9B0" w14:textId="77777777" w:rsidR="00476EB0" w:rsidRPr="00636B0C" w:rsidRDefault="00476EB0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(320)</w:t>
            </w:r>
          </w:p>
        </w:tc>
      </w:tr>
      <w:tr w:rsidR="00476EB0" w:rsidRPr="00636B0C" w14:paraId="37DA3B8D" w14:textId="77777777" w:rsidTr="000174A3">
        <w:tc>
          <w:tcPr>
            <w:tcW w:w="6120" w:type="dxa"/>
            <w:vAlign w:val="bottom"/>
          </w:tcPr>
          <w:p w14:paraId="3E6DE54A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0220C0" w14:textId="61488D21" w:rsidR="00476EB0" w:rsidRPr="00636B0C" w:rsidRDefault="00EF0A1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6,185</w:t>
            </w:r>
          </w:p>
        </w:tc>
        <w:tc>
          <w:tcPr>
            <w:tcW w:w="1440" w:type="dxa"/>
            <w:vAlign w:val="bottom"/>
          </w:tcPr>
          <w:p w14:paraId="01AF2990" w14:textId="77777777" w:rsidR="00476EB0" w:rsidRPr="00636B0C" w:rsidRDefault="00476EB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4,217</w:t>
            </w:r>
          </w:p>
        </w:tc>
      </w:tr>
      <w:tr w:rsidR="00476EB0" w:rsidRPr="00636B0C" w14:paraId="47EEDDBD" w14:textId="77777777" w:rsidTr="000174A3">
        <w:tc>
          <w:tcPr>
            <w:tcW w:w="6120" w:type="dxa"/>
            <w:vAlign w:val="bottom"/>
          </w:tcPr>
          <w:p w14:paraId="4A2B5994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C186CF0" w14:textId="41346004" w:rsidR="00476EB0" w:rsidRPr="00636B0C" w:rsidRDefault="0032617C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(2,429)</w:t>
            </w:r>
          </w:p>
        </w:tc>
        <w:tc>
          <w:tcPr>
            <w:tcW w:w="1440" w:type="dxa"/>
            <w:vAlign w:val="bottom"/>
          </w:tcPr>
          <w:p w14:paraId="50181BC9" w14:textId="77777777" w:rsidR="00476EB0" w:rsidRPr="00636B0C" w:rsidRDefault="00476EB0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(1,582)</w:t>
            </w:r>
          </w:p>
        </w:tc>
      </w:tr>
      <w:tr w:rsidR="00476EB0" w:rsidRPr="00636B0C" w14:paraId="05A4A50F" w14:textId="77777777" w:rsidTr="000174A3">
        <w:tc>
          <w:tcPr>
            <w:tcW w:w="6120" w:type="dxa"/>
            <w:vAlign w:val="bottom"/>
          </w:tcPr>
          <w:p w14:paraId="31BD6ED5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หนี้สินตามสัญญาเช่า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B51ACAE" w14:textId="05395755" w:rsidR="00476EB0" w:rsidRPr="00636B0C" w:rsidRDefault="0032617C" w:rsidP="00476E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3,756</w:t>
            </w:r>
          </w:p>
        </w:tc>
        <w:tc>
          <w:tcPr>
            <w:tcW w:w="1440" w:type="dxa"/>
            <w:vAlign w:val="bottom"/>
          </w:tcPr>
          <w:p w14:paraId="175A7E1C" w14:textId="77777777" w:rsidR="00476EB0" w:rsidRPr="00636B0C" w:rsidRDefault="00476EB0" w:rsidP="00476E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2,635</w:t>
            </w:r>
          </w:p>
        </w:tc>
      </w:tr>
    </w:tbl>
    <w:p w14:paraId="185CDC5C" w14:textId="77777777" w:rsidR="00F669B9" w:rsidRPr="00636B0C" w:rsidRDefault="00F669B9" w:rsidP="00476EB0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ในระหว่างปีสิ้นสุดวันที่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838AC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838AC" w:rsidRPr="00636B0C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476EB0" w:rsidRPr="00636B0C" w14:paraId="0D4A32C1" w14:textId="77777777" w:rsidTr="000174A3">
        <w:tc>
          <w:tcPr>
            <w:tcW w:w="6120" w:type="dxa"/>
            <w:vAlign w:val="bottom"/>
          </w:tcPr>
          <w:p w14:paraId="3D7E79D5" w14:textId="77777777" w:rsidR="00476EB0" w:rsidRPr="00636B0C" w:rsidRDefault="00476EB0" w:rsidP="002B61E4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3814B400" w14:textId="77777777" w:rsidR="00476EB0" w:rsidRPr="00636B0C" w:rsidRDefault="00476EB0" w:rsidP="002B61E4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76EB0" w:rsidRPr="00636B0C" w14:paraId="5238A97C" w14:textId="77777777" w:rsidTr="000174A3">
        <w:tc>
          <w:tcPr>
            <w:tcW w:w="6120" w:type="dxa"/>
            <w:vAlign w:val="bottom"/>
          </w:tcPr>
          <w:p w14:paraId="7289C5EA" w14:textId="77777777" w:rsidR="00476EB0" w:rsidRPr="00636B0C" w:rsidRDefault="00476EB0" w:rsidP="002B61E4">
            <w:pPr>
              <w:ind w:righ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2A7A9DDE" w14:textId="77777777" w:rsidR="00476EB0" w:rsidRPr="00636B0C" w:rsidRDefault="00476EB0" w:rsidP="002B61E4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3D070ADE" w14:textId="77777777" w:rsidR="00476EB0" w:rsidRPr="00636B0C" w:rsidRDefault="00476EB0" w:rsidP="002B61E4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476EB0" w:rsidRPr="00636B0C" w14:paraId="29597978" w14:textId="77777777" w:rsidTr="000174A3">
        <w:tc>
          <w:tcPr>
            <w:tcW w:w="6120" w:type="dxa"/>
          </w:tcPr>
          <w:p w14:paraId="62CAD4C9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14:paraId="1A51FB96" w14:textId="1FCFB29E" w:rsidR="00476EB0" w:rsidRPr="00636B0C" w:rsidRDefault="0032617C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4,217</w:t>
            </w:r>
          </w:p>
        </w:tc>
        <w:tc>
          <w:tcPr>
            <w:tcW w:w="1440" w:type="dxa"/>
            <w:vAlign w:val="bottom"/>
          </w:tcPr>
          <w:p w14:paraId="562D77CB" w14:textId="77777777" w:rsidR="00476EB0" w:rsidRPr="00636B0C" w:rsidRDefault="00476EB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4,405</w:t>
            </w:r>
          </w:p>
        </w:tc>
      </w:tr>
      <w:tr w:rsidR="00476EB0" w:rsidRPr="00636B0C" w14:paraId="5D32B71A" w14:textId="77777777" w:rsidTr="000174A3">
        <w:tc>
          <w:tcPr>
            <w:tcW w:w="6120" w:type="dxa"/>
          </w:tcPr>
          <w:p w14:paraId="6895B873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  <w:vAlign w:val="bottom"/>
          </w:tcPr>
          <w:p w14:paraId="52D1F509" w14:textId="6B6861AF" w:rsidR="00476EB0" w:rsidRPr="00636B0C" w:rsidRDefault="0032617C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3,829</w:t>
            </w:r>
          </w:p>
        </w:tc>
        <w:tc>
          <w:tcPr>
            <w:tcW w:w="1440" w:type="dxa"/>
            <w:vAlign w:val="bottom"/>
          </w:tcPr>
          <w:p w14:paraId="5BB22B44" w14:textId="77777777" w:rsidR="00476EB0" w:rsidRPr="00636B0C" w:rsidRDefault="00476EB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1,222</w:t>
            </w:r>
          </w:p>
        </w:tc>
      </w:tr>
      <w:tr w:rsidR="00476EB0" w:rsidRPr="00636B0C" w14:paraId="4785ABB5" w14:textId="77777777" w:rsidTr="000174A3">
        <w:tc>
          <w:tcPr>
            <w:tcW w:w="6120" w:type="dxa"/>
          </w:tcPr>
          <w:p w14:paraId="7DA753C2" w14:textId="52F1232A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รับรู้ดอกเบี้ยจ่าย</w:t>
            </w:r>
          </w:p>
        </w:tc>
        <w:tc>
          <w:tcPr>
            <w:tcW w:w="1530" w:type="dxa"/>
            <w:vAlign w:val="bottom"/>
          </w:tcPr>
          <w:p w14:paraId="17452839" w14:textId="66BD5B25" w:rsidR="00476EB0" w:rsidRPr="00636B0C" w:rsidRDefault="0032617C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40" w:type="dxa"/>
            <w:vAlign w:val="bottom"/>
          </w:tcPr>
          <w:p w14:paraId="5324D82A" w14:textId="77777777" w:rsidR="00476EB0" w:rsidRPr="00636B0C" w:rsidRDefault="00476EB0" w:rsidP="00476EB0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</w:p>
        </w:tc>
      </w:tr>
      <w:tr w:rsidR="00476EB0" w:rsidRPr="00636B0C" w14:paraId="5AC2AC10" w14:textId="77777777" w:rsidTr="000174A3">
        <w:tc>
          <w:tcPr>
            <w:tcW w:w="6120" w:type="dxa"/>
          </w:tcPr>
          <w:p w14:paraId="6E192088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ชำระค่างวดระหว่างปี</w:t>
            </w:r>
          </w:p>
        </w:tc>
        <w:tc>
          <w:tcPr>
            <w:tcW w:w="1530" w:type="dxa"/>
            <w:vAlign w:val="bottom"/>
          </w:tcPr>
          <w:p w14:paraId="5502032E" w14:textId="6713FB61" w:rsidR="00476EB0" w:rsidRPr="00636B0C" w:rsidRDefault="00E158BB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(2,098)</w:t>
            </w:r>
          </w:p>
        </w:tc>
        <w:tc>
          <w:tcPr>
            <w:tcW w:w="1440" w:type="dxa"/>
            <w:vAlign w:val="bottom"/>
          </w:tcPr>
          <w:p w14:paraId="4940ECA1" w14:textId="77777777" w:rsidR="00476EB0" w:rsidRPr="00636B0C" w:rsidRDefault="00476EB0" w:rsidP="00476E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(1,666)</w:t>
            </w:r>
          </w:p>
        </w:tc>
      </w:tr>
      <w:tr w:rsidR="00476EB0" w:rsidRPr="00636B0C" w14:paraId="5913B3BA" w14:textId="77777777" w:rsidTr="000174A3">
        <w:tc>
          <w:tcPr>
            <w:tcW w:w="6120" w:type="dxa"/>
          </w:tcPr>
          <w:p w14:paraId="794FB7E7" w14:textId="77777777" w:rsidR="00476EB0" w:rsidRPr="00636B0C" w:rsidRDefault="00476EB0" w:rsidP="00476EB0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  <w:vAlign w:val="bottom"/>
          </w:tcPr>
          <w:p w14:paraId="024F0DCF" w14:textId="0E545A43" w:rsidR="00476EB0" w:rsidRPr="00636B0C" w:rsidRDefault="00E158BB" w:rsidP="00476E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6,185</w:t>
            </w:r>
          </w:p>
        </w:tc>
        <w:tc>
          <w:tcPr>
            <w:tcW w:w="1440" w:type="dxa"/>
            <w:vAlign w:val="bottom"/>
          </w:tcPr>
          <w:p w14:paraId="2DD17F77" w14:textId="77777777" w:rsidR="00476EB0" w:rsidRPr="00636B0C" w:rsidRDefault="00476EB0" w:rsidP="00476E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4,217</w:t>
            </w:r>
          </w:p>
        </w:tc>
      </w:tr>
    </w:tbl>
    <w:p w14:paraId="63E2B997" w14:textId="77777777" w:rsidR="001C52BC" w:rsidRPr="00636B0C" w:rsidRDefault="001C52BC" w:rsidP="00476EB0">
      <w:pPr>
        <w:tabs>
          <w:tab w:val="left" w:pos="900"/>
          <w:tab w:val="left" w:pos="1440"/>
        </w:tabs>
        <w:overflowPunct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07C58" w:rsidRPr="00636B0C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F80075" w:rsidRPr="00636B0C">
        <w:rPr>
          <w:rFonts w:ascii="Angsana New" w:hAnsi="Angsana New"/>
          <w:sz w:val="32"/>
          <w:szCs w:val="32"/>
        </w:rPr>
        <w:t xml:space="preserve"> </w:t>
      </w:r>
      <w:r w:rsidR="00476EB0" w:rsidRPr="00636B0C">
        <w:rPr>
          <w:rFonts w:ascii="Angsana New" w:hAnsi="Angsana New"/>
          <w:sz w:val="32"/>
          <w:szCs w:val="32"/>
        </w:rPr>
        <w:t>31</w:t>
      </w:r>
      <w:r w:rsidR="00F80075" w:rsidRPr="00636B0C">
        <w:rPr>
          <w:rFonts w:ascii="Angsana New" w:hAnsi="Angsana New"/>
          <w:sz w:val="32"/>
          <w:szCs w:val="32"/>
        </w:rPr>
        <w:t xml:space="preserve">.1 </w:t>
      </w:r>
      <w:r w:rsidRPr="00636B0C">
        <w:rPr>
          <w:rFonts w:ascii="Angsana New" w:hAnsi="Angsana New"/>
          <w:sz w:val="32"/>
          <w:szCs w:val="32"/>
          <w:cs/>
        </w:rPr>
        <w:t>ภายใต้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หัวข้อ</w:t>
      </w:r>
      <w:r w:rsidRPr="00636B0C">
        <w:rPr>
          <w:rFonts w:ascii="Angsana New" w:hAnsi="Angsana New"/>
          <w:sz w:val="32"/>
          <w:szCs w:val="32"/>
          <w:cs/>
        </w:rPr>
        <w:t xml:space="preserve">ความเสี่ยงด้านสภาพคล่อง </w:t>
      </w:r>
    </w:p>
    <w:p w14:paraId="0BF6B997" w14:textId="77777777" w:rsidR="001C52BC" w:rsidRPr="00636B0C" w:rsidRDefault="00476EB0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pacing w:val="-2"/>
          <w:sz w:val="32"/>
          <w:szCs w:val="32"/>
        </w:rPr>
        <w:br w:type="page"/>
      </w:r>
      <w:r w:rsidR="00407C58" w:rsidRPr="00636B0C">
        <w:rPr>
          <w:rFonts w:ascii="Angsana New" w:hAnsi="Angsana New"/>
          <w:b/>
          <w:bCs/>
          <w:sz w:val="32"/>
          <w:szCs w:val="32"/>
        </w:rPr>
        <w:t>1</w:t>
      </w:r>
      <w:r w:rsidR="00ED6E58" w:rsidRPr="00636B0C">
        <w:rPr>
          <w:rFonts w:ascii="Angsana New" w:hAnsi="Angsana New"/>
          <w:b/>
          <w:bCs/>
          <w:sz w:val="32"/>
          <w:szCs w:val="32"/>
        </w:rPr>
        <w:t>7</w:t>
      </w:r>
      <w:r w:rsidR="00407C58" w:rsidRPr="00636B0C">
        <w:rPr>
          <w:rFonts w:ascii="Angsana New" w:hAnsi="Angsana New"/>
          <w:b/>
          <w:bCs/>
          <w:sz w:val="32"/>
          <w:szCs w:val="32"/>
        </w:rPr>
        <w:t>.3</w:t>
      </w:r>
      <w:r w:rsidR="00407C58" w:rsidRPr="00636B0C">
        <w:rPr>
          <w:rFonts w:ascii="Angsana New" w:hAnsi="Angsana New"/>
          <w:b/>
          <w:bCs/>
          <w:sz w:val="32"/>
          <w:szCs w:val="32"/>
        </w:rPr>
        <w:tab/>
      </w:r>
      <w:r w:rsidR="001C52BC" w:rsidRPr="00636B0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1440"/>
      </w:tblGrid>
      <w:tr w:rsidR="00ED6E58" w:rsidRPr="00636B0C" w14:paraId="265114D8" w14:textId="77777777" w:rsidTr="000174A3">
        <w:tc>
          <w:tcPr>
            <w:tcW w:w="6228" w:type="dxa"/>
            <w:vAlign w:val="bottom"/>
          </w:tcPr>
          <w:p w14:paraId="133A8045" w14:textId="77777777" w:rsidR="00ED6E58" w:rsidRPr="00636B0C" w:rsidRDefault="00ED6E58" w:rsidP="00ED6E58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46578333" w14:textId="77777777" w:rsidR="00ED6E58" w:rsidRPr="00636B0C" w:rsidRDefault="00ED6E58" w:rsidP="00ED6E58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D6E58" w:rsidRPr="00636B0C" w14:paraId="0479AEDC" w14:textId="77777777" w:rsidTr="000174A3">
        <w:tc>
          <w:tcPr>
            <w:tcW w:w="6228" w:type="dxa"/>
            <w:vAlign w:val="bottom"/>
          </w:tcPr>
          <w:p w14:paraId="0F9969BB" w14:textId="77777777" w:rsidR="00ED6E58" w:rsidRPr="00636B0C" w:rsidRDefault="00ED6E58" w:rsidP="00ED6E58">
            <w:pPr>
              <w:ind w:righ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B79D473" w14:textId="77777777" w:rsidR="00ED6E58" w:rsidRPr="00636B0C" w:rsidRDefault="00ED6E58" w:rsidP="00ED6E58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5BD7E504" w14:textId="77777777" w:rsidR="00ED6E58" w:rsidRPr="00636B0C" w:rsidRDefault="00ED6E58" w:rsidP="00ED6E58">
            <w:pP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ED6E58" w:rsidRPr="00636B0C" w14:paraId="16343C09" w14:textId="77777777" w:rsidTr="000174A3">
        <w:tc>
          <w:tcPr>
            <w:tcW w:w="6228" w:type="dxa"/>
          </w:tcPr>
          <w:p w14:paraId="4B35F0AF" w14:textId="77777777" w:rsidR="00ED6E58" w:rsidRPr="00636B0C" w:rsidRDefault="00ED6E58" w:rsidP="00ED6E58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6F5F3D57" w14:textId="0AA62FE1" w:rsidR="00ED6E58" w:rsidRPr="00636B0C" w:rsidRDefault="00E158BB" w:rsidP="00ED6E58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2,179</w:t>
            </w:r>
          </w:p>
        </w:tc>
        <w:tc>
          <w:tcPr>
            <w:tcW w:w="1440" w:type="dxa"/>
            <w:vAlign w:val="bottom"/>
          </w:tcPr>
          <w:p w14:paraId="33C135A8" w14:textId="77777777" w:rsidR="00ED6E58" w:rsidRPr="00636B0C" w:rsidRDefault="00ED6E58" w:rsidP="00ED6E58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1,729</w:t>
            </w:r>
          </w:p>
        </w:tc>
      </w:tr>
      <w:tr w:rsidR="00ED6E58" w:rsidRPr="00636B0C" w14:paraId="060BA854" w14:textId="77777777" w:rsidTr="000174A3">
        <w:tc>
          <w:tcPr>
            <w:tcW w:w="6228" w:type="dxa"/>
          </w:tcPr>
          <w:p w14:paraId="6CEFDC1D" w14:textId="77777777" w:rsidR="00ED6E58" w:rsidRPr="00636B0C" w:rsidRDefault="00ED6E58" w:rsidP="00052DE5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48DC433D" w14:textId="271A31F3" w:rsidR="00ED6E58" w:rsidRPr="00636B0C" w:rsidRDefault="00E158BB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40" w:type="dxa"/>
            <w:vAlign w:val="bottom"/>
          </w:tcPr>
          <w:p w14:paraId="450C5AFE" w14:textId="77777777" w:rsidR="00ED6E58" w:rsidRPr="00636B0C" w:rsidRDefault="00ED6E58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</w:p>
        </w:tc>
      </w:tr>
      <w:tr w:rsidR="00ED6E58" w:rsidRPr="00636B0C" w14:paraId="3E278E85" w14:textId="77777777" w:rsidTr="000174A3">
        <w:tc>
          <w:tcPr>
            <w:tcW w:w="6228" w:type="dxa"/>
          </w:tcPr>
          <w:p w14:paraId="08456121" w14:textId="77777777" w:rsidR="00ED6E58" w:rsidRPr="00636B0C" w:rsidRDefault="00ED6E58" w:rsidP="00052DE5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68ABF4D2" w14:textId="32FAEE0D" w:rsidR="00ED6E58" w:rsidRPr="00636B0C" w:rsidRDefault="00E158BB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7DC0138" w14:textId="77777777" w:rsidR="00ED6E58" w:rsidRPr="00636B0C" w:rsidRDefault="00ED6E58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</w:tr>
      <w:tr w:rsidR="00ED6E58" w:rsidRPr="00636B0C" w14:paraId="534BBBB5" w14:textId="77777777" w:rsidTr="000174A3">
        <w:tc>
          <w:tcPr>
            <w:tcW w:w="6228" w:type="dxa"/>
          </w:tcPr>
          <w:p w14:paraId="0E93619B" w14:textId="77777777" w:rsidR="00ED6E58" w:rsidRPr="00636B0C" w:rsidRDefault="00ED6E58" w:rsidP="00052DE5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36B0C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36B0C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530" w:type="dxa"/>
            <w:vAlign w:val="bottom"/>
          </w:tcPr>
          <w:p w14:paraId="47143041" w14:textId="5E7B6912" w:rsidR="00ED6E58" w:rsidRPr="00636B0C" w:rsidRDefault="00E158BB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440" w:type="dxa"/>
            <w:vAlign w:val="bottom"/>
          </w:tcPr>
          <w:p w14:paraId="6C8C0940" w14:textId="77777777" w:rsidR="00ED6E58" w:rsidRPr="00636B0C" w:rsidRDefault="00ED6E58" w:rsidP="00052DE5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</w:tr>
    </w:tbl>
    <w:p w14:paraId="1B6CF87B" w14:textId="77777777" w:rsidR="001C52BC" w:rsidRPr="00636B0C" w:rsidRDefault="00617572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636B0C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ED6E58" w:rsidRPr="00636B0C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Pr="00636B0C">
        <w:rPr>
          <w:rFonts w:ascii="Angsana New" w:hAnsi="Angsana New"/>
          <w:b/>
          <w:bCs/>
          <w:spacing w:val="-2"/>
          <w:sz w:val="32"/>
          <w:szCs w:val="32"/>
        </w:rPr>
        <w:t>.4</w:t>
      </w:r>
      <w:r w:rsidRPr="00636B0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C52BC" w:rsidRPr="00636B0C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อื่น ๆ </w:t>
      </w:r>
      <w:r w:rsidR="001C52BC" w:rsidRPr="00636B0C">
        <w:rPr>
          <w:rFonts w:ascii="Angsana New" w:hAnsi="Angsana New"/>
          <w:b/>
          <w:bCs/>
          <w:spacing w:val="-2"/>
          <w:sz w:val="32"/>
          <w:szCs w:val="32"/>
        </w:rPr>
        <w:tab/>
      </w:r>
    </w:p>
    <w:p w14:paraId="3E854579" w14:textId="3386E23D" w:rsidR="001C52BC" w:rsidRPr="00636B0C" w:rsidRDefault="00F04434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CAB9F3" wp14:editId="78B667D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D585F5" w14:textId="77777777" w:rsidR="00FB1EFF" w:rsidRDefault="00FB1EFF" w:rsidP="001C52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CAB9F3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" fillcolor="window" strokeweight=".5pt">
                <v:path arrowok="t"/>
                <v:textbox>
                  <w:txbxContent>
                    <w:p w14:paraId="4DD585F5" w14:textId="77777777" w:rsidR="00FB1EFF" w:rsidRDefault="00FB1EFF" w:rsidP="001C52BC"/>
                  </w:txbxContent>
                </v:textbox>
              </v:shape>
            </w:pict>
          </mc:Fallback>
        </mc:AlternateContent>
      </w:r>
      <w:r w:rsidR="001C52BC" w:rsidRPr="00636B0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17572" w:rsidRPr="00636B0C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1C52BC" w:rsidRPr="00636B0C">
        <w:rPr>
          <w:rFonts w:ascii="Angsana New" w:hAnsi="Angsana New"/>
          <w:spacing w:val="-6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5B0C9B" w:rsidRPr="00636B0C">
        <w:rPr>
          <w:rFonts w:ascii="Angsana New" w:hAnsi="Angsana New"/>
          <w:spacing w:val="-6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pacing w:val="-6"/>
          <w:sz w:val="32"/>
          <w:szCs w:val="32"/>
        </w:rPr>
        <w:t>2564</w:t>
      </w:r>
      <w:r w:rsidR="001C52BC" w:rsidRPr="00636B0C">
        <w:rPr>
          <w:rFonts w:ascii="Angsana New" w:hAnsi="Angsana New"/>
          <w:spacing w:val="-6"/>
          <w:sz w:val="32"/>
          <w:szCs w:val="32"/>
        </w:rPr>
        <w:t xml:space="preserve"> </w:t>
      </w:r>
      <w:r w:rsidR="001C52BC" w:rsidRPr="00636B0C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E158BB" w:rsidRPr="00636B0C">
        <w:rPr>
          <w:rFonts w:ascii="Angsana New" w:hAnsi="Angsana New"/>
          <w:spacing w:val="-6"/>
          <w:sz w:val="32"/>
          <w:szCs w:val="32"/>
        </w:rPr>
        <w:t>2.2</w:t>
      </w:r>
      <w:r w:rsidR="001C52BC" w:rsidRPr="00636B0C">
        <w:rPr>
          <w:rFonts w:ascii="Angsana New" w:hAnsi="Angsana New"/>
          <w:spacing w:val="-6"/>
          <w:sz w:val="32"/>
          <w:szCs w:val="32"/>
        </w:rPr>
        <w:t xml:space="preserve"> </w:t>
      </w:r>
      <w:r w:rsidR="001C52BC" w:rsidRPr="00636B0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C52BC" w:rsidRPr="00636B0C">
        <w:rPr>
          <w:rFonts w:ascii="Angsana New" w:hAnsi="Angsana New"/>
          <w:sz w:val="32"/>
          <w:szCs w:val="32"/>
          <w:cs/>
        </w:rPr>
        <w:t xml:space="preserve"> </w:t>
      </w:r>
      <w:r w:rsidR="00ED6E58" w:rsidRPr="00636B0C">
        <w:rPr>
          <w:rFonts w:ascii="Angsana New" w:hAnsi="Angsana New"/>
          <w:sz w:val="32"/>
          <w:szCs w:val="32"/>
        </w:rPr>
        <w:t xml:space="preserve">(2563: </w:t>
      </w:r>
      <w:r w:rsidR="00ED6E58" w:rsidRPr="00636B0C">
        <w:rPr>
          <w:rFonts w:ascii="Angsana New" w:hAnsi="Angsana New"/>
          <w:spacing w:val="-6"/>
          <w:sz w:val="32"/>
          <w:szCs w:val="32"/>
        </w:rPr>
        <w:t xml:space="preserve">1.8 </w:t>
      </w:r>
      <w:r w:rsidR="00ED6E58" w:rsidRPr="00636B0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ED6E58" w:rsidRPr="00636B0C">
        <w:rPr>
          <w:rFonts w:ascii="Angsana New" w:hAnsi="Angsana New"/>
          <w:sz w:val="32"/>
          <w:szCs w:val="32"/>
        </w:rPr>
        <w:t xml:space="preserve">) </w:t>
      </w:r>
      <w:r w:rsidR="001C52BC" w:rsidRPr="00636B0C">
        <w:rPr>
          <w:rFonts w:ascii="Angsana New" w:hAnsi="Angsana New" w:hint="cs"/>
          <w:sz w:val="32"/>
          <w:szCs w:val="32"/>
          <w:cs/>
        </w:rPr>
        <w:t>ซึ่งรวมถึงกระแสเงิน</w:t>
      </w:r>
      <w:r w:rsidR="001C52BC" w:rsidRPr="00636B0C">
        <w:rPr>
          <w:rFonts w:ascii="Angsana New" w:hAnsi="Angsana New" w:hint="cs"/>
          <w:spacing w:val="-2"/>
          <w:sz w:val="32"/>
          <w:szCs w:val="32"/>
          <w:cs/>
        </w:rPr>
        <w:t>สด</w:t>
      </w:r>
      <w:r w:rsidR="001C52BC" w:rsidRPr="00636B0C">
        <w:rPr>
          <w:rFonts w:ascii="Angsana New" w:hAnsi="Angsana New" w:hint="cs"/>
          <w:sz w:val="32"/>
          <w:szCs w:val="32"/>
          <w:cs/>
        </w:rPr>
        <w:t>จ่ายของสัญญาเช่าระยะสั้น</w:t>
      </w:r>
      <w:r w:rsidR="00617572" w:rsidRPr="00636B0C">
        <w:rPr>
          <w:rFonts w:ascii="Angsana New" w:hAnsi="Angsana New" w:hint="cs"/>
          <w:sz w:val="32"/>
          <w:szCs w:val="32"/>
          <w:cs/>
        </w:rPr>
        <w:t>และ</w:t>
      </w:r>
      <w:r w:rsidR="001C52BC" w:rsidRPr="00636B0C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1C52BC" w:rsidRPr="00636B0C">
        <w:rPr>
          <w:rFonts w:ascii="Angsana New" w:hAnsi="Angsana New"/>
          <w:sz w:val="32"/>
          <w:szCs w:val="32"/>
          <w:cs/>
        </w:rPr>
        <w:t xml:space="preserve"> </w:t>
      </w:r>
    </w:p>
    <w:p w14:paraId="19C7150A" w14:textId="77777777" w:rsidR="00133B36" w:rsidRPr="00636B0C" w:rsidRDefault="00ED6E58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33B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สำรองผลประโยชน์ระยะยาวของพนักงาน</w:t>
      </w:r>
    </w:p>
    <w:p w14:paraId="057EF18F" w14:textId="77777777" w:rsidR="00133B36" w:rsidRPr="00636B0C" w:rsidRDefault="00ED6E58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33B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โครงการสมทบเงิน</w:t>
      </w:r>
    </w:p>
    <w:p w14:paraId="7205B504" w14:textId="5936ACFF" w:rsidR="00133B36" w:rsidRPr="00636B0C" w:rsidRDefault="00133B36" w:rsidP="00ED6E58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2530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ประกอบด้วย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เงินที่พนักงานจ่ายสะสมและบริษัทฯจ่าย</w:t>
      </w:r>
      <w:r w:rsidRPr="00636B0C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สมทบให้เป็นรายเดือนในอัตราร้อยละ </w:t>
      </w:r>
      <w:r w:rsidR="00A20BE1" w:rsidRPr="00636B0C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Pr="00636B0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4"/>
          <w:sz w:val="32"/>
          <w:szCs w:val="32"/>
          <w:cs/>
        </w:rPr>
        <w:t>ของเงินเดือน กองทุนสำรองเลี้ยงชีพนี้บริหารโดยบริษัท</w:t>
      </w:r>
      <w:r w:rsidR="00A20BE1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หลักทรัพย์จัดการกองทุน กสิกรไทย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จำกัด </w:t>
      </w:r>
      <w:r w:rsidR="00CC069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และจะจ่ายให้แก่พนักงานเมื่อพนักงาน</w:t>
      </w:r>
      <w:r w:rsidR="00526A2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นั้น</w:t>
      </w:r>
      <w:r w:rsidR="00CC069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ออกจากงานตามระเบียบ</w:t>
      </w:r>
      <w:r w:rsidR="00526A2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ว่าด้วย</w:t>
      </w:r>
      <w:r w:rsidR="00CC069C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กองทุนของบริษัทฯ </w:t>
      </w:r>
      <w:r w:rsidR="00E37F45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622270" w:rsidRPr="00636B0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D6E58" w:rsidRPr="00636B0C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B557F3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3.4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D6E58" w:rsidRPr="00636B0C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="00251980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:</w:t>
      </w:r>
      <w:r w:rsidR="00B01598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2040B" w:rsidRPr="00636B0C">
        <w:rPr>
          <w:rFonts w:ascii="Angsana New" w:hAnsi="Angsana New"/>
          <w:color w:val="000000"/>
          <w:spacing w:val="-4"/>
          <w:sz w:val="32"/>
          <w:szCs w:val="32"/>
        </w:rPr>
        <w:t>3.2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ล้านบาท) </w:t>
      </w:r>
    </w:p>
    <w:p w14:paraId="5FFE51E3" w14:textId="77777777" w:rsidR="00133B36" w:rsidRPr="00636B0C" w:rsidRDefault="00ED6E58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133B36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33B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โครงการผลประโยชน์หลังออกจากงานของพนักงานตามกฎหมายแรงงาน</w:t>
      </w:r>
    </w:p>
    <w:p w14:paraId="3A985FFC" w14:textId="77777777" w:rsidR="00133B36" w:rsidRPr="00636B0C" w:rsidRDefault="00133B36" w:rsidP="00ED6E58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ฯมีภาระสำหรับเงินชดเชยที่ต้องจ่ายให้กับพนักงานเมื่อออกจากงานตามกฎหมายแรงงาน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2A71D51" w14:textId="77777777" w:rsidR="00133B36" w:rsidRPr="00636B0C" w:rsidRDefault="00ED6E58" w:rsidP="00ED6E58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D72B83" w:rsidRPr="00636B0C">
        <w:rPr>
          <w:rFonts w:ascii="Angsana New" w:hAnsi="Angsana New"/>
          <w:b/>
          <w:bCs/>
          <w:color w:val="000000"/>
          <w:sz w:val="32"/>
          <w:szCs w:val="32"/>
        </w:rPr>
        <w:t>.3</w:t>
      </w:r>
      <w:r w:rsidR="00D72B83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33B36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ผลประโยชน์ระยะยาวอื่นของพนักงาน</w:t>
      </w:r>
    </w:p>
    <w:p w14:paraId="601C6CF0" w14:textId="77777777" w:rsidR="00133B36" w:rsidRPr="00636B0C" w:rsidRDefault="00133B36" w:rsidP="00ED6E58">
      <w:pPr>
        <w:tabs>
          <w:tab w:val="left" w:pos="900"/>
          <w:tab w:val="left" w:pos="1440"/>
        </w:tabs>
        <w:overflowPunct/>
        <w:adjustRightInd/>
        <w:spacing w:before="120" w:after="4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บริษัทฯได้</w:t>
      </w:r>
      <w:r w:rsidRPr="00636B0C">
        <w:rPr>
          <w:rFonts w:ascii="Angsana New" w:hAnsi="Angsana New" w:hint="cs"/>
          <w:color w:val="000000"/>
          <w:spacing w:val="4"/>
          <w:sz w:val="32"/>
          <w:szCs w:val="32"/>
          <w:cs/>
        </w:rPr>
        <w:t>จัด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ให้มีโครงการผลประโยชน์ระยะยาวอื่นของพนักงานได้แก่ รางวัลการปฏิบัติงานเมื่อทำงานครบตามระยะเวลาที่กำหนด </w:t>
      </w:r>
    </w:p>
    <w:p w14:paraId="3D8C1C17" w14:textId="77777777" w:rsidR="00133B36" w:rsidRPr="00636B0C" w:rsidRDefault="00133B36" w:rsidP="00ED6E58">
      <w:pPr>
        <w:tabs>
          <w:tab w:val="left" w:pos="900"/>
          <w:tab w:val="left" w:pos="1440"/>
        </w:tabs>
        <w:overflowPunct/>
        <w:adjustRightInd/>
        <w:spacing w:before="120" w:after="4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หนี้สินโครงการผลประโยชน์หลังออกจากงานและผลประโยชน์ระยะยาวอื่นของพนักงานวัดค่าโดยวิธีคิดส่วนลด</w:t>
      </w:r>
      <w:r w:rsidRPr="00636B0C">
        <w:rPr>
          <w:rFonts w:ascii="Angsana New" w:hAnsi="Angsana New" w:hint="cs"/>
          <w:color w:val="000000"/>
          <w:spacing w:val="4"/>
          <w:sz w:val="32"/>
          <w:szCs w:val="32"/>
          <w:cs/>
        </w:rPr>
        <w:t>มูลค่า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ปัจจุบันของประมาณการกระแสเงินสดในอนาคต โดยใช้อัตราส่วนลดซึ่งใกล้เคียงกับอัตราผลตอบแทนของพันธบัตรรัฐบาล ผู้เชี่ยวชาญอิสระได้ทำการประเมินหนี้สินโครงการผลประโยชน์หลังออกจากงานและผลประโยชน์ระยะยาวอื่นของพนักงานดังกล่าวอย่างสม่ำเสมอ</w:t>
      </w:r>
    </w:p>
    <w:p w14:paraId="431E7439" w14:textId="77777777" w:rsidR="00ED6E58" w:rsidRPr="00636B0C" w:rsidRDefault="00133B36" w:rsidP="00ED6E58">
      <w:pPr>
        <w:tabs>
          <w:tab w:val="left" w:pos="960"/>
        </w:tabs>
        <w:spacing w:before="12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</w:p>
    <w:p w14:paraId="025D8EB2" w14:textId="77777777" w:rsidR="00133B36" w:rsidRPr="00636B0C" w:rsidRDefault="00ED6E58" w:rsidP="00052DE5">
      <w:pPr>
        <w:tabs>
          <w:tab w:val="left" w:pos="96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br w:type="page"/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133B36" w:rsidRPr="00636B0C">
        <w:rPr>
          <w:rFonts w:ascii="Angsana New" w:hAnsi="Angsana New"/>
          <w:color w:val="000000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รายการเปลี่ยนแปลงของบัญชีสำรองผลประโยชน์ระยะยาวของพนักงานสรุปได้ดังนี้</w:t>
      </w:r>
    </w:p>
    <w:p w14:paraId="5A37E9ED" w14:textId="77777777" w:rsidR="00133B36" w:rsidRPr="00636B0C" w:rsidRDefault="00666F7C" w:rsidP="00ED6E58">
      <w:pPr>
        <w:tabs>
          <w:tab w:val="left" w:pos="900"/>
          <w:tab w:val="left" w:pos="1440"/>
          <w:tab w:val="left" w:pos="1980"/>
          <w:tab w:val="left" w:pos="2160"/>
          <w:tab w:val="left" w:pos="5400"/>
          <w:tab w:val="right" w:pos="6660"/>
          <w:tab w:val="left" w:pos="7200"/>
          <w:tab w:val="right" w:pos="8460"/>
        </w:tabs>
        <w:spacing w:line="340" w:lineRule="exact"/>
        <w:ind w:left="360" w:right="-43" w:hanging="360"/>
        <w:jc w:val="right"/>
        <w:rPr>
          <w:rFonts w:ascii="Angsana New" w:hAnsi="Angsana New"/>
          <w:color w:val="000000"/>
          <w:sz w:val="28"/>
        </w:rPr>
      </w:pPr>
      <w:bookmarkStart w:id="6" w:name="OLE_LINK6"/>
      <w:bookmarkStart w:id="7" w:name="OLE_LINK5"/>
      <w:r w:rsidRPr="00636B0C">
        <w:rPr>
          <w:rFonts w:ascii="Angsana New" w:hAnsi="Angsana New"/>
          <w:color w:val="000000"/>
          <w:sz w:val="28"/>
        </w:rPr>
        <w:t xml:space="preserve"> </w:t>
      </w:r>
      <w:r w:rsidR="00133B36" w:rsidRPr="00636B0C">
        <w:rPr>
          <w:rFonts w:ascii="Angsana New" w:hAnsi="Angsana New"/>
          <w:color w:val="000000"/>
          <w:sz w:val="28"/>
        </w:rPr>
        <w:t>(</w:t>
      </w:r>
      <w:r w:rsidR="00133B36" w:rsidRPr="00636B0C">
        <w:rPr>
          <w:rFonts w:ascii="Angsana New" w:hAnsi="Angsana New" w:hint="cs"/>
          <w:color w:val="000000"/>
          <w:sz w:val="28"/>
          <w:cs/>
        </w:rPr>
        <w:t>หน่วย</w:t>
      </w:r>
      <w:r w:rsidR="00133B36" w:rsidRPr="00636B0C">
        <w:rPr>
          <w:rFonts w:ascii="Angsana New" w:hAnsi="Angsana New"/>
          <w:color w:val="000000"/>
          <w:sz w:val="28"/>
        </w:rPr>
        <w:t xml:space="preserve">: </w:t>
      </w:r>
      <w:r w:rsidR="00133B36" w:rsidRPr="00636B0C">
        <w:rPr>
          <w:rFonts w:ascii="Angsana New" w:hAnsi="Angsana New" w:hint="cs"/>
          <w:color w:val="000000"/>
          <w:sz w:val="28"/>
          <w:cs/>
        </w:rPr>
        <w:t>พันบาท)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2"/>
        <w:gridCol w:w="1056"/>
        <w:gridCol w:w="354"/>
        <w:gridCol w:w="1410"/>
        <w:gridCol w:w="1410"/>
      </w:tblGrid>
      <w:tr w:rsidR="006472CB" w:rsidRPr="00636B0C" w14:paraId="47CCD8D5" w14:textId="77777777" w:rsidTr="000C422F">
        <w:tc>
          <w:tcPr>
            <w:tcW w:w="5292" w:type="dxa"/>
            <w:vAlign w:val="bottom"/>
          </w:tcPr>
          <w:p w14:paraId="2E1609D5" w14:textId="77777777" w:rsidR="006472CB" w:rsidRPr="00636B0C" w:rsidRDefault="006472CB" w:rsidP="000C422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bookmarkStart w:id="8" w:name="_Hlk12869339"/>
          </w:p>
        </w:tc>
        <w:tc>
          <w:tcPr>
            <w:tcW w:w="1410" w:type="dxa"/>
            <w:gridSpan w:val="2"/>
            <w:vAlign w:val="bottom"/>
            <w:hideMark/>
          </w:tcPr>
          <w:p w14:paraId="1E840DF7" w14:textId="77777777" w:rsidR="006472CB" w:rsidRPr="00636B0C" w:rsidRDefault="006472CB" w:rsidP="000C422F">
            <w:pPr>
              <w:pBdr>
                <w:bottom w:val="single" w:sz="4" w:space="1" w:color="auto"/>
              </w:pBdr>
              <w:ind w:left="-113" w:right="-5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410" w:type="dxa"/>
            <w:vAlign w:val="bottom"/>
            <w:hideMark/>
          </w:tcPr>
          <w:p w14:paraId="4B18918D" w14:textId="77777777" w:rsidR="006472CB" w:rsidRPr="00636B0C" w:rsidRDefault="006472CB" w:rsidP="000C42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ผลประโยชน์ระยะยาวอื่น     ของพนักงาน</w:t>
            </w:r>
          </w:p>
        </w:tc>
        <w:tc>
          <w:tcPr>
            <w:tcW w:w="1410" w:type="dxa"/>
            <w:vAlign w:val="bottom"/>
            <w:hideMark/>
          </w:tcPr>
          <w:p w14:paraId="08949961" w14:textId="77777777" w:rsidR="006472CB" w:rsidRPr="00636B0C" w:rsidRDefault="006472CB" w:rsidP="000C42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2040B" w:rsidRPr="00636B0C" w14:paraId="1F515389" w14:textId="77777777" w:rsidTr="000C422F">
        <w:tc>
          <w:tcPr>
            <w:tcW w:w="5292" w:type="dxa"/>
            <w:vAlign w:val="bottom"/>
            <w:hideMark/>
          </w:tcPr>
          <w:p w14:paraId="18A73EDE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36B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1410" w:type="dxa"/>
            <w:gridSpan w:val="2"/>
            <w:vAlign w:val="bottom"/>
          </w:tcPr>
          <w:p w14:paraId="63239C2B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16,022</w:t>
            </w:r>
          </w:p>
        </w:tc>
        <w:tc>
          <w:tcPr>
            <w:tcW w:w="1410" w:type="dxa"/>
            <w:vAlign w:val="bottom"/>
          </w:tcPr>
          <w:p w14:paraId="682B0F6F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4,030</w:t>
            </w:r>
          </w:p>
        </w:tc>
        <w:tc>
          <w:tcPr>
            <w:tcW w:w="1410" w:type="dxa"/>
            <w:vAlign w:val="bottom"/>
          </w:tcPr>
          <w:p w14:paraId="56FC1227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20,052</w:t>
            </w:r>
          </w:p>
        </w:tc>
      </w:tr>
      <w:tr w:rsidR="00D2040B" w:rsidRPr="00636B0C" w14:paraId="1C71CB3A" w14:textId="77777777" w:rsidTr="000C422F">
        <w:tc>
          <w:tcPr>
            <w:tcW w:w="5292" w:type="dxa"/>
            <w:vAlign w:val="bottom"/>
            <w:hideMark/>
          </w:tcPr>
          <w:p w14:paraId="0DFE81CB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ส่วนของ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หรือ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410" w:type="dxa"/>
            <w:gridSpan w:val="2"/>
            <w:vAlign w:val="bottom"/>
          </w:tcPr>
          <w:p w14:paraId="77C6061C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02E5575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33534459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5E277FFE" w14:textId="77777777" w:rsidTr="000C422F">
        <w:tc>
          <w:tcPr>
            <w:tcW w:w="5292" w:type="dxa"/>
            <w:vAlign w:val="bottom"/>
            <w:hideMark/>
          </w:tcPr>
          <w:p w14:paraId="548E1FB9" w14:textId="77777777" w:rsidR="00D2040B" w:rsidRPr="00636B0C" w:rsidRDefault="00D2040B" w:rsidP="000C422F">
            <w:pPr>
              <w:tabs>
                <w:tab w:val="decimal" w:pos="1170"/>
              </w:tabs>
              <w:ind w:left="17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0" w:type="dxa"/>
            <w:gridSpan w:val="2"/>
            <w:vAlign w:val="bottom"/>
          </w:tcPr>
          <w:p w14:paraId="6B63EA2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2,090</w:t>
            </w:r>
          </w:p>
        </w:tc>
        <w:tc>
          <w:tcPr>
            <w:tcW w:w="1410" w:type="dxa"/>
            <w:vAlign w:val="bottom"/>
          </w:tcPr>
          <w:p w14:paraId="7319B95E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555</w:t>
            </w:r>
          </w:p>
        </w:tc>
        <w:tc>
          <w:tcPr>
            <w:tcW w:w="1410" w:type="dxa"/>
            <w:vAlign w:val="bottom"/>
          </w:tcPr>
          <w:p w14:paraId="3CE9532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2,645</w:t>
            </w:r>
          </w:p>
        </w:tc>
      </w:tr>
      <w:tr w:rsidR="00D2040B" w:rsidRPr="00636B0C" w14:paraId="526AD714" w14:textId="77777777" w:rsidTr="000C422F">
        <w:tc>
          <w:tcPr>
            <w:tcW w:w="5292" w:type="dxa"/>
            <w:vAlign w:val="bottom"/>
            <w:hideMark/>
          </w:tcPr>
          <w:p w14:paraId="2C660D0A" w14:textId="77777777" w:rsidR="00D2040B" w:rsidRPr="00636B0C" w:rsidRDefault="00D2040B" w:rsidP="000C422F">
            <w:pPr>
              <w:tabs>
                <w:tab w:val="decimal" w:pos="1170"/>
              </w:tabs>
              <w:ind w:left="165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0" w:type="dxa"/>
            <w:gridSpan w:val="2"/>
            <w:vAlign w:val="bottom"/>
          </w:tcPr>
          <w:p w14:paraId="620F0356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  <w:tc>
          <w:tcPr>
            <w:tcW w:w="1410" w:type="dxa"/>
            <w:vAlign w:val="bottom"/>
          </w:tcPr>
          <w:p w14:paraId="74FFD7C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1410" w:type="dxa"/>
            <w:vAlign w:val="bottom"/>
          </w:tcPr>
          <w:p w14:paraId="1604D4F7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</w:tr>
      <w:tr w:rsidR="00D2040B" w:rsidRPr="00636B0C" w14:paraId="73456A44" w14:textId="77777777" w:rsidTr="000C422F">
        <w:tc>
          <w:tcPr>
            <w:tcW w:w="5292" w:type="dxa"/>
            <w:vAlign w:val="bottom"/>
            <w:hideMark/>
          </w:tcPr>
          <w:p w14:paraId="67CA01D0" w14:textId="503CAB24" w:rsidR="00D2040B" w:rsidRPr="00636B0C" w:rsidRDefault="00D2040B" w:rsidP="000C422F">
            <w:pPr>
              <w:ind w:left="347" w:hanging="182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ผล</w:t>
            </w:r>
            <w:r w:rsidR="00FB1EFF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FB1EFF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ขาดทุนที่เกิดขึ้นจากการชำระผลประโยชน์</w:t>
            </w:r>
          </w:p>
        </w:tc>
        <w:tc>
          <w:tcPr>
            <w:tcW w:w="1410" w:type="dxa"/>
            <w:gridSpan w:val="2"/>
            <w:vAlign w:val="bottom"/>
          </w:tcPr>
          <w:p w14:paraId="4BB489D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4,606</w:t>
            </w:r>
          </w:p>
        </w:tc>
        <w:tc>
          <w:tcPr>
            <w:tcW w:w="1410" w:type="dxa"/>
            <w:vAlign w:val="bottom"/>
          </w:tcPr>
          <w:p w14:paraId="6817D71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(610)</w:t>
            </w:r>
          </w:p>
        </w:tc>
        <w:tc>
          <w:tcPr>
            <w:tcW w:w="1410" w:type="dxa"/>
            <w:vAlign w:val="bottom"/>
          </w:tcPr>
          <w:p w14:paraId="75A26D3B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3,996</w:t>
            </w:r>
          </w:p>
        </w:tc>
      </w:tr>
      <w:tr w:rsidR="000C422F" w:rsidRPr="00636B0C" w14:paraId="1BAE60B5" w14:textId="77777777" w:rsidTr="00FB1EFF">
        <w:tc>
          <w:tcPr>
            <w:tcW w:w="6348" w:type="dxa"/>
            <w:gridSpan w:val="2"/>
            <w:vAlign w:val="bottom"/>
            <w:hideMark/>
          </w:tcPr>
          <w:p w14:paraId="36C3EAF7" w14:textId="0B16AE79" w:rsidR="000C422F" w:rsidRPr="00636B0C" w:rsidRDefault="000C422F" w:rsidP="00FB1EFF">
            <w:pPr>
              <w:ind w:left="347" w:hanging="182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174" w:type="dxa"/>
            <w:gridSpan w:val="3"/>
            <w:vAlign w:val="bottom"/>
          </w:tcPr>
          <w:p w14:paraId="1519D934" w14:textId="77777777" w:rsidR="000C422F" w:rsidRPr="00636B0C" w:rsidRDefault="000C422F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61FC7030" w14:textId="77777777" w:rsidTr="000C422F">
        <w:tc>
          <w:tcPr>
            <w:tcW w:w="5292" w:type="dxa"/>
            <w:vAlign w:val="bottom"/>
            <w:hideMark/>
          </w:tcPr>
          <w:p w14:paraId="0BC0B7CE" w14:textId="36C1492E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1410" w:type="dxa"/>
            <w:gridSpan w:val="2"/>
            <w:vAlign w:val="bottom"/>
          </w:tcPr>
          <w:p w14:paraId="7B580837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7B401086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1,012</w:t>
            </w:r>
          </w:p>
        </w:tc>
        <w:tc>
          <w:tcPr>
            <w:tcW w:w="1410" w:type="dxa"/>
            <w:vAlign w:val="bottom"/>
          </w:tcPr>
          <w:p w14:paraId="63C6F04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1,012</w:t>
            </w:r>
          </w:p>
        </w:tc>
      </w:tr>
      <w:tr w:rsidR="00D2040B" w:rsidRPr="00636B0C" w14:paraId="62595CB3" w14:textId="77777777" w:rsidTr="000C422F">
        <w:tc>
          <w:tcPr>
            <w:tcW w:w="5292" w:type="dxa"/>
            <w:vAlign w:val="bottom"/>
            <w:hideMark/>
          </w:tcPr>
          <w:p w14:paraId="2C68DB92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410" w:type="dxa"/>
            <w:gridSpan w:val="2"/>
            <w:vAlign w:val="bottom"/>
          </w:tcPr>
          <w:p w14:paraId="4DBC4CBA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BD8497F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636</w:t>
            </w:r>
          </w:p>
        </w:tc>
        <w:tc>
          <w:tcPr>
            <w:tcW w:w="1410" w:type="dxa"/>
            <w:vAlign w:val="bottom"/>
          </w:tcPr>
          <w:p w14:paraId="43886361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636</w:t>
            </w:r>
          </w:p>
        </w:tc>
      </w:tr>
      <w:tr w:rsidR="00D2040B" w:rsidRPr="00636B0C" w14:paraId="3BCE2F3F" w14:textId="77777777" w:rsidTr="000C422F">
        <w:tc>
          <w:tcPr>
            <w:tcW w:w="5292" w:type="dxa"/>
            <w:vAlign w:val="bottom"/>
            <w:hideMark/>
          </w:tcPr>
          <w:p w14:paraId="19461E6A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10" w:type="dxa"/>
            <w:gridSpan w:val="2"/>
            <w:vAlign w:val="bottom"/>
          </w:tcPr>
          <w:p w14:paraId="320984C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32369517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730256F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C422F" w:rsidRPr="00636B0C" w14:paraId="0D70755D" w14:textId="77777777" w:rsidTr="00FB1EFF">
        <w:tc>
          <w:tcPr>
            <w:tcW w:w="6348" w:type="dxa"/>
            <w:gridSpan w:val="2"/>
            <w:vAlign w:val="bottom"/>
            <w:hideMark/>
          </w:tcPr>
          <w:p w14:paraId="7F384139" w14:textId="404AFF34" w:rsidR="000C422F" w:rsidRPr="00636B0C" w:rsidRDefault="000C422F" w:rsidP="00FB1EFF">
            <w:pPr>
              <w:ind w:left="347" w:hanging="182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174" w:type="dxa"/>
            <w:gridSpan w:val="3"/>
            <w:vAlign w:val="bottom"/>
          </w:tcPr>
          <w:p w14:paraId="2C2B1FD2" w14:textId="77777777" w:rsidR="000C422F" w:rsidRPr="00636B0C" w:rsidRDefault="000C422F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50297039" w14:textId="77777777" w:rsidTr="000C422F">
        <w:tc>
          <w:tcPr>
            <w:tcW w:w="5292" w:type="dxa"/>
            <w:vAlign w:val="bottom"/>
            <w:hideMark/>
          </w:tcPr>
          <w:p w14:paraId="2E531B7F" w14:textId="4D0E4030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1410" w:type="dxa"/>
            <w:gridSpan w:val="2"/>
            <w:vAlign w:val="bottom"/>
          </w:tcPr>
          <w:p w14:paraId="45529F2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1,204</w:t>
            </w:r>
          </w:p>
        </w:tc>
        <w:tc>
          <w:tcPr>
            <w:tcW w:w="1410" w:type="dxa"/>
            <w:vAlign w:val="bottom"/>
          </w:tcPr>
          <w:p w14:paraId="0DB01746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3779A13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1,204</w:t>
            </w:r>
          </w:p>
        </w:tc>
      </w:tr>
      <w:tr w:rsidR="00D2040B" w:rsidRPr="00636B0C" w14:paraId="72EB5DC4" w14:textId="77777777" w:rsidTr="000C422F">
        <w:tc>
          <w:tcPr>
            <w:tcW w:w="5292" w:type="dxa"/>
            <w:vAlign w:val="bottom"/>
            <w:hideMark/>
          </w:tcPr>
          <w:p w14:paraId="60C326FA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410" w:type="dxa"/>
            <w:gridSpan w:val="2"/>
            <w:vAlign w:val="bottom"/>
          </w:tcPr>
          <w:p w14:paraId="39BB30B8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1,719</w:t>
            </w:r>
          </w:p>
        </w:tc>
        <w:tc>
          <w:tcPr>
            <w:tcW w:w="1410" w:type="dxa"/>
            <w:vAlign w:val="bottom"/>
          </w:tcPr>
          <w:p w14:paraId="5D48CBE6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CC31437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1,719</w:t>
            </w:r>
          </w:p>
        </w:tc>
      </w:tr>
      <w:tr w:rsidR="00D2040B" w:rsidRPr="00636B0C" w14:paraId="2DCCF9FD" w14:textId="77777777" w:rsidTr="000C422F">
        <w:tc>
          <w:tcPr>
            <w:tcW w:w="5292" w:type="dxa"/>
            <w:vAlign w:val="bottom"/>
            <w:hideMark/>
          </w:tcPr>
          <w:p w14:paraId="4A791599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410" w:type="dxa"/>
            <w:gridSpan w:val="2"/>
            <w:vAlign w:val="bottom"/>
          </w:tcPr>
          <w:p w14:paraId="223E6FEB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1,266</w:t>
            </w:r>
          </w:p>
        </w:tc>
        <w:tc>
          <w:tcPr>
            <w:tcW w:w="1410" w:type="dxa"/>
            <w:vAlign w:val="bottom"/>
          </w:tcPr>
          <w:p w14:paraId="50583BF9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6401A2BC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1,266</w:t>
            </w:r>
          </w:p>
        </w:tc>
      </w:tr>
      <w:tr w:rsidR="00D2040B" w:rsidRPr="00636B0C" w14:paraId="053B5422" w14:textId="77777777" w:rsidTr="000C422F">
        <w:tc>
          <w:tcPr>
            <w:tcW w:w="5292" w:type="dxa"/>
            <w:vAlign w:val="bottom"/>
            <w:hideMark/>
          </w:tcPr>
          <w:p w14:paraId="2B9F23C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10" w:type="dxa"/>
            <w:gridSpan w:val="2"/>
            <w:vAlign w:val="bottom"/>
          </w:tcPr>
          <w:p w14:paraId="132C13A3" w14:textId="77777777" w:rsidR="00D2040B" w:rsidRPr="00636B0C" w:rsidRDefault="00D2040B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(9,694)</w:t>
            </w:r>
          </w:p>
        </w:tc>
        <w:tc>
          <w:tcPr>
            <w:tcW w:w="1410" w:type="dxa"/>
            <w:vAlign w:val="bottom"/>
          </w:tcPr>
          <w:p w14:paraId="1CFA0A3E" w14:textId="77777777" w:rsidR="00D2040B" w:rsidRPr="00636B0C" w:rsidRDefault="00D2040B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(1,160)</w:t>
            </w:r>
          </w:p>
        </w:tc>
        <w:tc>
          <w:tcPr>
            <w:tcW w:w="1410" w:type="dxa"/>
            <w:vAlign w:val="bottom"/>
          </w:tcPr>
          <w:p w14:paraId="3F679E93" w14:textId="77777777" w:rsidR="00D2040B" w:rsidRPr="00636B0C" w:rsidRDefault="00D2040B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(10,854)</w:t>
            </w:r>
          </w:p>
        </w:tc>
      </w:tr>
      <w:tr w:rsidR="00D2040B" w:rsidRPr="00636B0C" w14:paraId="0C676550" w14:textId="77777777" w:rsidTr="000C422F">
        <w:trPr>
          <w:trHeight w:val="171"/>
        </w:trPr>
        <w:tc>
          <w:tcPr>
            <w:tcW w:w="5292" w:type="dxa"/>
            <w:vAlign w:val="bottom"/>
            <w:hideMark/>
          </w:tcPr>
          <w:p w14:paraId="501750F3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1410" w:type="dxa"/>
            <w:gridSpan w:val="2"/>
            <w:vAlign w:val="bottom"/>
          </w:tcPr>
          <w:p w14:paraId="298967C0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17,421</w:t>
            </w:r>
          </w:p>
        </w:tc>
        <w:tc>
          <w:tcPr>
            <w:tcW w:w="1410" w:type="dxa"/>
            <w:vAlign w:val="bottom"/>
          </w:tcPr>
          <w:p w14:paraId="175DF2B1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4,507</w:t>
            </w:r>
          </w:p>
        </w:tc>
        <w:tc>
          <w:tcPr>
            <w:tcW w:w="1410" w:type="dxa"/>
            <w:vAlign w:val="bottom"/>
          </w:tcPr>
          <w:p w14:paraId="0A341DC9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21,928</w:t>
            </w:r>
          </w:p>
        </w:tc>
      </w:tr>
      <w:tr w:rsidR="00D2040B" w:rsidRPr="00636B0C" w14:paraId="3BE32A53" w14:textId="77777777" w:rsidTr="000C422F">
        <w:tc>
          <w:tcPr>
            <w:tcW w:w="5292" w:type="dxa"/>
            <w:vAlign w:val="bottom"/>
            <w:hideMark/>
          </w:tcPr>
          <w:p w14:paraId="75A677DD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ส่วนของ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หรือ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410" w:type="dxa"/>
            <w:gridSpan w:val="2"/>
            <w:vAlign w:val="bottom"/>
          </w:tcPr>
          <w:p w14:paraId="0E51564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616747A4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52344FB8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3A8FEABB" w14:textId="77777777" w:rsidTr="000C422F">
        <w:tc>
          <w:tcPr>
            <w:tcW w:w="5292" w:type="dxa"/>
            <w:vAlign w:val="bottom"/>
            <w:hideMark/>
          </w:tcPr>
          <w:p w14:paraId="14DB7BE2" w14:textId="77777777" w:rsidR="00D2040B" w:rsidRPr="00636B0C" w:rsidRDefault="00D2040B" w:rsidP="000C422F">
            <w:pPr>
              <w:tabs>
                <w:tab w:val="decimal" w:pos="1170"/>
              </w:tabs>
              <w:ind w:left="17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0" w:type="dxa"/>
            <w:gridSpan w:val="2"/>
            <w:vAlign w:val="bottom"/>
          </w:tcPr>
          <w:p w14:paraId="432C5CC0" w14:textId="45DC1C4B" w:rsidR="00D2040B" w:rsidRPr="00636B0C" w:rsidRDefault="00B557F3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2,990</w:t>
            </w:r>
          </w:p>
        </w:tc>
        <w:tc>
          <w:tcPr>
            <w:tcW w:w="1410" w:type="dxa"/>
            <w:vAlign w:val="bottom"/>
          </w:tcPr>
          <w:p w14:paraId="17EF0ED0" w14:textId="0C719764" w:rsidR="00D2040B" w:rsidRPr="00636B0C" w:rsidRDefault="00B557F3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1,021</w:t>
            </w:r>
          </w:p>
        </w:tc>
        <w:tc>
          <w:tcPr>
            <w:tcW w:w="1410" w:type="dxa"/>
            <w:vAlign w:val="bottom"/>
          </w:tcPr>
          <w:p w14:paraId="49180BF7" w14:textId="7BD77FE2" w:rsidR="00D2040B" w:rsidRPr="00636B0C" w:rsidRDefault="00490A96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4,011</w:t>
            </w:r>
          </w:p>
        </w:tc>
      </w:tr>
      <w:tr w:rsidR="00D2040B" w:rsidRPr="00636B0C" w14:paraId="2B41C57D" w14:textId="77777777" w:rsidTr="000C422F">
        <w:tc>
          <w:tcPr>
            <w:tcW w:w="5292" w:type="dxa"/>
            <w:vAlign w:val="bottom"/>
            <w:hideMark/>
          </w:tcPr>
          <w:p w14:paraId="3E2CE645" w14:textId="77777777" w:rsidR="00D2040B" w:rsidRPr="00636B0C" w:rsidRDefault="00D2040B" w:rsidP="000C422F">
            <w:pPr>
              <w:tabs>
                <w:tab w:val="decimal" w:pos="1170"/>
              </w:tabs>
              <w:ind w:left="165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0" w:type="dxa"/>
            <w:gridSpan w:val="2"/>
            <w:vAlign w:val="bottom"/>
          </w:tcPr>
          <w:p w14:paraId="5B8AB2D7" w14:textId="713B58DE" w:rsidR="00D2040B" w:rsidRPr="00636B0C" w:rsidRDefault="00B557F3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226</w:t>
            </w:r>
          </w:p>
        </w:tc>
        <w:tc>
          <w:tcPr>
            <w:tcW w:w="1410" w:type="dxa"/>
            <w:vAlign w:val="bottom"/>
          </w:tcPr>
          <w:p w14:paraId="72FBD0C6" w14:textId="5C65C0EB" w:rsidR="00D2040B" w:rsidRPr="00636B0C" w:rsidRDefault="00B557F3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1410" w:type="dxa"/>
            <w:vAlign w:val="bottom"/>
          </w:tcPr>
          <w:p w14:paraId="418520A2" w14:textId="140291A6" w:rsidR="00D2040B" w:rsidRPr="00636B0C" w:rsidRDefault="00490A96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287</w:t>
            </w:r>
          </w:p>
        </w:tc>
      </w:tr>
      <w:tr w:rsidR="000C422F" w:rsidRPr="00636B0C" w14:paraId="0A9178E7" w14:textId="77777777" w:rsidTr="00FB1EFF">
        <w:tc>
          <w:tcPr>
            <w:tcW w:w="6348" w:type="dxa"/>
            <w:gridSpan w:val="2"/>
            <w:vAlign w:val="bottom"/>
            <w:hideMark/>
          </w:tcPr>
          <w:p w14:paraId="147D3FE6" w14:textId="5AC32F10" w:rsidR="000C422F" w:rsidRPr="00636B0C" w:rsidRDefault="000C422F" w:rsidP="000C422F">
            <w:pPr>
              <w:tabs>
                <w:tab w:val="decimal" w:pos="1170"/>
              </w:tabs>
              <w:ind w:left="1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(กำไร)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174" w:type="dxa"/>
            <w:gridSpan w:val="3"/>
            <w:vAlign w:val="bottom"/>
          </w:tcPr>
          <w:p w14:paraId="24090F02" w14:textId="77777777" w:rsidR="000C422F" w:rsidRPr="00636B0C" w:rsidRDefault="000C422F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7651A908" w14:textId="77777777" w:rsidTr="000C422F">
        <w:tc>
          <w:tcPr>
            <w:tcW w:w="5292" w:type="dxa"/>
            <w:vAlign w:val="bottom"/>
            <w:hideMark/>
          </w:tcPr>
          <w:p w14:paraId="09D7D9BD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1410" w:type="dxa"/>
            <w:gridSpan w:val="2"/>
            <w:vAlign w:val="bottom"/>
          </w:tcPr>
          <w:p w14:paraId="38C8D465" w14:textId="25EF1A24" w:rsidR="00D2040B" w:rsidRPr="00636B0C" w:rsidRDefault="00490A96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0B88EB08" w14:textId="26FE8CC6" w:rsidR="00D2040B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423</w:t>
            </w:r>
          </w:p>
        </w:tc>
        <w:tc>
          <w:tcPr>
            <w:tcW w:w="1410" w:type="dxa"/>
            <w:vAlign w:val="bottom"/>
          </w:tcPr>
          <w:p w14:paraId="1EAD3832" w14:textId="3FEAB723" w:rsidR="00D2040B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423</w:t>
            </w:r>
          </w:p>
        </w:tc>
      </w:tr>
      <w:tr w:rsidR="00FA14B6" w:rsidRPr="00636B0C" w14:paraId="485677CB" w14:textId="77777777" w:rsidTr="000C422F">
        <w:tc>
          <w:tcPr>
            <w:tcW w:w="5292" w:type="dxa"/>
            <w:vAlign w:val="bottom"/>
          </w:tcPr>
          <w:p w14:paraId="7DE13FA3" w14:textId="726C24F9" w:rsidR="00FA14B6" w:rsidRPr="00636B0C" w:rsidRDefault="00FA14B6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</w:t>
            </w:r>
            <w:r w:rsidR="002F4A99" w:rsidRPr="00636B0C">
              <w:rPr>
                <w:rFonts w:ascii="Angsana New" w:hAnsi="Angsana New" w:hint="cs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410" w:type="dxa"/>
            <w:gridSpan w:val="2"/>
            <w:vAlign w:val="bottom"/>
          </w:tcPr>
          <w:p w14:paraId="45533E0F" w14:textId="72DB58C4" w:rsidR="00FA14B6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2580AA61" w14:textId="6549C441" w:rsidR="00FA14B6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(157)</w:t>
            </w:r>
          </w:p>
        </w:tc>
        <w:tc>
          <w:tcPr>
            <w:tcW w:w="1410" w:type="dxa"/>
            <w:vAlign w:val="bottom"/>
          </w:tcPr>
          <w:p w14:paraId="5415186A" w14:textId="216E2531" w:rsidR="00FA14B6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(157)</w:t>
            </w:r>
          </w:p>
        </w:tc>
      </w:tr>
      <w:tr w:rsidR="00D2040B" w:rsidRPr="00636B0C" w14:paraId="7C10A3D5" w14:textId="77777777" w:rsidTr="000C422F">
        <w:tc>
          <w:tcPr>
            <w:tcW w:w="5292" w:type="dxa"/>
            <w:vAlign w:val="bottom"/>
            <w:hideMark/>
          </w:tcPr>
          <w:p w14:paraId="35CE9410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410" w:type="dxa"/>
            <w:gridSpan w:val="2"/>
            <w:vAlign w:val="bottom"/>
          </w:tcPr>
          <w:p w14:paraId="511302E7" w14:textId="60CA9F28" w:rsidR="00D2040B" w:rsidRPr="00636B0C" w:rsidRDefault="00490A96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616330A2" w14:textId="6DEC0FFF" w:rsidR="00D2040B" w:rsidRPr="00636B0C" w:rsidRDefault="002F4A99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435</w:t>
            </w:r>
          </w:p>
        </w:tc>
        <w:tc>
          <w:tcPr>
            <w:tcW w:w="1410" w:type="dxa"/>
            <w:vAlign w:val="bottom"/>
          </w:tcPr>
          <w:p w14:paraId="354D9317" w14:textId="60192F09" w:rsidR="00D2040B" w:rsidRPr="00636B0C" w:rsidRDefault="000650BA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435</w:t>
            </w:r>
          </w:p>
        </w:tc>
      </w:tr>
      <w:tr w:rsidR="00D2040B" w:rsidRPr="00636B0C" w14:paraId="03CF4EAE" w14:textId="77777777" w:rsidTr="000C422F">
        <w:tc>
          <w:tcPr>
            <w:tcW w:w="5292" w:type="dxa"/>
            <w:vAlign w:val="bottom"/>
            <w:hideMark/>
          </w:tcPr>
          <w:p w14:paraId="256A115A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10" w:type="dxa"/>
            <w:gridSpan w:val="2"/>
            <w:vAlign w:val="bottom"/>
          </w:tcPr>
          <w:p w14:paraId="71285D9E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349C71E2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70C9ABC3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C422F" w:rsidRPr="00636B0C" w14:paraId="01F7140A" w14:textId="77777777" w:rsidTr="00FB1EFF">
        <w:tc>
          <w:tcPr>
            <w:tcW w:w="6348" w:type="dxa"/>
            <w:gridSpan w:val="2"/>
            <w:vAlign w:val="bottom"/>
            <w:hideMark/>
          </w:tcPr>
          <w:p w14:paraId="7679D7EA" w14:textId="41722FDF" w:rsidR="000C422F" w:rsidRPr="00636B0C" w:rsidRDefault="000C422F" w:rsidP="000C422F">
            <w:pPr>
              <w:tabs>
                <w:tab w:val="decimal" w:pos="1170"/>
              </w:tabs>
              <w:ind w:left="1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(กำไร)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174" w:type="dxa"/>
            <w:gridSpan w:val="3"/>
            <w:vAlign w:val="bottom"/>
          </w:tcPr>
          <w:p w14:paraId="3B5D3640" w14:textId="77777777" w:rsidR="000C422F" w:rsidRPr="00636B0C" w:rsidRDefault="000C422F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040B" w:rsidRPr="00636B0C" w14:paraId="1F9A0D8F" w14:textId="77777777" w:rsidTr="000C422F">
        <w:tc>
          <w:tcPr>
            <w:tcW w:w="5292" w:type="dxa"/>
            <w:vAlign w:val="bottom"/>
            <w:hideMark/>
          </w:tcPr>
          <w:p w14:paraId="7EC86E7D" w14:textId="6B7AA4EC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1410" w:type="dxa"/>
            <w:gridSpan w:val="2"/>
            <w:vAlign w:val="bottom"/>
          </w:tcPr>
          <w:p w14:paraId="6A43ADB7" w14:textId="1565B50C" w:rsidR="00D2040B" w:rsidRPr="00636B0C" w:rsidRDefault="008A1501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1,225</w:t>
            </w:r>
          </w:p>
        </w:tc>
        <w:tc>
          <w:tcPr>
            <w:tcW w:w="1410" w:type="dxa"/>
            <w:vAlign w:val="bottom"/>
          </w:tcPr>
          <w:p w14:paraId="416C436F" w14:textId="29D5C5D2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7163E020" w14:textId="66E20DFB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1,225</w:t>
            </w:r>
          </w:p>
        </w:tc>
      </w:tr>
      <w:tr w:rsidR="00D2040B" w:rsidRPr="00636B0C" w14:paraId="172A4D39" w14:textId="77777777" w:rsidTr="000C422F">
        <w:tc>
          <w:tcPr>
            <w:tcW w:w="5292" w:type="dxa"/>
            <w:vAlign w:val="bottom"/>
            <w:hideMark/>
          </w:tcPr>
          <w:p w14:paraId="7406EA02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410" w:type="dxa"/>
            <w:gridSpan w:val="2"/>
            <w:vAlign w:val="bottom"/>
          </w:tcPr>
          <w:p w14:paraId="484C3E5F" w14:textId="0C8A804B" w:rsidR="00D2040B" w:rsidRPr="00636B0C" w:rsidRDefault="008A1501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(1,687)</w:t>
            </w:r>
          </w:p>
        </w:tc>
        <w:tc>
          <w:tcPr>
            <w:tcW w:w="1410" w:type="dxa"/>
            <w:vAlign w:val="bottom"/>
          </w:tcPr>
          <w:p w14:paraId="30018EDD" w14:textId="0912DE56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6D291A5" w14:textId="587C741E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(1,687)</w:t>
            </w:r>
          </w:p>
        </w:tc>
      </w:tr>
      <w:tr w:rsidR="00D2040B" w:rsidRPr="00636B0C" w14:paraId="1951F060" w14:textId="77777777" w:rsidTr="000C422F">
        <w:tc>
          <w:tcPr>
            <w:tcW w:w="5292" w:type="dxa"/>
            <w:vAlign w:val="bottom"/>
            <w:hideMark/>
          </w:tcPr>
          <w:p w14:paraId="4CE134DC" w14:textId="77777777" w:rsidR="00D2040B" w:rsidRPr="00636B0C" w:rsidRDefault="00D2040B" w:rsidP="000C422F">
            <w:pPr>
              <w:ind w:left="522" w:right="3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ส่วนที่เกิดจากการปรับปรุงจากประสบการณ์ </w:t>
            </w:r>
          </w:p>
        </w:tc>
        <w:tc>
          <w:tcPr>
            <w:tcW w:w="1410" w:type="dxa"/>
            <w:gridSpan w:val="2"/>
            <w:vAlign w:val="bottom"/>
          </w:tcPr>
          <w:p w14:paraId="76B5BBC1" w14:textId="2FD3AA9C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2,335</w:t>
            </w:r>
          </w:p>
        </w:tc>
        <w:tc>
          <w:tcPr>
            <w:tcW w:w="1410" w:type="dxa"/>
            <w:vAlign w:val="bottom"/>
          </w:tcPr>
          <w:p w14:paraId="34F0C12B" w14:textId="33E842F0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132F5163" w14:textId="4390C768" w:rsidR="00D2040B" w:rsidRPr="00636B0C" w:rsidRDefault="005A200C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2,335</w:t>
            </w:r>
          </w:p>
        </w:tc>
      </w:tr>
      <w:tr w:rsidR="00D2040B" w:rsidRPr="00636B0C" w14:paraId="48AAEC32" w14:textId="77777777" w:rsidTr="000C422F">
        <w:tc>
          <w:tcPr>
            <w:tcW w:w="5292" w:type="dxa"/>
            <w:vAlign w:val="bottom"/>
            <w:hideMark/>
          </w:tcPr>
          <w:p w14:paraId="777F4932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10" w:type="dxa"/>
            <w:gridSpan w:val="2"/>
            <w:vAlign w:val="bottom"/>
          </w:tcPr>
          <w:p w14:paraId="6927F773" w14:textId="3D2AF5DD" w:rsidR="00D2040B" w:rsidRPr="00636B0C" w:rsidRDefault="005A200C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(366)</w:t>
            </w:r>
          </w:p>
        </w:tc>
        <w:tc>
          <w:tcPr>
            <w:tcW w:w="1410" w:type="dxa"/>
            <w:vAlign w:val="bottom"/>
          </w:tcPr>
          <w:p w14:paraId="3D4CF362" w14:textId="6E2AFC95" w:rsidR="00D2040B" w:rsidRPr="00636B0C" w:rsidRDefault="005A200C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(210)</w:t>
            </w:r>
          </w:p>
        </w:tc>
        <w:tc>
          <w:tcPr>
            <w:tcW w:w="1410" w:type="dxa"/>
            <w:vAlign w:val="bottom"/>
          </w:tcPr>
          <w:p w14:paraId="4C21D310" w14:textId="56E93516" w:rsidR="00D2040B" w:rsidRPr="00636B0C" w:rsidRDefault="005A200C" w:rsidP="000C422F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(576)</w:t>
            </w:r>
          </w:p>
        </w:tc>
      </w:tr>
      <w:tr w:rsidR="00D2040B" w:rsidRPr="00636B0C" w14:paraId="3F0778B0" w14:textId="77777777" w:rsidTr="000C422F">
        <w:trPr>
          <w:trHeight w:val="171"/>
        </w:trPr>
        <w:tc>
          <w:tcPr>
            <w:tcW w:w="5292" w:type="dxa"/>
            <w:vAlign w:val="bottom"/>
            <w:hideMark/>
          </w:tcPr>
          <w:p w14:paraId="60341CC5" w14:textId="77777777" w:rsidR="00D2040B" w:rsidRPr="00636B0C" w:rsidRDefault="00D2040B" w:rsidP="000C422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10" w:type="dxa"/>
            <w:gridSpan w:val="2"/>
            <w:vAlign w:val="bottom"/>
          </w:tcPr>
          <w:p w14:paraId="4A408CE7" w14:textId="6DD1EF49" w:rsidR="00D2040B" w:rsidRPr="00636B0C" w:rsidRDefault="005A200C" w:rsidP="000C422F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22,144</w:t>
            </w:r>
          </w:p>
        </w:tc>
        <w:tc>
          <w:tcPr>
            <w:tcW w:w="1410" w:type="dxa"/>
            <w:vAlign w:val="bottom"/>
          </w:tcPr>
          <w:p w14:paraId="296A63DE" w14:textId="0D0687F1" w:rsidR="00D2040B" w:rsidRPr="00636B0C" w:rsidRDefault="005A200C" w:rsidP="000C422F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6,080</w:t>
            </w:r>
          </w:p>
        </w:tc>
        <w:tc>
          <w:tcPr>
            <w:tcW w:w="1410" w:type="dxa"/>
            <w:vAlign w:val="bottom"/>
          </w:tcPr>
          <w:p w14:paraId="71860F57" w14:textId="22F0E568" w:rsidR="00D2040B" w:rsidRPr="00636B0C" w:rsidRDefault="005A200C" w:rsidP="000C422F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28,224</w:t>
            </w:r>
          </w:p>
        </w:tc>
      </w:tr>
      <w:bookmarkEnd w:id="8"/>
    </w:tbl>
    <w:p w14:paraId="1CADC9FD" w14:textId="77777777" w:rsidR="00025C8D" w:rsidRPr="00636B0C" w:rsidRDefault="00133B36" w:rsidP="0052429D">
      <w:pPr>
        <w:spacing w:after="120" w:line="40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color w:val="000000"/>
          <w:sz w:val="28"/>
        </w:rPr>
        <w:br w:type="page"/>
      </w:r>
      <w:bookmarkEnd w:id="6"/>
      <w:bookmarkEnd w:id="7"/>
      <w:r w:rsidR="00025C8D" w:rsidRPr="0063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25C8D" w:rsidRPr="00636B0C">
        <w:rPr>
          <w:rFonts w:ascii="Angsana New" w:hAnsi="Angsana New"/>
          <w:sz w:val="32"/>
          <w:szCs w:val="32"/>
        </w:rPr>
        <w:t xml:space="preserve">13 </w:t>
      </w:r>
      <w:r w:rsidR="00025C8D" w:rsidRPr="00636B0C">
        <w:rPr>
          <w:rFonts w:ascii="Angsana New" w:hAnsi="Angsana New" w:hint="cs"/>
          <w:sz w:val="32"/>
          <w:szCs w:val="32"/>
          <w:cs/>
        </w:rPr>
        <w:t>พฤศจิกายน</w:t>
      </w:r>
      <w:r w:rsidR="00025C8D" w:rsidRPr="00636B0C">
        <w:rPr>
          <w:rFonts w:ascii="Angsana New" w:hAnsi="Angsana New"/>
          <w:sz w:val="32"/>
          <w:szCs w:val="32"/>
          <w:cs/>
        </w:rPr>
        <w:t xml:space="preserve"> </w:t>
      </w:r>
      <w:r w:rsidR="00025C8D" w:rsidRPr="00636B0C">
        <w:rPr>
          <w:rFonts w:ascii="Angsana New" w:hAnsi="Angsana New"/>
          <w:sz w:val="32"/>
          <w:szCs w:val="32"/>
        </w:rPr>
        <w:t xml:space="preserve">2563 </w:t>
      </w:r>
      <w:r w:rsidR="00025C8D" w:rsidRPr="00636B0C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ออกโครงการออกจากงานด้วยความเห็นชอบร่วมกันสำหรับผู้บริหารบางท่าน และได้จ่ายเงินเงินชดเชยที่ให้แก่ผู้บริหารดังกล่าวจำนวน </w:t>
      </w:r>
      <w:r w:rsidR="00025C8D" w:rsidRPr="00636B0C">
        <w:rPr>
          <w:rFonts w:ascii="Angsana New" w:hAnsi="Angsana New"/>
          <w:sz w:val="32"/>
          <w:szCs w:val="32"/>
        </w:rPr>
        <w:t xml:space="preserve">7.7 </w:t>
      </w:r>
      <w:r w:rsidR="00025C8D" w:rsidRPr="00636B0C">
        <w:rPr>
          <w:rFonts w:ascii="Angsana New" w:hAnsi="Angsana New"/>
          <w:sz w:val="32"/>
          <w:szCs w:val="32"/>
          <w:cs/>
        </w:rPr>
        <w:t xml:space="preserve">ล้านบาทในเดือนธันวาคม </w:t>
      </w:r>
      <w:r w:rsidR="00025C8D" w:rsidRPr="00636B0C">
        <w:rPr>
          <w:rFonts w:ascii="Angsana New" w:hAnsi="Angsana New"/>
          <w:sz w:val="32"/>
          <w:szCs w:val="32"/>
        </w:rPr>
        <w:t>2563</w:t>
      </w:r>
    </w:p>
    <w:p w14:paraId="522A9E6A" w14:textId="091F7E36" w:rsidR="00133B36" w:rsidRPr="00636B0C" w:rsidRDefault="00133B36" w:rsidP="0052429D">
      <w:pPr>
        <w:spacing w:before="120" w:after="120" w:line="400" w:lineRule="exact"/>
        <w:ind w:left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7C0DED" w:rsidRPr="00636B0C">
        <w:rPr>
          <w:rFonts w:ascii="Angsana New" w:hAnsi="Angsana New"/>
          <w:sz w:val="32"/>
          <w:szCs w:val="32"/>
        </w:rPr>
        <w:t>1</w:t>
      </w:r>
      <w:r w:rsidRPr="00636B0C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951D15" w:rsidRPr="00636B0C">
        <w:rPr>
          <w:rFonts w:ascii="Angsana New" w:hAnsi="Angsana New"/>
          <w:sz w:val="32"/>
          <w:szCs w:val="32"/>
        </w:rPr>
        <w:t xml:space="preserve"> 3.3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/>
          <w:sz w:val="32"/>
          <w:szCs w:val="32"/>
        </w:rPr>
        <w:t>(2563</w:t>
      </w:r>
      <w:r w:rsidR="00251980" w:rsidRPr="00636B0C">
        <w:rPr>
          <w:rFonts w:ascii="Angsana New" w:hAnsi="Angsana New"/>
          <w:sz w:val="32"/>
          <w:szCs w:val="32"/>
        </w:rPr>
        <w:t>:</w:t>
      </w:r>
      <w:r w:rsidR="00EE3218" w:rsidRPr="00636B0C">
        <w:rPr>
          <w:rFonts w:ascii="Angsana New" w:hAnsi="Angsana New"/>
          <w:sz w:val="32"/>
          <w:szCs w:val="32"/>
        </w:rPr>
        <w:t xml:space="preserve"> </w:t>
      </w:r>
      <w:r w:rsidR="00D2040B" w:rsidRPr="00636B0C">
        <w:rPr>
          <w:rFonts w:ascii="Angsana New" w:hAnsi="Angsana New"/>
          <w:sz w:val="32"/>
          <w:szCs w:val="32"/>
        </w:rPr>
        <w:t>1.6</w:t>
      </w:r>
      <w:r w:rsidR="00EE3218" w:rsidRPr="00636B0C">
        <w:rPr>
          <w:rFonts w:ascii="Angsana New" w:hAnsi="Angsana New"/>
          <w:sz w:val="32"/>
          <w:szCs w:val="32"/>
        </w:rPr>
        <w:t xml:space="preserve"> </w:t>
      </w:r>
      <w:r w:rsidR="00EE3218" w:rsidRPr="00636B0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80C287E" w14:textId="358EADCB" w:rsidR="00133B36" w:rsidRPr="00636B0C" w:rsidRDefault="00133B36" w:rsidP="0052429D">
      <w:pPr>
        <w:spacing w:before="120" w:after="120" w:line="400" w:lineRule="exact"/>
        <w:ind w:left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ของบริษัท</w:t>
      </w:r>
      <w:r w:rsidR="007C0DED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ฯ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ประมาณ</w:t>
      </w:r>
      <w:r w:rsidR="00951D15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9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ปี </w:t>
      </w:r>
      <w:r w:rsidR="005B0C9B" w:rsidRPr="00636B0C">
        <w:rPr>
          <w:rFonts w:ascii="Angsana New" w:hAnsi="Angsana New"/>
          <w:color w:val="000000"/>
          <w:spacing w:val="-4"/>
          <w:sz w:val="32"/>
          <w:szCs w:val="32"/>
        </w:rPr>
        <w:t>(2563</w:t>
      </w:r>
      <w:r w:rsidR="00251980" w:rsidRPr="00636B0C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="007926F8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2040B" w:rsidRPr="00636B0C">
        <w:rPr>
          <w:rFonts w:ascii="Angsana New" w:hAnsi="Angsana New"/>
          <w:color w:val="000000"/>
          <w:spacing w:val="-4"/>
          <w:sz w:val="32"/>
          <w:szCs w:val="32"/>
        </w:rPr>
        <w:t>10</w:t>
      </w:r>
      <w:r w:rsidR="007926F8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926F8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ปี</w:t>
      </w:r>
      <w:r w:rsidR="007926F8" w:rsidRPr="00636B0C">
        <w:rPr>
          <w:rFonts w:ascii="Angsana New" w:hAnsi="Angsana New"/>
          <w:color w:val="000000"/>
          <w:spacing w:val="-4"/>
          <w:sz w:val="32"/>
          <w:szCs w:val="32"/>
        </w:rPr>
        <w:t>)</w:t>
      </w:r>
    </w:p>
    <w:p w14:paraId="157A3767" w14:textId="77777777" w:rsidR="00133B36" w:rsidRPr="00636B0C" w:rsidRDefault="00133B36" w:rsidP="0052429D">
      <w:pPr>
        <w:spacing w:before="120" w:after="120" w:line="400" w:lineRule="exact"/>
        <w:ind w:left="547"/>
        <w:jc w:val="thaiDistribute"/>
        <w:outlineLvl w:val="0"/>
        <w:rPr>
          <w:rFonts w:ascii="Angsana New" w:eastAsia="Arial Unicode MS" w:hAnsi="Angsana New"/>
          <w:color w:val="000000"/>
          <w:sz w:val="22"/>
          <w:szCs w:val="22"/>
          <w:cs/>
        </w:rPr>
      </w:pP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สมมติฐาน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ที่สำคัญในการประมาณ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การ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ตามหลักคณิตศาสตร์ประกันภัยสรุปได้ดังนี้</w:t>
      </w:r>
    </w:p>
    <w:tbl>
      <w:tblPr>
        <w:tblW w:w="91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1"/>
      </w:tblGrid>
      <w:tr w:rsidR="007C0DED" w:rsidRPr="00636B0C" w14:paraId="1C108BBB" w14:textId="77777777" w:rsidTr="00A2107B">
        <w:tc>
          <w:tcPr>
            <w:tcW w:w="6300" w:type="dxa"/>
            <w:vAlign w:val="bottom"/>
          </w:tcPr>
          <w:p w14:paraId="0CAC24CA" w14:textId="77777777" w:rsidR="007C0DED" w:rsidRPr="00636B0C" w:rsidRDefault="007C0DED" w:rsidP="0052429D">
            <w:pPr>
              <w:spacing w:line="40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30C1FF7" w14:textId="77777777" w:rsidR="007C0DED" w:rsidRPr="00636B0C" w:rsidRDefault="00622270" w:rsidP="0052429D">
            <w:pP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441" w:type="dxa"/>
            <w:vAlign w:val="bottom"/>
            <w:hideMark/>
          </w:tcPr>
          <w:p w14:paraId="4333249E" w14:textId="77777777" w:rsidR="007C0DED" w:rsidRPr="00636B0C" w:rsidRDefault="00622270" w:rsidP="0052429D">
            <w:pP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7C0DED" w:rsidRPr="00636B0C" w14:paraId="1A6A7132" w14:textId="77777777" w:rsidTr="00A2107B">
        <w:tc>
          <w:tcPr>
            <w:tcW w:w="6300" w:type="dxa"/>
            <w:vAlign w:val="bottom"/>
          </w:tcPr>
          <w:p w14:paraId="41CD3F9A" w14:textId="77777777" w:rsidR="007C0DED" w:rsidRPr="00636B0C" w:rsidRDefault="007C0DED" w:rsidP="0052429D">
            <w:pPr>
              <w:spacing w:line="40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7A0DD966" w14:textId="77777777" w:rsidR="007C0DED" w:rsidRPr="00636B0C" w:rsidRDefault="007C0DED" w:rsidP="0052429D">
            <w:pP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441" w:type="dxa"/>
            <w:vAlign w:val="bottom"/>
            <w:hideMark/>
          </w:tcPr>
          <w:p w14:paraId="005A11D3" w14:textId="77777777" w:rsidR="007C0DED" w:rsidRPr="00636B0C" w:rsidRDefault="007C0DED" w:rsidP="0052429D">
            <w:pP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</w:tr>
      <w:tr w:rsidR="00D2040B" w:rsidRPr="00636B0C" w14:paraId="5F6DC10A" w14:textId="77777777" w:rsidTr="00A2107B">
        <w:tc>
          <w:tcPr>
            <w:tcW w:w="6300" w:type="dxa"/>
            <w:hideMark/>
          </w:tcPr>
          <w:p w14:paraId="00853EB8" w14:textId="77777777" w:rsidR="00D2040B" w:rsidRPr="00636B0C" w:rsidRDefault="00D2040B" w:rsidP="0052429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2C3D97E" w14:textId="3931270F" w:rsidR="00D2040B" w:rsidRPr="00636B0C" w:rsidRDefault="00951D15" w:rsidP="0052429D">
            <w:pPr>
              <w:spacing w:line="400" w:lineRule="exact"/>
              <w:ind w:left="-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441" w:type="dxa"/>
          </w:tcPr>
          <w:p w14:paraId="7E7B68BB" w14:textId="77777777" w:rsidR="00D2040B" w:rsidRPr="00636B0C" w:rsidRDefault="00D2040B" w:rsidP="0052429D">
            <w:pPr>
              <w:spacing w:line="400" w:lineRule="exact"/>
              <w:ind w:left="-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1.4</w:t>
            </w:r>
          </w:p>
        </w:tc>
      </w:tr>
      <w:tr w:rsidR="00D2040B" w:rsidRPr="00636B0C" w14:paraId="70F7E6B1" w14:textId="77777777" w:rsidTr="00A2107B">
        <w:tc>
          <w:tcPr>
            <w:tcW w:w="6300" w:type="dxa"/>
            <w:vAlign w:val="bottom"/>
            <w:hideMark/>
          </w:tcPr>
          <w:p w14:paraId="1093950C" w14:textId="77777777" w:rsidR="00D2040B" w:rsidRPr="00636B0C" w:rsidRDefault="00D2040B" w:rsidP="0052429D">
            <w:pPr>
              <w:spacing w:line="400" w:lineRule="exact"/>
              <w:ind w:left="162" w:right="-50" w:hanging="15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อัตราการขึ้นเงินเดือน                    </w:t>
            </w:r>
          </w:p>
        </w:tc>
        <w:tc>
          <w:tcPr>
            <w:tcW w:w="1440" w:type="dxa"/>
            <w:vAlign w:val="bottom"/>
          </w:tcPr>
          <w:p w14:paraId="08C99CDE" w14:textId="305021F5" w:rsidR="00D2040B" w:rsidRPr="00636B0C" w:rsidRDefault="00951D15" w:rsidP="0052429D">
            <w:pPr>
              <w:spacing w:line="400" w:lineRule="exact"/>
              <w:ind w:left="-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5.8</w:t>
            </w:r>
          </w:p>
        </w:tc>
        <w:tc>
          <w:tcPr>
            <w:tcW w:w="1441" w:type="dxa"/>
            <w:vAlign w:val="bottom"/>
          </w:tcPr>
          <w:p w14:paraId="3993AA45" w14:textId="77777777" w:rsidR="00D2040B" w:rsidRPr="00636B0C" w:rsidRDefault="00D2040B" w:rsidP="0052429D">
            <w:pPr>
              <w:spacing w:line="400" w:lineRule="exact"/>
              <w:ind w:left="-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</w:tr>
    </w:tbl>
    <w:p w14:paraId="7159F508" w14:textId="1CD3FC83" w:rsidR="00133B36" w:rsidRDefault="00133B36" w:rsidP="0052429D">
      <w:pPr>
        <w:spacing w:before="120" w:after="120" w:line="400" w:lineRule="exact"/>
        <w:ind w:left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ผลกระทบของการ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เปลี่ยนแปลง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p w14:paraId="0B8AE172" w14:textId="6C265CEE" w:rsidR="0052429D" w:rsidRPr="00636B0C" w:rsidRDefault="0052429D" w:rsidP="0052429D">
      <w:pPr>
        <w:spacing w:line="400" w:lineRule="exact"/>
        <w:ind w:left="547"/>
        <w:jc w:val="right"/>
        <w:outlineLvl w:val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>
        <w:rPr>
          <w:rFonts w:ascii="Angsana New" w:hAnsi="Angsana New"/>
          <w:color w:val="000000"/>
          <w:sz w:val="32"/>
          <w:szCs w:val="32"/>
        </w:rPr>
        <w:t xml:space="preserve">: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174"/>
        <w:gridCol w:w="1485"/>
        <w:gridCol w:w="1485"/>
        <w:gridCol w:w="1485"/>
        <w:gridCol w:w="1485"/>
      </w:tblGrid>
      <w:tr w:rsidR="00133B36" w:rsidRPr="00636B0C" w14:paraId="63705621" w14:textId="77777777" w:rsidTr="00ED6E58">
        <w:trPr>
          <w:trHeight w:val="85"/>
        </w:trPr>
        <w:tc>
          <w:tcPr>
            <w:tcW w:w="3174" w:type="dxa"/>
            <w:vAlign w:val="bottom"/>
          </w:tcPr>
          <w:p w14:paraId="231A20EE" w14:textId="77777777" w:rsidR="00133B36" w:rsidRPr="00636B0C" w:rsidRDefault="00133B36" w:rsidP="0052429D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3C6E0907" w14:textId="77777777" w:rsidR="00133B36" w:rsidRPr="00636B0C" w:rsidRDefault="00622270" w:rsidP="0052429D">
            <w:pPr>
              <w:pBdr>
                <w:bottom w:val="single" w:sz="4" w:space="1" w:color="auto"/>
              </w:pBd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45D1EB8" w14:textId="77777777" w:rsidR="00133B36" w:rsidRPr="00636B0C" w:rsidRDefault="00622270" w:rsidP="0052429D">
            <w:pPr>
              <w:pBdr>
                <w:bottom w:val="single" w:sz="4" w:space="1" w:color="auto"/>
              </w:pBdr>
              <w:spacing w:line="40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</w:p>
        </w:tc>
      </w:tr>
      <w:tr w:rsidR="00133B36" w:rsidRPr="00636B0C" w14:paraId="2BA1B250" w14:textId="77777777" w:rsidTr="00ED6E58">
        <w:tc>
          <w:tcPr>
            <w:tcW w:w="3174" w:type="dxa"/>
            <w:vAlign w:val="bottom"/>
          </w:tcPr>
          <w:p w14:paraId="67A50F4C" w14:textId="77777777" w:rsidR="00133B36" w:rsidRPr="00636B0C" w:rsidRDefault="00133B36" w:rsidP="0052429D">
            <w:pPr>
              <w:pStyle w:val="BodyText2"/>
              <w:spacing w:after="0" w:line="400" w:lineRule="exact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  <w:hideMark/>
          </w:tcPr>
          <w:p w14:paraId="4248B23F" w14:textId="77777777" w:rsidR="00133B36" w:rsidRPr="00636B0C" w:rsidRDefault="00133B36" w:rsidP="0052429D">
            <w:pPr>
              <w:spacing w:line="400" w:lineRule="exact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85" w:type="dxa"/>
            <w:vAlign w:val="bottom"/>
            <w:hideMark/>
          </w:tcPr>
          <w:p w14:paraId="79EAFA58" w14:textId="77777777" w:rsidR="00133B36" w:rsidRPr="00636B0C" w:rsidRDefault="00133B36" w:rsidP="0052429D">
            <w:pPr>
              <w:spacing w:line="400" w:lineRule="exact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85" w:type="dxa"/>
            <w:vAlign w:val="bottom"/>
            <w:hideMark/>
          </w:tcPr>
          <w:p w14:paraId="4692EB8B" w14:textId="77777777" w:rsidR="00133B36" w:rsidRPr="00636B0C" w:rsidRDefault="00133B36" w:rsidP="0052429D">
            <w:pPr>
              <w:spacing w:line="400" w:lineRule="exact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85" w:type="dxa"/>
            <w:vAlign w:val="bottom"/>
            <w:hideMark/>
          </w:tcPr>
          <w:p w14:paraId="0D630ACA" w14:textId="77777777" w:rsidR="00133B36" w:rsidRPr="00636B0C" w:rsidRDefault="00133B36" w:rsidP="0052429D">
            <w:pPr>
              <w:spacing w:line="400" w:lineRule="exact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D2040B" w:rsidRPr="00636B0C" w14:paraId="03B7383A" w14:textId="77777777" w:rsidTr="00ED6E58">
        <w:tc>
          <w:tcPr>
            <w:tcW w:w="3174" w:type="dxa"/>
            <w:vAlign w:val="bottom"/>
            <w:hideMark/>
          </w:tcPr>
          <w:p w14:paraId="7542731D" w14:textId="77777777" w:rsidR="00D2040B" w:rsidRPr="00636B0C" w:rsidRDefault="00D2040B" w:rsidP="0052429D">
            <w:pPr>
              <w:spacing w:line="400" w:lineRule="exact"/>
              <w:ind w:left="6" w:right="-50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11470764" w14:textId="0E691304" w:rsidR="00D2040B" w:rsidRPr="00636B0C" w:rsidRDefault="00951D15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(2.4)</w:t>
            </w:r>
          </w:p>
        </w:tc>
        <w:tc>
          <w:tcPr>
            <w:tcW w:w="1485" w:type="dxa"/>
            <w:vAlign w:val="bottom"/>
          </w:tcPr>
          <w:p w14:paraId="6CF33183" w14:textId="0E753083" w:rsidR="00D2040B" w:rsidRPr="00636B0C" w:rsidRDefault="00951D15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1485" w:type="dxa"/>
            <w:vAlign w:val="bottom"/>
          </w:tcPr>
          <w:p w14:paraId="48BF528B" w14:textId="77777777" w:rsidR="00D2040B" w:rsidRPr="00636B0C" w:rsidRDefault="00D2040B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(2.0)</w:t>
            </w:r>
          </w:p>
        </w:tc>
        <w:tc>
          <w:tcPr>
            <w:tcW w:w="1485" w:type="dxa"/>
            <w:vAlign w:val="bottom"/>
          </w:tcPr>
          <w:p w14:paraId="6ECE8452" w14:textId="77777777" w:rsidR="00D2040B" w:rsidRPr="00636B0C" w:rsidRDefault="00D2040B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2.4</w:t>
            </w:r>
          </w:p>
        </w:tc>
      </w:tr>
      <w:tr w:rsidR="00D2040B" w:rsidRPr="00636B0C" w14:paraId="139B300C" w14:textId="77777777" w:rsidTr="00ED6E58">
        <w:tc>
          <w:tcPr>
            <w:tcW w:w="3174" w:type="dxa"/>
            <w:vAlign w:val="bottom"/>
            <w:hideMark/>
          </w:tcPr>
          <w:p w14:paraId="26F4B50E" w14:textId="77777777" w:rsidR="00D2040B" w:rsidRPr="00636B0C" w:rsidRDefault="00D2040B" w:rsidP="0052429D">
            <w:pPr>
              <w:spacing w:line="400" w:lineRule="exact"/>
              <w:ind w:left="6" w:right="-50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อัตราการขึ้นเงินเดือน</w:t>
            </w: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4D2A577" w14:textId="2FDAE96C" w:rsidR="00D2040B" w:rsidRPr="00636B0C" w:rsidRDefault="00951D15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2.4</w:t>
            </w:r>
          </w:p>
        </w:tc>
        <w:tc>
          <w:tcPr>
            <w:tcW w:w="1485" w:type="dxa"/>
            <w:vAlign w:val="bottom"/>
          </w:tcPr>
          <w:p w14:paraId="702295BA" w14:textId="73CE5A93" w:rsidR="00D2040B" w:rsidRPr="00636B0C" w:rsidRDefault="00951D15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(2.1)</w:t>
            </w:r>
          </w:p>
        </w:tc>
        <w:tc>
          <w:tcPr>
            <w:tcW w:w="1485" w:type="dxa"/>
            <w:vAlign w:val="bottom"/>
          </w:tcPr>
          <w:p w14:paraId="79D6F60E" w14:textId="77777777" w:rsidR="00D2040B" w:rsidRPr="00636B0C" w:rsidRDefault="00D2040B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1485" w:type="dxa"/>
            <w:vAlign w:val="bottom"/>
          </w:tcPr>
          <w:p w14:paraId="46AA7018" w14:textId="77777777" w:rsidR="00D2040B" w:rsidRPr="00636B0C" w:rsidRDefault="00D2040B" w:rsidP="0052429D">
            <w:pPr>
              <w:tabs>
                <w:tab w:val="decimal" w:pos="705"/>
              </w:tabs>
              <w:spacing w:line="400" w:lineRule="exact"/>
              <w:ind w:left="-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(1.7)</w:t>
            </w:r>
          </w:p>
        </w:tc>
      </w:tr>
    </w:tbl>
    <w:p w14:paraId="438F0258" w14:textId="77777777" w:rsidR="009B79A4" w:rsidRPr="00636B0C" w:rsidRDefault="009B79A4" w:rsidP="0052429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19</w:t>
      </w:r>
      <w:r w:rsidR="007C6014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7C6014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ทุนเรือนหุ้น</w:t>
      </w:r>
    </w:p>
    <w:p w14:paraId="6059B678" w14:textId="77777777" w:rsidR="009B79A4" w:rsidRPr="00636B0C" w:rsidRDefault="009B79A4" w:rsidP="0052429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23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ที่ประชุมสามัญประจำปีผู้ถือหุ้นของบริษัทฯมีมติอนุมัติให้เพิ่มทุนจดทะเบียนของบริษัทฯจากเดิม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170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636B0C">
        <w:rPr>
          <w:rFonts w:ascii="Angsana New" w:hAnsi="Angsana New"/>
          <w:spacing w:val="-2"/>
          <w:sz w:val="32"/>
          <w:szCs w:val="32"/>
        </w:rPr>
        <w:t>(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 </w:t>
      </w:r>
      <w:r w:rsidRPr="00636B0C">
        <w:rPr>
          <w:rFonts w:ascii="Angsana New" w:hAnsi="Angsana New"/>
          <w:spacing w:val="-2"/>
          <w:sz w:val="32"/>
          <w:szCs w:val="32"/>
        </w:rPr>
        <w:t>1,7</w:t>
      </w:r>
      <w:r w:rsidRPr="00636B0C">
        <w:rPr>
          <w:rFonts w:ascii="Angsana New" w:hAnsi="Angsana New" w:hint="cs"/>
          <w:spacing w:val="-2"/>
          <w:sz w:val="32"/>
          <w:szCs w:val="32"/>
        </w:rPr>
        <w:t>0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0,000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636B0C">
        <w:rPr>
          <w:rFonts w:ascii="Angsana New" w:hAnsi="Angsana New"/>
          <w:spacing w:val="-2"/>
          <w:sz w:val="32"/>
          <w:szCs w:val="32"/>
        </w:rPr>
        <w:t>100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 บาท) เป็นทุนจดทะเบียนใหม่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190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636B0C">
        <w:rPr>
          <w:rFonts w:ascii="Angsana New" w:hAnsi="Angsana New"/>
          <w:spacing w:val="-2"/>
          <w:sz w:val="32"/>
          <w:szCs w:val="32"/>
        </w:rPr>
        <w:t>(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 </w:t>
      </w:r>
      <w:r w:rsidRPr="00636B0C">
        <w:rPr>
          <w:rFonts w:ascii="Angsana New" w:hAnsi="Angsana New"/>
          <w:spacing w:val="-2"/>
          <w:sz w:val="32"/>
          <w:szCs w:val="32"/>
        </w:rPr>
        <w:t>1,9</w:t>
      </w:r>
      <w:r w:rsidRPr="00636B0C">
        <w:rPr>
          <w:rFonts w:ascii="Angsana New" w:hAnsi="Angsana New" w:hint="cs"/>
          <w:spacing w:val="-2"/>
          <w:sz w:val="32"/>
          <w:szCs w:val="32"/>
        </w:rPr>
        <w:t>0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0,000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636B0C">
        <w:rPr>
          <w:rFonts w:ascii="Angsana New" w:hAnsi="Angsana New"/>
          <w:spacing w:val="-2"/>
          <w:sz w:val="32"/>
          <w:szCs w:val="32"/>
        </w:rPr>
        <w:t>100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 บาท) โดยการออกหุ้นสามัญใหม่จำนวน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200,000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100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บาท บริษัทฯได้จดทะเบียนการเพิ่มทุนกับกระทรวงพาณิชย์เมื่อวันที่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                           13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636B0C">
        <w:rPr>
          <w:rFonts w:ascii="Angsana New" w:hAnsi="Angsana New"/>
          <w:spacing w:val="-2"/>
          <w:sz w:val="32"/>
          <w:szCs w:val="32"/>
        </w:rPr>
        <w:t>2564</w:t>
      </w:r>
    </w:p>
    <w:p w14:paraId="6CBA04E3" w14:textId="264C6121" w:rsidR="009B79A4" w:rsidRPr="00636B0C" w:rsidRDefault="009B79A4" w:rsidP="0052429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6B0C">
        <w:rPr>
          <w:rFonts w:ascii="Angsana New" w:hAnsi="Angsana New"/>
          <w:spacing w:val="-2"/>
          <w:sz w:val="32"/>
          <w:szCs w:val="32"/>
        </w:rPr>
        <w:tab/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10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 w:hint="cs"/>
          <w:spacing w:val="-2"/>
          <w:sz w:val="32"/>
          <w:szCs w:val="32"/>
        </w:rPr>
        <w:t>2564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 </w:t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36B0C">
        <w:rPr>
          <w:rFonts w:ascii="Angsana New" w:hAnsi="Angsana New"/>
          <w:spacing w:val="-2"/>
          <w:sz w:val="32"/>
          <w:szCs w:val="32"/>
        </w:rPr>
        <w:t>1/2564</w:t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B1EFF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636B0C">
        <w:rPr>
          <w:rFonts w:ascii="Angsana New" w:hAnsi="Angsana New"/>
          <w:spacing w:val="-2"/>
          <w:sz w:val="32"/>
          <w:szCs w:val="32"/>
          <w:cs/>
        </w:rPr>
        <w:t>มีมติในเรื่องดังต่อไปนี้</w:t>
      </w:r>
    </w:p>
    <w:p w14:paraId="375A7CDD" w14:textId="77777777" w:rsidR="009B79A4" w:rsidRPr="00636B0C" w:rsidRDefault="009B79A4" w:rsidP="0052429D">
      <w:pPr>
        <w:spacing w:before="120" w:after="40" w:line="400" w:lineRule="exact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sz w:val="32"/>
          <w:szCs w:val="32"/>
          <w:cs/>
        </w:rPr>
        <w:t>ก)</w:t>
      </w:r>
      <w:r w:rsidRPr="00636B0C">
        <w:rPr>
          <w:rFonts w:ascii="Angsana New" w:hAnsi="Angsana New"/>
          <w:sz w:val="32"/>
          <w:szCs w:val="32"/>
          <w:cs/>
        </w:rPr>
        <w:tab/>
        <w:t>อนุมัติให้นำหุ้นสามัญของบริษัทฯเข้าจดทะเบียนเป็นหลักทรัพย์จดทะเบียนในตลาดหลักทรัพย์              แห่งประเทศไทย</w:t>
      </w:r>
    </w:p>
    <w:p w14:paraId="257502A1" w14:textId="77777777" w:rsidR="009B79A4" w:rsidRPr="00636B0C" w:rsidRDefault="009B79A4" w:rsidP="0052429D">
      <w:pPr>
        <w:spacing w:before="120" w:after="40" w:line="400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ข</w:t>
      </w:r>
      <w:r w:rsidRPr="00636B0C">
        <w:rPr>
          <w:rFonts w:ascii="Angsana New" w:hAnsi="Angsana New"/>
          <w:sz w:val="32"/>
          <w:szCs w:val="32"/>
        </w:rPr>
        <w:t>)</w:t>
      </w: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>อนุมัติให้เปลี่ยนแปลงมูลค่าที่ตราไว้ของหุ้นสามัญของบริษัทฯจากมูลค่าหุ้นละ</w:t>
      </w:r>
      <w:r w:rsidRPr="00636B0C">
        <w:rPr>
          <w:rFonts w:ascii="Angsana New" w:hAnsi="Angsana New"/>
          <w:sz w:val="32"/>
          <w:szCs w:val="32"/>
        </w:rPr>
        <w:t xml:space="preserve"> 100.00</w:t>
      </w:r>
      <w:r w:rsidRPr="00636B0C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Pr="00636B0C">
        <w:rPr>
          <w:rFonts w:ascii="Angsana New" w:hAnsi="Angsana New"/>
          <w:sz w:val="32"/>
          <w:szCs w:val="32"/>
        </w:rPr>
        <w:t>0.50</w:t>
      </w:r>
      <w:r w:rsidRPr="00636B0C">
        <w:rPr>
          <w:rFonts w:ascii="Angsana New" w:hAnsi="Angsana New"/>
          <w:sz w:val="32"/>
          <w:szCs w:val="32"/>
          <w:cs/>
        </w:rPr>
        <w:t xml:space="preserve"> บาท ซึ่งจะส่งผลให้ทุนจดทะเบียนของบริษัทฯเปลี่ยนแปลงเป็น </w:t>
      </w:r>
      <w:r w:rsidRPr="00636B0C">
        <w:rPr>
          <w:rFonts w:ascii="Angsana New" w:hAnsi="Angsana New"/>
          <w:sz w:val="32"/>
          <w:szCs w:val="32"/>
        </w:rPr>
        <w:t>380,000,000</w:t>
      </w:r>
      <w:r w:rsidRPr="00636B0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636B0C">
        <w:rPr>
          <w:rFonts w:ascii="Angsana New" w:hAnsi="Angsana New"/>
          <w:sz w:val="32"/>
          <w:szCs w:val="32"/>
        </w:rPr>
        <w:t xml:space="preserve"> 0.50</w:t>
      </w:r>
      <w:r w:rsidRPr="00636B0C">
        <w:rPr>
          <w:rFonts w:ascii="Angsana New" w:hAnsi="Angsana New"/>
          <w:sz w:val="32"/>
          <w:szCs w:val="32"/>
          <w:cs/>
        </w:rPr>
        <w:t xml:space="preserve"> บาท รวมมูลค่าทั้งสิ้น </w:t>
      </w:r>
      <w:r w:rsidRPr="00636B0C">
        <w:rPr>
          <w:rFonts w:ascii="Angsana New" w:hAnsi="Angsana New"/>
          <w:sz w:val="32"/>
          <w:szCs w:val="32"/>
        </w:rPr>
        <w:t xml:space="preserve">190 </w:t>
      </w:r>
      <w:r w:rsidRPr="00636B0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4F293E3" w14:textId="77777777" w:rsidR="009B79A4" w:rsidRPr="00636B0C" w:rsidRDefault="009B79A4" w:rsidP="009B79A4">
      <w:pPr>
        <w:spacing w:before="120" w:after="40" w:line="380" w:lineRule="exact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sz w:val="32"/>
          <w:szCs w:val="32"/>
          <w:cs/>
        </w:rPr>
        <w:t>ค)</w:t>
      </w:r>
      <w:r w:rsidRPr="00636B0C">
        <w:rPr>
          <w:rFonts w:ascii="Angsana New" w:hAnsi="Angsana New"/>
          <w:sz w:val="32"/>
          <w:szCs w:val="32"/>
          <w:cs/>
        </w:rPr>
        <w:tab/>
        <w:t xml:space="preserve">อนุมัติให้เพิ่มทุนจดทะเบียนของบริษัทฯจากเดิม </w:t>
      </w:r>
      <w:r w:rsidRPr="00636B0C">
        <w:rPr>
          <w:rFonts w:ascii="Angsana New" w:hAnsi="Angsana New"/>
          <w:sz w:val="32"/>
          <w:szCs w:val="32"/>
        </w:rPr>
        <w:t xml:space="preserve">190 </w:t>
      </w:r>
      <w:r w:rsidRPr="00636B0C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636B0C">
        <w:rPr>
          <w:rFonts w:ascii="Angsana New" w:hAnsi="Angsana New"/>
          <w:sz w:val="32"/>
          <w:szCs w:val="32"/>
        </w:rPr>
        <w:t>300</w:t>
      </w:r>
      <w:r w:rsidRPr="00636B0C">
        <w:rPr>
          <w:rFonts w:ascii="Angsana New" w:hAnsi="Angsana New"/>
          <w:sz w:val="32"/>
          <w:szCs w:val="32"/>
          <w:cs/>
        </w:rPr>
        <w:t xml:space="preserve"> ล้านบาท โดยการออก           หุ้นสามัญใหม่จำนวน </w:t>
      </w:r>
      <w:r w:rsidRPr="00636B0C">
        <w:rPr>
          <w:rFonts w:ascii="Angsana New" w:hAnsi="Angsana New"/>
          <w:sz w:val="32"/>
          <w:szCs w:val="32"/>
        </w:rPr>
        <w:t>220,000,000</w:t>
      </w:r>
      <w:r w:rsidRPr="00636B0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636B0C">
        <w:rPr>
          <w:rFonts w:ascii="Angsana New" w:hAnsi="Angsana New"/>
          <w:sz w:val="32"/>
          <w:szCs w:val="32"/>
        </w:rPr>
        <w:t xml:space="preserve">0.50 </w:t>
      </w:r>
      <w:r w:rsidRPr="00636B0C">
        <w:rPr>
          <w:rFonts w:ascii="Angsana New" w:hAnsi="Angsana New"/>
          <w:sz w:val="32"/>
          <w:szCs w:val="32"/>
          <w:cs/>
        </w:rPr>
        <w:t>บาท โดยจะมีการจัดสรรหุ้น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36B0C">
        <w:rPr>
          <w:rFonts w:ascii="Angsana New" w:hAnsi="Angsana New"/>
          <w:sz w:val="32"/>
          <w:szCs w:val="32"/>
          <w:cs/>
        </w:rPr>
        <w:t>เพิ่มทุนดังกล่าวดังนี้</w:t>
      </w:r>
    </w:p>
    <w:p w14:paraId="39202430" w14:textId="77777777" w:rsidR="009B79A4" w:rsidRPr="00636B0C" w:rsidRDefault="009B79A4" w:rsidP="009B79A4">
      <w:pPr>
        <w:tabs>
          <w:tab w:val="left" w:pos="1440"/>
        </w:tabs>
        <w:spacing w:before="120" w:after="40" w:line="38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>-</w:t>
      </w: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จัดสรรหุ้นสามัญเพิ่มทุนจำนวน </w:t>
      </w:r>
      <w:r w:rsidRPr="00636B0C">
        <w:rPr>
          <w:rFonts w:ascii="Angsana New" w:hAnsi="Angsana New"/>
          <w:sz w:val="32"/>
          <w:szCs w:val="32"/>
        </w:rPr>
        <w:t xml:space="preserve">70,000,000 </w:t>
      </w:r>
      <w:r w:rsidRPr="00636B0C">
        <w:rPr>
          <w:rFonts w:ascii="Angsana New" w:hAnsi="Angsana New"/>
          <w:sz w:val="32"/>
          <w:szCs w:val="32"/>
          <w:cs/>
        </w:rPr>
        <w:t>หุ้น ให้แก่ผู้ถือหุ้นเดิมของบริษัทฯตามสัดส่วนการถือหุ้นของผู้ถือหุ้นแต่ละราย โดยเสนอขายในราคาหุ้นละ</w:t>
      </w:r>
      <w:r w:rsidRPr="00636B0C">
        <w:rPr>
          <w:rFonts w:ascii="Angsana New" w:hAnsi="Angsana New"/>
          <w:sz w:val="32"/>
          <w:szCs w:val="32"/>
        </w:rPr>
        <w:t xml:space="preserve"> 0.50 </w:t>
      </w:r>
      <w:r w:rsidRPr="00636B0C">
        <w:rPr>
          <w:rFonts w:ascii="Angsana New" w:hAnsi="Angsana New"/>
          <w:sz w:val="32"/>
          <w:szCs w:val="32"/>
          <w:cs/>
        </w:rPr>
        <w:t>บาท</w:t>
      </w:r>
    </w:p>
    <w:p w14:paraId="21190C2C" w14:textId="77777777" w:rsidR="009B79A4" w:rsidRPr="00636B0C" w:rsidRDefault="009B79A4" w:rsidP="009B79A4">
      <w:pPr>
        <w:tabs>
          <w:tab w:val="left" w:pos="1440"/>
        </w:tabs>
        <w:spacing w:before="120" w:after="40" w:line="38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 xml:space="preserve">- </w:t>
      </w: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จัดสรรหุ้นสามัญเพิ่มทุนจำนวน </w:t>
      </w:r>
      <w:r w:rsidRPr="00636B0C">
        <w:rPr>
          <w:rFonts w:ascii="Angsana New" w:hAnsi="Angsana New"/>
          <w:sz w:val="32"/>
          <w:szCs w:val="32"/>
        </w:rPr>
        <w:t xml:space="preserve">150,000,000 </w:t>
      </w:r>
      <w:r w:rsidRPr="00636B0C">
        <w:rPr>
          <w:rFonts w:ascii="Angsana New" w:hAnsi="Angsana New"/>
          <w:sz w:val="32"/>
          <w:szCs w:val="32"/>
          <w:cs/>
        </w:rPr>
        <w:t>หุ้น เพื่อเสนอขายให้แก่ประชาชนเป็นการทั่วไปครั้งแรก (</w:t>
      </w:r>
      <w:r w:rsidRPr="00636B0C">
        <w:rPr>
          <w:rFonts w:ascii="Angsana New" w:hAnsi="Angsana New"/>
          <w:sz w:val="32"/>
          <w:szCs w:val="32"/>
        </w:rPr>
        <w:t>Initial Public Offering: IPO)</w:t>
      </w:r>
    </w:p>
    <w:p w14:paraId="58F4B971" w14:textId="77777777" w:rsidR="009B79A4" w:rsidRPr="00636B0C" w:rsidRDefault="009B79A4" w:rsidP="009B79A4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6B0C">
        <w:rPr>
          <w:rFonts w:ascii="Angsana New" w:hAnsi="Angsana New"/>
          <w:spacing w:val="-2"/>
          <w:sz w:val="32"/>
          <w:szCs w:val="32"/>
        </w:rPr>
        <w:tab/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ดทะเบียนการเปลี่ยนแปลงมูลค่าที่ตราไว้ของหุ้นสามัญและการเพิ่มทุนจดทะเบียนกับกระทรวงพาณิชย์เมื่อวันที่ </w:t>
      </w:r>
      <w:r w:rsidRPr="00636B0C">
        <w:rPr>
          <w:rFonts w:ascii="Angsana New" w:hAnsi="Angsana New" w:hint="cs"/>
          <w:spacing w:val="-2"/>
          <w:sz w:val="32"/>
          <w:szCs w:val="32"/>
        </w:rPr>
        <w:t xml:space="preserve">23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 w:hint="cs"/>
          <w:spacing w:val="-2"/>
          <w:sz w:val="32"/>
          <w:szCs w:val="32"/>
        </w:rPr>
        <w:t>2564</w:t>
      </w:r>
    </w:p>
    <w:p w14:paraId="3F7B0C80" w14:textId="77777777" w:rsidR="00ED6E58" w:rsidRPr="00636B0C" w:rsidRDefault="009B79A4" w:rsidP="009B79A4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6B0C">
        <w:rPr>
          <w:rFonts w:ascii="Angsana New" w:hAnsi="Angsana New"/>
          <w:spacing w:val="-2"/>
          <w:sz w:val="32"/>
          <w:szCs w:val="32"/>
        </w:rPr>
        <w:tab/>
      </w:r>
      <w:r w:rsidRPr="00636B0C">
        <w:rPr>
          <w:rFonts w:ascii="Angsana New" w:hAnsi="Angsana New"/>
          <w:spacing w:val="-4"/>
          <w:sz w:val="32"/>
          <w:szCs w:val="32"/>
          <w:cs/>
        </w:rPr>
        <w:t>ในเดือน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 w:hint="cs"/>
          <w:spacing w:val="-4"/>
          <w:sz w:val="32"/>
          <w:szCs w:val="32"/>
        </w:rPr>
        <w:t>2564</w:t>
      </w:r>
      <w:r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/>
          <w:spacing w:val="-4"/>
          <w:sz w:val="32"/>
          <w:szCs w:val="32"/>
          <w:cs/>
        </w:rPr>
        <w:t>บริษัทฯได้รับเงินค่าหุ้นสามัญเพิ่มทุนจากผู้ถือหุ้นเดิมของบริษัทฯเป็นจำนวนเงินรวม</w:t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pacing w:val="-2"/>
          <w:sz w:val="32"/>
          <w:szCs w:val="32"/>
        </w:rPr>
        <w:t>35</w:t>
      </w:r>
      <w:r w:rsidRPr="00636B0C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และได้จดทะเบียนการเพิ่มทุนชำระแล้วดังกล่าวกับกระทรวงพาณิชย์เมื่อวันที่</w:t>
      </w:r>
      <w:r w:rsidRPr="00636B0C">
        <w:rPr>
          <w:rFonts w:ascii="Angsana New" w:hAnsi="Angsana New"/>
          <w:spacing w:val="-2"/>
          <w:sz w:val="32"/>
          <w:szCs w:val="32"/>
        </w:rPr>
        <w:t xml:space="preserve"> </w:t>
      </w:r>
      <w:r w:rsidRPr="00636B0C">
        <w:rPr>
          <w:rFonts w:ascii="Angsana New" w:hAnsi="Angsana New" w:hint="cs"/>
          <w:spacing w:val="-2"/>
          <w:sz w:val="32"/>
          <w:szCs w:val="32"/>
        </w:rPr>
        <w:t xml:space="preserve">29 </w:t>
      </w:r>
      <w:r w:rsidRPr="00636B0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 w:hint="cs"/>
          <w:spacing w:val="-2"/>
          <w:sz w:val="32"/>
          <w:szCs w:val="32"/>
        </w:rPr>
        <w:t>2564</w:t>
      </w:r>
    </w:p>
    <w:p w14:paraId="6E9B6C47" w14:textId="77777777" w:rsidR="00250D3B" w:rsidRPr="00636B0C" w:rsidRDefault="009B79A4" w:rsidP="00ED6E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20</w:t>
      </w:r>
      <w:r w:rsidR="00856322" w:rsidRPr="0063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6322" w:rsidRPr="00636B0C">
        <w:rPr>
          <w:rFonts w:ascii="Angsana New" w:hAnsi="Angsana New"/>
          <w:b/>
          <w:bCs/>
          <w:sz w:val="32"/>
          <w:szCs w:val="32"/>
        </w:rPr>
        <w:tab/>
      </w:r>
      <w:r w:rsidR="00250D3B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สำรองตามกฎหมาย</w:t>
      </w:r>
    </w:p>
    <w:p w14:paraId="5B95E191" w14:textId="77777777" w:rsidR="00C67A73" w:rsidRPr="00636B0C" w:rsidRDefault="00C67A73" w:rsidP="00ED6E58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ภายใต้บทบัญญัติของมาตรา </w:t>
      </w:r>
      <w:r w:rsidR="00E4263E" w:rsidRPr="00636B0C">
        <w:rPr>
          <w:rFonts w:ascii="Angsana New" w:hAnsi="Angsana New"/>
          <w:color w:val="000000"/>
          <w:sz w:val="32"/>
          <w:szCs w:val="32"/>
        </w:rPr>
        <w:t>116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E4263E" w:rsidRPr="00636B0C">
        <w:rPr>
          <w:rFonts w:ascii="Angsana New" w:hAnsi="Angsana New"/>
          <w:color w:val="000000"/>
          <w:sz w:val="32"/>
          <w:szCs w:val="32"/>
        </w:rPr>
        <w:t>2535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4263E" w:rsidRPr="00636B0C">
        <w:rPr>
          <w:rFonts w:ascii="Angsana New" w:hAnsi="Angsana New"/>
          <w:color w:val="000000"/>
          <w:sz w:val="32"/>
          <w:szCs w:val="32"/>
        </w:rPr>
        <w:t>5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E4263E" w:rsidRPr="00636B0C">
        <w:rPr>
          <w:rFonts w:ascii="Angsana New" w:hAnsi="Angsana New"/>
          <w:color w:val="000000"/>
          <w:sz w:val="32"/>
          <w:szCs w:val="32"/>
        </w:rPr>
        <w:t xml:space="preserve"> 10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1FFB6898" w14:textId="5B36E649" w:rsidR="00373060" w:rsidRPr="00636B0C" w:rsidRDefault="00373060" w:rsidP="00ED6E58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9B79A4" w:rsidRPr="00636B0C">
        <w:rPr>
          <w:rFonts w:ascii="Angsana New" w:hAnsi="Angsana New"/>
          <w:color w:val="000000"/>
          <w:spacing w:val="-4"/>
          <w:sz w:val="32"/>
          <w:szCs w:val="32"/>
        </w:rPr>
        <w:t>2564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บริษัทฯได้จัดสรร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สำรองตามกฎหมาย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จำนวน</w:t>
      </w:r>
      <w:r w:rsidR="00FF09D2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07F5D" w:rsidRPr="00636B0C">
        <w:rPr>
          <w:rFonts w:ascii="Angsana New" w:hAnsi="Angsana New"/>
          <w:color w:val="000000"/>
          <w:spacing w:val="-4"/>
          <w:sz w:val="32"/>
          <w:szCs w:val="32"/>
        </w:rPr>
        <w:t>5.5</w:t>
      </w:r>
      <w:r w:rsidR="00C67A73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EE3218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</w:p>
    <w:p w14:paraId="0AE85ECC" w14:textId="77777777" w:rsidR="00373060" w:rsidRPr="00636B0C" w:rsidRDefault="009B79A4" w:rsidP="009B79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>21</w:t>
      </w:r>
      <w:r w:rsidR="00373060" w:rsidRPr="00636B0C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>.</w:t>
      </w:r>
      <w:r w:rsidR="00373060" w:rsidRPr="00636B0C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="00373060" w:rsidRPr="00636B0C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>เงิน</w:t>
      </w:r>
      <w:r w:rsidR="00373060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ปัน</w:t>
      </w:r>
      <w:r w:rsidR="00373060" w:rsidRPr="00636B0C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>ผล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00"/>
        <w:gridCol w:w="2700"/>
        <w:gridCol w:w="1350"/>
        <w:gridCol w:w="1440"/>
      </w:tblGrid>
      <w:tr w:rsidR="0067379E" w:rsidRPr="00636B0C" w14:paraId="1C246DB6" w14:textId="77777777" w:rsidTr="00274C0F">
        <w:tc>
          <w:tcPr>
            <w:tcW w:w="3600" w:type="dxa"/>
            <w:vAlign w:val="bottom"/>
            <w:hideMark/>
          </w:tcPr>
          <w:p w14:paraId="0F8967D8" w14:textId="77777777" w:rsidR="0067379E" w:rsidRPr="00636B0C" w:rsidRDefault="0067379E" w:rsidP="00D3006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14:paraId="256171A2" w14:textId="77777777" w:rsidR="0067379E" w:rsidRPr="00636B0C" w:rsidRDefault="0067379E" w:rsidP="00D3006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2651151E" w14:textId="77777777" w:rsidR="0067379E" w:rsidRPr="00636B0C" w:rsidRDefault="0067379E" w:rsidP="00D3006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vAlign w:val="bottom"/>
            <w:hideMark/>
          </w:tcPr>
          <w:p w14:paraId="0FA3DB65" w14:textId="77777777" w:rsidR="0067379E" w:rsidRPr="00636B0C" w:rsidRDefault="0067379E" w:rsidP="00D3006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เงินปันผลจ่าย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ต่อหุ้น </w:t>
            </w:r>
          </w:p>
        </w:tc>
      </w:tr>
      <w:tr w:rsidR="0067379E" w:rsidRPr="00636B0C" w14:paraId="111CFD27" w14:textId="77777777" w:rsidTr="00274C0F">
        <w:tc>
          <w:tcPr>
            <w:tcW w:w="3600" w:type="dxa"/>
            <w:vAlign w:val="bottom"/>
          </w:tcPr>
          <w:p w14:paraId="3C91A58D" w14:textId="77777777" w:rsidR="0067379E" w:rsidRPr="00636B0C" w:rsidRDefault="0067379E" w:rsidP="00D3006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A88E22C" w14:textId="77777777" w:rsidR="0067379E" w:rsidRPr="00636B0C" w:rsidRDefault="0067379E" w:rsidP="00D3006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059848E" w14:textId="77777777" w:rsidR="0067379E" w:rsidRPr="00636B0C" w:rsidRDefault="0067379E" w:rsidP="00D3006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  <w:tc>
          <w:tcPr>
            <w:tcW w:w="1440" w:type="dxa"/>
            <w:vAlign w:val="bottom"/>
            <w:hideMark/>
          </w:tcPr>
          <w:p w14:paraId="753F1BDE" w14:textId="77777777" w:rsidR="0067379E" w:rsidRPr="00636B0C" w:rsidRDefault="0067379E" w:rsidP="00D3006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67379E" w:rsidRPr="00636B0C" w14:paraId="36FE3D2D" w14:textId="77777777" w:rsidTr="00274C0F">
        <w:tc>
          <w:tcPr>
            <w:tcW w:w="3600" w:type="dxa"/>
            <w:hideMark/>
          </w:tcPr>
          <w:p w14:paraId="20286B0E" w14:textId="77777777" w:rsidR="0067379E" w:rsidRPr="00636B0C" w:rsidRDefault="0067379E" w:rsidP="00D30068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  <w:r w:rsidRPr="00636B0C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636B0C">
              <w:rPr>
                <w:rFonts w:ascii="Angsana New" w:hAnsi="Angsana New"/>
                <w:sz w:val="28"/>
                <w:u w:val="single"/>
              </w:rPr>
              <w:t>256</w:t>
            </w:r>
            <w:r w:rsidR="00D2040B" w:rsidRPr="00636B0C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2700" w:type="dxa"/>
            <w:vAlign w:val="bottom"/>
          </w:tcPr>
          <w:p w14:paraId="499FC02B" w14:textId="77777777" w:rsidR="0067379E" w:rsidRPr="00636B0C" w:rsidRDefault="0067379E" w:rsidP="00D3006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C016C" w14:textId="77777777" w:rsidR="0067379E" w:rsidRPr="00636B0C" w:rsidRDefault="0067379E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BEF50DE" w14:textId="77777777" w:rsidR="0067379E" w:rsidRPr="00636B0C" w:rsidRDefault="0067379E" w:rsidP="00D3006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9B79A4" w:rsidRPr="00636B0C" w14:paraId="0F3F40BB" w14:textId="77777777" w:rsidTr="00274C0F">
        <w:tc>
          <w:tcPr>
            <w:tcW w:w="3600" w:type="dxa"/>
          </w:tcPr>
          <w:p w14:paraId="527DA9BC" w14:textId="77777777" w:rsidR="009B79A4" w:rsidRPr="00636B0C" w:rsidRDefault="009B79A4" w:rsidP="009B79A4">
            <w:pPr>
              <w:spacing w:line="320" w:lineRule="exact"/>
              <w:ind w:left="132" w:hanging="13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 xml:space="preserve">เงินปันผลสำหรับปี </w:t>
            </w:r>
            <w:r w:rsidRPr="00636B0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0" w:type="dxa"/>
            <w:vAlign w:val="bottom"/>
          </w:tcPr>
          <w:p w14:paraId="39E56897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ที่ประชุมสามัญประจำ</w:t>
            </w:r>
            <w:r w:rsidR="0030315D" w:rsidRPr="00636B0C">
              <w:rPr>
                <w:rFonts w:ascii="Angsana New" w:hAnsi="Angsana New" w:hint="cs"/>
                <w:sz w:val="28"/>
                <w:cs/>
              </w:rPr>
              <w:t>ปี</w:t>
            </w:r>
            <w:r w:rsidRPr="00636B0C">
              <w:rPr>
                <w:rFonts w:ascii="Angsana New" w:hAnsi="Angsana New" w:hint="cs"/>
                <w:sz w:val="28"/>
                <w:cs/>
              </w:rPr>
              <w:t>ผู้ถือหุ้น</w:t>
            </w:r>
          </w:p>
          <w:p w14:paraId="30EA33C9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ab/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36B0C">
              <w:rPr>
                <w:rFonts w:ascii="Angsana New" w:hAnsi="Angsana New"/>
                <w:sz w:val="28"/>
              </w:rPr>
              <w:t xml:space="preserve">23 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3D17213" w14:textId="77777777" w:rsidR="009B79A4" w:rsidRPr="00636B0C" w:rsidRDefault="009B79A4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28,900</w:t>
            </w:r>
          </w:p>
        </w:tc>
        <w:tc>
          <w:tcPr>
            <w:tcW w:w="1440" w:type="dxa"/>
            <w:vAlign w:val="bottom"/>
          </w:tcPr>
          <w:p w14:paraId="35120464" w14:textId="77777777" w:rsidR="009B79A4" w:rsidRPr="00636B0C" w:rsidRDefault="009B79A4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17.0</w:t>
            </w:r>
            <w:r w:rsidR="000D78F7" w:rsidRPr="00636B0C"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9B79A4" w:rsidRPr="00636B0C" w14:paraId="27560458" w14:textId="77777777" w:rsidTr="002B61E4">
        <w:tc>
          <w:tcPr>
            <w:tcW w:w="3600" w:type="dxa"/>
          </w:tcPr>
          <w:p w14:paraId="08A2F597" w14:textId="77777777" w:rsidR="009B79A4" w:rsidRPr="00636B0C" w:rsidRDefault="009B79A4" w:rsidP="009B79A4">
            <w:pPr>
              <w:spacing w:line="320" w:lineRule="exact"/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636B0C">
              <w:rPr>
                <w:rFonts w:ascii="Angsana New" w:hAnsi="Angsana New"/>
                <w:sz w:val="28"/>
              </w:rPr>
              <w:t xml:space="preserve">1 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0" w:type="dxa"/>
          </w:tcPr>
          <w:p w14:paraId="6EB46969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636B0C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 เมื่อวันที่ </w:t>
            </w:r>
            <w:r w:rsidRPr="00636B0C">
              <w:rPr>
                <w:rFonts w:ascii="Angsana New" w:hAnsi="Angsana New"/>
                <w:sz w:val="28"/>
              </w:rPr>
              <w:t xml:space="preserve">13 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A3CCCE5" w14:textId="77777777" w:rsidR="009B79A4" w:rsidRPr="00636B0C" w:rsidRDefault="009B79A4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38,950</w:t>
            </w:r>
          </w:p>
        </w:tc>
        <w:tc>
          <w:tcPr>
            <w:tcW w:w="1440" w:type="dxa"/>
            <w:vAlign w:val="bottom"/>
          </w:tcPr>
          <w:p w14:paraId="298D2876" w14:textId="77777777" w:rsidR="009B79A4" w:rsidRPr="00636B0C" w:rsidRDefault="000D78F7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20.50</w:t>
            </w:r>
          </w:p>
        </w:tc>
      </w:tr>
      <w:tr w:rsidR="009B79A4" w:rsidRPr="00636B0C" w14:paraId="226B3929" w14:textId="77777777" w:rsidTr="009B79A4">
        <w:trPr>
          <w:trHeight w:val="675"/>
        </w:trPr>
        <w:tc>
          <w:tcPr>
            <w:tcW w:w="3600" w:type="dxa"/>
          </w:tcPr>
          <w:p w14:paraId="29F176C4" w14:textId="77777777" w:rsidR="009B79A4" w:rsidRPr="00636B0C" w:rsidRDefault="009B79A4" w:rsidP="009B79A4">
            <w:pPr>
              <w:spacing w:line="320" w:lineRule="exact"/>
              <w:ind w:left="132" w:hanging="13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636B0C">
              <w:rPr>
                <w:rFonts w:ascii="Angsana New" w:hAnsi="Angsana New"/>
                <w:sz w:val="28"/>
              </w:rPr>
              <w:t xml:space="preserve">2 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0" w:type="dxa"/>
          </w:tcPr>
          <w:p w14:paraId="2F660C07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636B0C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 เมื่อวันที่ </w:t>
            </w:r>
            <w:r w:rsidRPr="00636B0C">
              <w:rPr>
                <w:rFonts w:ascii="Angsana New" w:hAnsi="Angsana New"/>
                <w:sz w:val="28"/>
              </w:rPr>
              <w:t xml:space="preserve">7 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8E845AD" w14:textId="77777777" w:rsidR="009B79A4" w:rsidRPr="00636B0C" w:rsidRDefault="009B79A4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/>
                <w:sz w:val="28"/>
              </w:rPr>
              <w:t>220,500</w:t>
            </w:r>
          </w:p>
        </w:tc>
        <w:tc>
          <w:tcPr>
            <w:tcW w:w="1440" w:type="dxa"/>
            <w:vAlign w:val="bottom"/>
          </w:tcPr>
          <w:p w14:paraId="01C5F596" w14:textId="77777777" w:rsidR="009B79A4" w:rsidRPr="00636B0C" w:rsidRDefault="000D78F7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0.49</w:t>
            </w:r>
          </w:p>
        </w:tc>
      </w:tr>
      <w:tr w:rsidR="009B79A4" w:rsidRPr="00636B0C" w14:paraId="407F29FF" w14:textId="77777777" w:rsidTr="007949DA">
        <w:trPr>
          <w:trHeight w:val="397"/>
        </w:trPr>
        <w:tc>
          <w:tcPr>
            <w:tcW w:w="3600" w:type="dxa"/>
            <w:hideMark/>
          </w:tcPr>
          <w:p w14:paraId="067CA02F" w14:textId="77777777" w:rsidR="009B79A4" w:rsidRPr="00636B0C" w:rsidRDefault="009B79A4" w:rsidP="009B79A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รวมเงินปันผลจ่าย</w:t>
            </w:r>
            <w:r w:rsidRPr="00636B0C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636B0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0" w:type="dxa"/>
          </w:tcPr>
          <w:p w14:paraId="7619DDB9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5BFA51" w14:textId="56AF8345" w:rsidR="009B79A4" w:rsidRPr="00636B0C" w:rsidRDefault="009B79A4" w:rsidP="009B79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2</w:t>
            </w:r>
            <w:r w:rsidR="00F86ED6" w:rsidRPr="00636B0C">
              <w:rPr>
                <w:rFonts w:ascii="Angsana New" w:hAnsi="Angsana New"/>
                <w:sz w:val="28"/>
              </w:rPr>
              <w:t>8</w:t>
            </w:r>
            <w:r w:rsidRPr="00636B0C">
              <w:rPr>
                <w:rFonts w:ascii="Angsana New" w:hAnsi="Angsana New"/>
                <w:sz w:val="28"/>
              </w:rPr>
              <w:t>8,350</w:t>
            </w:r>
          </w:p>
        </w:tc>
        <w:tc>
          <w:tcPr>
            <w:tcW w:w="1440" w:type="dxa"/>
            <w:vAlign w:val="bottom"/>
          </w:tcPr>
          <w:p w14:paraId="389ED5DC" w14:textId="77777777" w:rsidR="009B79A4" w:rsidRPr="00636B0C" w:rsidRDefault="009B79A4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9B79A4" w:rsidRPr="00636B0C" w14:paraId="693293A0" w14:textId="77777777" w:rsidTr="00274C0F">
        <w:tc>
          <w:tcPr>
            <w:tcW w:w="3600" w:type="dxa"/>
          </w:tcPr>
          <w:p w14:paraId="697AE3A4" w14:textId="77777777" w:rsidR="009B79A4" w:rsidRPr="00636B0C" w:rsidRDefault="009B79A4" w:rsidP="009B79A4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  <w:r w:rsidRPr="00636B0C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636B0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2700" w:type="dxa"/>
            <w:vAlign w:val="bottom"/>
          </w:tcPr>
          <w:p w14:paraId="2A7BF9C6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29E9AF" w14:textId="77777777" w:rsidR="009B79A4" w:rsidRPr="00636B0C" w:rsidRDefault="009B79A4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F6C6B9" w14:textId="77777777" w:rsidR="009B79A4" w:rsidRPr="00636B0C" w:rsidRDefault="009B79A4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9B79A4" w:rsidRPr="00636B0C" w14:paraId="43BBE548" w14:textId="77777777" w:rsidTr="00274C0F">
        <w:trPr>
          <w:trHeight w:val="675"/>
        </w:trPr>
        <w:tc>
          <w:tcPr>
            <w:tcW w:w="3600" w:type="dxa"/>
          </w:tcPr>
          <w:p w14:paraId="54565B08" w14:textId="77777777" w:rsidR="009B79A4" w:rsidRPr="00636B0C" w:rsidRDefault="009B79A4" w:rsidP="009B79A4">
            <w:pPr>
              <w:spacing w:line="320" w:lineRule="exact"/>
              <w:ind w:left="132" w:hanging="13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 xml:space="preserve">เงินปันผลระหว่างกาลสำหรับปี </w:t>
            </w:r>
            <w:r w:rsidRPr="00636B0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0" w:type="dxa"/>
          </w:tcPr>
          <w:p w14:paraId="0FEF300E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636B0C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 เมื่อวันที่ </w:t>
            </w:r>
            <w:r w:rsidRPr="00636B0C">
              <w:rPr>
                <w:rFonts w:ascii="Angsana New" w:hAnsi="Angsana New"/>
                <w:sz w:val="28"/>
              </w:rPr>
              <w:t xml:space="preserve">29 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636B0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6133D02" w14:textId="77777777" w:rsidR="009B79A4" w:rsidRPr="00636B0C" w:rsidRDefault="009B79A4" w:rsidP="009B79A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/>
                <w:sz w:val="28"/>
              </w:rPr>
              <w:t>42,500</w:t>
            </w:r>
          </w:p>
        </w:tc>
        <w:tc>
          <w:tcPr>
            <w:tcW w:w="1440" w:type="dxa"/>
            <w:vAlign w:val="bottom"/>
          </w:tcPr>
          <w:p w14:paraId="0B187136" w14:textId="77777777" w:rsidR="009B79A4" w:rsidRPr="00636B0C" w:rsidRDefault="009B79A4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25.0</w:t>
            </w:r>
            <w:r w:rsidR="000D78F7" w:rsidRPr="00636B0C"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9B79A4" w:rsidRPr="00636B0C" w14:paraId="4392A2C2" w14:textId="77777777" w:rsidTr="00274C0F">
        <w:trPr>
          <w:trHeight w:val="397"/>
        </w:trPr>
        <w:tc>
          <w:tcPr>
            <w:tcW w:w="3600" w:type="dxa"/>
          </w:tcPr>
          <w:p w14:paraId="1A57CBA2" w14:textId="77777777" w:rsidR="009B79A4" w:rsidRPr="00636B0C" w:rsidRDefault="009B79A4" w:rsidP="009B79A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รวมเงินปันผลจ่าย</w:t>
            </w:r>
            <w:r w:rsidRPr="00636B0C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636B0C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636B0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0" w:type="dxa"/>
          </w:tcPr>
          <w:p w14:paraId="352BBC7A" w14:textId="77777777" w:rsidR="009B79A4" w:rsidRPr="00636B0C" w:rsidRDefault="009B79A4" w:rsidP="009B79A4">
            <w:pPr>
              <w:spacing w:line="320" w:lineRule="exact"/>
              <w:ind w:left="72" w:hanging="7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EA57C1" w14:textId="77777777" w:rsidR="009B79A4" w:rsidRPr="00636B0C" w:rsidRDefault="009B79A4" w:rsidP="009B79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42,500</w:t>
            </w:r>
          </w:p>
        </w:tc>
        <w:tc>
          <w:tcPr>
            <w:tcW w:w="1440" w:type="dxa"/>
            <w:vAlign w:val="bottom"/>
          </w:tcPr>
          <w:p w14:paraId="5E35733C" w14:textId="77777777" w:rsidR="009B79A4" w:rsidRPr="00636B0C" w:rsidRDefault="009B79A4" w:rsidP="0030315D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</w:tbl>
    <w:p w14:paraId="3AEE4FBB" w14:textId="77777777" w:rsidR="00FB1EFF" w:rsidRDefault="00FB1EFF" w:rsidP="00F51CF4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B7ABDC5" w14:textId="63759A43" w:rsidR="002946DE" w:rsidRPr="00636B0C" w:rsidRDefault="00F51CF4" w:rsidP="00F51CF4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22</w:t>
      </w:r>
      <w:r w:rsidR="002946DE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946DE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946DE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440"/>
      </w:tblGrid>
      <w:tr w:rsidR="009B79A4" w:rsidRPr="00636B0C" w14:paraId="2349AC12" w14:textId="77777777" w:rsidTr="002B61E4">
        <w:tc>
          <w:tcPr>
            <w:tcW w:w="6090" w:type="dxa"/>
            <w:vAlign w:val="bottom"/>
          </w:tcPr>
          <w:p w14:paraId="5ECF31D7" w14:textId="77777777" w:rsidR="009B79A4" w:rsidRPr="00636B0C" w:rsidRDefault="009B79A4" w:rsidP="00F51CF4">
            <w:pPr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28"/>
              </w:rPr>
              <w:tab/>
            </w:r>
            <w:r w:rsidRPr="00636B0C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4DB7E7EF" w14:textId="77777777" w:rsidR="009B79A4" w:rsidRPr="00636B0C" w:rsidRDefault="009B79A4" w:rsidP="00F51CF4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9B79A4" w:rsidRPr="00636B0C" w14:paraId="42BA6FD1" w14:textId="77777777" w:rsidTr="002B61E4">
        <w:tc>
          <w:tcPr>
            <w:tcW w:w="6090" w:type="dxa"/>
            <w:vAlign w:val="bottom"/>
          </w:tcPr>
          <w:p w14:paraId="5C5AE5C3" w14:textId="77777777" w:rsidR="009B79A4" w:rsidRPr="00636B0C" w:rsidRDefault="009B79A4" w:rsidP="00F51CF4">
            <w:pPr>
              <w:ind w:right="-18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62D3EA9" w14:textId="77777777" w:rsidR="009B79A4" w:rsidRPr="00636B0C" w:rsidRDefault="009B79A4" w:rsidP="00F51CF4">
            <w:pPr>
              <w:ind w:left="-18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28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30C9A48D" w14:textId="77777777" w:rsidR="009B79A4" w:rsidRPr="00636B0C" w:rsidRDefault="009B79A4" w:rsidP="00F51CF4">
            <w:pPr>
              <w:ind w:left="-18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28"/>
                <w:u w:val="words"/>
              </w:rPr>
              <w:t>2563</w:t>
            </w:r>
          </w:p>
        </w:tc>
      </w:tr>
      <w:tr w:rsidR="009B79A4" w:rsidRPr="00636B0C" w14:paraId="4833B9E4" w14:textId="77777777" w:rsidTr="002B61E4">
        <w:tc>
          <w:tcPr>
            <w:tcW w:w="6090" w:type="dxa"/>
            <w:vAlign w:val="bottom"/>
          </w:tcPr>
          <w:p w14:paraId="0560806B" w14:textId="77777777" w:rsidR="009B79A4" w:rsidRPr="00636B0C" w:rsidRDefault="009B79A4" w:rsidP="00F51CF4">
            <w:pPr>
              <w:ind w:left="228" w:right="-18" w:hanging="228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 w:hint="cs"/>
                <w:spacing w:val="-2"/>
                <w:sz w:val="28"/>
                <w:cs/>
              </w:rPr>
              <w:t>กำไรจากการจำหน่ายและตัดจำหน่ายสินทรัพย์ที่ไม่ใช่สินทรัพย์ทางการเงิน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22B3407" w14:textId="0DC33158" w:rsidR="009B79A4" w:rsidRPr="00636B0C" w:rsidRDefault="00F86ED6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5,126</w:t>
            </w:r>
          </w:p>
        </w:tc>
        <w:tc>
          <w:tcPr>
            <w:tcW w:w="1440" w:type="dxa"/>
            <w:vAlign w:val="bottom"/>
          </w:tcPr>
          <w:p w14:paraId="2E77E25C" w14:textId="77777777" w:rsidR="009B79A4" w:rsidRPr="00636B0C" w:rsidRDefault="009B79A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7,056</w:t>
            </w:r>
          </w:p>
        </w:tc>
      </w:tr>
      <w:tr w:rsidR="009B79A4" w:rsidRPr="00636B0C" w14:paraId="4B51EBCB" w14:textId="77777777" w:rsidTr="002B61E4">
        <w:tc>
          <w:tcPr>
            <w:tcW w:w="6090" w:type="dxa"/>
            <w:vAlign w:val="bottom"/>
          </w:tcPr>
          <w:p w14:paraId="036F2AD6" w14:textId="77777777" w:rsidR="009B79A4" w:rsidRPr="00636B0C" w:rsidRDefault="009B79A4" w:rsidP="00F51CF4">
            <w:pPr>
              <w:ind w:left="228" w:right="-18" w:hanging="228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 w:hint="cs"/>
                <w:spacing w:val="-2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530" w:type="dxa"/>
            <w:vAlign w:val="bottom"/>
          </w:tcPr>
          <w:p w14:paraId="5ACB0066" w14:textId="681E32C6" w:rsidR="009B79A4" w:rsidRPr="00636B0C" w:rsidRDefault="00F86ED6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1,544</w:t>
            </w:r>
          </w:p>
        </w:tc>
        <w:tc>
          <w:tcPr>
            <w:tcW w:w="1440" w:type="dxa"/>
            <w:vAlign w:val="bottom"/>
          </w:tcPr>
          <w:p w14:paraId="38DB2CC9" w14:textId="77777777" w:rsidR="009B79A4" w:rsidRPr="00636B0C" w:rsidRDefault="009B79A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782</w:t>
            </w:r>
          </w:p>
        </w:tc>
      </w:tr>
      <w:tr w:rsidR="009B79A4" w:rsidRPr="00636B0C" w14:paraId="1F3BEEA9" w14:textId="77777777" w:rsidTr="002B61E4">
        <w:tc>
          <w:tcPr>
            <w:tcW w:w="6090" w:type="dxa"/>
            <w:vAlign w:val="bottom"/>
          </w:tcPr>
          <w:p w14:paraId="20CF9D3F" w14:textId="77777777" w:rsidR="009B79A4" w:rsidRPr="00636B0C" w:rsidRDefault="009B79A4" w:rsidP="00F51CF4">
            <w:pPr>
              <w:ind w:left="228" w:right="-18" w:hanging="228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530" w:type="dxa"/>
            <w:vAlign w:val="bottom"/>
          </w:tcPr>
          <w:p w14:paraId="57D02CD6" w14:textId="2704902C" w:rsidR="009B79A4" w:rsidRPr="00636B0C" w:rsidRDefault="00F86ED6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6854FB5C" w14:textId="77777777" w:rsidR="009B79A4" w:rsidRPr="00636B0C" w:rsidRDefault="009B79A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171</w:t>
            </w:r>
          </w:p>
        </w:tc>
      </w:tr>
      <w:tr w:rsidR="00F51CF4" w:rsidRPr="00636B0C" w14:paraId="33C2C553" w14:textId="77777777" w:rsidTr="002B61E4">
        <w:tc>
          <w:tcPr>
            <w:tcW w:w="6090" w:type="dxa"/>
            <w:vAlign w:val="bottom"/>
          </w:tcPr>
          <w:p w14:paraId="593F94FF" w14:textId="77777777" w:rsidR="00F51CF4" w:rsidRPr="00636B0C" w:rsidRDefault="00F51CF4" w:rsidP="00F51CF4">
            <w:pPr>
              <w:ind w:left="228" w:right="-18" w:hanging="228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/>
                <w:spacing w:val="-2"/>
                <w:sz w:val="28"/>
                <w:cs/>
              </w:rPr>
              <w:t>กำไ</w:t>
            </w:r>
            <w:r w:rsidRPr="00636B0C">
              <w:rPr>
                <w:rFonts w:ascii="Angsana New" w:hAnsi="Angsana New" w:hint="cs"/>
                <w:spacing w:val="-2"/>
                <w:sz w:val="28"/>
                <w:cs/>
              </w:rPr>
              <w:t>ร</w:t>
            </w:r>
            <w:r w:rsidRPr="00636B0C">
              <w:rPr>
                <w:rFonts w:ascii="Angsana New" w:hAnsi="Angsana New"/>
                <w:spacing w:val="-2"/>
                <w:sz w:val="28"/>
                <w:cs/>
              </w:rPr>
              <w:t>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7743DF0A" w14:textId="751BB874" w:rsidR="00F51CF4" w:rsidRPr="00636B0C" w:rsidRDefault="00F86ED6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1D06BC3" w14:textId="77777777" w:rsidR="00F51CF4" w:rsidRPr="00636B0C" w:rsidRDefault="00F51CF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F51CF4" w:rsidRPr="00636B0C" w14:paraId="18F791BE" w14:textId="77777777" w:rsidTr="002B61E4">
        <w:tc>
          <w:tcPr>
            <w:tcW w:w="6090" w:type="dxa"/>
            <w:vAlign w:val="bottom"/>
          </w:tcPr>
          <w:p w14:paraId="5218BE72" w14:textId="77777777" w:rsidR="00F51CF4" w:rsidRPr="00636B0C" w:rsidRDefault="00F51CF4" w:rsidP="00F51CF4">
            <w:pPr>
              <w:ind w:left="228" w:right="-18" w:hanging="228"/>
              <w:rPr>
                <w:rFonts w:ascii="Angsana New" w:hAnsi="Angsana New"/>
                <w:sz w:val="28"/>
                <w:cs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1A4EFC39" w14:textId="242CFE3F" w:rsidR="00F51CF4" w:rsidRPr="00636B0C" w:rsidRDefault="00F86ED6" w:rsidP="00F51CF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2,032</w:t>
            </w:r>
          </w:p>
        </w:tc>
        <w:tc>
          <w:tcPr>
            <w:tcW w:w="1440" w:type="dxa"/>
            <w:vAlign w:val="bottom"/>
          </w:tcPr>
          <w:p w14:paraId="632EE442" w14:textId="77777777" w:rsidR="00F51CF4" w:rsidRPr="00636B0C" w:rsidRDefault="00F51CF4" w:rsidP="00F51CF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1,954</w:t>
            </w:r>
          </w:p>
        </w:tc>
      </w:tr>
      <w:tr w:rsidR="00F51CF4" w:rsidRPr="00636B0C" w14:paraId="521C99F5" w14:textId="77777777" w:rsidTr="002B61E4">
        <w:tc>
          <w:tcPr>
            <w:tcW w:w="6090" w:type="dxa"/>
            <w:vAlign w:val="bottom"/>
          </w:tcPr>
          <w:p w14:paraId="6C9EF0B9" w14:textId="77777777" w:rsidR="00F51CF4" w:rsidRPr="00636B0C" w:rsidRDefault="00F51CF4" w:rsidP="00F51CF4">
            <w:pPr>
              <w:ind w:left="228" w:right="-18" w:hanging="228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รวมรายได้อื่น</w:t>
            </w:r>
          </w:p>
        </w:tc>
        <w:tc>
          <w:tcPr>
            <w:tcW w:w="1530" w:type="dxa"/>
            <w:vAlign w:val="bottom"/>
          </w:tcPr>
          <w:p w14:paraId="2885ED15" w14:textId="08B7368A" w:rsidR="00F51CF4" w:rsidRPr="00636B0C" w:rsidRDefault="004B1984" w:rsidP="00F51CF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8,781</w:t>
            </w:r>
          </w:p>
        </w:tc>
        <w:tc>
          <w:tcPr>
            <w:tcW w:w="1440" w:type="dxa"/>
            <w:vAlign w:val="bottom"/>
          </w:tcPr>
          <w:p w14:paraId="34E50C7B" w14:textId="77777777" w:rsidR="00F51CF4" w:rsidRPr="00636B0C" w:rsidRDefault="00F51CF4" w:rsidP="00F51CF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9,967</w:t>
            </w:r>
          </w:p>
        </w:tc>
      </w:tr>
    </w:tbl>
    <w:p w14:paraId="2E4B2C96" w14:textId="77777777" w:rsidR="009055B3" w:rsidRPr="00636B0C" w:rsidRDefault="00F51CF4" w:rsidP="00F51C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9055B3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055B3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055B3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14:paraId="14FA5581" w14:textId="77777777" w:rsidR="009055B3" w:rsidRPr="00636B0C" w:rsidRDefault="009055B3" w:rsidP="00F51CF4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2AEF5A0" w14:textId="77777777" w:rsidR="00C44B91" w:rsidRPr="00636B0C" w:rsidRDefault="00C44B91" w:rsidP="00F51CF4">
      <w:pPr>
        <w:ind w:left="360" w:hanging="360"/>
        <w:jc w:val="right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(หน่วย: พันบาท)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90"/>
        <w:gridCol w:w="1485"/>
        <w:gridCol w:w="1485"/>
      </w:tblGrid>
      <w:tr w:rsidR="00C44B91" w:rsidRPr="00636B0C" w14:paraId="4E6FA81C" w14:textId="77777777" w:rsidTr="00F51CF4">
        <w:tc>
          <w:tcPr>
            <w:tcW w:w="6090" w:type="dxa"/>
          </w:tcPr>
          <w:p w14:paraId="6D11EB11" w14:textId="77777777" w:rsidR="00C44B91" w:rsidRPr="00636B0C" w:rsidRDefault="00C44B91" w:rsidP="00F51CF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6373D340" w14:textId="77777777" w:rsidR="00C44B91" w:rsidRPr="00636B0C" w:rsidRDefault="00C44B91" w:rsidP="00F51CF4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485" w:type="dxa"/>
            <w:vAlign w:val="bottom"/>
            <w:hideMark/>
          </w:tcPr>
          <w:p w14:paraId="6D7C23A0" w14:textId="77777777" w:rsidR="00C44B91" w:rsidRPr="00636B0C" w:rsidRDefault="00C44B91" w:rsidP="00F51CF4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</w:t>
            </w:r>
            <w:r w:rsidR="00D2040B"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D2040B" w:rsidRPr="00636B0C" w14:paraId="1F1565E4" w14:textId="77777777" w:rsidTr="00F51CF4">
        <w:tc>
          <w:tcPr>
            <w:tcW w:w="6090" w:type="dxa"/>
            <w:vAlign w:val="bottom"/>
            <w:hideMark/>
          </w:tcPr>
          <w:p w14:paraId="2C912519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5748EB46" w14:textId="0728480F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261,373</w:t>
            </w:r>
          </w:p>
        </w:tc>
        <w:tc>
          <w:tcPr>
            <w:tcW w:w="1485" w:type="dxa"/>
            <w:vAlign w:val="bottom"/>
          </w:tcPr>
          <w:p w14:paraId="2376C94D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269,801</w:t>
            </w:r>
          </w:p>
        </w:tc>
      </w:tr>
      <w:tr w:rsidR="00D2040B" w:rsidRPr="00636B0C" w14:paraId="1D79C120" w14:textId="77777777" w:rsidTr="00F51CF4">
        <w:tc>
          <w:tcPr>
            <w:tcW w:w="6090" w:type="dxa"/>
            <w:vAlign w:val="bottom"/>
          </w:tcPr>
          <w:p w14:paraId="12F2AA48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5" w:type="dxa"/>
            <w:vAlign w:val="bottom"/>
          </w:tcPr>
          <w:p w14:paraId="027B4674" w14:textId="1117995E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132,852</w:t>
            </w:r>
          </w:p>
        </w:tc>
        <w:tc>
          <w:tcPr>
            <w:tcW w:w="1485" w:type="dxa"/>
            <w:vAlign w:val="bottom"/>
          </w:tcPr>
          <w:p w14:paraId="4E4A8FC1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136,768</w:t>
            </w:r>
          </w:p>
        </w:tc>
      </w:tr>
      <w:tr w:rsidR="00D2040B" w:rsidRPr="00636B0C" w14:paraId="699E5B5E" w14:textId="77777777" w:rsidTr="00F51CF4">
        <w:tc>
          <w:tcPr>
            <w:tcW w:w="6090" w:type="dxa"/>
            <w:vAlign w:val="bottom"/>
          </w:tcPr>
          <w:p w14:paraId="62F2A338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5" w:type="dxa"/>
            <w:vAlign w:val="bottom"/>
          </w:tcPr>
          <w:p w14:paraId="116C76D6" w14:textId="10829C22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50,917</w:t>
            </w:r>
          </w:p>
        </w:tc>
        <w:tc>
          <w:tcPr>
            <w:tcW w:w="1485" w:type="dxa"/>
            <w:vAlign w:val="bottom"/>
          </w:tcPr>
          <w:p w14:paraId="09179AE8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42,531</w:t>
            </w:r>
          </w:p>
        </w:tc>
      </w:tr>
      <w:tr w:rsidR="00D2040B" w:rsidRPr="00636B0C" w14:paraId="67D70D1A" w14:textId="77777777" w:rsidTr="00F51CF4">
        <w:tc>
          <w:tcPr>
            <w:tcW w:w="6090" w:type="dxa"/>
            <w:vAlign w:val="bottom"/>
          </w:tcPr>
          <w:p w14:paraId="7B2421FA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85" w:type="dxa"/>
            <w:vAlign w:val="bottom"/>
          </w:tcPr>
          <w:p w14:paraId="34386530" w14:textId="0215725E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14,890</w:t>
            </w:r>
          </w:p>
        </w:tc>
        <w:tc>
          <w:tcPr>
            <w:tcW w:w="1485" w:type="dxa"/>
            <w:vAlign w:val="bottom"/>
          </w:tcPr>
          <w:p w14:paraId="728EB588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13,078</w:t>
            </w:r>
          </w:p>
        </w:tc>
      </w:tr>
      <w:tr w:rsidR="00D2040B" w:rsidRPr="00636B0C" w14:paraId="4912E13B" w14:textId="77777777" w:rsidTr="00F51CF4">
        <w:tc>
          <w:tcPr>
            <w:tcW w:w="6090" w:type="dxa"/>
            <w:vAlign w:val="bottom"/>
          </w:tcPr>
          <w:p w14:paraId="401E9176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6FBF2EBC" w14:textId="6B934E17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7,103</w:t>
            </w:r>
          </w:p>
        </w:tc>
        <w:tc>
          <w:tcPr>
            <w:tcW w:w="1485" w:type="dxa"/>
            <w:vAlign w:val="bottom"/>
          </w:tcPr>
          <w:p w14:paraId="1470DE75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4,379</w:t>
            </w:r>
          </w:p>
        </w:tc>
      </w:tr>
      <w:tr w:rsidR="00D2040B" w:rsidRPr="00636B0C" w14:paraId="64453FCB" w14:textId="77777777" w:rsidTr="00F51CF4">
        <w:tc>
          <w:tcPr>
            <w:tcW w:w="6090" w:type="dxa"/>
            <w:vAlign w:val="bottom"/>
          </w:tcPr>
          <w:p w14:paraId="74576D25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ใช้จ่ายในการขนส่ง</w:t>
            </w:r>
          </w:p>
        </w:tc>
        <w:tc>
          <w:tcPr>
            <w:tcW w:w="1485" w:type="dxa"/>
            <w:vAlign w:val="bottom"/>
          </w:tcPr>
          <w:p w14:paraId="5903270A" w14:textId="353224AF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2,083</w:t>
            </w:r>
          </w:p>
        </w:tc>
        <w:tc>
          <w:tcPr>
            <w:tcW w:w="1485" w:type="dxa"/>
            <w:vAlign w:val="bottom"/>
          </w:tcPr>
          <w:p w14:paraId="68FD9B8C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1,973</w:t>
            </w:r>
          </w:p>
        </w:tc>
      </w:tr>
      <w:tr w:rsidR="00D2040B" w:rsidRPr="00636B0C" w14:paraId="1B9EF436" w14:textId="77777777" w:rsidTr="00F51CF4">
        <w:tc>
          <w:tcPr>
            <w:tcW w:w="6090" w:type="dxa"/>
            <w:vAlign w:val="bottom"/>
          </w:tcPr>
          <w:p w14:paraId="4FAD4B34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485" w:type="dxa"/>
            <w:vAlign w:val="bottom"/>
          </w:tcPr>
          <w:p w14:paraId="462AD86A" w14:textId="30154F12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1485" w:type="dxa"/>
            <w:vAlign w:val="bottom"/>
          </w:tcPr>
          <w:p w14:paraId="74BD4221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1,795</w:t>
            </w:r>
          </w:p>
        </w:tc>
      </w:tr>
      <w:tr w:rsidR="00D2040B" w:rsidRPr="00636B0C" w14:paraId="208D7E98" w14:textId="77777777" w:rsidTr="00F51CF4">
        <w:tc>
          <w:tcPr>
            <w:tcW w:w="6090" w:type="dxa"/>
            <w:vAlign w:val="bottom"/>
          </w:tcPr>
          <w:p w14:paraId="3C0B77C9" w14:textId="77777777" w:rsidR="00D2040B" w:rsidRPr="00636B0C" w:rsidRDefault="00D2040B" w:rsidP="000D78F7">
            <w:pPr>
              <w:ind w:left="138" w:right="-114" w:hanging="18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ค่าเผื่อการด้อยค่าของสินทรัพย์ที่ไม่ใช่สินทรัพย์ทางการเงิน (กลับรายการ)</w:t>
            </w:r>
          </w:p>
        </w:tc>
        <w:tc>
          <w:tcPr>
            <w:tcW w:w="1485" w:type="dxa"/>
            <w:vAlign w:val="bottom"/>
          </w:tcPr>
          <w:p w14:paraId="1EFF2E64" w14:textId="51F0F67C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1,879</w:t>
            </w:r>
          </w:p>
        </w:tc>
        <w:tc>
          <w:tcPr>
            <w:tcW w:w="1485" w:type="dxa"/>
            <w:vAlign w:val="bottom"/>
          </w:tcPr>
          <w:p w14:paraId="3EA37A09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(2,723)</w:t>
            </w:r>
          </w:p>
        </w:tc>
      </w:tr>
      <w:tr w:rsidR="00D2040B" w:rsidRPr="00636B0C" w14:paraId="3548CD32" w14:textId="77777777" w:rsidTr="00F51CF4">
        <w:tc>
          <w:tcPr>
            <w:tcW w:w="6090" w:type="dxa"/>
            <w:vAlign w:val="bottom"/>
          </w:tcPr>
          <w:p w14:paraId="6F3E4018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85" w:type="dxa"/>
            <w:vAlign w:val="bottom"/>
          </w:tcPr>
          <w:p w14:paraId="422DBF5F" w14:textId="6CF4302D" w:rsidR="00D2040B" w:rsidRPr="00636B0C" w:rsidRDefault="004B1984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1,16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485" w:type="dxa"/>
            <w:vAlign w:val="bottom"/>
          </w:tcPr>
          <w:p w14:paraId="701373A7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(4,027)</w:t>
            </w:r>
          </w:p>
        </w:tc>
      </w:tr>
    </w:tbl>
    <w:p w14:paraId="44F4D6FF" w14:textId="77777777" w:rsidR="00DB7020" w:rsidRPr="00636B0C" w:rsidRDefault="00DB7020" w:rsidP="00F51C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F51CF4" w:rsidRPr="00636B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7FE8DAAF" w14:textId="77777777" w:rsidR="00DB7020" w:rsidRPr="00636B0C" w:rsidRDefault="00DB7020" w:rsidP="00F51CF4">
      <w:pPr>
        <w:ind w:left="360" w:hanging="360"/>
        <w:jc w:val="right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(หน่วย: พันบาท)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90"/>
        <w:gridCol w:w="1485"/>
        <w:gridCol w:w="1485"/>
      </w:tblGrid>
      <w:tr w:rsidR="00D2040B" w:rsidRPr="00636B0C" w14:paraId="5B678156" w14:textId="77777777" w:rsidTr="00F51CF4">
        <w:tc>
          <w:tcPr>
            <w:tcW w:w="6090" w:type="dxa"/>
          </w:tcPr>
          <w:p w14:paraId="231A7AEA" w14:textId="77777777" w:rsidR="00D2040B" w:rsidRPr="00636B0C" w:rsidRDefault="00D2040B" w:rsidP="00F51CF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49EA28EA" w14:textId="77777777" w:rsidR="00D2040B" w:rsidRPr="00636B0C" w:rsidRDefault="00D2040B" w:rsidP="00F51CF4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373084E8" w14:textId="77777777" w:rsidR="00D2040B" w:rsidRPr="00636B0C" w:rsidRDefault="00D2040B" w:rsidP="00F51CF4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D2040B" w:rsidRPr="00636B0C" w14:paraId="5A50A05A" w14:textId="77777777" w:rsidTr="00F51CF4">
        <w:tc>
          <w:tcPr>
            <w:tcW w:w="6090" w:type="dxa"/>
            <w:vAlign w:val="bottom"/>
            <w:hideMark/>
          </w:tcPr>
          <w:p w14:paraId="2CD99DE7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485" w:type="dxa"/>
            <w:vAlign w:val="bottom"/>
          </w:tcPr>
          <w:p w14:paraId="338B82B5" w14:textId="1BC4FD60" w:rsidR="00D2040B" w:rsidRPr="00636B0C" w:rsidRDefault="0061075F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12,523</w:t>
            </w:r>
          </w:p>
        </w:tc>
        <w:tc>
          <w:tcPr>
            <w:tcW w:w="1485" w:type="dxa"/>
            <w:vAlign w:val="bottom"/>
          </w:tcPr>
          <w:p w14:paraId="0A2220CA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10,158</w:t>
            </w:r>
          </w:p>
        </w:tc>
      </w:tr>
      <w:tr w:rsidR="00D2040B" w:rsidRPr="00636B0C" w14:paraId="09F5BF36" w14:textId="77777777" w:rsidTr="00F51CF4">
        <w:tc>
          <w:tcPr>
            <w:tcW w:w="6090" w:type="dxa"/>
            <w:vAlign w:val="bottom"/>
            <w:hideMark/>
          </w:tcPr>
          <w:p w14:paraId="622474A9" w14:textId="77777777" w:rsidR="00D2040B" w:rsidRPr="00636B0C" w:rsidRDefault="00D2040B" w:rsidP="00F51CF4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ค่าตัดจำหน่ายค่าธรรมเนียมธนาคารและต้นทุนในการกู้ยืม</w:t>
            </w:r>
          </w:p>
        </w:tc>
        <w:tc>
          <w:tcPr>
            <w:tcW w:w="1485" w:type="dxa"/>
            <w:vAlign w:val="bottom"/>
          </w:tcPr>
          <w:p w14:paraId="2B9C5AAD" w14:textId="2B04FC75" w:rsidR="00D2040B" w:rsidRPr="00636B0C" w:rsidRDefault="0061075F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485" w:type="dxa"/>
            <w:vAlign w:val="bottom"/>
          </w:tcPr>
          <w:p w14:paraId="284F6C2D" w14:textId="77777777" w:rsidR="00D2040B" w:rsidRPr="00636B0C" w:rsidRDefault="00D2040B" w:rsidP="00F51CF4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501</w:t>
            </w:r>
          </w:p>
        </w:tc>
      </w:tr>
      <w:tr w:rsidR="0052429D" w:rsidRPr="00636B0C" w14:paraId="0BC25F39" w14:textId="77777777" w:rsidTr="00F51CF4">
        <w:tc>
          <w:tcPr>
            <w:tcW w:w="6090" w:type="dxa"/>
            <w:vAlign w:val="bottom"/>
          </w:tcPr>
          <w:p w14:paraId="568B77A3" w14:textId="1BA649F7" w:rsidR="0052429D" w:rsidRPr="00636B0C" w:rsidRDefault="0052429D" w:rsidP="0052429D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3F7995AF" w14:textId="505A910D" w:rsidR="0052429D" w:rsidRPr="00636B0C" w:rsidRDefault="0052429D" w:rsidP="0052429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85" w:type="dxa"/>
            <w:vAlign w:val="bottom"/>
          </w:tcPr>
          <w:p w14:paraId="367042E0" w14:textId="45F32F79" w:rsidR="0052429D" w:rsidRPr="00636B0C" w:rsidRDefault="0052429D" w:rsidP="0052429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</w:p>
        </w:tc>
      </w:tr>
      <w:tr w:rsidR="0052429D" w:rsidRPr="00636B0C" w14:paraId="48DEC415" w14:textId="77777777" w:rsidTr="00F51CF4">
        <w:tc>
          <w:tcPr>
            <w:tcW w:w="6090" w:type="dxa"/>
            <w:vAlign w:val="bottom"/>
            <w:hideMark/>
          </w:tcPr>
          <w:p w14:paraId="3ACBCB00" w14:textId="77777777" w:rsidR="0052429D" w:rsidRPr="00636B0C" w:rsidRDefault="0052429D" w:rsidP="0052429D">
            <w:pPr>
              <w:ind w:left="138" w:right="-197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รวมต้นทุนทางการเงิน</w:t>
            </w:r>
          </w:p>
        </w:tc>
        <w:tc>
          <w:tcPr>
            <w:tcW w:w="1485" w:type="dxa"/>
            <w:vAlign w:val="bottom"/>
          </w:tcPr>
          <w:p w14:paraId="373788CE" w14:textId="013C1CC8" w:rsidR="0052429D" w:rsidRPr="00636B0C" w:rsidRDefault="0052429D" w:rsidP="005242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13,562</w:t>
            </w:r>
          </w:p>
        </w:tc>
        <w:tc>
          <w:tcPr>
            <w:tcW w:w="1485" w:type="dxa"/>
            <w:vAlign w:val="bottom"/>
          </w:tcPr>
          <w:p w14:paraId="68881D73" w14:textId="77777777" w:rsidR="0052429D" w:rsidRPr="00636B0C" w:rsidRDefault="0052429D" w:rsidP="005242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10,915</w:t>
            </w:r>
          </w:p>
        </w:tc>
      </w:tr>
    </w:tbl>
    <w:p w14:paraId="25152469" w14:textId="77777777" w:rsidR="00E36955" w:rsidRPr="00636B0C" w:rsidRDefault="00F51CF4" w:rsidP="002B61E4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 w:line="39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6528E8"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E36955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</w:p>
    <w:p w14:paraId="37228E43" w14:textId="77777777" w:rsidR="00E36955" w:rsidRPr="00636B0C" w:rsidRDefault="00E36955" w:rsidP="002B61E4">
      <w:pPr>
        <w:tabs>
          <w:tab w:val="left" w:pos="900"/>
          <w:tab w:val="left" w:pos="1440"/>
        </w:tabs>
        <w:overflowPunct/>
        <w:adjustRightInd/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1440"/>
      </w:tblGrid>
      <w:tr w:rsidR="00F51CF4" w:rsidRPr="00636B0C" w14:paraId="250F8280" w14:textId="77777777" w:rsidTr="000C422F">
        <w:tc>
          <w:tcPr>
            <w:tcW w:w="6228" w:type="dxa"/>
            <w:vAlign w:val="bottom"/>
          </w:tcPr>
          <w:p w14:paraId="43B86A12" w14:textId="77777777" w:rsidR="00F51CF4" w:rsidRPr="00636B0C" w:rsidRDefault="00F51CF4" w:rsidP="002B61E4">
            <w:pPr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14CA0431" w14:textId="77777777" w:rsidR="00F51CF4" w:rsidRPr="00636B0C" w:rsidRDefault="00F51CF4" w:rsidP="002B61E4">
            <w:pPr>
              <w:spacing w:line="39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51CF4" w:rsidRPr="00636B0C" w14:paraId="6F94F587" w14:textId="77777777" w:rsidTr="000C422F">
        <w:tc>
          <w:tcPr>
            <w:tcW w:w="6228" w:type="dxa"/>
            <w:vAlign w:val="bottom"/>
          </w:tcPr>
          <w:p w14:paraId="5F0E32E7" w14:textId="77777777" w:rsidR="00F51CF4" w:rsidRPr="00636B0C" w:rsidRDefault="00F51CF4" w:rsidP="002B61E4">
            <w:pPr>
              <w:spacing w:line="390" w:lineRule="exact"/>
              <w:ind w:righ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EC3AFEB" w14:textId="77777777" w:rsidR="00F51CF4" w:rsidRPr="00636B0C" w:rsidRDefault="00F51CF4" w:rsidP="002B61E4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2564</w:t>
            </w:r>
          </w:p>
        </w:tc>
        <w:tc>
          <w:tcPr>
            <w:tcW w:w="1440" w:type="dxa"/>
            <w:vAlign w:val="bottom"/>
          </w:tcPr>
          <w:p w14:paraId="7440A8B4" w14:textId="77777777" w:rsidR="00F51CF4" w:rsidRPr="00636B0C" w:rsidRDefault="00F51CF4" w:rsidP="002B61E4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u w:val="words"/>
              </w:rPr>
              <w:t>2563</w:t>
            </w:r>
          </w:p>
        </w:tc>
      </w:tr>
      <w:tr w:rsidR="00F51CF4" w:rsidRPr="00636B0C" w14:paraId="35565BAE" w14:textId="77777777" w:rsidTr="000C422F">
        <w:tc>
          <w:tcPr>
            <w:tcW w:w="6228" w:type="dxa"/>
            <w:vAlign w:val="bottom"/>
          </w:tcPr>
          <w:p w14:paraId="409C2ADD" w14:textId="77777777" w:rsidR="00F51CF4" w:rsidRPr="00636B0C" w:rsidRDefault="00F51CF4" w:rsidP="002B61E4">
            <w:pPr>
              <w:spacing w:line="39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530" w:type="dxa"/>
            <w:vAlign w:val="bottom"/>
          </w:tcPr>
          <w:p w14:paraId="42252CA3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2E4694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51CF4" w:rsidRPr="00636B0C" w14:paraId="08B89992" w14:textId="77777777" w:rsidTr="000C422F">
        <w:tc>
          <w:tcPr>
            <w:tcW w:w="6228" w:type="dxa"/>
            <w:vAlign w:val="bottom"/>
          </w:tcPr>
          <w:p w14:paraId="4D07F9BA" w14:textId="77777777" w:rsidR="00F51CF4" w:rsidRPr="00636B0C" w:rsidRDefault="00F51CF4" w:rsidP="002B61E4">
            <w:pPr>
              <w:spacing w:line="39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0" w:type="dxa"/>
            <w:vAlign w:val="bottom"/>
          </w:tcPr>
          <w:p w14:paraId="46043467" w14:textId="17C6FD76" w:rsidR="00F51CF4" w:rsidRPr="00636B0C" w:rsidRDefault="0061075F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5,33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2A5B3979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13,041</w:t>
            </w:r>
          </w:p>
        </w:tc>
      </w:tr>
      <w:tr w:rsidR="00F51CF4" w:rsidRPr="00636B0C" w14:paraId="26F9ECDC" w14:textId="77777777" w:rsidTr="000C422F">
        <w:tc>
          <w:tcPr>
            <w:tcW w:w="6228" w:type="dxa"/>
            <w:vAlign w:val="bottom"/>
          </w:tcPr>
          <w:p w14:paraId="2CE83BE0" w14:textId="77777777" w:rsidR="00F51CF4" w:rsidRPr="00636B0C" w:rsidRDefault="00F51CF4" w:rsidP="002B61E4">
            <w:pPr>
              <w:spacing w:line="390" w:lineRule="exact"/>
              <w:ind w:left="228" w:right="-18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="000D78F7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ของปีก่อน</w:t>
            </w:r>
          </w:p>
        </w:tc>
        <w:tc>
          <w:tcPr>
            <w:tcW w:w="1530" w:type="dxa"/>
            <w:vAlign w:val="bottom"/>
          </w:tcPr>
          <w:p w14:paraId="644DBEF0" w14:textId="41E157F4" w:rsidR="00F51CF4" w:rsidRPr="00636B0C" w:rsidRDefault="0061075F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40" w:type="dxa"/>
            <w:vAlign w:val="bottom"/>
          </w:tcPr>
          <w:p w14:paraId="15A2F0BB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51CF4" w:rsidRPr="00636B0C" w14:paraId="69CBCF8B" w14:textId="77777777" w:rsidTr="000C422F">
        <w:tc>
          <w:tcPr>
            <w:tcW w:w="6228" w:type="dxa"/>
            <w:vAlign w:val="bottom"/>
          </w:tcPr>
          <w:p w14:paraId="5D006CDE" w14:textId="77777777" w:rsidR="00F51CF4" w:rsidRPr="00636B0C" w:rsidRDefault="00F51CF4" w:rsidP="002B61E4">
            <w:pPr>
              <w:spacing w:line="390" w:lineRule="exact"/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45D5C48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AA3BFB" w14:textId="77777777" w:rsidR="00F51CF4" w:rsidRPr="00636B0C" w:rsidRDefault="00F51CF4" w:rsidP="002B61E4">
            <w:pP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51CF4" w:rsidRPr="00636B0C" w14:paraId="189B20E6" w14:textId="77777777" w:rsidTr="000C422F">
        <w:tc>
          <w:tcPr>
            <w:tcW w:w="6228" w:type="dxa"/>
            <w:vAlign w:val="bottom"/>
          </w:tcPr>
          <w:p w14:paraId="4AE5ECA6" w14:textId="77777777" w:rsidR="00F51CF4" w:rsidRPr="00636B0C" w:rsidRDefault="00F51CF4" w:rsidP="00FB1EFF">
            <w:pPr>
              <w:tabs>
                <w:tab w:val="left" w:pos="5299"/>
              </w:tabs>
              <w:spacing w:line="390" w:lineRule="exact"/>
              <w:ind w:left="228" w:right="637" w:hanging="228"/>
              <w:rPr>
                <w:rFonts w:ascii="Angsana New" w:hAnsi="Angsana New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71B47E62" w14:textId="7030464C" w:rsidR="00F51CF4" w:rsidRPr="00636B0C" w:rsidRDefault="0052429D" w:rsidP="002B61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572</w:t>
            </w:r>
          </w:p>
        </w:tc>
        <w:tc>
          <w:tcPr>
            <w:tcW w:w="1440" w:type="dxa"/>
            <w:vAlign w:val="bottom"/>
          </w:tcPr>
          <w:p w14:paraId="34616CE3" w14:textId="77777777" w:rsidR="00F51CF4" w:rsidRPr="00636B0C" w:rsidRDefault="00F51CF4" w:rsidP="002B61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2,712</w:t>
            </w:r>
          </w:p>
        </w:tc>
      </w:tr>
      <w:tr w:rsidR="00F51CF4" w:rsidRPr="00636B0C" w14:paraId="269432DA" w14:textId="77777777" w:rsidTr="000C422F">
        <w:tc>
          <w:tcPr>
            <w:tcW w:w="6228" w:type="dxa"/>
            <w:vAlign w:val="bottom"/>
          </w:tcPr>
          <w:p w14:paraId="1249E8A1" w14:textId="77777777" w:rsidR="00F51CF4" w:rsidRPr="00636B0C" w:rsidRDefault="00F51CF4" w:rsidP="002B61E4">
            <w:pPr>
              <w:spacing w:line="390" w:lineRule="exact"/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ส่วนของ</w:t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กำไร</w:t>
            </w: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หรือ</w:t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386E307F" w14:textId="044C618B" w:rsidR="00F51CF4" w:rsidRPr="00636B0C" w:rsidRDefault="00E85B05" w:rsidP="002B61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939</w:t>
            </w:r>
          </w:p>
        </w:tc>
        <w:tc>
          <w:tcPr>
            <w:tcW w:w="1440" w:type="dxa"/>
            <w:vAlign w:val="bottom"/>
          </w:tcPr>
          <w:p w14:paraId="764740F7" w14:textId="77777777" w:rsidR="00F51CF4" w:rsidRPr="00636B0C" w:rsidRDefault="00F51CF4" w:rsidP="002B61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15,753</w:t>
            </w:r>
          </w:p>
        </w:tc>
      </w:tr>
    </w:tbl>
    <w:p w14:paraId="1E6F970F" w14:textId="77777777" w:rsidR="00E36955" w:rsidRPr="00636B0C" w:rsidRDefault="00E36955" w:rsidP="002B61E4">
      <w:pPr>
        <w:tabs>
          <w:tab w:val="left" w:pos="900"/>
          <w:tab w:val="left" w:pos="1440"/>
        </w:tabs>
        <w:overflowPunct/>
        <w:adjustRightInd/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85"/>
        <w:gridCol w:w="1485"/>
      </w:tblGrid>
      <w:tr w:rsidR="00E36955" w:rsidRPr="00636B0C" w14:paraId="1C7142EE" w14:textId="77777777" w:rsidTr="000C422F">
        <w:tc>
          <w:tcPr>
            <w:tcW w:w="9198" w:type="dxa"/>
            <w:gridSpan w:val="3"/>
            <w:hideMark/>
          </w:tcPr>
          <w:p w14:paraId="3A02E754" w14:textId="77777777" w:rsidR="00E36955" w:rsidRPr="00636B0C" w:rsidRDefault="00E36955" w:rsidP="002B61E4">
            <w:pPr>
              <w:spacing w:line="390" w:lineRule="exact"/>
              <w:ind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2040B" w:rsidRPr="00636B0C" w14:paraId="24AF3EB3" w14:textId="77777777" w:rsidTr="000C422F">
        <w:tc>
          <w:tcPr>
            <w:tcW w:w="6228" w:type="dxa"/>
          </w:tcPr>
          <w:p w14:paraId="40216DE4" w14:textId="77777777" w:rsidR="00D2040B" w:rsidRPr="00636B0C" w:rsidRDefault="00D2040B" w:rsidP="002B61E4">
            <w:pPr>
              <w:tabs>
                <w:tab w:val="left" w:pos="1440"/>
              </w:tabs>
              <w:spacing w:line="390" w:lineRule="exact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  <w:hideMark/>
          </w:tcPr>
          <w:p w14:paraId="5D819DF7" w14:textId="77777777" w:rsidR="00D2040B" w:rsidRPr="00636B0C" w:rsidRDefault="00D2040B" w:rsidP="002B61E4">
            <w:pPr>
              <w:spacing w:line="39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5095FA46" w14:textId="77777777" w:rsidR="00D2040B" w:rsidRPr="00636B0C" w:rsidRDefault="00D2040B" w:rsidP="002B61E4">
            <w:pPr>
              <w:spacing w:line="39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D2040B" w:rsidRPr="00636B0C" w14:paraId="37C33E6F" w14:textId="77777777" w:rsidTr="000C422F">
        <w:tc>
          <w:tcPr>
            <w:tcW w:w="6228" w:type="dxa"/>
            <w:hideMark/>
          </w:tcPr>
          <w:p w14:paraId="720528C0" w14:textId="77777777" w:rsidR="00D2040B" w:rsidRPr="00636B0C" w:rsidRDefault="00D2040B" w:rsidP="002B61E4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485" w:type="dxa"/>
            <w:vAlign w:val="bottom"/>
          </w:tcPr>
          <w:p w14:paraId="4AF931C7" w14:textId="7A5F2D95" w:rsidR="00D2040B" w:rsidRPr="00636B0C" w:rsidRDefault="00E85B05" w:rsidP="002B61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375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54F78C03" w14:textId="77777777" w:rsidR="00D2040B" w:rsidRPr="00636B0C" w:rsidRDefault="00D2040B" w:rsidP="002B61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(838)</w:t>
            </w:r>
          </w:p>
        </w:tc>
      </w:tr>
      <w:tr w:rsidR="00D2040B" w:rsidRPr="00636B0C" w14:paraId="7F31EDE7" w14:textId="77777777" w:rsidTr="000C422F">
        <w:trPr>
          <w:trHeight w:val="74"/>
        </w:trPr>
        <w:tc>
          <w:tcPr>
            <w:tcW w:w="6228" w:type="dxa"/>
            <w:hideMark/>
          </w:tcPr>
          <w:p w14:paraId="583EFF04" w14:textId="77777777" w:rsidR="00D2040B" w:rsidRPr="00636B0C" w:rsidRDefault="00D2040B" w:rsidP="002B61E4">
            <w:pPr>
              <w:spacing w:line="39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1485" w:type="dxa"/>
            <w:vAlign w:val="bottom"/>
          </w:tcPr>
          <w:p w14:paraId="03CA1C5E" w14:textId="2D0789E0" w:rsidR="00D2040B" w:rsidRPr="00636B0C" w:rsidRDefault="00E85B05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375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7BAEE270" w14:textId="77777777" w:rsidR="00D2040B" w:rsidRPr="00636B0C" w:rsidRDefault="00D2040B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(838)</w:t>
            </w:r>
          </w:p>
        </w:tc>
      </w:tr>
    </w:tbl>
    <w:p w14:paraId="3980A3A4" w14:textId="77777777" w:rsidR="00E36955" w:rsidRPr="00636B0C" w:rsidRDefault="00E36955" w:rsidP="002B61E4">
      <w:pPr>
        <w:tabs>
          <w:tab w:val="left" w:pos="900"/>
          <w:tab w:val="left" w:pos="1440"/>
        </w:tabs>
        <w:overflowPunct/>
        <w:adjustRightInd/>
        <w:spacing w:before="120" w:after="120" w:line="39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รายการกระทบยอดจำนวนเงินระหว่างกำไรทางบัญชีกับค่าใช้จ่ายภาษีเงินได้สำหรับปีสิ้นสุดวันที่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85"/>
        <w:gridCol w:w="1485"/>
      </w:tblGrid>
      <w:tr w:rsidR="00E36955" w:rsidRPr="00636B0C" w14:paraId="7C12FC60" w14:textId="77777777" w:rsidTr="000C422F">
        <w:tc>
          <w:tcPr>
            <w:tcW w:w="6228" w:type="dxa"/>
            <w:vAlign w:val="bottom"/>
          </w:tcPr>
          <w:p w14:paraId="171293A3" w14:textId="77777777" w:rsidR="00E36955" w:rsidRPr="00636B0C" w:rsidRDefault="00E36955" w:rsidP="002B61E4">
            <w:pPr>
              <w:spacing w:line="390" w:lineRule="exact"/>
              <w:ind w:right="-4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3EB68B83" w14:textId="77777777" w:rsidR="00E36955" w:rsidRPr="00636B0C" w:rsidRDefault="00E36955" w:rsidP="002B61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90" w:lineRule="exact"/>
              <w:ind w:left="1440" w:right="58" w:hanging="14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2040B" w:rsidRPr="00636B0C" w14:paraId="0FADC40C" w14:textId="77777777" w:rsidTr="000C422F">
        <w:tc>
          <w:tcPr>
            <w:tcW w:w="6228" w:type="dxa"/>
            <w:vAlign w:val="bottom"/>
          </w:tcPr>
          <w:p w14:paraId="7F68DC44" w14:textId="77777777" w:rsidR="00D2040B" w:rsidRPr="00636B0C" w:rsidRDefault="00D2040B" w:rsidP="002B61E4">
            <w:pPr>
              <w:spacing w:line="390" w:lineRule="exact"/>
              <w:ind w:right="-4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  <w:hideMark/>
          </w:tcPr>
          <w:p w14:paraId="74D72465" w14:textId="77777777" w:rsidR="00D2040B" w:rsidRPr="00636B0C" w:rsidRDefault="00D2040B" w:rsidP="002B61E4">
            <w:pPr>
              <w:spacing w:line="39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7C9C3518" w14:textId="77777777" w:rsidR="00D2040B" w:rsidRPr="00636B0C" w:rsidRDefault="00D2040B" w:rsidP="002B61E4">
            <w:pPr>
              <w:spacing w:line="39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D2040B" w:rsidRPr="00636B0C" w14:paraId="2747D4D4" w14:textId="77777777" w:rsidTr="000C422F">
        <w:tc>
          <w:tcPr>
            <w:tcW w:w="6228" w:type="dxa"/>
            <w:vAlign w:val="bottom"/>
            <w:hideMark/>
          </w:tcPr>
          <w:p w14:paraId="1846AA3F" w14:textId="77777777" w:rsidR="00D2040B" w:rsidRPr="00636B0C" w:rsidRDefault="00D2040B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vAlign w:val="bottom"/>
          </w:tcPr>
          <w:p w14:paraId="69FDFAF7" w14:textId="36BBE383" w:rsidR="00D2040B" w:rsidRPr="00636B0C" w:rsidRDefault="00421A96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51,328</w:t>
            </w:r>
          </w:p>
        </w:tc>
        <w:tc>
          <w:tcPr>
            <w:tcW w:w="1485" w:type="dxa"/>
            <w:vAlign w:val="bottom"/>
          </w:tcPr>
          <w:p w14:paraId="4F91CBE4" w14:textId="77777777" w:rsidR="00D2040B" w:rsidRPr="00636B0C" w:rsidRDefault="00D2040B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72,955</w:t>
            </w:r>
          </w:p>
        </w:tc>
      </w:tr>
      <w:tr w:rsidR="00D2040B" w:rsidRPr="00636B0C" w14:paraId="526581CD" w14:textId="77777777" w:rsidTr="000C422F">
        <w:tc>
          <w:tcPr>
            <w:tcW w:w="6228" w:type="dxa"/>
            <w:vAlign w:val="bottom"/>
            <w:hideMark/>
          </w:tcPr>
          <w:p w14:paraId="09BC8B2E" w14:textId="77777777" w:rsidR="00D2040B" w:rsidRPr="00636B0C" w:rsidRDefault="00D2040B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vAlign w:val="bottom"/>
          </w:tcPr>
          <w:p w14:paraId="2134261A" w14:textId="14F4638E" w:rsidR="00D2040B" w:rsidRPr="00636B0C" w:rsidRDefault="00D651AB" w:rsidP="002B61E4">
            <w:pPr>
              <w:tabs>
                <w:tab w:val="decimal" w:pos="795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20%</w:t>
            </w:r>
          </w:p>
        </w:tc>
        <w:tc>
          <w:tcPr>
            <w:tcW w:w="1485" w:type="dxa"/>
            <w:vAlign w:val="bottom"/>
            <w:hideMark/>
          </w:tcPr>
          <w:p w14:paraId="68A6645F" w14:textId="77777777" w:rsidR="00D2040B" w:rsidRPr="00636B0C" w:rsidRDefault="00D2040B" w:rsidP="002B61E4">
            <w:pPr>
              <w:tabs>
                <w:tab w:val="decimal" w:pos="795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20%</w:t>
            </w:r>
          </w:p>
        </w:tc>
      </w:tr>
      <w:tr w:rsidR="00D2040B" w:rsidRPr="00636B0C" w14:paraId="35D1AAAC" w14:textId="77777777" w:rsidTr="000C422F">
        <w:tc>
          <w:tcPr>
            <w:tcW w:w="6228" w:type="dxa"/>
            <w:vAlign w:val="bottom"/>
            <w:hideMark/>
          </w:tcPr>
          <w:p w14:paraId="1B3187E4" w14:textId="77777777" w:rsidR="00D2040B" w:rsidRPr="00636B0C" w:rsidRDefault="00D2040B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vAlign w:val="bottom"/>
          </w:tcPr>
          <w:p w14:paraId="5636F750" w14:textId="1AD44D01" w:rsidR="00D2040B" w:rsidRPr="00636B0C" w:rsidRDefault="00D651AB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10,2</w:t>
            </w:r>
            <w:r w:rsidR="00421A96">
              <w:rPr>
                <w:rFonts w:ascii="Angsana New" w:hAnsi="Angsana New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485" w:type="dxa"/>
            <w:vAlign w:val="bottom"/>
          </w:tcPr>
          <w:p w14:paraId="15BAAED4" w14:textId="77777777" w:rsidR="00D2040B" w:rsidRPr="00636B0C" w:rsidRDefault="00D2040B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14,591</w:t>
            </w:r>
          </w:p>
        </w:tc>
      </w:tr>
      <w:tr w:rsidR="002B61E4" w:rsidRPr="00636B0C" w14:paraId="7A6D8DBE" w14:textId="77777777" w:rsidTr="000C422F">
        <w:tc>
          <w:tcPr>
            <w:tcW w:w="6228" w:type="dxa"/>
            <w:vAlign w:val="bottom"/>
          </w:tcPr>
          <w:p w14:paraId="478D500A" w14:textId="77777777" w:rsidR="002B61E4" w:rsidRPr="00636B0C" w:rsidRDefault="002B61E4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="000D78F7"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ปีก่อน</w:t>
            </w:r>
          </w:p>
        </w:tc>
        <w:tc>
          <w:tcPr>
            <w:tcW w:w="1485" w:type="dxa"/>
            <w:vAlign w:val="bottom"/>
          </w:tcPr>
          <w:p w14:paraId="13447B62" w14:textId="08277350" w:rsidR="002B61E4" w:rsidRPr="00636B0C" w:rsidRDefault="00D651AB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85" w:type="dxa"/>
            <w:vAlign w:val="bottom"/>
          </w:tcPr>
          <w:p w14:paraId="453E19B8" w14:textId="77777777" w:rsidR="002B61E4" w:rsidRPr="00636B0C" w:rsidRDefault="002B61E4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2040B" w:rsidRPr="00636B0C" w14:paraId="31B673DE" w14:textId="77777777" w:rsidTr="000C422F">
        <w:tc>
          <w:tcPr>
            <w:tcW w:w="6228" w:type="dxa"/>
            <w:vAlign w:val="bottom"/>
            <w:hideMark/>
          </w:tcPr>
          <w:p w14:paraId="57E3B36C" w14:textId="77777777" w:rsidR="00D2040B" w:rsidRPr="00636B0C" w:rsidRDefault="00D2040B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ผลกระทบทางภาษีสำหรับ</w:t>
            </w:r>
          </w:p>
        </w:tc>
        <w:tc>
          <w:tcPr>
            <w:tcW w:w="1485" w:type="dxa"/>
            <w:vAlign w:val="bottom"/>
          </w:tcPr>
          <w:p w14:paraId="55672ABF" w14:textId="77777777" w:rsidR="00D2040B" w:rsidRPr="00636B0C" w:rsidRDefault="00D2040B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71DFCC88" w14:textId="77777777" w:rsidR="00D2040B" w:rsidRPr="00636B0C" w:rsidRDefault="00D2040B" w:rsidP="002B61E4">
            <w:pP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2040B" w:rsidRPr="00636B0C" w14:paraId="69F9914A" w14:textId="77777777" w:rsidTr="000C422F">
        <w:trPr>
          <w:trHeight w:val="80"/>
        </w:trPr>
        <w:tc>
          <w:tcPr>
            <w:tcW w:w="6228" w:type="dxa"/>
            <w:vAlign w:val="bottom"/>
          </w:tcPr>
          <w:p w14:paraId="3F87EC3B" w14:textId="77777777" w:rsidR="00D2040B" w:rsidRPr="00636B0C" w:rsidRDefault="002B61E4" w:rsidP="002B61E4">
            <w:pPr>
              <w:spacing w:line="390" w:lineRule="exact"/>
              <w:ind w:left="222" w:right="-4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การส่งเสริมการลงทุน (หมายเหตุ 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5C7E7271" w14:textId="0216D188" w:rsidR="00D2040B" w:rsidRPr="00636B0C" w:rsidRDefault="00D651AB" w:rsidP="002B61E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C422F">
              <w:rPr>
                <w:rFonts w:ascii="Angsana New" w:hAnsi="Angsana New"/>
                <w:color w:val="000000"/>
                <w:sz w:val="32"/>
                <w:szCs w:val="32"/>
              </w:rPr>
              <w:t>5,286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14:paraId="79F93F2D" w14:textId="77777777" w:rsidR="00D2040B" w:rsidRPr="00636B0C" w:rsidRDefault="002B61E4" w:rsidP="002B61E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B61E4" w:rsidRPr="00636B0C" w14:paraId="2D82FF25" w14:textId="77777777" w:rsidTr="000C422F">
        <w:trPr>
          <w:trHeight w:val="80"/>
        </w:trPr>
        <w:tc>
          <w:tcPr>
            <w:tcW w:w="6228" w:type="dxa"/>
            <w:vAlign w:val="bottom"/>
          </w:tcPr>
          <w:p w14:paraId="2647AC1C" w14:textId="77777777" w:rsidR="002B61E4" w:rsidRPr="00636B0C" w:rsidRDefault="002B61E4" w:rsidP="002B61E4">
            <w:pPr>
              <w:spacing w:line="390" w:lineRule="exact"/>
              <w:ind w:left="222" w:right="-4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85" w:type="dxa"/>
            <w:vAlign w:val="bottom"/>
          </w:tcPr>
          <w:p w14:paraId="26A27B0D" w14:textId="47CA0AA6" w:rsidR="002B61E4" w:rsidRPr="00636B0C" w:rsidRDefault="0052429D" w:rsidP="000D78F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222</w:t>
            </w:r>
          </w:p>
        </w:tc>
        <w:tc>
          <w:tcPr>
            <w:tcW w:w="1485" w:type="dxa"/>
            <w:vAlign w:val="bottom"/>
          </w:tcPr>
          <w:p w14:paraId="42576323" w14:textId="77777777" w:rsidR="002B61E4" w:rsidRPr="00636B0C" w:rsidRDefault="002B61E4" w:rsidP="000D78F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</w:p>
        </w:tc>
      </w:tr>
      <w:tr w:rsidR="002B61E4" w:rsidRPr="00636B0C" w14:paraId="60BDE5D1" w14:textId="77777777" w:rsidTr="000C422F">
        <w:trPr>
          <w:trHeight w:val="80"/>
        </w:trPr>
        <w:tc>
          <w:tcPr>
            <w:tcW w:w="6228" w:type="dxa"/>
            <w:vAlign w:val="bottom"/>
          </w:tcPr>
          <w:p w14:paraId="15830895" w14:textId="77777777" w:rsidR="002B61E4" w:rsidRPr="00636B0C" w:rsidRDefault="002B61E4" w:rsidP="002B61E4">
            <w:pPr>
              <w:spacing w:line="390" w:lineRule="exact"/>
              <w:ind w:left="222" w:right="-4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85" w:type="dxa"/>
            <w:vAlign w:val="bottom"/>
          </w:tcPr>
          <w:p w14:paraId="5EED034F" w14:textId="1BF9DAF1" w:rsidR="002B61E4" w:rsidRPr="00636B0C" w:rsidRDefault="00D651AB" w:rsidP="002B61E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(43)</w:t>
            </w:r>
          </w:p>
        </w:tc>
        <w:tc>
          <w:tcPr>
            <w:tcW w:w="1485" w:type="dxa"/>
            <w:vAlign w:val="bottom"/>
          </w:tcPr>
          <w:p w14:paraId="45A4DCF8" w14:textId="77777777" w:rsidR="002B61E4" w:rsidRPr="00636B0C" w:rsidRDefault="002B61E4" w:rsidP="002B61E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(36)</w:t>
            </w:r>
          </w:p>
        </w:tc>
      </w:tr>
      <w:tr w:rsidR="002B61E4" w:rsidRPr="00636B0C" w14:paraId="658286BE" w14:textId="77777777" w:rsidTr="000C422F">
        <w:tc>
          <w:tcPr>
            <w:tcW w:w="6228" w:type="dxa"/>
            <w:vAlign w:val="bottom"/>
          </w:tcPr>
          <w:p w14:paraId="702666F4" w14:textId="77777777" w:rsidR="002B61E4" w:rsidRPr="00636B0C" w:rsidRDefault="002B61E4" w:rsidP="002B61E4">
            <w:pPr>
              <w:spacing w:line="390" w:lineRule="exact"/>
              <w:ind w:left="222" w:right="-4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อื่น</w:t>
            </w: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3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ๆ</w:t>
            </w:r>
          </w:p>
        </w:tc>
        <w:tc>
          <w:tcPr>
            <w:tcW w:w="1485" w:type="dxa"/>
            <w:vAlign w:val="bottom"/>
          </w:tcPr>
          <w:p w14:paraId="0C488B4A" w14:textId="467085B5" w:rsidR="002B61E4" w:rsidRPr="00636B0C" w:rsidRDefault="00421A96" w:rsidP="002B61E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485" w:type="dxa"/>
            <w:vAlign w:val="bottom"/>
          </w:tcPr>
          <w:p w14:paraId="5614580B" w14:textId="77777777" w:rsidR="002B61E4" w:rsidRPr="00636B0C" w:rsidRDefault="002B61E4" w:rsidP="002B61E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spacing w:line="390" w:lineRule="exact"/>
              <w:ind w:left="68" w:right="1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805</w:t>
            </w:r>
          </w:p>
        </w:tc>
      </w:tr>
      <w:tr w:rsidR="002B61E4" w:rsidRPr="00636B0C" w14:paraId="1AD6A8D7" w14:textId="77777777" w:rsidTr="000C422F">
        <w:tc>
          <w:tcPr>
            <w:tcW w:w="6228" w:type="dxa"/>
            <w:vAlign w:val="bottom"/>
            <w:hideMark/>
          </w:tcPr>
          <w:p w14:paraId="5B7824AD" w14:textId="77777777" w:rsidR="002B61E4" w:rsidRPr="00636B0C" w:rsidRDefault="002B61E4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B23F224" w14:textId="38E0BE5C" w:rsidR="002B61E4" w:rsidRPr="00636B0C" w:rsidRDefault="00D651AB" w:rsidP="002B61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(4,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="00421A96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14:paraId="1D0D1B22" w14:textId="77777777" w:rsidR="002B61E4" w:rsidRPr="00636B0C" w:rsidRDefault="002B61E4" w:rsidP="002B61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,162</w:t>
            </w:r>
          </w:p>
        </w:tc>
      </w:tr>
      <w:tr w:rsidR="002B61E4" w:rsidRPr="00636B0C" w14:paraId="5DD153C7" w14:textId="77777777" w:rsidTr="000C422F">
        <w:tc>
          <w:tcPr>
            <w:tcW w:w="6228" w:type="dxa"/>
            <w:vAlign w:val="bottom"/>
            <w:hideMark/>
          </w:tcPr>
          <w:p w14:paraId="38181081" w14:textId="77777777" w:rsidR="002B61E4" w:rsidRPr="00636B0C" w:rsidRDefault="002B61E4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0E3DFAE2" w14:textId="2E430165" w:rsidR="002B61E4" w:rsidRPr="00636B0C" w:rsidRDefault="00D651AB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939</w:t>
            </w:r>
          </w:p>
        </w:tc>
        <w:tc>
          <w:tcPr>
            <w:tcW w:w="1485" w:type="dxa"/>
            <w:vAlign w:val="bottom"/>
          </w:tcPr>
          <w:p w14:paraId="7ACE77A8" w14:textId="77777777" w:rsidR="002B61E4" w:rsidRPr="00636B0C" w:rsidRDefault="002B61E4" w:rsidP="002B61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15,753</w:t>
            </w:r>
          </w:p>
        </w:tc>
      </w:tr>
      <w:tr w:rsidR="002B61E4" w:rsidRPr="00636B0C" w14:paraId="33CD806E" w14:textId="77777777" w:rsidTr="000C422F">
        <w:tc>
          <w:tcPr>
            <w:tcW w:w="6228" w:type="dxa"/>
            <w:vAlign w:val="bottom"/>
            <w:hideMark/>
          </w:tcPr>
          <w:p w14:paraId="4287DAED" w14:textId="77777777" w:rsidR="002B61E4" w:rsidRPr="00636B0C" w:rsidRDefault="002B61E4" w:rsidP="002B61E4">
            <w:pPr>
              <w:spacing w:line="390" w:lineRule="exact"/>
              <w:ind w:left="312" w:right="-43" w:hanging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อัตราภาษีเงินได้ที่แท้จริง</w:t>
            </w:r>
          </w:p>
        </w:tc>
        <w:tc>
          <w:tcPr>
            <w:tcW w:w="1485" w:type="dxa"/>
            <w:vAlign w:val="bottom"/>
          </w:tcPr>
          <w:p w14:paraId="70E68392" w14:textId="006A9AC8" w:rsidR="002B61E4" w:rsidRPr="00636B0C" w:rsidRDefault="00D651AB" w:rsidP="002B61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52429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% </w:t>
            </w:r>
          </w:p>
        </w:tc>
        <w:tc>
          <w:tcPr>
            <w:tcW w:w="1485" w:type="dxa"/>
            <w:vAlign w:val="bottom"/>
          </w:tcPr>
          <w:p w14:paraId="56527132" w14:textId="77777777" w:rsidR="002B61E4" w:rsidRPr="00636B0C" w:rsidRDefault="002B61E4" w:rsidP="002B61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21.6%</w:t>
            </w:r>
          </w:p>
        </w:tc>
      </w:tr>
    </w:tbl>
    <w:p w14:paraId="6DC4B9B3" w14:textId="77777777" w:rsidR="00E36955" w:rsidRPr="00636B0C" w:rsidRDefault="00E36955" w:rsidP="0052429D">
      <w:pPr>
        <w:tabs>
          <w:tab w:val="left" w:pos="900"/>
          <w:tab w:val="left" w:pos="1440"/>
        </w:tabs>
        <w:overflowPunct/>
        <w:adjustRightInd/>
        <w:spacing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447323" w:rsidRPr="00636B0C">
        <w:rPr>
          <w:rFonts w:ascii="Angsana New" w:hAnsi="Angsana New" w:hint="cs"/>
          <w:color w:val="000000"/>
          <w:sz w:val="32"/>
          <w:szCs w:val="32"/>
          <w:cs/>
        </w:rPr>
        <w:t>และหนี้สินภาษีเงินได้รอการตัดบัญชี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090"/>
        <w:gridCol w:w="1485"/>
        <w:gridCol w:w="1485"/>
      </w:tblGrid>
      <w:tr w:rsidR="002B61E4" w:rsidRPr="00636B0C" w14:paraId="5306A6E8" w14:textId="77777777" w:rsidTr="002B61E4">
        <w:tc>
          <w:tcPr>
            <w:tcW w:w="9060" w:type="dxa"/>
            <w:gridSpan w:val="3"/>
            <w:vAlign w:val="bottom"/>
            <w:hideMark/>
          </w:tcPr>
          <w:p w14:paraId="2F14FBA5" w14:textId="77777777" w:rsidR="002B61E4" w:rsidRPr="00636B0C" w:rsidRDefault="002B61E4" w:rsidP="0052429D">
            <w:pPr>
              <w:ind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B61E4" w:rsidRPr="00636B0C" w14:paraId="5D6EBE13" w14:textId="77777777" w:rsidTr="002B61E4">
        <w:tc>
          <w:tcPr>
            <w:tcW w:w="6090" w:type="dxa"/>
            <w:vAlign w:val="bottom"/>
          </w:tcPr>
          <w:p w14:paraId="413DF470" w14:textId="77777777" w:rsidR="002B61E4" w:rsidRPr="00636B0C" w:rsidRDefault="002B61E4" w:rsidP="0052429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D74495" w14:textId="77777777" w:rsidR="002B61E4" w:rsidRPr="00636B0C" w:rsidRDefault="002B61E4" w:rsidP="0052429D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งบแสดงฐานะการเงิน                            </w:t>
            </w: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2B61E4" w:rsidRPr="00636B0C" w14:paraId="00EAC190" w14:textId="77777777" w:rsidTr="002B61E4">
        <w:tc>
          <w:tcPr>
            <w:tcW w:w="6090" w:type="dxa"/>
            <w:vAlign w:val="bottom"/>
          </w:tcPr>
          <w:p w14:paraId="7C7ED6B6" w14:textId="77777777" w:rsidR="002B61E4" w:rsidRPr="00636B0C" w:rsidRDefault="002B61E4" w:rsidP="0052429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28FFFA6E" w14:textId="77777777" w:rsidR="002B61E4" w:rsidRPr="00636B0C" w:rsidRDefault="002B61E4" w:rsidP="0052429D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7F37209A" w14:textId="77777777" w:rsidR="002B61E4" w:rsidRPr="00636B0C" w:rsidRDefault="002B61E4" w:rsidP="0052429D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2B61E4" w:rsidRPr="00636B0C" w14:paraId="20F3AF64" w14:textId="77777777" w:rsidTr="002B61E4">
        <w:tc>
          <w:tcPr>
            <w:tcW w:w="6090" w:type="dxa"/>
            <w:vAlign w:val="bottom"/>
          </w:tcPr>
          <w:p w14:paraId="4910707A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16B7D6E2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25BB63E3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B61E4" w:rsidRPr="00636B0C" w14:paraId="290E24D1" w14:textId="77777777" w:rsidTr="002B61E4">
        <w:trPr>
          <w:trHeight w:val="85"/>
        </w:trPr>
        <w:tc>
          <w:tcPr>
            <w:tcW w:w="6090" w:type="dxa"/>
            <w:vAlign w:val="bottom"/>
          </w:tcPr>
          <w:p w14:paraId="3F9C6472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6DC65070" w14:textId="119631A2" w:rsidR="002B61E4" w:rsidRPr="00636B0C" w:rsidRDefault="00F26241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1485" w:type="dxa"/>
            <w:vAlign w:val="bottom"/>
          </w:tcPr>
          <w:p w14:paraId="6C08CF85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593</w:t>
            </w:r>
          </w:p>
        </w:tc>
      </w:tr>
      <w:tr w:rsidR="002B61E4" w:rsidRPr="00636B0C" w14:paraId="666B83B7" w14:textId="77777777" w:rsidTr="002B61E4">
        <w:tc>
          <w:tcPr>
            <w:tcW w:w="6090" w:type="dxa"/>
            <w:vAlign w:val="bottom"/>
          </w:tcPr>
          <w:p w14:paraId="1EA73760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85" w:type="dxa"/>
            <w:vAlign w:val="bottom"/>
          </w:tcPr>
          <w:p w14:paraId="1004225D" w14:textId="140F4064" w:rsidR="002B61E4" w:rsidRPr="00636B0C" w:rsidRDefault="00F26241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1485" w:type="dxa"/>
            <w:vAlign w:val="bottom"/>
          </w:tcPr>
          <w:p w14:paraId="09A6FE04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301</w:t>
            </w:r>
          </w:p>
        </w:tc>
      </w:tr>
      <w:tr w:rsidR="002B61E4" w:rsidRPr="00636B0C" w14:paraId="697A3D2B" w14:textId="77777777" w:rsidTr="002B61E4">
        <w:tc>
          <w:tcPr>
            <w:tcW w:w="6090" w:type="dxa"/>
            <w:vAlign w:val="bottom"/>
          </w:tcPr>
          <w:p w14:paraId="45A90063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-114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ค่าเผื่อการด้อยค่าของสินทรัพย์ที่ไม่ใช่สินทรัพย์ทางการเงิน</w:t>
            </w:r>
          </w:p>
        </w:tc>
        <w:tc>
          <w:tcPr>
            <w:tcW w:w="1485" w:type="dxa"/>
            <w:vAlign w:val="bottom"/>
          </w:tcPr>
          <w:p w14:paraId="7F80A7EF" w14:textId="5558EBE9" w:rsidR="002B61E4" w:rsidRPr="00636B0C" w:rsidRDefault="00F26241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2,680</w:t>
            </w:r>
          </w:p>
        </w:tc>
        <w:tc>
          <w:tcPr>
            <w:tcW w:w="1485" w:type="dxa"/>
            <w:vAlign w:val="bottom"/>
          </w:tcPr>
          <w:p w14:paraId="05B77117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3,194</w:t>
            </w:r>
          </w:p>
        </w:tc>
      </w:tr>
      <w:tr w:rsidR="002B61E4" w:rsidRPr="00636B0C" w14:paraId="375F9A84" w14:textId="77777777" w:rsidTr="002B61E4">
        <w:tc>
          <w:tcPr>
            <w:tcW w:w="6090" w:type="dxa"/>
            <w:vAlign w:val="bottom"/>
          </w:tcPr>
          <w:p w14:paraId="11899535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662DCC06" w14:textId="10039C2C" w:rsidR="002B61E4" w:rsidRPr="00636B0C" w:rsidRDefault="00F26241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485" w:type="dxa"/>
            <w:vAlign w:val="bottom"/>
          </w:tcPr>
          <w:p w14:paraId="05F8DDBF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  <w:tr w:rsidR="002B61E4" w:rsidRPr="00636B0C" w14:paraId="77E9547B" w14:textId="77777777" w:rsidTr="002B61E4">
        <w:tc>
          <w:tcPr>
            <w:tcW w:w="6090" w:type="dxa"/>
            <w:vAlign w:val="bottom"/>
          </w:tcPr>
          <w:p w14:paraId="69B78148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85" w:type="dxa"/>
            <w:vAlign w:val="bottom"/>
          </w:tcPr>
          <w:p w14:paraId="3FE7A45D" w14:textId="79C3EE36" w:rsidR="002B61E4" w:rsidRPr="00636B0C" w:rsidRDefault="00F26241" w:rsidP="005242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4,020</w:t>
            </w:r>
          </w:p>
        </w:tc>
        <w:tc>
          <w:tcPr>
            <w:tcW w:w="1485" w:type="dxa"/>
            <w:vAlign w:val="bottom"/>
          </w:tcPr>
          <w:p w14:paraId="34994B45" w14:textId="77777777" w:rsidR="002B61E4" w:rsidRPr="00636B0C" w:rsidRDefault="002B61E4" w:rsidP="005242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3,213</w:t>
            </w:r>
          </w:p>
        </w:tc>
      </w:tr>
      <w:tr w:rsidR="002B61E4" w:rsidRPr="00636B0C" w14:paraId="28FB1A0E" w14:textId="77777777" w:rsidTr="002B61E4">
        <w:trPr>
          <w:trHeight w:val="74"/>
        </w:trPr>
        <w:tc>
          <w:tcPr>
            <w:tcW w:w="6090" w:type="dxa"/>
            <w:vAlign w:val="bottom"/>
          </w:tcPr>
          <w:p w14:paraId="4D5AD849" w14:textId="77777777" w:rsidR="002B61E4" w:rsidRPr="00636B0C" w:rsidRDefault="002B61E4" w:rsidP="0052429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1284E0C" w14:textId="518245C7" w:rsidR="002B61E4" w:rsidRPr="00636B0C" w:rsidRDefault="00F26241" w:rsidP="005242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7,081</w:t>
            </w:r>
          </w:p>
        </w:tc>
        <w:tc>
          <w:tcPr>
            <w:tcW w:w="1485" w:type="dxa"/>
            <w:vAlign w:val="bottom"/>
          </w:tcPr>
          <w:p w14:paraId="724700EB" w14:textId="77777777" w:rsidR="002B61E4" w:rsidRPr="00636B0C" w:rsidRDefault="002B61E4" w:rsidP="005242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7,349</w:t>
            </w:r>
          </w:p>
        </w:tc>
      </w:tr>
      <w:tr w:rsidR="002B61E4" w:rsidRPr="00636B0C" w14:paraId="0684B697" w14:textId="77777777" w:rsidTr="002B61E4">
        <w:tc>
          <w:tcPr>
            <w:tcW w:w="6090" w:type="dxa"/>
            <w:vAlign w:val="bottom"/>
          </w:tcPr>
          <w:p w14:paraId="1308E130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หนี้สิน</w:t>
            </w: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56B3A13D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43D80D8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B61E4" w:rsidRPr="00636B0C" w14:paraId="59C336B5" w14:textId="77777777" w:rsidTr="002B61E4">
        <w:tc>
          <w:tcPr>
            <w:tcW w:w="6090" w:type="dxa"/>
            <w:vAlign w:val="bottom"/>
          </w:tcPr>
          <w:p w14:paraId="2C5D6359" w14:textId="77777777" w:rsidR="002B61E4" w:rsidRPr="00636B0C" w:rsidRDefault="002B61E4" w:rsidP="0052429D">
            <w:pPr>
              <w:tabs>
                <w:tab w:val="left" w:pos="567"/>
                <w:tab w:val="left" w:pos="1134"/>
                <w:tab w:val="left" w:pos="1701"/>
              </w:tabs>
              <w:ind w:left="252" w:right="-114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ค่าธรรมเนียมธนาคารและต้นทุนในการกู้ยืมรอตัดจำหน่าย</w:t>
            </w:r>
          </w:p>
        </w:tc>
        <w:tc>
          <w:tcPr>
            <w:tcW w:w="1485" w:type="dxa"/>
            <w:vAlign w:val="bottom"/>
          </w:tcPr>
          <w:p w14:paraId="15B9126B" w14:textId="218CAA4A" w:rsidR="002B61E4" w:rsidRPr="00636B0C" w:rsidRDefault="00685542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48</w:t>
            </w:r>
          </w:p>
        </w:tc>
        <w:tc>
          <w:tcPr>
            <w:tcW w:w="1485" w:type="dxa"/>
            <w:vAlign w:val="bottom"/>
          </w:tcPr>
          <w:p w14:paraId="7804587A" w14:textId="77777777" w:rsidR="002B61E4" w:rsidRPr="00636B0C" w:rsidRDefault="002B61E4" w:rsidP="0052429D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123</w:t>
            </w:r>
          </w:p>
        </w:tc>
      </w:tr>
      <w:tr w:rsidR="00685542" w:rsidRPr="00636B0C" w14:paraId="4D20A305" w14:textId="77777777" w:rsidTr="002B61E4">
        <w:tc>
          <w:tcPr>
            <w:tcW w:w="6090" w:type="dxa"/>
            <w:vAlign w:val="bottom"/>
          </w:tcPr>
          <w:p w14:paraId="76344816" w14:textId="0EF59EC3" w:rsidR="00685542" w:rsidRPr="00636B0C" w:rsidRDefault="00685542" w:rsidP="00685542">
            <w:pPr>
              <w:tabs>
                <w:tab w:val="left" w:pos="567"/>
                <w:tab w:val="left" w:pos="1134"/>
                <w:tab w:val="left" w:pos="1701"/>
              </w:tabs>
              <w:ind w:left="252" w:right="-114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กำไรที่ยังไม่เกิดขึ้น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จากการเปลี่ยนแปลงมูลค่ายุติธรรมของ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4EBE6F79" w14:textId="7FD8638C" w:rsidR="00685542" w:rsidRPr="00636B0C" w:rsidRDefault="00685542" w:rsidP="00685542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85" w:type="dxa"/>
            <w:vAlign w:val="bottom"/>
          </w:tcPr>
          <w:p w14:paraId="7AC75BFB" w14:textId="2B6FE15B" w:rsidR="00685542" w:rsidRPr="00636B0C" w:rsidRDefault="00685542" w:rsidP="00685542">
            <w:pP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685542" w:rsidRPr="00636B0C" w14:paraId="7723B0C1" w14:textId="77777777" w:rsidTr="002B61E4">
        <w:tc>
          <w:tcPr>
            <w:tcW w:w="6090" w:type="dxa"/>
            <w:vAlign w:val="bottom"/>
          </w:tcPr>
          <w:p w14:paraId="3116974B" w14:textId="1ADC951F" w:rsidR="00685542" w:rsidRPr="00636B0C" w:rsidRDefault="00685542" w:rsidP="00685542">
            <w:pPr>
              <w:tabs>
                <w:tab w:val="left" w:pos="567"/>
                <w:tab w:val="left" w:pos="1134"/>
                <w:tab w:val="left" w:pos="1701"/>
              </w:tabs>
              <w:ind w:left="252" w:right="-204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85" w:type="dxa"/>
            <w:vAlign w:val="bottom"/>
          </w:tcPr>
          <w:p w14:paraId="4AB6F468" w14:textId="1B519876" w:rsidR="00685542" w:rsidRPr="00636B0C" w:rsidRDefault="00685542" w:rsidP="006855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85" w:type="dxa"/>
            <w:vAlign w:val="bottom"/>
          </w:tcPr>
          <w:p w14:paraId="67CB23A7" w14:textId="2C6D9C9F" w:rsidR="00685542" w:rsidRPr="00636B0C" w:rsidRDefault="00685542" w:rsidP="006855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85542" w:rsidRPr="00636B0C" w14:paraId="3F9A3B13" w14:textId="77777777" w:rsidTr="002B61E4">
        <w:tc>
          <w:tcPr>
            <w:tcW w:w="6090" w:type="dxa"/>
            <w:vAlign w:val="bottom"/>
          </w:tcPr>
          <w:p w14:paraId="2F40DC51" w14:textId="77777777" w:rsidR="00685542" w:rsidRPr="00636B0C" w:rsidRDefault="00685542" w:rsidP="00685542">
            <w:pPr>
              <w:tabs>
                <w:tab w:val="left" w:pos="567"/>
                <w:tab w:val="left" w:pos="1134"/>
                <w:tab w:val="left" w:pos="1701"/>
              </w:tabs>
              <w:ind w:left="252" w:right="1056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650E12C" w14:textId="384D8EB8" w:rsidR="00685542" w:rsidRPr="00636B0C" w:rsidRDefault="00685542" w:rsidP="006855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85" w:type="dxa"/>
            <w:vAlign w:val="bottom"/>
          </w:tcPr>
          <w:p w14:paraId="47DB3558" w14:textId="77777777" w:rsidR="00685542" w:rsidRPr="00636B0C" w:rsidRDefault="00685542" w:rsidP="006855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125</w:t>
            </w:r>
          </w:p>
        </w:tc>
      </w:tr>
      <w:tr w:rsidR="00685542" w:rsidRPr="00636B0C" w14:paraId="5AD3FF34" w14:textId="77777777" w:rsidTr="002B61E4">
        <w:trPr>
          <w:trHeight w:val="74"/>
        </w:trPr>
        <w:tc>
          <w:tcPr>
            <w:tcW w:w="6090" w:type="dxa"/>
            <w:vAlign w:val="bottom"/>
          </w:tcPr>
          <w:p w14:paraId="1AD91408" w14:textId="77777777" w:rsidR="00685542" w:rsidRPr="00636B0C" w:rsidRDefault="00685542" w:rsidP="00685542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636B0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85" w:type="dxa"/>
            <w:vAlign w:val="bottom"/>
          </w:tcPr>
          <w:p w14:paraId="14E23F5D" w14:textId="3639E019" w:rsidR="00685542" w:rsidRPr="00636B0C" w:rsidRDefault="00685542" w:rsidP="006855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7,027</w:t>
            </w:r>
          </w:p>
        </w:tc>
        <w:tc>
          <w:tcPr>
            <w:tcW w:w="1485" w:type="dxa"/>
            <w:vAlign w:val="bottom"/>
          </w:tcPr>
          <w:p w14:paraId="46A59F10" w14:textId="77777777" w:rsidR="00685542" w:rsidRPr="00636B0C" w:rsidRDefault="00685542" w:rsidP="006855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7,224</w:t>
            </w:r>
          </w:p>
        </w:tc>
      </w:tr>
    </w:tbl>
    <w:p w14:paraId="11F2584B" w14:textId="77777777" w:rsidR="00D84EA2" w:rsidRPr="00636B0C" w:rsidRDefault="00D84EA2" w:rsidP="0052429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B61E4" w:rsidRPr="00636B0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การส่งเสริมการลงทุน</w:t>
      </w:r>
    </w:p>
    <w:p w14:paraId="1931E607" w14:textId="77777777" w:rsidR="00D84EA2" w:rsidRPr="00636B0C" w:rsidRDefault="002B61E4" w:rsidP="0052429D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19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4EA2" w:rsidRPr="00636B0C">
        <w:rPr>
          <w:rFonts w:ascii="Angsana New" w:hAnsi="Angsana New"/>
          <w:color w:val="000000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</w:t>
      </w:r>
      <w:r w:rsidR="009B776B" w:rsidRPr="00636B0C">
        <w:rPr>
          <w:rFonts w:ascii="Angsana New" w:hAnsi="Angsana New" w:hint="cs"/>
          <w:color w:val="000000"/>
          <w:sz w:val="32"/>
          <w:szCs w:val="32"/>
          <w:cs/>
        </w:rPr>
        <w:t>การผลิต</w:t>
      </w:r>
      <w:r w:rsidR="009B776B" w:rsidRPr="00636B0C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ผลิตภัณฑ์เครื่องปรุงรสและอาหารอบแห้ง</w:t>
      </w:r>
      <w:r w:rsidR="00D84EA2" w:rsidRPr="00636B0C">
        <w:rPr>
          <w:rFonts w:ascii="Angsana New" w:hAnsi="Angsana New"/>
          <w:color w:val="000000"/>
          <w:sz w:val="32"/>
          <w:szCs w:val="32"/>
          <w:cs/>
        </w:rPr>
        <w:t xml:space="preserve">ตามบัตรส่งเสริมการลงทุนเลขที่ </w:t>
      </w:r>
      <w:r w:rsidR="009B776B" w:rsidRPr="00636B0C">
        <w:rPr>
          <w:rFonts w:ascii="Angsana New" w:hAnsi="Angsana New"/>
          <w:color w:val="000000"/>
          <w:sz w:val="32"/>
          <w:szCs w:val="32"/>
        </w:rPr>
        <w:t>63-0322-1-00-1-0</w:t>
      </w:r>
      <w:r w:rsidR="00D84EA2" w:rsidRPr="00636B0C">
        <w:rPr>
          <w:rFonts w:ascii="Angsana New" w:hAnsi="Angsana New"/>
          <w:color w:val="000000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B776B" w:rsidRPr="00636B0C">
        <w:rPr>
          <w:rFonts w:ascii="Angsana New" w:hAnsi="Angsana New"/>
          <w:color w:val="000000"/>
          <w:sz w:val="32"/>
          <w:szCs w:val="32"/>
        </w:rPr>
        <w:t xml:space="preserve"> 5</w:t>
      </w:r>
      <w:r w:rsidR="00D84EA2" w:rsidRPr="00636B0C">
        <w:rPr>
          <w:rFonts w:ascii="Angsana New" w:hAnsi="Angsana New"/>
          <w:color w:val="000000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  <w:r w:rsidR="009B776B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2A525789" w14:textId="72C9D93F" w:rsidR="00515EFC" w:rsidRPr="00636B0C" w:rsidRDefault="00515EFC" w:rsidP="0052429D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2564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บริษัทฯได้รับสิทธิพิเศษทางภาษีจากคณะกรรมการส่งเสริมการลงทุนสำหรับการผลิตขนมขบเคี้ยว เช่น โปรตีนอบกรอบ เป็นต้น ตามบัตรส่งเสริมการลงทุนเลขที่ </w:t>
      </w:r>
      <w:r w:rsidRPr="00636B0C">
        <w:rPr>
          <w:rFonts w:ascii="Angsana New" w:hAnsi="Angsana New"/>
          <w:color w:val="000000"/>
          <w:sz w:val="32"/>
          <w:szCs w:val="32"/>
        </w:rPr>
        <w:t>64-0790-1-00-1-0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5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อย่างไรก็ตาม ในระหว่างปีปัจจุบัน บริษัทฯยังไม่มีรายได้จากกิจการที่ได้รับการส่งเสริมการลงทุนที่ได้รับยกเว้นภาษีเงินได้นิติบุคคลจากบัตรส่งเสริมการลงทุนฉบับนี้</w:t>
      </w:r>
    </w:p>
    <w:p w14:paraId="33F4F711" w14:textId="77777777" w:rsidR="00515EFC" w:rsidRPr="00636B0C" w:rsidRDefault="00515EFC" w:rsidP="00515EFC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รายได้</w:t>
      </w:r>
      <w:r w:rsidR="000D78F7" w:rsidRPr="00636B0C">
        <w:rPr>
          <w:rFonts w:ascii="Angsana New" w:hAnsi="Angsana New" w:hint="cs"/>
          <w:color w:val="000000"/>
          <w:sz w:val="32"/>
          <w:szCs w:val="32"/>
          <w:cs/>
        </w:rPr>
        <w:t>จากการขาย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636B0C">
        <w:rPr>
          <w:rFonts w:ascii="Angsana New" w:hAnsi="Angsana New"/>
          <w:color w:val="000000"/>
          <w:sz w:val="32"/>
          <w:szCs w:val="32"/>
        </w:rPr>
        <w:t>2563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2295"/>
        <w:gridCol w:w="1132"/>
        <w:gridCol w:w="1133"/>
        <w:gridCol w:w="1132"/>
        <w:gridCol w:w="1133"/>
        <w:gridCol w:w="1132"/>
        <w:gridCol w:w="1133"/>
      </w:tblGrid>
      <w:tr w:rsidR="00515EFC" w:rsidRPr="00636B0C" w14:paraId="4FD4DBA4" w14:textId="77777777" w:rsidTr="00515EFC">
        <w:tc>
          <w:tcPr>
            <w:tcW w:w="2295" w:type="dxa"/>
            <w:vAlign w:val="bottom"/>
          </w:tcPr>
          <w:p w14:paraId="57B707EA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bookmarkStart w:id="9" w:name="_Hlk91670370"/>
          </w:p>
        </w:tc>
        <w:tc>
          <w:tcPr>
            <w:tcW w:w="6795" w:type="dxa"/>
            <w:gridSpan w:val="6"/>
            <w:vAlign w:val="bottom"/>
          </w:tcPr>
          <w:p w14:paraId="23B77374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  <w:cs/>
              </w:rPr>
              <w:t>(หน่วย</w:t>
            </w:r>
            <w:r w:rsidRPr="00636B0C">
              <w:rPr>
                <w:rFonts w:ascii="Angsana New" w:eastAsia="Calibri" w:hAnsi="Angsana New"/>
                <w:sz w:val="28"/>
              </w:rPr>
              <w:t>:</w:t>
            </w:r>
            <w:r w:rsidRPr="00636B0C">
              <w:rPr>
                <w:rFonts w:ascii="Angsana New" w:eastAsia="Calibri" w:hAnsi="Angsana New"/>
                <w:sz w:val="28"/>
                <w:cs/>
              </w:rPr>
              <w:t xml:space="preserve"> พันบาท)</w:t>
            </w:r>
          </w:p>
        </w:tc>
      </w:tr>
      <w:tr w:rsidR="00515EFC" w:rsidRPr="00636B0C" w14:paraId="7BA2D57E" w14:textId="77777777" w:rsidTr="00515EFC">
        <w:tc>
          <w:tcPr>
            <w:tcW w:w="2295" w:type="dxa"/>
            <w:vAlign w:val="bottom"/>
          </w:tcPr>
          <w:p w14:paraId="33FB0CC1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265" w:type="dxa"/>
            <w:gridSpan w:val="2"/>
            <w:vAlign w:val="bottom"/>
          </w:tcPr>
          <w:p w14:paraId="41250A5A" w14:textId="77777777" w:rsidR="00515EFC" w:rsidRPr="00636B0C" w:rsidRDefault="00515EFC" w:rsidP="00515E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636B0C">
              <w:rPr>
                <w:rFonts w:ascii="Angsana New" w:eastAsia="Calibri" w:hAnsi="Angsana New"/>
                <w:sz w:val="28"/>
                <w:cs/>
              </w:rPr>
              <w:t>กิจการที่ได้รับการส่งเสริม</w:t>
            </w:r>
          </w:p>
        </w:tc>
        <w:tc>
          <w:tcPr>
            <w:tcW w:w="2265" w:type="dxa"/>
            <w:gridSpan w:val="2"/>
            <w:vAlign w:val="bottom"/>
          </w:tcPr>
          <w:p w14:paraId="450AE80D" w14:textId="77777777" w:rsidR="00515EFC" w:rsidRPr="00636B0C" w:rsidRDefault="00515EFC" w:rsidP="00515E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636B0C">
              <w:rPr>
                <w:rFonts w:ascii="Angsana New" w:eastAsia="Calibri" w:hAnsi="Angsana New"/>
                <w:sz w:val="28"/>
                <w:cs/>
              </w:rPr>
              <w:t>กิจการที่ไม่ได้รับ</w:t>
            </w:r>
            <w:r w:rsidRPr="00636B0C">
              <w:rPr>
                <w:rFonts w:ascii="Angsana New" w:eastAsia="Calibri" w:hAnsi="Angsana New"/>
                <w:sz w:val="28"/>
              </w:rPr>
              <w:t xml:space="preserve">                       </w:t>
            </w:r>
            <w:r w:rsidRPr="00636B0C">
              <w:rPr>
                <w:rFonts w:ascii="Angsana New" w:eastAsia="Calibri" w:hAnsi="Angsana New"/>
                <w:sz w:val="28"/>
                <w:cs/>
              </w:rPr>
              <w:t>การส่งเสริม</w:t>
            </w:r>
          </w:p>
        </w:tc>
        <w:tc>
          <w:tcPr>
            <w:tcW w:w="2265" w:type="dxa"/>
            <w:gridSpan w:val="2"/>
            <w:vAlign w:val="bottom"/>
          </w:tcPr>
          <w:p w14:paraId="4E750DE4" w14:textId="77777777" w:rsidR="00515EFC" w:rsidRPr="00636B0C" w:rsidRDefault="00515EFC" w:rsidP="00515E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636B0C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</w:tr>
      <w:tr w:rsidR="00515EFC" w:rsidRPr="00636B0C" w14:paraId="6844C8AD" w14:textId="77777777" w:rsidTr="00515EFC">
        <w:tc>
          <w:tcPr>
            <w:tcW w:w="2295" w:type="dxa"/>
            <w:vAlign w:val="bottom"/>
          </w:tcPr>
          <w:p w14:paraId="30E531AB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63AF405D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2564</w:t>
            </w:r>
          </w:p>
        </w:tc>
        <w:tc>
          <w:tcPr>
            <w:tcW w:w="1133" w:type="dxa"/>
            <w:vAlign w:val="bottom"/>
          </w:tcPr>
          <w:p w14:paraId="5545286B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2563</w:t>
            </w:r>
          </w:p>
        </w:tc>
        <w:tc>
          <w:tcPr>
            <w:tcW w:w="1132" w:type="dxa"/>
            <w:vAlign w:val="bottom"/>
          </w:tcPr>
          <w:p w14:paraId="592C7BA5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2564</w:t>
            </w:r>
          </w:p>
        </w:tc>
        <w:tc>
          <w:tcPr>
            <w:tcW w:w="1133" w:type="dxa"/>
            <w:vAlign w:val="bottom"/>
          </w:tcPr>
          <w:p w14:paraId="1A903C90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2563</w:t>
            </w:r>
          </w:p>
        </w:tc>
        <w:tc>
          <w:tcPr>
            <w:tcW w:w="1132" w:type="dxa"/>
            <w:vAlign w:val="bottom"/>
          </w:tcPr>
          <w:p w14:paraId="2A702F10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2564</w:t>
            </w:r>
          </w:p>
        </w:tc>
        <w:tc>
          <w:tcPr>
            <w:tcW w:w="1133" w:type="dxa"/>
            <w:vAlign w:val="bottom"/>
          </w:tcPr>
          <w:p w14:paraId="2CCA4EFB" w14:textId="77777777" w:rsidR="00515EFC" w:rsidRPr="00636B0C" w:rsidRDefault="00515EFC" w:rsidP="00515EF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 w:rsidRPr="00636B0C">
              <w:rPr>
                <w:rFonts w:ascii="Angsana New" w:eastAsia="Calibri" w:hAnsi="Angsana New"/>
                <w:sz w:val="28"/>
                <w:u w:val="single"/>
              </w:rPr>
              <w:t>2563</w:t>
            </w:r>
          </w:p>
        </w:tc>
      </w:tr>
      <w:tr w:rsidR="00515EFC" w:rsidRPr="00636B0C" w14:paraId="0A56B4ED" w14:textId="77777777" w:rsidTr="00515EFC">
        <w:tc>
          <w:tcPr>
            <w:tcW w:w="2295" w:type="dxa"/>
            <w:vAlign w:val="bottom"/>
          </w:tcPr>
          <w:p w14:paraId="31D3785B" w14:textId="77777777" w:rsidR="00515EFC" w:rsidRPr="00636B0C" w:rsidRDefault="00515EFC" w:rsidP="00515EFC">
            <w:pPr>
              <w:tabs>
                <w:tab w:val="left" w:pos="567"/>
                <w:tab w:val="left" w:pos="1134"/>
                <w:tab w:val="left" w:pos="1701"/>
              </w:tabs>
              <w:ind w:left="252" w:right="-152" w:hanging="252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รายได้จากการขายในประเทศ</w:t>
            </w:r>
          </w:p>
        </w:tc>
        <w:tc>
          <w:tcPr>
            <w:tcW w:w="1132" w:type="dxa"/>
            <w:vAlign w:val="bottom"/>
          </w:tcPr>
          <w:p w14:paraId="18BCF6EE" w14:textId="0FC680F0" w:rsidR="00515EFC" w:rsidRPr="00636B0C" w:rsidRDefault="00C13B7C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261,637</w:t>
            </w:r>
          </w:p>
        </w:tc>
        <w:tc>
          <w:tcPr>
            <w:tcW w:w="1133" w:type="dxa"/>
            <w:vAlign w:val="bottom"/>
          </w:tcPr>
          <w:p w14:paraId="2459C0F5" w14:textId="77777777" w:rsidR="00515EFC" w:rsidRPr="00636B0C" w:rsidRDefault="00515EFC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224C4F32" w14:textId="2597AF38" w:rsidR="00515EFC" w:rsidRPr="00636B0C" w:rsidRDefault="00C13B7C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278</w:t>
            </w:r>
            <w:r w:rsidR="00CE1880" w:rsidRPr="00636B0C">
              <w:rPr>
                <w:rFonts w:ascii="Angsana New" w:eastAsia="Calibri" w:hAnsi="Angsana New"/>
                <w:sz w:val="28"/>
              </w:rPr>
              <w:t>,126</w:t>
            </w:r>
          </w:p>
        </w:tc>
        <w:tc>
          <w:tcPr>
            <w:tcW w:w="1133" w:type="dxa"/>
            <w:vAlign w:val="bottom"/>
          </w:tcPr>
          <w:p w14:paraId="648702FC" w14:textId="77777777" w:rsidR="00515EFC" w:rsidRPr="00636B0C" w:rsidRDefault="00515EFC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525,484</w:t>
            </w:r>
          </w:p>
        </w:tc>
        <w:tc>
          <w:tcPr>
            <w:tcW w:w="1132" w:type="dxa"/>
            <w:vAlign w:val="bottom"/>
          </w:tcPr>
          <w:p w14:paraId="2A8A64E0" w14:textId="57860DC9" w:rsidR="00515EFC" w:rsidRPr="00636B0C" w:rsidRDefault="00CE1880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539,763</w:t>
            </w:r>
          </w:p>
        </w:tc>
        <w:tc>
          <w:tcPr>
            <w:tcW w:w="1133" w:type="dxa"/>
            <w:vAlign w:val="bottom"/>
          </w:tcPr>
          <w:p w14:paraId="1A4CAB5C" w14:textId="77777777" w:rsidR="00515EFC" w:rsidRPr="00636B0C" w:rsidRDefault="00515EFC" w:rsidP="00515EFC">
            <w:pP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525,484</w:t>
            </w:r>
          </w:p>
        </w:tc>
      </w:tr>
      <w:tr w:rsidR="00515EFC" w:rsidRPr="00636B0C" w14:paraId="5836B08C" w14:textId="77777777" w:rsidTr="00515EFC">
        <w:tc>
          <w:tcPr>
            <w:tcW w:w="2295" w:type="dxa"/>
            <w:vAlign w:val="bottom"/>
          </w:tcPr>
          <w:p w14:paraId="3B67AD08" w14:textId="77777777" w:rsidR="00515EFC" w:rsidRPr="00636B0C" w:rsidRDefault="00515EFC" w:rsidP="00515EFC">
            <w:pPr>
              <w:tabs>
                <w:tab w:val="left" w:pos="567"/>
                <w:tab w:val="left" w:pos="1134"/>
                <w:tab w:val="left" w:pos="1701"/>
              </w:tabs>
              <w:ind w:left="252" w:right="-74" w:hanging="252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รายได้จากการส่งออก</w:t>
            </w:r>
          </w:p>
        </w:tc>
        <w:tc>
          <w:tcPr>
            <w:tcW w:w="1132" w:type="dxa"/>
            <w:vAlign w:val="bottom"/>
          </w:tcPr>
          <w:p w14:paraId="1365E9F2" w14:textId="052B94AD" w:rsidR="00515EFC" w:rsidRPr="00636B0C" w:rsidRDefault="00C13B7C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6,8</w:t>
            </w:r>
            <w:r w:rsidR="00C85ACB">
              <w:rPr>
                <w:rFonts w:ascii="Angsana New" w:eastAsia="Calibri" w:hAnsi="Angsana New"/>
                <w:sz w:val="28"/>
              </w:rPr>
              <w:t>56</w:t>
            </w:r>
          </w:p>
        </w:tc>
        <w:tc>
          <w:tcPr>
            <w:tcW w:w="1133" w:type="dxa"/>
            <w:vAlign w:val="bottom"/>
          </w:tcPr>
          <w:p w14:paraId="47CC9AD1" w14:textId="77777777" w:rsidR="00515EFC" w:rsidRPr="00636B0C" w:rsidRDefault="00515EFC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0F5C1CB8" w14:textId="4E8DF8BF" w:rsidR="00515EFC" w:rsidRPr="00636B0C" w:rsidRDefault="00CE1880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30,</w:t>
            </w:r>
            <w:r w:rsidR="00C85ACB">
              <w:rPr>
                <w:rFonts w:ascii="Angsana New" w:eastAsia="Calibri" w:hAnsi="Angsana New"/>
                <w:sz w:val="28"/>
              </w:rPr>
              <w:t>305</w:t>
            </w:r>
          </w:p>
        </w:tc>
        <w:tc>
          <w:tcPr>
            <w:tcW w:w="1133" w:type="dxa"/>
            <w:vAlign w:val="bottom"/>
          </w:tcPr>
          <w:p w14:paraId="5BC67BAF" w14:textId="42A4BDBE" w:rsidR="00515EFC" w:rsidRPr="00636B0C" w:rsidRDefault="00515EFC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56,</w:t>
            </w:r>
            <w:r w:rsidR="00C85ACB">
              <w:rPr>
                <w:rFonts w:ascii="Angsana New" w:eastAsia="Calibri" w:hAnsi="Angsana New"/>
                <w:sz w:val="28"/>
              </w:rPr>
              <w:t>726</w:t>
            </w:r>
          </w:p>
        </w:tc>
        <w:tc>
          <w:tcPr>
            <w:tcW w:w="1132" w:type="dxa"/>
            <w:vAlign w:val="bottom"/>
          </w:tcPr>
          <w:p w14:paraId="6883D54B" w14:textId="5F55E60F" w:rsidR="00515EFC" w:rsidRPr="00636B0C" w:rsidRDefault="00CE1880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37,</w:t>
            </w:r>
            <w:r w:rsidR="00C85ACB">
              <w:rPr>
                <w:rFonts w:ascii="Angsana New" w:eastAsia="Calibri" w:hAnsi="Angsana New"/>
                <w:sz w:val="28"/>
              </w:rPr>
              <w:t>161</w:t>
            </w:r>
          </w:p>
        </w:tc>
        <w:tc>
          <w:tcPr>
            <w:tcW w:w="1133" w:type="dxa"/>
            <w:vAlign w:val="bottom"/>
          </w:tcPr>
          <w:p w14:paraId="249A8D97" w14:textId="01349247" w:rsidR="00515EFC" w:rsidRPr="00636B0C" w:rsidRDefault="00515EFC" w:rsidP="00515EFC">
            <w:pPr>
              <w:pBdr>
                <w:bottom w:val="sing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56,</w:t>
            </w:r>
            <w:r w:rsidR="00C85ACB">
              <w:rPr>
                <w:rFonts w:ascii="Angsana New" w:eastAsia="Calibri" w:hAnsi="Angsana New"/>
                <w:sz w:val="28"/>
              </w:rPr>
              <w:t>726</w:t>
            </w:r>
          </w:p>
        </w:tc>
      </w:tr>
      <w:tr w:rsidR="00515EFC" w:rsidRPr="00636B0C" w14:paraId="24F5F29A" w14:textId="77777777" w:rsidTr="00515EFC">
        <w:tc>
          <w:tcPr>
            <w:tcW w:w="2295" w:type="dxa"/>
            <w:vAlign w:val="bottom"/>
          </w:tcPr>
          <w:p w14:paraId="451FCAC5" w14:textId="77777777" w:rsidR="00515EFC" w:rsidRPr="00636B0C" w:rsidRDefault="00515EFC" w:rsidP="00515EFC">
            <w:pPr>
              <w:tabs>
                <w:tab w:val="left" w:pos="567"/>
                <w:tab w:val="left" w:pos="1134"/>
                <w:tab w:val="left" w:pos="1701"/>
              </w:tabs>
              <w:ind w:left="252" w:right="-74" w:hanging="252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รวมรายได้จากการขาย</w:t>
            </w:r>
          </w:p>
        </w:tc>
        <w:tc>
          <w:tcPr>
            <w:tcW w:w="1132" w:type="dxa"/>
            <w:vAlign w:val="bottom"/>
          </w:tcPr>
          <w:p w14:paraId="6FB2AE39" w14:textId="25D26A54" w:rsidR="00515EFC" w:rsidRPr="00636B0C" w:rsidRDefault="00C13B7C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268,</w:t>
            </w:r>
            <w:r w:rsidR="00685542">
              <w:rPr>
                <w:rFonts w:ascii="Angsana New" w:eastAsia="Calibri" w:hAnsi="Angsana New" w:hint="cs"/>
                <w:sz w:val="28"/>
                <w:cs/>
              </w:rPr>
              <w:t>4</w:t>
            </w:r>
            <w:r w:rsidR="00C85ACB">
              <w:rPr>
                <w:rFonts w:ascii="Angsana New" w:eastAsia="Calibri" w:hAnsi="Angsana New"/>
                <w:sz w:val="28"/>
              </w:rPr>
              <w:t>93</w:t>
            </w:r>
          </w:p>
        </w:tc>
        <w:tc>
          <w:tcPr>
            <w:tcW w:w="1133" w:type="dxa"/>
            <w:vAlign w:val="bottom"/>
          </w:tcPr>
          <w:p w14:paraId="34D2A590" w14:textId="77777777" w:rsidR="00515EFC" w:rsidRPr="00636B0C" w:rsidRDefault="00515EFC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10264BAC" w14:textId="36E0962B" w:rsidR="00515EFC" w:rsidRPr="00636B0C" w:rsidRDefault="00CE1880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308,</w:t>
            </w:r>
            <w:r w:rsidR="00C85ACB">
              <w:rPr>
                <w:rFonts w:ascii="Angsana New" w:eastAsia="Calibri" w:hAnsi="Angsana New"/>
                <w:sz w:val="28"/>
              </w:rPr>
              <w:t>431</w:t>
            </w:r>
          </w:p>
        </w:tc>
        <w:tc>
          <w:tcPr>
            <w:tcW w:w="1133" w:type="dxa"/>
            <w:vAlign w:val="bottom"/>
          </w:tcPr>
          <w:p w14:paraId="2831CE77" w14:textId="775F45D8" w:rsidR="00515EFC" w:rsidRPr="00636B0C" w:rsidRDefault="00515EFC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58</w:t>
            </w:r>
            <w:r w:rsidR="00C85ACB">
              <w:rPr>
                <w:rFonts w:ascii="Angsana New" w:eastAsia="Calibri" w:hAnsi="Angsana New"/>
                <w:sz w:val="28"/>
              </w:rPr>
              <w:t>2</w:t>
            </w:r>
            <w:r w:rsidRPr="00636B0C">
              <w:rPr>
                <w:rFonts w:ascii="Angsana New" w:eastAsia="Calibri" w:hAnsi="Angsana New"/>
                <w:sz w:val="28"/>
              </w:rPr>
              <w:t>,</w:t>
            </w:r>
            <w:r w:rsidR="00C85ACB">
              <w:rPr>
                <w:rFonts w:ascii="Angsana New" w:eastAsia="Calibri" w:hAnsi="Angsana New"/>
                <w:sz w:val="28"/>
              </w:rPr>
              <w:t>210</w:t>
            </w:r>
          </w:p>
        </w:tc>
        <w:tc>
          <w:tcPr>
            <w:tcW w:w="1132" w:type="dxa"/>
            <w:vAlign w:val="bottom"/>
          </w:tcPr>
          <w:p w14:paraId="19CA81ED" w14:textId="5C02852B" w:rsidR="00515EFC" w:rsidRPr="00636B0C" w:rsidRDefault="00CE1880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576</w:t>
            </w:r>
            <w:r w:rsidR="00685542">
              <w:rPr>
                <w:rFonts w:ascii="Angsana New" w:eastAsia="Calibri" w:hAnsi="Angsana New"/>
                <w:sz w:val="28"/>
              </w:rPr>
              <w:t>,</w:t>
            </w:r>
            <w:r w:rsidR="00C85ACB">
              <w:rPr>
                <w:rFonts w:ascii="Angsana New" w:eastAsia="Calibri" w:hAnsi="Angsana New"/>
                <w:sz w:val="28"/>
              </w:rPr>
              <w:t>924</w:t>
            </w:r>
          </w:p>
        </w:tc>
        <w:tc>
          <w:tcPr>
            <w:tcW w:w="1133" w:type="dxa"/>
            <w:vAlign w:val="bottom"/>
          </w:tcPr>
          <w:p w14:paraId="08E71AA5" w14:textId="1C33B45F" w:rsidR="00515EFC" w:rsidRPr="00636B0C" w:rsidRDefault="00515EFC" w:rsidP="00515EFC">
            <w:pPr>
              <w:pBdr>
                <w:bottom w:val="double" w:sz="4" w:space="1" w:color="auto"/>
              </w:pBdr>
              <w:tabs>
                <w:tab w:val="decimal" w:pos="84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</w:rPr>
            </w:pPr>
            <w:r w:rsidRPr="00636B0C">
              <w:rPr>
                <w:rFonts w:ascii="Angsana New" w:eastAsia="Calibri" w:hAnsi="Angsana New"/>
                <w:sz w:val="28"/>
              </w:rPr>
              <w:t>58</w:t>
            </w:r>
            <w:r w:rsidR="00C85ACB">
              <w:rPr>
                <w:rFonts w:ascii="Angsana New" w:eastAsia="Calibri" w:hAnsi="Angsana New"/>
                <w:sz w:val="28"/>
              </w:rPr>
              <w:t>2</w:t>
            </w:r>
            <w:r w:rsidRPr="00636B0C">
              <w:rPr>
                <w:rFonts w:ascii="Angsana New" w:eastAsia="Calibri" w:hAnsi="Angsana New"/>
                <w:sz w:val="28"/>
              </w:rPr>
              <w:t>,</w:t>
            </w:r>
            <w:r w:rsidR="00C85ACB">
              <w:rPr>
                <w:rFonts w:ascii="Angsana New" w:eastAsia="Calibri" w:hAnsi="Angsana New"/>
                <w:sz w:val="28"/>
              </w:rPr>
              <w:t>210</w:t>
            </w:r>
          </w:p>
        </w:tc>
      </w:tr>
    </w:tbl>
    <w:bookmarkEnd w:id="9"/>
    <w:p w14:paraId="0A68BC70" w14:textId="77777777" w:rsidR="00515EFC" w:rsidRPr="00636B0C" w:rsidRDefault="002662AF" w:rsidP="00515EFC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B61E4" w:rsidRPr="00636B0C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E36955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6955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</w:t>
      </w:r>
    </w:p>
    <w:p w14:paraId="6F11DAE5" w14:textId="40B20BFF" w:rsidR="00515EFC" w:rsidRPr="00636B0C" w:rsidRDefault="00515EFC" w:rsidP="00515EFC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36B0C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1EFF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(ไม่รวมกำไรขาดทุนเบ็ดเสร็จอื่น) ด้วยจำนวน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FB1EFF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และได้ปรับจำนวนหุ้นสามัญสำหรับ</w:t>
      </w:r>
      <w:r w:rsidR="000D78F7" w:rsidRPr="00636B0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0D78F7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0D78F7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D78F7" w:rsidRPr="00636B0C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ตามสัดส่วนที่เปลี่ยนไปของจำนวนหุ้นสามัญที่เกิดจากการเปลี่ยนแปลง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มูลค่าหุ้นที่ตราไว้จากมูลค่าหุ้นละ 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100 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บาท เป็นมูลค่าหุ้นละ 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0.50 </w:t>
      </w:r>
      <w:r w:rsidRPr="00636B0C">
        <w:rPr>
          <w:rFonts w:ascii="Angsana New" w:hAnsi="Angsana New"/>
          <w:color w:val="000000"/>
          <w:spacing w:val="-2"/>
          <w:sz w:val="32"/>
          <w:szCs w:val="32"/>
          <w:cs/>
        </w:rPr>
        <w:t>บาท ตามมติของที่ประชุมวิสามัญผู้ถือหุ้น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ของบริษัทฯเมื่อวันที่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636B0C">
        <w:rPr>
          <w:rFonts w:ascii="Angsana New" w:hAnsi="Angsana New" w:hint="cs"/>
          <w:color w:val="000000"/>
          <w:sz w:val="32"/>
          <w:szCs w:val="32"/>
        </w:rPr>
        <w:t>2564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36B0C">
        <w:rPr>
          <w:rFonts w:ascii="Angsana New" w:hAnsi="Angsana New" w:hint="cs"/>
          <w:color w:val="000000"/>
          <w:sz w:val="32"/>
          <w:szCs w:val="32"/>
        </w:rPr>
        <w:t>1</w:t>
      </w:r>
      <w:r w:rsidR="000D78F7" w:rsidRPr="00636B0C">
        <w:rPr>
          <w:rFonts w:ascii="Angsana New" w:hAnsi="Angsana New"/>
          <w:color w:val="000000"/>
          <w:sz w:val="32"/>
          <w:szCs w:val="32"/>
        </w:rPr>
        <w:t>9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โดยถือเสมือนว่าการแตกหุ้นได้เกิดขึ้นตั้งแต่วันเริ่มต้นของงวดแรกที่เสนอรายงาน</w:t>
      </w:r>
    </w:p>
    <w:p w14:paraId="1B07649A" w14:textId="77777777" w:rsidR="00E36955" w:rsidRPr="00636B0C" w:rsidRDefault="006528E8" w:rsidP="00515EFC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15EFC" w:rsidRPr="00636B0C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.1</w:t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จำนวนหุ้นสามัญถัวเฉลี่ยถ่วงน้ำหนัก</w:t>
      </w:r>
    </w:p>
    <w:p w14:paraId="05AB2085" w14:textId="77777777" w:rsidR="00E36955" w:rsidRPr="00636B0C" w:rsidRDefault="00E36955" w:rsidP="00515EFC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 xml:space="preserve"> (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หน่วย: พันหุ้น</w:t>
      </w:r>
      <w:r w:rsidRPr="00636B0C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2040B" w:rsidRPr="00636B0C" w14:paraId="1F475AF7" w14:textId="77777777" w:rsidTr="00C70DC7">
        <w:trPr>
          <w:trHeight w:val="85"/>
        </w:trPr>
        <w:tc>
          <w:tcPr>
            <w:tcW w:w="6210" w:type="dxa"/>
            <w:vAlign w:val="bottom"/>
          </w:tcPr>
          <w:p w14:paraId="110B471E" w14:textId="77777777" w:rsidR="00D2040B" w:rsidRPr="00636B0C" w:rsidRDefault="00D2040B" w:rsidP="00515EFC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78B3F13C" w14:textId="77777777" w:rsidR="00D2040B" w:rsidRPr="00636B0C" w:rsidRDefault="00D2040B" w:rsidP="00515EFC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A3A7280" w14:textId="77777777" w:rsidR="00D2040B" w:rsidRPr="00636B0C" w:rsidRDefault="00D2040B" w:rsidP="00515EFC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515EFC" w:rsidRPr="00636B0C" w14:paraId="73032D99" w14:textId="77777777" w:rsidTr="00C70DC7">
        <w:trPr>
          <w:trHeight w:val="85"/>
        </w:trPr>
        <w:tc>
          <w:tcPr>
            <w:tcW w:w="6210" w:type="dxa"/>
            <w:vAlign w:val="bottom"/>
          </w:tcPr>
          <w:p w14:paraId="0F796DA1" w14:textId="77777777" w:rsidR="00515EFC" w:rsidRPr="00636B0C" w:rsidRDefault="00515EFC" w:rsidP="00515EFC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F804C" w14:textId="77777777" w:rsidR="00515EFC" w:rsidRPr="00636B0C" w:rsidRDefault="00515EFC" w:rsidP="00FD49A3">
            <w:pPr>
              <w:ind w:left="-103" w:right="-107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099B00A" w14:textId="77777777" w:rsidR="00515EFC" w:rsidRPr="00636B0C" w:rsidRDefault="00515EFC" w:rsidP="00515EFC">
            <w:pPr>
              <w:ind w:left="-103" w:right="-107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ปรับปรุงใหม่</w:t>
            </w: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2040B" w:rsidRPr="00636B0C" w14:paraId="5706D7FF" w14:textId="77777777" w:rsidTr="004F3B23">
        <w:trPr>
          <w:trHeight w:val="85"/>
        </w:trPr>
        <w:tc>
          <w:tcPr>
            <w:tcW w:w="6210" w:type="dxa"/>
            <w:vAlign w:val="bottom"/>
            <w:hideMark/>
          </w:tcPr>
          <w:p w14:paraId="5BF928BD" w14:textId="77777777" w:rsidR="00D2040B" w:rsidRPr="00636B0C" w:rsidRDefault="00D2040B" w:rsidP="00515EFC">
            <w:pPr>
              <w:overflowPunct/>
              <w:autoSpaceDE/>
              <w:adjustRightInd/>
              <w:ind w:left="162" w:hanging="162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009CB2B5" w14:textId="0AF3582A" w:rsidR="00D2040B" w:rsidRPr="00636B0C" w:rsidRDefault="00CE1880" w:rsidP="00515EF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340,000</w:t>
            </w:r>
          </w:p>
        </w:tc>
        <w:tc>
          <w:tcPr>
            <w:tcW w:w="1440" w:type="dxa"/>
            <w:vAlign w:val="bottom"/>
          </w:tcPr>
          <w:p w14:paraId="16806747" w14:textId="77777777" w:rsidR="00D2040B" w:rsidRPr="00636B0C" w:rsidRDefault="009838AC" w:rsidP="00515EF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340,000</w:t>
            </w:r>
          </w:p>
        </w:tc>
      </w:tr>
      <w:tr w:rsidR="00D2040B" w:rsidRPr="00636B0C" w14:paraId="4D758738" w14:textId="77777777" w:rsidTr="004F3B23">
        <w:trPr>
          <w:trHeight w:val="85"/>
        </w:trPr>
        <w:tc>
          <w:tcPr>
            <w:tcW w:w="6210" w:type="dxa"/>
            <w:vAlign w:val="bottom"/>
            <w:hideMark/>
          </w:tcPr>
          <w:p w14:paraId="3C9948BC" w14:textId="77777777" w:rsidR="00D2040B" w:rsidRPr="00636B0C" w:rsidRDefault="00D2040B" w:rsidP="00515EFC">
            <w:pPr>
              <w:tabs>
                <w:tab w:val="left" w:pos="522"/>
              </w:tabs>
              <w:overflowPunct/>
              <w:autoSpaceDE/>
              <w:adjustRightInd/>
              <w:ind w:left="702" w:right="-18" w:hanging="702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lang w:eastAsia="ja-JP"/>
              </w:rPr>
            </w:pPr>
            <w:r w:rsidRPr="00636B0C"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  <w:lang w:eastAsia="ja-JP"/>
              </w:rPr>
              <w:t>บวก</w:t>
            </w:r>
            <w:r w:rsidRPr="00636B0C"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lang w:eastAsia="ja-JP"/>
              </w:rPr>
              <w:t xml:space="preserve">: </w:t>
            </w:r>
            <w:r w:rsidRPr="00636B0C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  <w:lang w:eastAsia="ja-JP"/>
              </w:rPr>
              <w:t>จำนวนถัวเฉลี่ยถ่วงน้ำหนักของหุ้นสามัญที่ออกในระหว่างปี</w:t>
            </w:r>
          </w:p>
        </w:tc>
        <w:tc>
          <w:tcPr>
            <w:tcW w:w="1440" w:type="dxa"/>
            <w:vAlign w:val="bottom"/>
          </w:tcPr>
          <w:p w14:paraId="5F883674" w14:textId="7C0380DC" w:rsidR="00D2040B" w:rsidRPr="00636B0C" w:rsidRDefault="008E16ED" w:rsidP="00515EF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45,643</w:t>
            </w:r>
          </w:p>
        </w:tc>
        <w:tc>
          <w:tcPr>
            <w:tcW w:w="1440" w:type="dxa"/>
            <w:vAlign w:val="bottom"/>
          </w:tcPr>
          <w:p w14:paraId="079DD809" w14:textId="77777777" w:rsidR="00D2040B" w:rsidRPr="00636B0C" w:rsidRDefault="00D2040B" w:rsidP="00515EF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2040B" w:rsidRPr="00636B0C" w14:paraId="5FCA4ACF" w14:textId="77777777" w:rsidTr="004F3B23">
        <w:trPr>
          <w:trHeight w:val="85"/>
        </w:trPr>
        <w:tc>
          <w:tcPr>
            <w:tcW w:w="6210" w:type="dxa"/>
            <w:vAlign w:val="bottom"/>
            <w:hideMark/>
          </w:tcPr>
          <w:p w14:paraId="30D140CB" w14:textId="77777777" w:rsidR="00D2040B" w:rsidRPr="00636B0C" w:rsidRDefault="00D2040B" w:rsidP="00515EFC">
            <w:pPr>
              <w:tabs>
                <w:tab w:val="left" w:pos="522"/>
              </w:tabs>
              <w:overflowPunct/>
              <w:autoSpaceDE/>
              <w:adjustRightInd/>
              <w:ind w:left="342" w:right="-378" w:hanging="342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636B0C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66AF703B" w14:textId="4EA0549E" w:rsidR="00D2040B" w:rsidRPr="00636B0C" w:rsidRDefault="008E16ED" w:rsidP="00515EF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385,643</w:t>
            </w:r>
          </w:p>
        </w:tc>
        <w:tc>
          <w:tcPr>
            <w:tcW w:w="1440" w:type="dxa"/>
            <w:vAlign w:val="bottom"/>
          </w:tcPr>
          <w:p w14:paraId="73716205" w14:textId="77777777" w:rsidR="00D2040B" w:rsidRPr="00636B0C" w:rsidRDefault="009838AC" w:rsidP="00515EF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340,000</w:t>
            </w:r>
          </w:p>
        </w:tc>
      </w:tr>
    </w:tbl>
    <w:p w14:paraId="6EA4BDBD" w14:textId="77777777" w:rsidR="00E36955" w:rsidRPr="00636B0C" w:rsidRDefault="006528E8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15EFC" w:rsidRPr="00636B0C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E36955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.2</w:t>
      </w:r>
      <w:r w:rsidR="00E36955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369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กำไรต่อหุ้นขั้นพื้นฐาน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2040B" w:rsidRPr="00636B0C" w14:paraId="0DA8BD69" w14:textId="77777777" w:rsidTr="00C70DC7">
        <w:tc>
          <w:tcPr>
            <w:tcW w:w="6210" w:type="dxa"/>
            <w:vAlign w:val="bottom"/>
          </w:tcPr>
          <w:p w14:paraId="410FF3FF" w14:textId="77777777" w:rsidR="00D2040B" w:rsidRPr="00636B0C" w:rsidRDefault="00D2040B" w:rsidP="00FD49A3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1C104CB0" w14:textId="77777777" w:rsidR="00D2040B" w:rsidRPr="00636B0C" w:rsidRDefault="00D2040B" w:rsidP="00FD49A3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85AC79E" w14:textId="77777777" w:rsidR="00D2040B" w:rsidRPr="00636B0C" w:rsidRDefault="00D2040B" w:rsidP="00FD49A3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FD49A3" w:rsidRPr="00636B0C" w14:paraId="1F349D12" w14:textId="77777777" w:rsidTr="00C70DC7">
        <w:tc>
          <w:tcPr>
            <w:tcW w:w="6210" w:type="dxa"/>
            <w:vAlign w:val="bottom"/>
          </w:tcPr>
          <w:p w14:paraId="1D7723C9" w14:textId="77777777" w:rsidR="00FD49A3" w:rsidRPr="00636B0C" w:rsidRDefault="00FD49A3" w:rsidP="00FD49A3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EA4AA29" w14:textId="77777777" w:rsidR="00FD49A3" w:rsidRPr="00636B0C" w:rsidRDefault="00FD49A3" w:rsidP="00FD49A3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E20E66D" w14:textId="77777777" w:rsidR="00FD49A3" w:rsidRPr="00636B0C" w:rsidRDefault="00FD49A3" w:rsidP="00FD49A3">
            <w:pPr>
              <w:ind w:left="-103" w:right="-107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ปรับปรุงใหม่</w:t>
            </w: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D49A3" w:rsidRPr="00636B0C" w14:paraId="092F97BC" w14:textId="77777777" w:rsidTr="004F3B23">
        <w:tc>
          <w:tcPr>
            <w:tcW w:w="6210" w:type="dxa"/>
            <w:vAlign w:val="bottom"/>
            <w:hideMark/>
          </w:tcPr>
          <w:p w14:paraId="407A7B3A" w14:textId="77777777" w:rsidR="00FD49A3" w:rsidRPr="00636B0C" w:rsidRDefault="00FD49A3" w:rsidP="00FD49A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40" w:type="dxa"/>
            <w:vAlign w:val="bottom"/>
          </w:tcPr>
          <w:p w14:paraId="35D6490C" w14:textId="08801C91" w:rsidR="00FD49A3" w:rsidRPr="00636B0C" w:rsidRDefault="003B7C6A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45,389</w:t>
            </w:r>
          </w:p>
        </w:tc>
        <w:tc>
          <w:tcPr>
            <w:tcW w:w="1440" w:type="dxa"/>
            <w:vAlign w:val="bottom"/>
          </w:tcPr>
          <w:p w14:paraId="78BD1730" w14:textId="77777777" w:rsidR="00FD49A3" w:rsidRPr="00636B0C" w:rsidRDefault="00FD49A3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57,202</w:t>
            </w:r>
          </w:p>
        </w:tc>
      </w:tr>
      <w:tr w:rsidR="00FD49A3" w:rsidRPr="00636B0C" w14:paraId="60850665" w14:textId="77777777" w:rsidTr="004F3B23">
        <w:tc>
          <w:tcPr>
            <w:tcW w:w="6210" w:type="dxa"/>
            <w:vAlign w:val="bottom"/>
            <w:hideMark/>
          </w:tcPr>
          <w:p w14:paraId="01DCAE30" w14:textId="77777777" w:rsidR="00FD49A3" w:rsidRPr="00636B0C" w:rsidRDefault="00FD49A3" w:rsidP="00FD49A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</w:rPr>
              <w:t>(</w:t>
            </w:r>
            <w:r w:rsidRPr="00636B0C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440" w:type="dxa"/>
            <w:vAlign w:val="bottom"/>
          </w:tcPr>
          <w:p w14:paraId="0A132555" w14:textId="24A1C7B2" w:rsidR="00FD49A3" w:rsidRPr="00636B0C" w:rsidRDefault="008E16ED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385,</w:t>
            </w:r>
            <w:r w:rsidR="0009043A" w:rsidRPr="00636B0C">
              <w:rPr>
                <w:rFonts w:ascii="Angsana New" w:hAnsi="Angsana New"/>
                <w:color w:val="000000"/>
                <w:sz w:val="32"/>
                <w:szCs w:val="32"/>
              </w:rPr>
              <w:t>643</w:t>
            </w:r>
          </w:p>
        </w:tc>
        <w:tc>
          <w:tcPr>
            <w:tcW w:w="1440" w:type="dxa"/>
            <w:vAlign w:val="bottom"/>
          </w:tcPr>
          <w:p w14:paraId="1B8BE2B5" w14:textId="77777777" w:rsidR="00FD49A3" w:rsidRPr="00636B0C" w:rsidRDefault="00FD49A3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340,000</w:t>
            </w:r>
          </w:p>
        </w:tc>
      </w:tr>
      <w:tr w:rsidR="00FD49A3" w:rsidRPr="00636B0C" w14:paraId="0F0008E7" w14:textId="77777777" w:rsidTr="004F3B23">
        <w:tc>
          <w:tcPr>
            <w:tcW w:w="6210" w:type="dxa"/>
            <w:vAlign w:val="bottom"/>
            <w:hideMark/>
          </w:tcPr>
          <w:p w14:paraId="6A533AAD" w14:textId="77777777" w:rsidR="00FD49A3" w:rsidRPr="00636B0C" w:rsidRDefault="00FD49A3" w:rsidP="00FD49A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/>
                <w:caps/>
                <w:color w:val="000000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14:paraId="15FEE940" w14:textId="7F023C0A" w:rsidR="00FD49A3" w:rsidRPr="00636B0C" w:rsidRDefault="0009043A" w:rsidP="00FD49A3">
            <w:pPr>
              <w:ind w:left="72" w:right="16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0.12</w:t>
            </w:r>
          </w:p>
        </w:tc>
        <w:tc>
          <w:tcPr>
            <w:tcW w:w="1440" w:type="dxa"/>
            <w:vAlign w:val="bottom"/>
          </w:tcPr>
          <w:p w14:paraId="6F46ED07" w14:textId="77777777" w:rsidR="00FD49A3" w:rsidRPr="00636B0C" w:rsidRDefault="00FD49A3" w:rsidP="00FD49A3">
            <w:pPr>
              <w:ind w:left="72" w:right="16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>0.17</w:t>
            </w:r>
          </w:p>
        </w:tc>
      </w:tr>
    </w:tbl>
    <w:p w14:paraId="0F623401" w14:textId="77777777" w:rsidR="000D78F7" w:rsidRPr="00636B0C" w:rsidRDefault="000D78F7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71B2AD" w14:textId="77777777" w:rsidR="00FD49A3" w:rsidRPr="00636B0C" w:rsidRDefault="000D78F7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br w:type="page"/>
      </w:r>
      <w:r w:rsidR="00FD49A3" w:rsidRPr="00636B0C">
        <w:rPr>
          <w:rFonts w:ascii="Angsana New" w:hAnsi="Angsana New"/>
          <w:b/>
          <w:bCs/>
          <w:sz w:val="32"/>
          <w:szCs w:val="32"/>
        </w:rPr>
        <w:t>28</w:t>
      </w:r>
      <w:r w:rsidR="001A6D43" w:rsidRPr="00636B0C">
        <w:rPr>
          <w:rFonts w:ascii="Angsana New" w:hAnsi="Angsana New"/>
          <w:b/>
          <w:bCs/>
          <w:sz w:val="32"/>
          <w:szCs w:val="32"/>
        </w:rPr>
        <w:t>.</w:t>
      </w:r>
      <w:r w:rsidR="001A6D43" w:rsidRPr="00636B0C">
        <w:rPr>
          <w:rFonts w:ascii="Angsana New" w:hAnsi="Angsana New"/>
          <w:b/>
          <w:bCs/>
          <w:sz w:val="32"/>
          <w:szCs w:val="32"/>
        </w:rPr>
        <w:tab/>
      </w:r>
      <w:r w:rsidR="001A6D43" w:rsidRPr="00636B0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1A6D43" w:rsidRPr="00636B0C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1A6D43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ส่วน</w:t>
      </w:r>
      <w:r w:rsidR="001A6D43" w:rsidRPr="00636B0C">
        <w:rPr>
          <w:rFonts w:ascii="Angsana New" w:hAnsi="Angsana New"/>
          <w:b/>
          <w:bCs/>
          <w:sz w:val="32"/>
          <w:szCs w:val="32"/>
          <w:cs/>
        </w:rPr>
        <w:t>งาน</w:t>
      </w:r>
    </w:p>
    <w:p w14:paraId="35E0660C" w14:textId="77777777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ab/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</w:t>
      </w:r>
      <w:r w:rsidR="001A6D43" w:rsidRPr="00636B0C">
        <w:rPr>
          <w:rFonts w:ascii="Angsana New" w:hAnsi="Angsana New" w:hint="cs"/>
          <w:sz w:val="32"/>
          <w:szCs w:val="32"/>
          <w:cs/>
        </w:rPr>
        <w:t>การ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ดำเนินงานได้รับและสอบทานอย่างสม่ำเสมอเพื่อใช้ในการตัดสินใจในการจัดสรรทรัพยากรให้กับส่วน</w:t>
      </w:r>
      <w:r w:rsidR="001A6D43" w:rsidRPr="00636B0C">
        <w:rPr>
          <w:rFonts w:ascii="Angsana New" w:hAnsi="Angsana New" w:hint="cs"/>
          <w:sz w:val="32"/>
          <w:szCs w:val="32"/>
          <w:cs/>
        </w:rPr>
        <w:t xml:space="preserve">งานและประเมินผลการดำเนินงานของส่วนงาน </w:t>
      </w:r>
    </w:p>
    <w:p w14:paraId="7CB7B3F8" w14:textId="5E98131E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pacing w:val="-4"/>
          <w:sz w:val="32"/>
          <w:szCs w:val="32"/>
        </w:rPr>
        <w:tab/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ดำเนิน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ธุรกิจหลัก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 xml:space="preserve">ในส่วนงานดำเนินงานที่รายงานเพียงส่วนงานเดียว 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คือ 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ผลิตและจำหน่ายผลิตภัณฑ์เครื่องปรุงรสและอาหารอบแห้ง และดำเนินธุรกิจในเขตภูมิศาสตร์เดียว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คือ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ประเทศไทย โดยมีช่องทางการจัดจำหน่ายสินค้าทั้งในประเทศและต่างประเทศ</w:t>
      </w:r>
      <w:r w:rsidR="007E5C88"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7E5C88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ซึ่งในระหว่างปีสิ้นสุดวันที่ </w:t>
      </w:r>
      <w:r w:rsidR="005B0C9B" w:rsidRPr="00636B0C">
        <w:rPr>
          <w:rFonts w:ascii="Angsana New" w:hAnsi="Angsana New"/>
          <w:spacing w:val="-4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pacing w:val="-4"/>
          <w:sz w:val="32"/>
          <w:szCs w:val="32"/>
        </w:rPr>
        <w:t>2564</w:t>
      </w:r>
      <w:r w:rsidR="007E5C88" w:rsidRPr="00636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E5C88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บริษัทฯมีรายได้จากการขายภายในประเทศคิดเป็นร้อยละ</w:t>
      </w:r>
      <w:r w:rsidR="0009043A" w:rsidRPr="00636B0C">
        <w:rPr>
          <w:rFonts w:ascii="Angsana New" w:hAnsi="Angsana New"/>
          <w:spacing w:val="-4"/>
          <w:sz w:val="32"/>
          <w:szCs w:val="32"/>
        </w:rPr>
        <w:t xml:space="preserve"> 94</w:t>
      </w:r>
      <w:r w:rsidR="007E5C88"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7E5C88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ของรายได้จากการขายรวม </w:t>
      </w:r>
      <w:r w:rsidR="005B0C9B" w:rsidRPr="00636B0C">
        <w:rPr>
          <w:rFonts w:ascii="Angsana New" w:hAnsi="Angsana New"/>
          <w:spacing w:val="-4"/>
          <w:sz w:val="32"/>
          <w:szCs w:val="32"/>
          <w:cs/>
        </w:rPr>
        <w:t>(</w:t>
      </w:r>
      <w:r w:rsidRPr="00636B0C">
        <w:rPr>
          <w:rFonts w:ascii="Angsana New" w:hAnsi="Angsana New"/>
          <w:spacing w:val="-4"/>
          <w:sz w:val="32"/>
          <w:szCs w:val="32"/>
        </w:rPr>
        <w:t>2563</w:t>
      </w:r>
      <w:r w:rsidR="00251980" w:rsidRPr="00636B0C">
        <w:rPr>
          <w:rFonts w:ascii="Angsana New" w:hAnsi="Angsana New"/>
          <w:spacing w:val="-4"/>
          <w:sz w:val="32"/>
          <w:szCs w:val="32"/>
          <w:cs/>
        </w:rPr>
        <w:t>:</w:t>
      </w:r>
      <w:r w:rsidR="007E5C88" w:rsidRPr="00636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E5C88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D2040B" w:rsidRPr="00636B0C">
        <w:rPr>
          <w:rFonts w:ascii="Angsana New" w:hAnsi="Angsana New"/>
          <w:spacing w:val="-4"/>
          <w:sz w:val="32"/>
          <w:szCs w:val="32"/>
        </w:rPr>
        <w:t>90</w:t>
      </w:r>
      <w:r w:rsidR="007E5C88" w:rsidRPr="00636B0C">
        <w:rPr>
          <w:rFonts w:ascii="Angsana New" w:hAnsi="Angsana New"/>
          <w:spacing w:val="-4"/>
          <w:sz w:val="32"/>
          <w:szCs w:val="32"/>
        </w:rPr>
        <w:t xml:space="preserve"> </w:t>
      </w:r>
      <w:r w:rsidR="007E5C88" w:rsidRPr="00636B0C">
        <w:rPr>
          <w:rFonts w:ascii="Angsana New" w:hAnsi="Angsana New" w:hint="cs"/>
          <w:spacing w:val="-4"/>
          <w:sz w:val="32"/>
          <w:szCs w:val="32"/>
          <w:cs/>
        </w:rPr>
        <w:t>ของรายได้จากการขายรวม</w:t>
      </w:r>
      <w:r w:rsidR="007E5C88" w:rsidRPr="00636B0C">
        <w:rPr>
          <w:rFonts w:ascii="Angsana New" w:hAnsi="Angsana New"/>
          <w:spacing w:val="-4"/>
          <w:sz w:val="32"/>
          <w:szCs w:val="32"/>
        </w:rPr>
        <w:t>)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ที่ใช้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>ในการวัด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กำไรหรือขาดทุนจากการดำเนินงานในงบการเงิน</w:t>
      </w:r>
      <w:r w:rsidR="001A6D43" w:rsidRPr="00636B0C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และสินทรัพย์ที่แสดงอยู่ในงบการเงินจึงถือเป็น</w:t>
      </w:r>
      <w:r w:rsidR="001A6D43" w:rsidRPr="00636B0C">
        <w:rPr>
          <w:rFonts w:ascii="Angsana New" w:hAnsi="Angsana New" w:hint="cs"/>
          <w:sz w:val="32"/>
          <w:szCs w:val="32"/>
          <w:cs/>
        </w:rPr>
        <w:t xml:space="preserve">การรายงานตามส่วนงานดำเนินงานและเขตภูมิศาสตร์แล้ว </w:t>
      </w:r>
    </w:p>
    <w:p w14:paraId="2E803A97" w14:textId="77777777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6B0C">
        <w:rPr>
          <w:rFonts w:ascii="Angsana New" w:hAnsi="Angsana New"/>
          <w:sz w:val="32"/>
          <w:szCs w:val="32"/>
        </w:rPr>
        <w:tab/>
      </w:r>
      <w:r w:rsidR="001A6D43" w:rsidRPr="00636B0C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8547253" w14:textId="77777777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pacing w:val="-4"/>
          <w:sz w:val="32"/>
          <w:szCs w:val="32"/>
        </w:rPr>
        <w:tab/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A6D43" w:rsidRPr="00636B0C">
        <w:rPr>
          <w:rFonts w:ascii="Angsana New" w:hAnsi="Angsana New"/>
          <w:sz w:val="32"/>
          <w:szCs w:val="32"/>
          <w:cs/>
        </w:rPr>
        <w:t>ฯ</w:t>
      </w:r>
      <w:r w:rsidR="001A6D43" w:rsidRPr="00636B0C">
        <w:rPr>
          <w:rFonts w:ascii="Angsana New" w:hAnsi="Angsana New"/>
          <w:spacing w:val="-4"/>
          <w:sz w:val="32"/>
          <w:szCs w:val="32"/>
          <w:cs/>
        </w:rPr>
        <w:t>ดำเนิน</w:t>
      </w:r>
      <w:r w:rsidR="001A6D43" w:rsidRPr="00636B0C">
        <w:rPr>
          <w:rFonts w:ascii="Angsana New" w:hAnsi="Angsana New"/>
          <w:sz w:val="32"/>
          <w:szCs w:val="32"/>
          <w:cs/>
        </w:rPr>
        <w:t>ธุรกิจในเขตภูมิศาสตร์เดียว คือ</w:t>
      </w:r>
      <w:r w:rsidR="00853DB2" w:rsidRPr="00636B0C">
        <w:rPr>
          <w:rFonts w:ascii="Angsana New" w:hAnsi="Angsana New"/>
          <w:sz w:val="32"/>
          <w:szCs w:val="32"/>
        </w:rPr>
        <w:t xml:space="preserve"> </w:t>
      </w:r>
      <w:r w:rsidR="001A6D43" w:rsidRPr="00636B0C">
        <w:rPr>
          <w:rFonts w:ascii="Angsana New" w:hAnsi="Angsana New"/>
          <w:sz w:val="32"/>
          <w:szCs w:val="32"/>
          <w:cs/>
        </w:rPr>
        <w:t>ประเทศไทย ดังนั้นสินทรัพย์ที่แสดงอยู่ในงบการเงินจึงถือเป็นการรายงานตามเขตภูมิศาสตร์แล้ว อย่างไรก็ตาม</w:t>
      </w:r>
      <w:r w:rsidR="001A6D43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1A6D43" w:rsidRPr="00636B0C">
        <w:rPr>
          <w:rFonts w:ascii="Angsana New" w:hAnsi="Angsana New"/>
          <w:sz w:val="32"/>
          <w:szCs w:val="32"/>
          <w:cs/>
        </w:rPr>
        <w:t>บริษัท</w:t>
      </w:r>
      <w:r w:rsidR="001A6D43" w:rsidRPr="00636B0C">
        <w:rPr>
          <w:rFonts w:ascii="Angsana New" w:hAnsi="Angsana New" w:hint="cs"/>
          <w:sz w:val="32"/>
          <w:szCs w:val="32"/>
          <w:cs/>
        </w:rPr>
        <w:t>ฯ</w:t>
      </w:r>
      <w:r w:rsidR="001A6D43" w:rsidRPr="00636B0C">
        <w:rPr>
          <w:rFonts w:ascii="Angsana New" w:hAnsi="Angsana New"/>
          <w:sz w:val="32"/>
          <w:szCs w:val="32"/>
          <w:cs/>
        </w:rPr>
        <w:t>มีช่องทางการจัดจำหน่ายสินค้าทั้งในประเทศและต่างประเทศ โดยรายได้จากลูกค้าภายนอกกำหนดขึ้นตามสถานที่ตั้งของลูกค้าดังนี้</w:t>
      </w:r>
    </w:p>
    <w:p w14:paraId="2AB287DC" w14:textId="77777777" w:rsidR="001A6D43" w:rsidRPr="00636B0C" w:rsidRDefault="001A6D43" w:rsidP="00FD49A3">
      <w:pPr>
        <w:ind w:right="-90"/>
        <w:jc w:val="right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>(</w:t>
      </w:r>
      <w:r w:rsidRPr="00636B0C">
        <w:rPr>
          <w:rFonts w:ascii="Angsana New" w:hAnsi="Angsana New"/>
          <w:sz w:val="32"/>
          <w:szCs w:val="32"/>
          <w:cs/>
        </w:rPr>
        <w:t>หน่วย</w:t>
      </w:r>
      <w:r w:rsidRPr="00636B0C">
        <w:rPr>
          <w:rFonts w:ascii="Angsana New" w:hAnsi="Angsana New"/>
          <w:sz w:val="32"/>
          <w:szCs w:val="32"/>
        </w:rPr>
        <w:t xml:space="preserve">: </w:t>
      </w:r>
      <w:r w:rsidRPr="00636B0C">
        <w:rPr>
          <w:rFonts w:ascii="Angsana New" w:hAnsi="Angsana New"/>
          <w:sz w:val="32"/>
          <w:szCs w:val="32"/>
          <w:cs/>
        </w:rPr>
        <w:t>พันบาท</w:t>
      </w:r>
      <w:r w:rsidRPr="0063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2040B" w:rsidRPr="00636B0C" w14:paraId="7154EEB9" w14:textId="77777777" w:rsidTr="00C70DC7">
        <w:tc>
          <w:tcPr>
            <w:tcW w:w="6210" w:type="dxa"/>
            <w:vAlign w:val="bottom"/>
          </w:tcPr>
          <w:p w14:paraId="1E12D51F" w14:textId="77777777" w:rsidR="00D2040B" w:rsidRPr="00636B0C" w:rsidRDefault="00D2040B" w:rsidP="00FD49A3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5386C3B4" w14:textId="77777777" w:rsidR="00D2040B" w:rsidRPr="00636B0C" w:rsidRDefault="00D2040B" w:rsidP="00FD49A3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40EA821" w14:textId="77777777" w:rsidR="00D2040B" w:rsidRPr="00636B0C" w:rsidRDefault="00D2040B" w:rsidP="00FD49A3">
            <w:pPr>
              <w:ind w:left="-12"/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</w:pPr>
            <w:r w:rsidRPr="00636B0C">
              <w:rPr>
                <w:rFonts w:ascii="Angsana New" w:eastAsia="Arial Unicode MS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D2040B" w:rsidRPr="00636B0C" w14:paraId="4CBC9A8B" w14:textId="77777777" w:rsidTr="00B957B5">
        <w:tc>
          <w:tcPr>
            <w:tcW w:w="6210" w:type="dxa"/>
          </w:tcPr>
          <w:p w14:paraId="62572F68" w14:textId="77777777" w:rsidR="00D2040B" w:rsidRPr="00636B0C" w:rsidRDefault="00D2040B" w:rsidP="00FD49A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45C2A0E4" w14:textId="4CC95C16" w:rsidR="00D2040B" w:rsidRPr="00636B0C" w:rsidRDefault="0009043A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539,763</w:t>
            </w:r>
          </w:p>
        </w:tc>
        <w:tc>
          <w:tcPr>
            <w:tcW w:w="1440" w:type="dxa"/>
            <w:vAlign w:val="bottom"/>
          </w:tcPr>
          <w:p w14:paraId="56A32B2F" w14:textId="77777777" w:rsidR="00D2040B" w:rsidRPr="00636B0C" w:rsidRDefault="00D2040B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525,484</w:t>
            </w:r>
          </w:p>
        </w:tc>
      </w:tr>
      <w:tr w:rsidR="00685542" w:rsidRPr="00636B0C" w14:paraId="0FBD27CB" w14:textId="77777777" w:rsidTr="00B957B5">
        <w:tc>
          <w:tcPr>
            <w:tcW w:w="6210" w:type="dxa"/>
          </w:tcPr>
          <w:p w14:paraId="0C0BEF4A" w14:textId="129B2997" w:rsidR="00685542" w:rsidRPr="00636B0C" w:rsidRDefault="00685542" w:rsidP="00FD49A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440" w:type="dxa"/>
            <w:vAlign w:val="bottom"/>
          </w:tcPr>
          <w:p w14:paraId="40E7B0C4" w14:textId="7EFC1470" w:rsidR="00685542" w:rsidRPr="00636B0C" w:rsidRDefault="00685542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9,716</w:t>
            </w:r>
          </w:p>
        </w:tc>
        <w:tc>
          <w:tcPr>
            <w:tcW w:w="1440" w:type="dxa"/>
            <w:vAlign w:val="bottom"/>
          </w:tcPr>
          <w:p w14:paraId="1375229A" w14:textId="0CD59FD0" w:rsidR="00685542" w:rsidRPr="00636B0C" w:rsidRDefault="00685542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8,307</w:t>
            </w:r>
          </w:p>
        </w:tc>
      </w:tr>
      <w:tr w:rsidR="00685542" w:rsidRPr="00636B0C" w14:paraId="2247BD4C" w14:textId="77777777" w:rsidTr="00CE2A36">
        <w:tc>
          <w:tcPr>
            <w:tcW w:w="6210" w:type="dxa"/>
          </w:tcPr>
          <w:p w14:paraId="10174B80" w14:textId="77777777" w:rsidR="00685542" w:rsidRPr="00636B0C" w:rsidRDefault="00685542" w:rsidP="00CE2A3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แคนาดา</w:t>
            </w:r>
          </w:p>
        </w:tc>
        <w:tc>
          <w:tcPr>
            <w:tcW w:w="1440" w:type="dxa"/>
            <w:vAlign w:val="bottom"/>
          </w:tcPr>
          <w:p w14:paraId="68B82FF6" w14:textId="77777777" w:rsidR="00685542" w:rsidRPr="00636B0C" w:rsidRDefault="00685542" w:rsidP="00CE2A36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6,474</w:t>
            </w:r>
          </w:p>
        </w:tc>
        <w:tc>
          <w:tcPr>
            <w:tcW w:w="1440" w:type="dxa"/>
            <w:vAlign w:val="bottom"/>
          </w:tcPr>
          <w:p w14:paraId="7D14CEA0" w14:textId="77777777" w:rsidR="00685542" w:rsidRPr="00636B0C" w:rsidRDefault="00685542" w:rsidP="00CE2A36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9,470</w:t>
            </w:r>
          </w:p>
        </w:tc>
      </w:tr>
      <w:tr w:rsidR="00D2040B" w:rsidRPr="00636B0C" w14:paraId="5350180B" w14:textId="77777777" w:rsidTr="00B957B5">
        <w:tc>
          <w:tcPr>
            <w:tcW w:w="6210" w:type="dxa"/>
          </w:tcPr>
          <w:p w14:paraId="7A81929F" w14:textId="77777777" w:rsidR="00D2040B" w:rsidRPr="00636B0C" w:rsidRDefault="00D2040B" w:rsidP="00FD49A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57E2CC94" w14:textId="2A55BBB3" w:rsidR="00D2040B" w:rsidRPr="00636B0C" w:rsidRDefault="008C3685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704</w:t>
            </w:r>
          </w:p>
        </w:tc>
        <w:tc>
          <w:tcPr>
            <w:tcW w:w="1440" w:type="dxa"/>
            <w:vAlign w:val="bottom"/>
          </w:tcPr>
          <w:p w14:paraId="32CF3C7B" w14:textId="77777777" w:rsidR="00D2040B" w:rsidRPr="00636B0C" w:rsidRDefault="00D2040B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14,313</w:t>
            </w:r>
          </w:p>
        </w:tc>
      </w:tr>
      <w:tr w:rsidR="00D2040B" w:rsidRPr="00636B0C" w14:paraId="28A35717" w14:textId="77777777" w:rsidTr="00B957B5">
        <w:tc>
          <w:tcPr>
            <w:tcW w:w="6210" w:type="dxa"/>
          </w:tcPr>
          <w:p w14:paraId="116BA5AA" w14:textId="77777777" w:rsidR="00D2040B" w:rsidRPr="00636B0C" w:rsidRDefault="00D2040B" w:rsidP="00FD49A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  <w:r w:rsidRPr="00636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69BF30AA" w14:textId="7A890CD8" w:rsidR="00D2040B" w:rsidRPr="00636B0C" w:rsidRDefault="00685542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20,267</w:t>
            </w:r>
          </w:p>
        </w:tc>
        <w:tc>
          <w:tcPr>
            <w:tcW w:w="1440" w:type="dxa"/>
            <w:vAlign w:val="bottom"/>
          </w:tcPr>
          <w:p w14:paraId="66BAD5A7" w14:textId="65737D6F" w:rsidR="00D2040B" w:rsidRPr="00636B0C" w:rsidRDefault="00685542" w:rsidP="00FD49A3">
            <w:pP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24,636</w:t>
            </w:r>
          </w:p>
        </w:tc>
      </w:tr>
      <w:tr w:rsidR="00D2040B" w:rsidRPr="00636B0C" w14:paraId="132A621B" w14:textId="77777777" w:rsidTr="00B957B5">
        <w:tc>
          <w:tcPr>
            <w:tcW w:w="6210" w:type="dxa"/>
          </w:tcPr>
          <w:p w14:paraId="1D50C4A8" w14:textId="77777777" w:rsidR="00D2040B" w:rsidRPr="00636B0C" w:rsidRDefault="00D2040B" w:rsidP="00FD49A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951675" w14:textId="7B2191AF" w:rsidR="00D2040B" w:rsidRPr="00636B0C" w:rsidRDefault="008C3685" w:rsidP="00FD49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576,924</w:t>
            </w:r>
          </w:p>
        </w:tc>
        <w:tc>
          <w:tcPr>
            <w:tcW w:w="1440" w:type="dxa"/>
            <w:vAlign w:val="bottom"/>
          </w:tcPr>
          <w:p w14:paraId="788B4D88" w14:textId="77777777" w:rsidR="00D2040B" w:rsidRPr="00636B0C" w:rsidRDefault="00D2040B" w:rsidP="00FD49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72" w:right="27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3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582,210</w:t>
            </w:r>
          </w:p>
        </w:tc>
      </w:tr>
    </w:tbl>
    <w:p w14:paraId="5C02577C" w14:textId="77777777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6B0C">
        <w:rPr>
          <w:rFonts w:ascii="Angsana New" w:hAnsi="Angsana New"/>
          <w:sz w:val="32"/>
          <w:szCs w:val="32"/>
        </w:rPr>
        <w:tab/>
      </w:r>
      <w:r w:rsidR="001A6D43" w:rsidRPr="00636B0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0E31A4B" w14:textId="6EAFE267" w:rsidR="001A6D43" w:rsidRPr="00636B0C" w:rsidRDefault="00FD49A3" w:rsidP="00FD49A3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="001A6D43" w:rsidRPr="00636B0C">
        <w:rPr>
          <w:rFonts w:ascii="Angsana New" w:hAnsi="Angsana New"/>
          <w:sz w:val="32"/>
          <w:szCs w:val="32"/>
          <w:cs/>
        </w:rPr>
        <w:t>ในปี</w:t>
      </w:r>
      <w:r w:rsidR="001A6D43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1A6D43" w:rsidRPr="00636B0C">
        <w:rPr>
          <w:rFonts w:ascii="Angsana New" w:hAnsi="Angsana New"/>
          <w:sz w:val="32"/>
          <w:szCs w:val="32"/>
        </w:rPr>
        <w:t>256</w:t>
      </w:r>
      <w:r w:rsidR="00D2040B" w:rsidRPr="00636B0C">
        <w:rPr>
          <w:rFonts w:ascii="Angsana New" w:hAnsi="Angsana New"/>
          <w:sz w:val="32"/>
          <w:szCs w:val="32"/>
        </w:rPr>
        <w:t>4</w:t>
      </w:r>
      <w:r w:rsidR="001A6D43" w:rsidRPr="00636B0C">
        <w:rPr>
          <w:rFonts w:ascii="Angsana New" w:hAnsi="Angsana New"/>
          <w:sz w:val="32"/>
          <w:szCs w:val="32"/>
          <w:cs/>
        </w:rPr>
        <w:t xml:space="preserve"> บริษัท</w:t>
      </w:r>
      <w:r w:rsidR="001A6D43" w:rsidRPr="00636B0C">
        <w:rPr>
          <w:rFonts w:ascii="Angsana New" w:hAnsi="Angsana New" w:hint="cs"/>
          <w:sz w:val="32"/>
          <w:szCs w:val="32"/>
          <w:cs/>
        </w:rPr>
        <w:t>ฯ</w:t>
      </w:r>
      <w:r w:rsidR="001A6D43" w:rsidRPr="00636B0C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8B5201" w:rsidRPr="00636B0C">
        <w:rPr>
          <w:rFonts w:ascii="Angsana New" w:hAnsi="Angsana New"/>
          <w:sz w:val="32"/>
          <w:szCs w:val="32"/>
        </w:rPr>
        <w:t xml:space="preserve"> </w:t>
      </w:r>
      <w:r w:rsidR="00685542">
        <w:rPr>
          <w:rFonts w:ascii="Angsana New" w:hAnsi="Angsana New"/>
          <w:sz w:val="32"/>
          <w:szCs w:val="32"/>
        </w:rPr>
        <w:t>2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="001A6D43" w:rsidRPr="00636B0C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987ABA" w:rsidRPr="00636B0C">
        <w:rPr>
          <w:rFonts w:ascii="Angsana New" w:hAnsi="Angsana New"/>
          <w:sz w:val="32"/>
          <w:szCs w:val="32"/>
        </w:rPr>
        <w:t>91.1</w:t>
      </w:r>
      <w:r w:rsidR="001A6D43" w:rsidRPr="00636B0C">
        <w:rPr>
          <w:rFonts w:ascii="Angsana New" w:hAnsi="Angsana New"/>
          <w:sz w:val="32"/>
          <w:szCs w:val="32"/>
        </w:rPr>
        <w:t xml:space="preserve"> </w:t>
      </w:r>
      <w:r w:rsidR="001A6D43" w:rsidRPr="00636B0C">
        <w:rPr>
          <w:rFonts w:ascii="Angsana New" w:hAnsi="Angsana New"/>
          <w:sz w:val="32"/>
          <w:szCs w:val="32"/>
          <w:cs/>
        </w:rPr>
        <w:t>ล้านบาท</w:t>
      </w:r>
      <w:r w:rsidR="00105D08" w:rsidRPr="00636B0C">
        <w:rPr>
          <w:rFonts w:ascii="Angsana New" w:hAnsi="Angsana New"/>
          <w:sz w:val="32"/>
          <w:szCs w:val="32"/>
        </w:rPr>
        <w:t xml:space="preserve"> </w:t>
      </w:r>
      <w:r w:rsidR="00685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ABA" w:rsidRPr="00636B0C">
        <w:rPr>
          <w:rFonts w:ascii="Angsana New" w:hAnsi="Angsana New"/>
          <w:sz w:val="32"/>
          <w:szCs w:val="32"/>
        </w:rPr>
        <w:t>66.0</w:t>
      </w:r>
      <w:r w:rsidR="001A6D43" w:rsidRPr="00636B0C">
        <w:rPr>
          <w:rFonts w:ascii="Angsana New" w:hAnsi="Angsana New"/>
          <w:sz w:val="32"/>
          <w:szCs w:val="32"/>
        </w:rPr>
        <w:t xml:space="preserve"> </w:t>
      </w:r>
      <w:r w:rsidR="001A6D43" w:rsidRPr="00636B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/>
          <w:sz w:val="32"/>
          <w:szCs w:val="32"/>
          <w:cs/>
        </w:rPr>
        <w:t>(</w:t>
      </w:r>
      <w:r w:rsidRPr="00636B0C">
        <w:rPr>
          <w:rFonts w:ascii="Angsana New" w:hAnsi="Angsana New"/>
          <w:sz w:val="32"/>
          <w:szCs w:val="32"/>
        </w:rPr>
        <w:t>2563</w:t>
      </w:r>
      <w:r w:rsidR="00251980" w:rsidRPr="00636B0C">
        <w:rPr>
          <w:rFonts w:ascii="Angsana New" w:hAnsi="Angsana New"/>
          <w:sz w:val="32"/>
          <w:szCs w:val="32"/>
          <w:cs/>
        </w:rPr>
        <w:t>:</w:t>
      </w:r>
      <w:r w:rsidR="001A6D43" w:rsidRPr="00636B0C">
        <w:rPr>
          <w:rFonts w:ascii="Angsana New" w:hAnsi="Angsana New"/>
          <w:sz w:val="32"/>
          <w:szCs w:val="32"/>
          <w:cs/>
        </w:rPr>
        <w:t xml:space="preserve"> มีรายได้จาก</w:t>
      </w:r>
      <w:r w:rsidR="00D2040B" w:rsidRPr="00636B0C">
        <w:rPr>
          <w:rFonts w:ascii="Angsana New" w:hAnsi="Angsana New"/>
          <w:sz w:val="32"/>
          <w:szCs w:val="32"/>
          <w:cs/>
        </w:rPr>
        <w:t>ลูกค้ารายใหญ่จำนวน</w:t>
      </w:r>
      <w:r w:rsidR="00D2040B" w:rsidRPr="00636B0C">
        <w:rPr>
          <w:rFonts w:ascii="Angsana New" w:hAnsi="Angsana New"/>
          <w:sz w:val="32"/>
          <w:szCs w:val="32"/>
        </w:rPr>
        <w:t xml:space="preserve"> 3 </w:t>
      </w:r>
      <w:r w:rsidR="00D2040B" w:rsidRPr="00636B0C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D2040B" w:rsidRPr="00636B0C">
        <w:rPr>
          <w:rFonts w:ascii="Angsana New" w:hAnsi="Angsana New"/>
          <w:sz w:val="32"/>
          <w:szCs w:val="32"/>
        </w:rPr>
        <w:t xml:space="preserve">70.3 </w:t>
      </w:r>
      <w:r w:rsidR="00D2040B" w:rsidRPr="00636B0C">
        <w:rPr>
          <w:rFonts w:ascii="Angsana New" w:hAnsi="Angsana New"/>
          <w:sz w:val="32"/>
          <w:szCs w:val="32"/>
          <w:cs/>
        </w:rPr>
        <w:t>ล้านบาท</w:t>
      </w:r>
      <w:r w:rsidR="00D2040B" w:rsidRPr="00636B0C">
        <w:rPr>
          <w:rFonts w:ascii="Angsana New" w:hAnsi="Angsana New"/>
          <w:sz w:val="32"/>
          <w:szCs w:val="32"/>
        </w:rPr>
        <w:t xml:space="preserve"> 66.4 </w:t>
      </w:r>
      <w:r w:rsidR="00D2040B" w:rsidRPr="00636B0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2040B" w:rsidRPr="00636B0C">
        <w:rPr>
          <w:rFonts w:ascii="Angsana New" w:hAnsi="Angsana New"/>
          <w:sz w:val="32"/>
          <w:szCs w:val="32"/>
        </w:rPr>
        <w:t xml:space="preserve">59.4 </w:t>
      </w:r>
      <w:r w:rsidR="00D2040B" w:rsidRPr="00636B0C">
        <w:rPr>
          <w:rFonts w:ascii="Angsana New" w:hAnsi="Angsana New"/>
          <w:sz w:val="32"/>
          <w:szCs w:val="32"/>
          <w:cs/>
        </w:rPr>
        <w:t>ล้านบาท</w:t>
      </w:r>
      <w:r w:rsidR="001A6D43" w:rsidRPr="00636B0C">
        <w:rPr>
          <w:rFonts w:ascii="Angsana New" w:hAnsi="Angsana New"/>
          <w:sz w:val="32"/>
          <w:szCs w:val="32"/>
          <w:cs/>
        </w:rPr>
        <w:t>)</w:t>
      </w:r>
    </w:p>
    <w:p w14:paraId="03749ED1" w14:textId="77777777" w:rsidR="00396155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br w:type="page"/>
        <w:t>29</w:t>
      </w:r>
      <w:r w:rsidR="00396155" w:rsidRPr="0063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96155" w:rsidRPr="0063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BFD7D29" w14:textId="77777777" w:rsidR="00396155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29</w:t>
      </w:r>
      <w:r w:rsidR="00396155" w:rsidRPr="00636B0C">
        <w:rPr>
          <w:rFonts w:ascii="Angsana New" w:hAnsi="Angsana New"/>
          <w:b/>
          <w:bCs/>
          <w:sz w:val="32"/>
          <w:szCs w:val="32"/>
        </w:rPr>
        <w:t>.1</w:t>
      </w:r>
      <w:r w:rsidR="00396155" w:rsidRPr="00636B0C">
        <w:rPr>
          <w:rFonts w:ascii="Angsana New" w:hAnsi="Angsana New"/>
          <w:b/>
          <w:bCs/>
          <w:sz w:val="32"/>
          <w:szCs w:val="32"/>
        </w:rPr>
        <w:tab/>
      </w:r>
      <w:r w:rsidR="00396155" w:rsidRPr="00636B0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6B76171" w14:textId="239D7813" w:rsidR="00396155" w:rsidRPr="00636B0C" w:rsidRDefault="00396155" w:rsidP="00DB6FAE">
      <w:pPr>
        <w:tabs>
          <w:tab w:val="left" w:pos="900"/>
          <w:tab w:val="left" w:pos="1440"/>
        </w:tabs>
        <w:overflowPunct/>
        <w:adjustRightInd/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Pr="00636B0C">
        <w:rPr>
          <w:rFonts w:ascii="Angsana New" w:hAnsi="Angsana New"/>
          <w:sz w:val="32"/>
          <w:szCs w:val="32"/>
          <w:cs/>
        </w:rPr>
        <w:t xml:space="preserve"> บริษัทฯมีภาระผูกพัน</w:t>
      </w:r>
      <w:r w:rsidR="00967CEB" w:rsidRPr="00636B0C">
        <w:rPr>
          <w:rFonts w:ascii="Angsana New" w:hAnsi="Angsana New" w:hint="cs"/>
          <w:sz w:val="32"/>
          <w:szCs w:val="32"/>
          <w:cs/>
        </w:rPr>
        <w:t>รายจ่ายฝ่ายทุนเป็นจำนว</w:t>
      </w:r>
      <w:r w:rsidRPr="00636B0C">
        <w:rPr>
          <w:rFonts w:ascii="Angsana New" w:hAnsi="Angsana New"/>
          <w:sz w:val="32"/>
          <w:szCs w:val="32"/>
          <w:cs/>
        </w:rPr>
        <w:t xml:space="preserve">นเงินประมาณ </w:t>
      </w:r>
      <w:r w:rsidR="00987ABA" w:rsidRPr="00636B0C">
        <w:rPr>
          <w:rFonts w:ascii="Angsana New" w:hAnsi="Angsana New"/>
          <w:sz w:val="32"/>
          <w:szCs w:val="32"/>
        </w:rPr>
        <w:t>3.5</w:t>
      </w:r>
      <w:r w:rsidRPr="00636B0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B0C9B" w:rsidRPr="00636B0C">
        <w:rPr>
          <w:rFonts w:ascii="Angsana New" w:hAnsi="Angsana New"/>
          <w:sz w:val="32"/>
          <w:szCs w:val="32"/>
        </w:rPr>
        <w:t>(2563</w:t>
      </w:r>
      <w:r w:rsidR="00251980" w:rsidRPr="00636B0C">
        <w:rPr>
          <w:rFonts w:ascii="Angsana New" w:hAnsi="Angsana New"/>
          <w:sz w:val="32"/>
          <w:szCs w:val="32"/>
        </w:rPr>
        <w:t>: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="00D2040B" w:rsidRPr="00636B0C">
        <w:rPr>
          <w:rFonts w:ascii="Angsana New" w:hAnsi="Angsana New"/>
          <w:sz w:val="32"/>
          <w:szCs w:val="32"/>
        </w:rPr>
        <w:t>7.9</w:t>
      </w:r>
      <w:r w:rsidR="001E07EC" w:rsidRPr="00636B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43797D" w:rsidRPr="00636B0C">
        <w:rPr>
          <w:rFonts w:ascii="Angsana New" w:hAnsi="Angsana New" w:hint="cs"/>
          <w:sz w:val="32"/>
          <w:szCs w:val="32"/>
          <w:cs/>
        </w:rPr>
        <w:t>)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86112C" w:rsidRPr="00636B0C">
        <w:rPr>
          <w:rFonts w:ascii="Angsana New" w:hAnsi="Angsana New"/>
          <w:sz w:val="32"/>
          <w:szCs w:val="32"/>
          <w:cs/>
        </w:rPr>
        <w:t>เกี่ยวกับ</w:t>
      </w:r>
      <w:r w:rsidR="0086112C" w:rsidRPr="00636B0C">
        <w:rPr>
          <w:rFonts w:ascii="Angsana New" w:hAnsi="Angsana New" w:hint="cs"/>
          <w:sz w:val="32"/>
          <w:szCs w:val="32"/>
          <w:cs/>
        </w:rPr>
        <w:t>การก่อสร้างโรงงานและการซื้อเครื่องจักรและอุปกรณ์</w:t>
      </w:r>
      <w:r w:rsidR="00FD49A3" w:rsidRPr="00636B0C">
        <w:rPr>
          <w:rFonts w:ascii="Angsana New" w:hAnsi="Angsana New"/>
          <w:sz w:val="32"/>
          <w:szCs w:val="32"/>
        </w:rPr>
        <w:t xml:space="preserve"> </w:t>
      </w:r>
      <w:r w:rsidR="00FD49A3" w:rsidRPr="00636B0C">
        <w:rPr>
          <w:rFonts w:ascii="Angsana New" w:hAnsi="Angsana New" w:hint="cs"/>
          <w:sz w:val="32"/>
          <w:szCs w:val="32"/>
          <w:cs/>
        </w:rPr>
        <w:t>และโปรแกรมคอมพิวเตอร์</w:t>
      </w:r>
    </w:p>
    <w:p w14:paraId="3421F3D5" w14:textId="77777777" w:rsidR="003A7172" w:rsidRPr="00636B0C" w:rsidRDefault="00FD49A3" w:rsidP="00DB6FAE">
      <w:pPr>
        <w:overflowPunct/>
        <w:autoSpaceDE/>
        <w:autoSpaceDN/>
        <w:adjustRightInd/>
        <w:spacing w:before="80" w:after="8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="0086112C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.2</w:t>
      </w:r>
      <w:r w:rsidR="0086112C" w:rsidRPr="00636B0C">
        <w:rPr>
          <w:rFonts w:ascii="Angsana New" w:hAnsi="Angsana New"/>
          <w:b/>
          <w:bCs/>
          <w:color w:val="000000"/>
          <w:sz w:val="32"/>
          <w:szCs w:val="32"/>
        </w:rPr>
        <w:t xml:space="preserve">   </w:t>
      </w:r>
      <w:r w:rsidR="0086112C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A7172" w:rsidRPr="0063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A7172" w:rsidRPr="00636B0C">
        <w:rPr>
          <w:rFonts w:ascii="Angsana New" w:hAnsi="Angsana New" w:hint="cs"/>
          <w:b/>
          <w:bCs/>
          <w:sz w:val="32"/>
          <w:szCs w:val="32"/>
          <w:cs/>
        </w:rPr>
        <w:t>ที่ปรึกษาทางการเงิน</w:t>
      </w:r>
    </w:p>
    <w:p w14:paraId="15940CAC" w14:textId="77777777" w:rsidR="00FD49A3" w:rsidRPr="00636B0C" w:rsidRDefault="00FD49A3" w:rsidP="00DB6FAE">
      <w:pPr>
        <w:tabs>
          <w:tab w:val="left" w:pos="540"/>
          <w:tab w:val="left" w:pos="216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sz w:val="32"/>
          <w:szCs w:val="32"/>
        </w:rPr>
        <w:t xml:space="preserve">19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>2562</w:t>
      </w:r>
      <w:r w:rsidRPr="00636B0C">
        <w:rPr>
          <w:rFonts w:ascii="Angsana New" w:hAnsi="Angsana New" w:hint="cs"/>
          <w:sz w:val="32"/>
          <w:szCs w:val="32"/>
          <w:cs/>
        </w:rPr>
        <w:t xml:space="preserve"> บริษัทฯทำสัญญาแต่งตั้งที่ปรึกษาทางการเงิน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>โดยสัญญาดังกล่าวมีระยะเวลา</w:t>
      </w:r>
      <w:r w:rsidRPr="00636B0C">
        <w:rPr>
          <w:rFonts w:ascii="Angsana New" w:hAnsi="Angsana New"/>
          <w:sz w:val="32"/>
          <w:szCs w:val="32"/>
        </w:rPr>
        <w:t xml:space="preserve">   </w:t>
      </w:r>
      <w:r w:rsidRPr="00636B0C">
        <w:rPr>
          <w:rFonts w:ascii="Angsana New" w:hAnsi="Angsana New" w:hint="cs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</w:rPr>
        <w:t xml:space="preserve">2 </w:t>
      </w:r>
      <w:r w:rsidRPr="00636B0C">
        <w:rPr>
          <w:rFonts w:ascii="Angsana New" w:hAnsi="Angsana New" w:hint="cs"/>
          <w:sz w:val="32"/>
          <w:szCs w:val="32"/>
          <w:cs/>
        </w:rPr>
        <w:t>ปี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</w:rPr>
        <w:t>(</w:t>
      </w:r>
      <w:r w:rsidRPr="00636B0C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636B0C">
        <w:rPr>
          <w:rFonts w:ascii="Angsana New" w:hAnsi="Angsana New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</w:rPr>
        <w:t xml:space="preserve">19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>2562</w:t>
      </w:r>
      <w:r w:rsidRPr="00636B0C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636B0C">
        <w:rPr>
          <w:rFonts w:ascii="Angsana New" w:hAnsi="Angsana New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</w:rPr>
        <w:t xml:space="preserve">18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>2564)</w:t>
      </w:r>
      <w:r w:rsidRPr="00636B0C">
        <w:rPr>
          <w:rFonts w:ascii="Angsana New" w:hAnsi="Angsana New" w:hint="cs"/>
          <w:sz w:val="32"/>
          <w:szCs w:val="32"/>
          <w:cs/>
        </w:rPr>
        <w:t xml:space="preserve"> เว้นแต่คู่สัญญาทั้งสองฝ่ายจะได้ตกลงร่วมกันเป็นลายลักษณ์อักษรเพื่อขยายระยะเวลาการแต่งตั้งหรือได้มีการบอกเลิกสัญญาตามข้อกำหนดในสัญญานี้ก่อนวันสิ้นสุดสัญญา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36B0C">
        <w:rPr>
          <w:rFonts w:ascii="Angsana New" w:hAnsi="Angsana New"/>
          <w:sz w:val="32"/>
          <w:szCs w:val="32"/>
        </w:rPr>
        <w:t xml:space="preserve">3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บริษัทฯได้ทำสัญญาแนบท้ายเพื่อขยายระยะเวลาต่อไปอีก </w:t>
      </w:r>
      <w:r w:rsidRPr="00636B0C">
        <w:rPr>
          <w:rFonts w:ascii="Angsana New" w:hAnsi="Angsana New"/>
          <w:sz w:val="32"/>
          <w:szCs w:val="32"/>
        </w:rPr>
        <w:t xml:space="preserve">2 </w:t>
      </w:r>
      <w:r w:rsidRPr="00636B0C">
        <w:rPr>
          <w:rFonts w:ascii="Angsana New" w:hAnsi="Angsana New" w:hint="cs"/>
          <w:sz w:val="32"/>
          <w:szCs w:val="32"/>
          <w:cs/>
        </w:rPr>
        <w:t xml:space="preserve">ปี (ตั้งแต่วันที่ </w:t>
      </w:r>
      <w:r w:rsidRPr="00636B0C">
        <w:rPr>
          <w:rFonts w:ascii="Angsana New" w:hAnsi="Angsana New"/>
          <w:sz w:val="32"/>
          <w:szCs w:val="32"/>
        </w:rPr>
        <w:t xml:space="preserve">19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636B0C">
        <w:rPr>
          <w:rFonts w:ascii="Angsana New" w:hAnsi="Angsana New"/>
          <w:sz w:val="32"/>
          <w:szCs w:val="32"/>
        </w:rPr>
        <w:t xml:space="preserve">18 </w:t>
      </w:r>
      <w:r w:rsidRPr="0063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sz w:val="32"/>
          <w:szCs w:val="32"/>
        </w:rPr>
        <w:t xml:space="preserve">2566) </w:t>
      </w:r>
      <w:r w:rsidRPr="00636B0C">
        <w:rPr>
          <w:rFonts w:ascii="Angsana New" w:hAnsi="Angsana New" w:hint="cs"/>
          <w:sz w:val="32"/>
          <w:szCs w:val="32"/>
          <w:cs/>
        </w:rPr>
        <w:t>โดยบริษัทฯมีภาระผูกพันที่จะต้องจ่ายค่าธรรมเนียมที่ปรึกษาทางการเงินตามอัตราที่ระบุในสัญญา</w:t>
      </w:r>
    </w:p>
    <w:p w14:paraId="6BB6D13D" w14:textId="77777777" w:rsidR="00E45D11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="00E45D11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73A7F" w:rsidRPr="00636B0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E45D11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45D1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ภาระผูกพันอื่น</w:t>
      </w:r>
    </w:p>
    <w:p w14:paraId="5F85F82F" w14:textId="6BFA8D6E" w:rsidR="00FD49A3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1260" w:hanging="72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>29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>.3.1</w:t>
      </w:r>
      <w:r w:rsidR="00E73A7F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บริษัทฯมีภาระผูกพันจากการซื้อวัตถุดิบและบรรจุภัณฑ์ซึ่งมีกำหนด            ส่งมอบภายใน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นับจากวันที่สั่งซื้อเป็นจำนวนเงิน </w:t>
      </w:r>
      <w:r w:rsidR="00CF19D5" w:rsidRPr="00636B0C">
        <w:rPr>
          <w:rFonts w:ascii="Angsana New" w:hAnsi="Angsana New"/>
          <w:color w:val="000000"/>
          <w:sz w:val="32"/>
          <w:szCs w:val="32"/>
        </w:rPr>
        <w:t>51.2</w:t>
      </w:r>
      <w:r w:rsidR="000D78F7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D78F7" w:rsidRPr="00636B0C">
        <w:rPr>
          <w:rFonts w:ascii="Angsana New" w:hAnsi="Angsana New"/>
          <w:color w:val="000000"/>
          <w:sz w:val="32"/>
          <w:szCs w:val="32"/>
        </w:rPr>
        <w:t xml:space="preserve"> (2563: </w:t>
      </w:r>
      <w:r w:rsidR="00CF19D5" w:rsidRPr="00636B0C">
        <w:rPr>
          <w:rFonts w:ascii="Angsana New" w:hAnsi="Angsana New"/>
          <w:color w:val="000000"/>
          <w:sz w:val="32"/>
          <w:szCs w:val="32"/>
        </w:rPr>
        <w:t>24.1</w:t>
      </w:r>
      <w:r w:rsidR="000D78F7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0D78F7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D78F7" w:rsidRPr="00636B0C">
        <w:rPr>
          <w:rFonts w:ascii="Angsana New" w:hAnsi="Angsana New"/>
          <w:color w:val="000000"/>
          <w:sz w:val="32"/>
          <w:szCs w:val="32"/>
        </w:rPr>
        <w:t>)</w:t>
      </w:r>
    </w:p>
    <w:p w14:paraId="318F19FD" w14:textId="7ACAA17E" w:rsidR="00E73A7F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1260" w:hanging="72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>29.3.2</w:t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="00E73A7F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บริษัทฯมีภาระผูกพันในการจ่ายค่าที่ปรึกษา</w:t>
      </w:r>
      <w:r w:rsidR="00C44B91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และค่าบริการอื่น ๆ 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สำหรับสัญญาซึ่งมีระยะเวลาไม่เกิน 1 ปี เป็นจำนวนเงิน </w:t>
      </w:r>
      <w:r w:rsidR="00CF19D5" w:rsidRPr="00636B0C">
        <w:rPr>
          <w:rFonts w:ascii="Angsana New" w:hAnsi="Angsana New"/>
          <w:color w:val="000000"/>
          <w:sz w:val="32"/>
          <w:szCs w:val="32"/>
        </w:rPr>
        <w:t>5.2</w:t>
      </w:r>
      <w:r w:rsidR="00E73A7F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E73A7F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(2563</w:t>
      </w:r>
      <w:r w:rsidR="00E73A7F" w:rsidRPr="00636B0C">
        <w:rPr>
          <w:rFonts w:ascii="Angsana New" w:hAnsi="Angsana New"/>
          <w:color w:val="000000"/>
          <w:sz w:val="32"/>
          <w:szCs w:val="32"/>
        </w:rPr>
        <w:t xml:space="preserve">: </w:t>
      </w:r>
      <w:r w:rsidR="00D2040B" w:rsidRPr="00636B0C">
        <w:rPr>
          <w:rFonts w:ascii="Angsana New" w:hAnsi="Angsana New"/>
          <w:color w:val="000000"/>
          <w:sz w:val="32"/>
          <w:szCs w:val="32"/>
        </w:rPr>
        <w:t>4</w:t>
      </w:r>
      <w:r w:rsidR="00E73A7F" w:rsidRPr="00636B0C">
        <w:rPr>
          <w:rFonts w:ascii="Angsana New" w:hAnsi="Angsana New"/>
          <w:color w:val="000000"/>
          <w:sz w:val="32"/>
          <w:szCs w:val="32"/>
        </w:rPr>
        <w:t xml:space="preserve">.4 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E73A7F" w:rsidRPr="00636B0C">
        <w:rPr>
          <w:rFonts w:ascii="Angsana New" w:hAnsi="Angsana New"/>
          <w:color w:val="000000"/>
          <w:sz w:val="32"/>
          <w:szCs w:val="32"/>
        </w:rPr>
        <w:t>)</w:t>
      </w:r>
    </w:p>
    <w:p w14:paraId="59E4BC80" w14:textId="07716D92" w:rsidR="00E45D11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1260" w:hanging="72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>29</w:t>
      </w:r>
      <w:r w:rsidR="00E73A7F" w:rsidRPr="00636B0C">
        <w:rPr>
          <w:rFonts w:ascii="Angsana New" w:hAnsi="Angsana New" w:hint="cs"/>
          <w:color w:val="000000"/>
          <w:sz w:val="32"/>
          <w:szCs w:val="32"/>
          <w:cs/>
        </w:rPr>
        <w:t>.3.</w:t>
      </w:r>
      <w:r w:rsidRPr="00636B0C">
        <w:rPr>
          <w:rFonts w:ascii="Angsana New" w:hAnsi="Angsana New"/>
          <w:color w:val="000000"/>
          <w:sz w:val="32"/>
          <w:szCs w:val="32"/>
        </w:rPr>
        <w:t>3</w:t>
      </w:r>
      <w:r w:rsidR="00E73A7F"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="00E45D11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="00E45D11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บริษัทฯมีภาระผูกพันในการจ่ายค่าเช่าสินทรัพย์อ้างอิงที่มีมูลค่าต่ำเป็นจำนวนเงิน </w:t>
      </w:r>
      <w:r w:rsidR="00CF19D5" w:rsidRPr="00636B0C">
        <w:rPr>
          <w:rFonts w:ascii="Angsana New" w:hAnsi="Angsana New"/>
          <w:color w:val="000000"/>
          <w:sz w:val="32"/>
          <w:szCs w:val="32"/>
        </w:rPr>
        <w:t>0.3</w:t>
      </w:r>
      <w:r w:rsidR="00E45D11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E45D11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2040B" w:rsidRPr="00636B0C">
        <w:rPr>
          <w:rFonts w:ascii="Angsana New" w:hAnsi="Angsana New"/>
          <w:color w:val="000000"/>
          <w:sz w:val="32"/>
          <w:szCs w:val="32"/>
        </w:rPr>
        <w:t xml:space="preserve"> (2563: 0.3 </w:t>
      </w:r>
      <w:r w:rsidR="00D2040B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6D68B3" w:rsidRPr="00636B0C">
        <w:rPr>
          <w:rFonts w:ascii="Angsana New" w:hAnsi="Angsana New"/>
          <w:color w:val="000000"/>
          <w:sz w:val="32"/>
          <w:szCs w:val="32"/>
        </w:rPr>
        <w:t>)</w:t>
      </w:r>
    </w:p>
    <w:p w14:paraId="3720602E" w14:textId="77777777" w:rsidR="00E45D11" w:rsidRPr="00636B0C" w:rsidRDefault="00FD49A3" w:rsidP="00DB6FAE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="00E45D11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73A7F" w:rsidRPr="00636B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45D11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45D11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70168AD7" w14:textId="4C9F0663" w:rsidR="00DB6FAE" w:rsidRPr="00636B0C" w:rsidRDefault="00DB6FAE" w:rsidP="00DB6FAE">
      <w:pPr>
        <w:tabs>
          <w:tab w:val="left" w:pos="540"/>
          <w:tab w:val="left" w:pos="216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แห่งหนึ่งกล่าวหาว่าบริษัทฯไม่จ่ายเงินค่าจ้างตามสัญญาว่าจ้างให้ก่อสร้างโรงงานโดยเรียกค่าเสียหายจำนว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4.5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12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บริษัทฯได้ยื่น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คำให้การและฟ้องแย้งบริษัทดังกล่าวโดยเรียกค่าเสียหายจำนวน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4.0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ต่อมาเมื่อวันที่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15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ศาลแพ่งได้พิจารณาให้บริษัทฯจ่ายค่าเสียหายให้กับบริษัทดังกล่าวพร้อมดอกเบี้ยรวมเป็นเงินจำนวน</w:t>
      </w:r>
      <w:r w:rsidR="0068554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5.9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และ  ให้ยกฟ้องคดีที่บริษัทฯกล่าวหาบริษัทดังกล่าว อย่างไรก็ตาม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เมื่อวันที่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>14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พฤษภาคม </w:t>
      </w:r>
      <w:r w:rsidRPr="00636B0C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636B0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บริษัทฯได้ยื่นอุทธรณ์คัดค้านคำพิพากษาดังกล่าวต่อศาลอุทธรณ์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และเมื่อวันที่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9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636B0C">
        <w:rPr>
          <w:rFonts w:ascii="Angsana New" w:hAnsi="Angsana New"/>
          <w:color w:val="000000"/>
          <w:sz w:val="32"/>
          <w:szCs w:val="32"/>
        </w:rPr>
        <w:t>2562</w:t>
      </w:r>
      <w:r w:rsidR="0068554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ศาลอุทธรณ์ได้ตัดสินให้บริษัทฯจ่ายค่าเสียหายให้กับบริษัทดังกล่าวพร้อมดอกเบี้ยรวมเป็นเงินจำนวน</w:t>
      </w:r>
      <w:r w:rsidR="0068554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2.2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โดยบริษัทฯได้นำเงินจำนวน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2.2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 ไปวางต่อศาลตามคำพิพากษาของศาลอุทธรณ์</w:t>
      </w:r>
      <w:r w:rsidR="0068554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20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อย่างไรก็ตาม บริษัทดังกล่าวได้ยื่นคำร้องขออนุญาตยื่นฎีกา โดยศาลฎีกา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รับคำร้องดังกล่าวเมื่อวันที่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 30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มิถุนายน 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ต่อมาเมื่อวันที่ 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14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ตุลาคม </w:t>
      </w:r>
      <w:r w:rsidRPr="00636B0C">
        <w:rPr>
          <w:rFonts w:ascii="Angsana New" w:hAnsi="Angsana New"/>
          <w:color w:val="000000"/>
          <w:spacing w:val="-2"/>
          <w:sz w:val="32"/>
          <w:szCs w:val="32"/>
        </w:rPr>
        <w:t xml:space="preserve">2563 </w:t>
      </w:r>
      <w:r w:rsidRPr="00636B0C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บริษัทฯได้ยื่นคำแก้ฎีกาต่อศาล</w:t>
      </w: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และเมื่อวันที่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22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ศาลฎีกาได้นัดฟังคำ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พิพากษา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โดยพิพากษา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ยืนตามคำพิพากษาของศาลอุทธรณ์</w:t>
      </w:r>
    </w:p>
    <w:p w14:paraId="2BD95AE9" w14:textId="77777777" w:rsidR="00CF6E98" w:rsidRPr="00636B0C" w:rsidRDefault="00DB6FAE" w:rsidP="00D252B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="00CF6E98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73A7F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5</w:t>
      </w:r>
      <w:r w:rsidR="00CF6E98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6112C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หนี้สินที่อาจเกิดขึ้นอื่น</w:t>
      </w:r>
    </w:p>
    <w:p w14:paraId="194FF6E6" w14:textId="4AFC2523" w:rsidR="00DF7299" w:rsidRPr="00636B0C" w:rsidRDefault="00DB6FAE" w:rsidP="00D252BD">
      <w:pPr>
        <w:tabs>
          <w:tab w:val="left" w:pos="2160"/>
          <w:tab w:val="left" w:pos="2866"/>
        </w:tabs>
        <w:spacing w:before="120" w:after="120"/>
        <w:ind w:left="1260" w:right="-43" w:hanging="72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/>
          <w:color w:val="000000"/>
          <w:sz w:val="32"/>
          <w:szCs w:val="32"/>
        </w:rPr>
        <w:t>29.5.</w:t>
      </w:r>
      <w:r w:rsidR="00A90747">
        <w:rPr>
          <w:rFonts w:ascii="Angsana New" w:hAnsi="Angsana New"/>
          <w:color w:val="000000"/>
          <w:sz w:val="32"/>
          <w:szCs w:val="32"/>
        </w:rPr>
        <w:t>1</w:t>
      </w:r>
      <w:r w:rsidRPr="00636B0C">
        <w:rPr>
          <w:rFonts w:ascii="Angsana New" w:hAnsi="Angsana New"/>
          <w:color w:val="000000"/>
          <w:sz w:val="32"/>
          <w:szCs w:val="32"/>
        </w:rPr>
        <w:tab/>
      </w:r>
      <w:r w:rsidR="00DF7299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="00DF7299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DF7299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บริษัทฯมีหนังสือค้ำประกันที่ออกโดยธนาคารในนามบริษัทฯ เป็นจำนวน</w:t>
      </w:r>
      <w:r w:rsidR="00FE5106" w:rsidRPr="00636B0C">
        <w:rPr>
          <w:rFonts w:ascii="Angsana New" w:hAnsi="Angsana New"/>
          <w:color w:val="000000"/>
          <w:sz w:val="32"/>
          <w:szCs w:val="32"/>
        </w:rPr>
        <w:t xml:space="preserve"> 0.8</w:t>
      </w:r>
      <w:r w:rsidR="00DF7299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DF7299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(2563</w:t>
      </w:r>
      <w:r w:rsidR="00DF7299" w:rsidRPr="00636B0C">
        <w:rPr>
          <w:rFonts w:ascii="Angsana New" w:hAnsi="Angsana New"/>
          <w:color w:val="000000"/>
          <w:sz w:val="32"/>
          <w:szCs w:val="32"/>
        </w:rPr>
        <w:t xml:space="preserve">: </w:t>
      </w:r>
      <w:r w:rsidR="00D2040B" w:rsidRPr="00636B0C">
        <w:rPr>
          <w:rFonts w:ascii="Angsana New" w:hAnsi="Angsana New"/>
          <w:color w:val="000000"/>
          <w:sz w:val="32"/>
          <w:szCs w:val="32"/>
        </w:rPr>
        <w:t xml:space="preserve">0.8 </w:t>
      </w:r>
      <w:r w:rsidR="00D2040B" w:rsidRPr="00636B0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F7299" w:rsidRPr="00636B0C">
        <w:rPr>
          <w:rFonts w:ascii="Angsana New" w:hAnsi="Angsana New"/>
          <w:color w:val="000000"/>
          <w:sz w:val="32"/>
          <w:szCs w:val="32"/>
        </w:rPr>
        <w:t xml:space="preserve">) </w:t>
      </w:r>
      <w:r w:rsidR="00DF7299" w:rsidRPr="00636B0C">
        <w:rPr>
          <w:rFonts w:ascii="Angsana New" w:hAnsi="Angsana New" w:hint="cs"/>
          <w:color w:val="000000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</w:p>
    <w:p w14:paraId="2BBFA2A8" w14:textId="436C344D" w:rsidR="00DF7299" w:rsidRPr="00636B0C" w:rsidRDefault="00DB6FAE" w:rsidP="00D252BD">
      <w:pPr>
        <w:tabs>
          <w:tab w:val="left" w:pos="2160"/>
          <w:tab w:val="left" w:pos="2866"/>
        </w:tabs>
        <w:spacing w:before="120" w:after="120"/>
        <w:ind w:left="1253" w:right="-43" w:hanging="72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/>
          <w:color w:val="000000"/>
          <w:spacing w:val="-4"/>
          <w:sz w:val="32"/>
          <w:szCs w:val="32"/>
        </w:rPr>
        <w:t>29</w:t>
      </w:r>
      <w:r w:rsidR="00DF7299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.</w:t>
      </w:r>
      <w:r w:rsidR="00F90472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5</w:t>
      </w:r>
      <w:r w:rsidR="00DF7299" w:rsidRPr="00636B0C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A90747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DF7299" w:rsidRPr="00636B0C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DF7299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="00DF7299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F7299" w:rsidRPr="00636B0C">
        <w:rPr>
          <w:rFonts w:ascii="Angsana New" w:hAnsi="Angsana New" w:hint="cs"/>
          <w:sz w:val="32"/>
          <w:szCs w:val="32"/>
          <w:cs/>
        </w:rPr>
        <w:t>บริษัท</w:t>
      </w:r>
      <w:r w:rsidR="00DF7299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ฯมีวงเงินที่ยังไม่ได้ใช้สำหรับการใช้บัตรน้ำมันของบริษัทฯกับธนาคารเป็นจำนวนเงิน </w:t>
      </w:r>
      <w:r w:rsidR="00FE5106" w:rsidRPr="00636B0C">
        <w:rPr>
          <w:rFonts w:ascii="Angsana New" w:hAnsi="Angsana New"/>
          <w:color w:val="000000"/>
          <w:sz w:val="32"/>
          <w:szCs w:val="32"/>
        </w:rPr>
        <w:t>0.7</w:t>
      </w:r>
      <w:r w:rsidR="004C2C37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DF7299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DF7299" w:rsidRPr="00636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B0C9B" w:rsidRPr="00636B0C">
        <w:rPr>
          <w:rFonts w:ascii="Angsana New" w:hAnsi="Angsana New"/>
          <w:color w:val="000000"/>
          <w:spacing w:val="-4"/>
          <w:sz w:val="32"/>
          <w:szCs w:val="32"/>
        </w:rPr>
        <w:t>(2563</w:t>
      </w:r>
      <w:r w:rsidR="00DF7299" w:rsidRPr="00636B0C">
        <w:rPr>
          <w:rFonts w:ascii="Angsana New" w:hAnsi="Angsana New"/>
          <w:color w:val="000000"/>
          <w:spacing w:val="-4"/>
          <w:sz w:val="32"/>
          <w:szCs w:val="32"/>
        </w:rPr>
        <w:t>: 0.8</w:t>
      </w:r>
      <w:r w:rsidR="00DF7299"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ล้านบาท)</w:t>
      </w:r>
    </w:p>
    <w:p w14:paraId="71CFDD59" w14:textId="77777777" w:rsidR="00BD63D7" w:rsidRPr="00636B0C" w:rsidRDefault="00D252BD" w:rsidP="00D252BD">
      <w:pPr>
        <w:tabs>
          <w:tab w:val="left" w:pos="900"/>
          <w:tab w:val="left" w:pos="117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BD63D7" w:rsidRPr="00636B0C">
        <w:rPr>
          <w:rFonts w:ascii="Angsana New" w:hAnsi="Angsana New"/>
          <w:b/>
          <w:bCs/>
          <w:sz w:val="32"/>
          <w:szCs w:val="32"/>
        </w:rPr>
        <w:t>.</w:t>
      </w:r>
      <w:r w:rsidR="00BD63D7" w:rsidRPr="00636B0C">
        <w:rPr>
          <w:rFonts w:ascii="Angsana New" w:hAnsi="Angsana New"/>
          <w:b/>
          <w:bCs/>
          <w:sz w:val="32"/>
          <w:szCs w:val="32"/>
        </w:rPr>
        <w:tab/>
      </w:r>
      <w:r w:rsidR="00BD63D7" w:rsidRPr="00636B0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E6B82C3" w14:textId="77777777" w:rsidR="00BD63D7" w:rsidRPr="00636B0C" w:rsidRDefault="00BD63D7" w:rsidP="00D252B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sz w:val="32"/>
          <w:szCs w:val="32"/>
        </w:rPr>
        <w:t>2563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636B0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14:paraId="0D844E2E" w14:textId="77777777" w:rsidR="00BD63D7" w:rsidRPr="00636B0C" w:rsidRDefault="00BD63D7" w:rsidP="00D252BD">
      <w:pPr>
        <w:tabs>
          <w:tab w:val="left" w:pos="900"/>
          <w:tab w:val="left" w:pos="2160"/>
          <w:tab w:val="left" w:pos="2866"/>
        </w:tabs>
        <w:ind w:left="547" w:right="-43" w:hanging="547"/>
        <w:jc w:val="right"/>
        <w:rPr>
          <w:rFonts w:ascii="Angsana New" w:hAnsi="Angsana New"/>
          <w:sz w:val="28"/>
          <w:cs/>
        </w:rPr>
      </w:pPr>
      <w:r w:rsidRPr="00636B0C">
        <w:rPr>
          <w:rFonts w:ascii="Angsana New" w:hAnsi="Angsana New"/>
          <w:sz w:val="28"/>
        </w:rPr>
        <w:t>(</w:t>
      </w:r>
      <w:r w:rsidRPr="00636B0C">
        <w:rPr>
          <w:rFonts w:ascii="Angsana New" w:hAnsi="Angsana New"/>
          <w:sz w:val="28"/>
          <w:cs/>
        </w:rPr>
        <w:t>หน่วย</w:t>
      </w:r>
      <w:r w:rsidRPr="00636B0C">
        <w:rPr>
          <w:rFonts w:ascii="Angsana New" w:hAnsi="Angsana New"/>
          <w:sz w:val="28"/>
        </w:rPr>
        <w:t xml:space="preserve">: </w:t>
      </w:r>
      <w:r w:rsidRPr="00636B0C">
        <w:rPr>
          <w:rFonts w:ascii="Angsana New" w:hAnsi="Angsana New"/>
          <w:sz w:val="28"/>
          <w:cs/>
        </w:rPr>
        <w:t>ล้านบาท)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78"/>
        <w:gridCol w:w="1020"/>
        <w:gridCol w:w="1020"/>
        <w:gridCol w:w="1020"/>
        <w:gridCol w:w="1020"/>
        <w:gridCol w:w="1020"/>
        <w:gridCol w:w="1020"/>
      </w:tblGrid>
      <w:tr w:rsidR="00916795" w:rsidRPr="00636B0C" w14:paraId="2581BE22" w14:textId="77777777" w:rsidTr="00404D8C">
        <w:tc>
          <w:tcPr>
            <w:tcW w:w="3078" w:type="dxa"/>
            <w:shd w:val="clear" w:color="auto" w:fill="auto"/>
          </w:tcPr>
          <w:p w14:paraId="27B7FE4C" w14:textId="77777777" w:rsidR="00916795" w:rsidRPr="00636B0C" w:rsidRDefault="00916795" w:rsidP="00D252BD">
            <w:pPr>
              <w:tabs>
                <w:tab w:val="left" w:pos="900"/>
                <w:tab w:val="left" w:pos="2160"/>
                <w:tab w:val="left" w:pos="2866"/>
              </w:tabs>
              <w:ind w:right="-43"/>
              <w:jc w:val="thaiDistribute"/>
              <w:rPr>
                <w:rFonts w:ascii="Angsana New" w:eastAsia="MS Mincho" w:hAnsi="Angsana New"/>
                <w:i/>
                <w:iCs/>
                <w:color w:val="FF0000"/>
                <w:sz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8A37D4E" w14:textId="77777777" w:rsidR="00916795" w:rsidRPr="00636B0C" w:rsidRDefault="005B0C9B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31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130AEF0F" w14:textId="77777777" w:rsidR="00916795" w:rsidRPr="00636B0C" w:rsidRDefault="005B0C9B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31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>2563</w:t>
            </w:r>
          </w:p>
        </w:tc>
      </w:tr>
      <w:tr w:rsidR="00404D8C" w:rsidRPr="00636B0C" w14:paraId="68B61E7B" w14:textId="77777777" w:rsidTr="00404D8C">
        <w:tc>
          <w:tcPr>
            <w:tcW w:w="3078" w:type="dxa"/>
            <w:shd w:val="clear" w:color="auto" w:fill="auto"/>
          </w:tcPr>
          <w:p w14:paraId="7D67F437" w14:textId="77777777" w:rsidR="00404D8C" w:rsidRPr="00636B0C" w:rsidRDefault="00404D8C" w:rsidP="00D252BD">
            <w:pPr>
              <w:tabs>
                <w:tab w:val="left" w:pos="900"/>
                <w:tab w:val="left" w:pos="2160"/>
                <w:tab w:val="left" w:pos="2866"/>
              </w:tabs>
              <w:ind w:right="-43"/>
              <w:jc w:val="thaiDistribute"/>
              <w:rPr>
                <w:rFonts w:ascii="Angsana New" w:eastAsia="MS Mincho" w:hAnsi="Angsana New"/>
                <w:i/>
                <w:iCs/>
                <w:color w:val="FF0000"/>
                <w:sz w:val="28"/>
              </w:rPr>
            </w:pPr>
          </w:p>
        </w:tc>
        <w:tc>
          <w:tcPr>
            <w:tcW w:w="1020" w:type="dxa"/>
          </w:tcPr>
          <w:p w14:paraId="1810E854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2 </w:t>
            </w:r>
          </w:p>
        </w:tc>
        <w:tc>
          <w:tcPr>
            <w:tcW w:w="1020" w:type="dxa"/>
          </w:tcPr>
          <w:p w14:paraId="5BADAC37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3 </w:t>
            </w:r>
          </w:p>
        </w:tc>
        <w:tc>
          <w:tcPr>
            <w:tcW w:w="1020" w:type="dxa"/>
          </w:tcPr>
          <w:p w14:paraId="30B4A1AF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ร</w:t>
            </w:r>
            <w:r w:rsidRPr="00636B0C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วม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</w:tcPr>
          <w:p w14:paraId="1CAB790A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14:paraId="794F2C87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14:paraId="6D6C2436" w14:textId="77777777" w:rsidR="00404D8C" w:rsidRPr="00636B0C" w:rsidRDefault="00404D8C" w:rsidP="00D25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ร</w:t>
            </w:r>
            <w:r w:rsidRPr="00636B0C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วม</w:t>
            </w: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 </w:t>
            </w:r>
          </w:p>
        </w:tc>
      </w:tr>
      <w:tr w:rsidR="00404D8C" w:rsidRPr="00636B0C" w14:paraId="020F6869" w14:textId="77777777" w:rsidTr="00404D8C">
        <w:tc>
          <w:tcPr>
            <w:tcW w:w="3078" w:type="dxa"/>
            <w:shd w:val="clear" w:color="auto" w:fill="auto"/>
            <w:vAlign w:val="bottom"/>
          </w:tcPr>
          <w:p w14:paraId="2DBC400F" w14:textId="77777777" w:rsidR="00404D8C" w:rsidRPr="00636B0C" w:rsidRDefault="00404D8C" w:rsidP="00D252BD">
            <w:pPr>
              <w:pStyle w:val="BodyTextIndent3"/>
              <w:tabs>
                <w:tab w:val="right" w:pos="1422"/>
              </w:tabs>
              <w:spacing w:after="0"/>
              <w:ind w:left="180" w:hanging="198"/>
              <w:rPr>
                <w:rFonts w:ascii="Angsana New" w:eastAsia="MS Mincho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36B0C">
              <w:rPr>
                <w:rFonts w:ascii="Angsana New" w:eastAsia="MS Mincho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36B0C">
              <w:rPr>
                <w:rFonts w:ascii="Angsana New" w:eastAsia="MS Mincho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020" w:type="dxa"/>
          </w:tcPr>
          <w:p w14:paraId="29F23E17" w14:textId="77777777" w:rsidR="00404D8C" w:rsidRPr="00636B0C" w:rsidRDefault="00404D8C" w:rsidP="00D252BD">
            <w:pPr>
              <w:pStyle w:val="BodyTextIndent3"/>
              <w:spacing w:after="0"/>
              <w:ind w:left="0" w:hanging="18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D44CC80" w14:textId="77777777" w:rsidR="00404D8C" w:rsidRPr="00636B0C" w:rsidRDefault="00404D8C" w:rsidP="00D252BD">
            <w:pPr>
              <w:pStyle w:val="BodyTextIndent3"/>
              <w:spacing w:after="0"/>
              <w:ind w:left="0" w:hanging="18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36623AA" w14:textId="77777777" w:rsidR="00404D8C" w:rsidRPr="00636B0C" w:rsidRDefault="00404D8C" w:rsidP="00D252BD">
            <w:pPr>
              <w:pStyle w:val="BodyTextIndent3"/>
              <w:tabs>
                <w:tab w:val="decimal" w:pos="715"/>
              </w:tabs>
              <w:spacing w:after="0"/>
              <w:ind w:left="0" w:hanging="18"/>
              <w:jc w:val="thaiDistribute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0731071" w14:textId="77777777" w:rsidR="00404D8C" w:rsidRPr="00636B0C" w:rsidRDefault="00404D8C" w:rsidP="00D252BD">
            <w:pPr>
              <w:pStyle w:val="BodyTextIndent3"/>
              <w:spacing w:after="0"/>
              <w:ind w:left="0" w:hanging="18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94A972B" w14:textId="77777777" w:rsidR="00404D8C" w:rsidRPr="00636B0C" w:rsidRDefault="00404D8C" w:rsidP="00D252BD">
            <w:pPr>
              <w:pStyle w:val="BodyTextIndent3"/>
              <w:spacing w:after="0"/>
              <w:ind w:left="0" w:hanging="18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D961779" w14:textId="77777777" w:rsidR="00404D8C" w:rsidRPr="00636B0C" w:rsidRDefault="00404D8C" w:rsidP="00D252BD">
            <w:pPr>
              <w:pStyle w:val="BodyTextIndent3"/>
              <w:tabs>
                <w:tab w:val="decimal" w:pos="715"/>
              </w:tabs>
              <w:spacing w:after="0"/>
              <w:ind w:left="0" w:hanging="18"/>
              <w:jc w:val="thaiDistribute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</w:tr>
      <w:tr w:rsidR="004C2C37" w:rsidRPr="00636B0C" w14:paraId="2E6DD744" w14:textId="77777777" w:rsidTr="00524583">
        <w:tc>
          <w:tcPr>
            <w:tcW w:w="3078" w:type="dxa"/>
            <w:shd w:val="clear" w:color="auto" w:fill="auto"/>
            <w:vAlign w:val="bottom"/>
          </w:tcPr>
          <w:p w14:paraId="2425238B" w14:textId="77777777" w:rsidR="004C2C37" w:rsidRPr="00636B0C" w:rsidRDefault="004C2C37" w:rsidP="00D252BD">
            <w:pPr>
              <w:pStyle w:val="BodyTextIndent3"/>
              <w:tabs>
                <w:tab w:val="right" w:pos="1422"/>
              </w:tabs>
              <w:spacing w:after="0"/>
              <w:ind w:left="180" w:hanging="198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636B0C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20" w:type="dxa"/>
            <w:vAlign w:val="bottom"/>
          </w:tcPr>
          <w:p w14:paraId="3FD14318" w14:textId="0AB58A3F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20" w:type="dxa"/>
            <w:vAlign w:val="bottom"/>
          </w:tcPr>
          <w:p w14:paraId="5A07D805" w14:textId="718545C3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79F70BA8" w14:textId="6D0A8189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20" w:type="dxa"/>
            <w:vAlign w:val="bottom"/>
          </w:tcPr>
          <w:p w14:paraId="1587360D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F315AAC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3708367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0.5</w:t>
            </w:r>
          </w:p>
        </w:tc>
      </w:tr>
      <w:tr w:rsidR="004C2C37" w:rsidRPr="00636B0C" w14:paraId="51558049" w14:textId="77777777" w:rsidTr="00404D8C">
        <w:tc>
          <w:tcPr>
            <w:tcW w:w="3078" w:type="dxa"/>
            <w:shd w:val="clear" w:color="auto" w:fill="auto"/>
            <w:vAlign w:val="bottom"/>
          </w:tcPr>
          <w:p w14:paraId="46E8252B" w14:textId="77777777" w:rsidR="004C2C37" w:rsidRPr="00636B0C" w:rsidRDefault="004C2C37" w:rsidP="00D252BD">
            <w:pPr>
              <w:pStyle w:val="BodyTextIndent3"/>
              <w:tabs>
                <w:tab w:val="decimal" w:pos="1276"/>
              </w:tabs>
              <w:spacing w:after="0"/>
              <w:ind w:left="180" w:hanging="198"/>
              <w:rPr>
                <w:rFonts w:ascii="Angsana New" w:eastAsia="MS Mincho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36B0C">
              <w:rPr>
                <w:rFonts w:ascii="Angsana New" w:eastAsia="MS Mincho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020" w:type="dxa"/>
          </w:tcPr>
          <w:p w14:paraId="52E6B7D0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</w:tcPr>
          <w:p w14:paraId="7826948E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</w:tcPr>
          <w:p w14:paraId="7B1DFE4C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</w:tcPr>
          <w:p w14:paraId="48B1AD68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3565C1A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3182BD0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</w:p>
        </w:tc>
      </w:tr>
      <w:tr w:rsidR="004C2C37" w:rsidRPr="00636B0C" w14:paraId="3D53FDA4" w14:textId="77777777" w:rsidTr="00404D8C">
        <w:tc>
          <w:tcPr>
            <w:tcW w:w="3078" w:type="dxa"/>
            <w:shd w:val="clear" w:color="auto" w:fill="auto"/>
            <w:vAlign w:val="bottom"/>
          </w:tcPr>
          <w:p w14:paraId="5827536D" w14:textId="77777777" w:rsidR="004C2C37" w:rsidRPr="00636B0C" w:rsidRDefault="004C2C37" w:rsidP="00D252BD">
            <w:pPr>
              <w:pStyle w:val="BodyTextIndent3"/>
              <w:spacing w:after="0"/>
              <w:ind w:left="180" w:hanging="198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636B0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20" w:type="dxa"/>
            <w:vAlign w:val="bottom"/>
          </w:tcPr>
          <w:p w14:paraId="77B86472" w14:textId="6FD4B46E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77F2602C" w14:textId="3D6A61D1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85.1</w:t>
            </w:r>
          </w:p>
        </w:tc>
        <w:tc>
          <w:tcPr>
            <w:tcW w:w="1020" w:type="dxa"/>
            <w:vAlign w:val="bottom"/>
          </w:tcPr>
          <w:p w14:paraId="28607471" w14:textId="3C99B580" w:rsidR="004C2C37" w:rsidRPr="00636B0C" w:rsidRDefault="00ED606E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85.1</w:t>
            </w:r>
          </w:p>
        </w:tc>
        <w:tc>
          <w:tcPr>
            <w:tcW w:w="1020" w:type="dxa"/>
            <w:vAlign w:val="bottom"/>
          </w:tcPr>
          <w:p w14:paraId="175FE1A7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4608BE6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113.6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6E3D44B" w14:textId="77777777" w:rsidR="004C2C37" w:rsidRPr="00636B0C" w:rsidRDefault="004C2C37" w:rsidP="00D252BD">
            <w:pPr>
              <w:tabs>
                <w:tab w:val="decimal" w:pos="570"/>
              </w:tabs>
              <w:ind w:left="-7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113.6</w:t>
            </w:r>
          </w:p>
        </w:tc>
      </w:tr>
    </w:tbl>
    <w:p w14:paraId="5A363F7D" w14:textId="77777777" w:rsidR="00396155" w:rsidRPr="00636B0C" w:rsidRDefault="00D252BD" w:rsidP="00D252B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="00854DA6" w:rsidRPr="00636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96155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6E2E801D" w14:textId="77777777" w:rsidR="00396155" w:rsidRPr="00636B0C" w:rsidRDefault="00D252BD" w:rsidP="00D252B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.1</w:t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B6473E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8F5D359" w14:textId="77777777" w:rsidR="00B6473E" w:rsidRPr="00636B0C" w:rsidRDefault="00B6473E" w:rsidP="00D252BD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 xml:space="preserve">เครื่องมือทางการเงินที่สำคัญของบริษัทฯ ประกอบด้วย เงินสดและรายการเทียบเท่าเงินสด ลูกหนี้การค้า </w:t>
      </w:r>
      <w:r w:rsidR="00E8401D" w:rsidRPr="00636B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เงินกู้ยืมระยะสั้นและระยะยาว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9B9A5B8" w14:textId="77777777" w:rsidR="00B6473E" w:rsidRPr="00636B0C" w:rsidRDefault="00396155" w:rsidP="00D252BD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ab/>
      </w:r>
      <w:r w:rsidR="00B6473E" w:rsidRPr="00636B0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2175A03" w14:textId="77777777" w:rsidR="00B6473E" w:rsidRPr="00636B0C" w:rsidRDefault="00B6473E" w:rsidP="00D252BD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636B0C">
        <w:rPr>
          <w:rFonts w:ascii="Angsana New" w:hAnsi="Angsana New"/>
          <w:spacing w:val="-6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 และเครื่องมือ</w:t>
      </w:r>
      <w:r w:rsidRPr="00636B0C">
        <w:rPr>
          <w:rFonts w:ascii="Angsana New" w:hAnsi="Angsana New"/>
          <w:color w:val="000000"/>
          <w:spacing w:val="-6"/>
          <w:sz w:val="32"/>
          <w:szCs w:val="32"/>
          <w:cs/>
        </w:rPr>
        <w:t>ทางการ</w:t>
      </w:r>
      <w:r w:rsidRPr="00636B0C">
        <w:rPr>
          <w:rFonts w:ascii="Angsana New" w:hAnsi="Angsana New"/>
          <w:spacing w:val="-6"/>
          <w:sz w:val="32"/>
          <w:szCs w:val="32"/>
          <w:cs/>
        </w:rPr>
        <w:t>เงินอื่น</w:t>
      </w:r>
      <w:r w:rsidRPr="00636B0C">
        <w:rPr>
          <w:rFonts w:ascii="Angsana New" w:hAnsi="Angsana New"/>
          <w:spacing w:val="-6"/>
          <w:sz w:val="32"/>
          <w:szCs w:val="32"/>
        </w:rPr>
        <w:t xml:space="preserve"> </w:t>
      </w:r>
      <w:r w:rsidRPr="00636B0C">
        <w:rPr>
          <w:rFonts w:ascii="Angsana New" w:hAnsi="Angsana New"/>
          <w:spacing w:val="-6"/>
          <w:sz w:val="32"/>
          <w:szCs w:val="32"/>
          <w:cs/>
        </w:rPr>
        <w:t>ๆ</w:t>
      </w:r>
      <w:r w:rsidRPr="00636B0C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10" w:name="_Hlk61512590"/>
    </w:p>
    <w:p w14:paraId="14E4FA96" w14:textId="77777777" w:rsidR="00B6473E" w:rsidRPr="00636B0C" w:rsidRDefault="00D252BD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="00B6473E"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F6E09A3" w14:textId="09830716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6B0C">
        <w:rPr>
          <w:rFonts w:ascii="Angsana New" w:hAnsi="Angsana New" w:hint="cs"/>
          <w:sz w:val="32"/>
          <w:szCs w:val="32"/>
          <w:cs/>
        </w:rPr>
        <w:t>บริษัทฯ</w:t>
      </w:r>
      <w:r w:rsidRPr="00636B0C">
        <w:rPr>
          <w:rFonts w:ascii="Angsana New" w:hAnsi="Angsana New"/>
          <w:sz w:val="32"/>
          <w:szCs w:val="32"/>
          <w:cs/>
        </w:rPr>
        <w:t>บริหา</w:t>
      </w:r>
      <w:r w:rsidR="00ED606E" w:rsidRPr="00636B0C">
        <w:rPr>
          <w:rFonts w:ascii="Angsana New" w:hAnsi="Angsana New" w:hint="cs"/>
          <w:sz w:val="32"/>
          <w:szCs w:val="32"/>
          <w:cs/>
        </w:rPr>
        <w:t>ร</w:t>
      </w:r>
      <w:r w:rsidRPr="00636B0C">
        <w:rPr>
          <w:rFonts w:ascii="Angsana New" w:hAnsi="Angsana New"/>
          <w:sz w:val="32"/>
          <w:szCs w:val="32"/>
          <w:cs/>
        </w:rPr>
        <w:t>ความเสี่ยงโดยใช้นโยบายและขั้นตอนในการควบคุม</w:t>
      </w:r>
      <w:r w:rsidRPr="00636B0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636B0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636B0C">
        <w:rPr>
          <w:rFonts w:ascii="Angsana New" w:hAnsi="Angsana New" w:hint="cs"/>
          <w:sz w:val="32"/>
          <w:szCs w:val="32"/>
          <w:cs/>
        </w:rPr>
        <w:t>จึงไม่</w:t>
      </w:r>
      <w:r w:rsidRPr="00636B0C">
        <w:rPr>
          <w:rFonts w:ascii="Angsana New" w:hAnsi="Angsana New"/>
          <w:sz w:val="32"/>
          <w:szCs w:val="32"/>
          <w:cs/>
        </w:rPr>
        <w:t>คาดว่าจะ</w:t>
      </w:r>
      <w:r w:rsidRPr="00636B0C">
        <w:rPr>
          <w:rFonts w:ascii="Angsana New" w:hAnsi="Angsana New" w:hint="cs"/>
          <w:sz w:val="32"/>
          <w:szCs w:val="32"/>
          <w:cs/>
        </w:rPr>
        <w:t>เกิด</w:t>
      </w:r>
      <w:r w:rsidRPr="00636B0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636B0C">
        <w:rPr>
          <w:rFonts w:ascii="Angsana New" w:hAnsi="Angsana New" w:hint="cs"/>
          <w:sz w:val="32"/>
          <w:szCs w:val="32"/>
          <w:cs/>
        </w:rPr>
        <w:t>ที่</w:t>
      </w:r>
      <w:r w:rsidRPr="00636B0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636B0C">
        <w:rPr>
          <w:rFonts w:ascii="Angsana New" w:hAnsi="Angsana New" w:hint="cs"/>
          <w:sz w:val="32"/>
          <w:szCs w:val="32"/>
          <w:cs/>
        </w:rPr>
        <w:t>นอกจากนี้ บริษัทฯมีการติดตาม</w:t>
      </w:r>
      <w:r w:rsidRPr="00636B0C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636B0C">
        <w:rPr>
          <w:rFonts w:ascii="Angsana New" w:hAnsi="Angsana New" w:hint="cs"/>
          <w:sz w:val="32"/>
          <w:szCs w:val="32"/>
          <w:cs/>
        </w:rPr>
        <w:t>รายใหญ่มัก</w:t>
      </w:r>
      <w:r w:rsidRPr="00636B0C">
        <w:rPr>
          <w:rFonts w:ascii="Angsana New" w:hAnsi="Angsana New"/>
          <w:sz w:val="32"/>
          <w:szCs w:val="32"/>
          <w:cs/>
        </w:rPr>
        <w:t>จะ</w:t>
      </w:r>
      <w:r w:rsidRPr="00636B0C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636B0C">
        <w:rPr>
          <w:rFonts w:ascii="Angsana New" w:hAnsi="Angsana New"/>
          <w:sz w:val="32"/>
          <w:szCs w:val="32"/>
        </w:rPr>
        <w:t xml:space="preserve">(Letters of credit) </w:t>
      </w:r>
      <w:r w:rsidRPr="00636B0C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636B0C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636B0C">
        <w:rPr>
          <w:rFonts w:ascii="Angsana New" w:hAnsi="Angsana New"/>
          <w:sz w:val="32"/>
          <w:szCs w:val="32"/>
          <w:cs/>
        </w:rPr>
        <w:t>จากธนาคาร</w:t>
      </w:r>
      <w:r w:rsidRPr="00636B0C">
        <w:rPr>
          <w:rFonts w:ascii="Angsana New" w:hAnsi="Angsana New" w:hint="cs"/>
          <w:sz w:val="32"/>
          <w:szCs w:val="32"/>
          <w:cs/>
        </w:rPr>
        <w:t>และ</w:t>
      </w:r>
      <w:r w:rsidRPr="00636B0C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11" w:name="_Hlk59433075"/>
      <w:bookmarkStart w:id="12" w:name="_Hlk61506846"/>
      <w:r w:rsidR="000C422F">
        <w:rPr>
          <w:rFonts w:ascii="Angsana New" w:hAnsi="Angsana New" w:hint="cs"/>
          <w:sz w:val="32"/>
          <w:szCs w:val="32"/>
          <w:cs/>
        </w:rPr>
        <w:t xml:space="preserve">          โดย</w:t>
      </w:r>
      <w:r w:rsidR="000C422F" w:rsidRPr="00636B0C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C422F" w:rsidRPr="00636B0C">
        <w:rPr>
          <w:rFonts w:ascii="Angsana New" w:hAnsi="Angsana New"/>
          <w:sz w:val="32"/>
          <w:szCs w:val="32"/>
        </w:rPr>
        <w:t xml:space="preserve">30 </w:t>
      </w:r>
      <w:r w:rsidR="000C422F" w:rsidRPr="00636B0C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0C422F" w:rsidRPr="00636B0C">
        <w:rPr>
          <w:rFonts w:ascii="Angsana New" w:hAnsi="Angsana New"/>
          <w:sz w:val="32"/>
          <w:szCs w:val="32"/>
        </w:rPr>
        <w:t>60</w:t>
      </w:r>
      <w:r w:rsidR="000C422F" w:rsidRPr="00636B0C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2B746E16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บริษัทฯ</w:t>
      </w:r>
      <w:r w:rsidRPr="00636B0C">
        <w:rPr>
          <w:rFonts w:ascii="Angsana New" w:hAnsi="Angsana New" w:hint="cs"/>
          <w:sz w:val="32"/>
          <w:szCs w:val="32"/>
          <w:cs/>
        </w:rPr>
        <w:t>พิจารณา</w:t>
      </w:r>
      <w:r w:rsidRPr="00636B0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636B0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36B0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636B0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636B0C">
        <w:rPr>
          <w:rFonts w:ascii="Angsana New" w:hAnsi="Angsana New"/>
          <w:sz w:val="32"/>
          <w:szCs w:val="32"/>
          <w:cs/>
        </w:rPr>
        <w:t xml:space="preserve"> การคำนวณผล</w:t>
      </w:r>
      <w:bookmarkEnd w:id="12"/>
      <w:r w:rsidRPr="00636B0C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636B0C">
        <w:rPr>
          <w:rFonts w:ascii="Angsana New" w:hAnsi="Angsana New" w:hint="cs"/>
          <w:sz w:val="32"/>
          <w:szCs w:val="32"/>
          <w:cs/>
        </w:rPr>
        <w:t>ที่มีความ</w:t>
      </w:r>
      <w:r w:rsidRPr="00636B0C">
        <w:rPr>
          <w:rFonts w:ascii="Angsana New" w:hAnsi="Angsana New"/>
          <w:sz w:val="32"/>
          <w:szCs w:val="32"/>
          <w:cs/>
        </w:rPr>
        <w:t>สมเหตุสมผล</w:t>
      </w:r>
      <w:r w:rsidRPr="00636B0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636B0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636B0C">
        <w:rPr>
          <w:rFonts w:ascii="Angsana New" w:hAnsi="Angsana New" w:hint="cs"/>
          <w:sz w:val="32"/>
          <w:szCs w:val="32"/>
          <w:cs/>
        </w:rPr>
        <w:t>สภาพการณ์</w:t>
      </w:r>
      <w:r w:rsidRPr="00636B0C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bookmarkEnd w:id="10"/>
    </w:p>
    <w:p w14:paraId="2CAFFA7D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636B0C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6296599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636B0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636B0C">
        <w:rPr>
          <w:rFonts w:ascii="Angsana New" w:hAnsi="Angsana New" w:hint="cs"/>
          <w:sz w:val="32"/>
          <w:szCs w:val="32"/>
          <w:cs/>
        </w:rPr>
        <w:t>ข้อง</w:t>
      </w:r>
      <w:r w:rsidRPr="00636B0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636B0C">
        <w:rPr>
          <w:rFonts w:ascii="Angsana New" w:hAnsi="Angsana New" w:hint="cs"/>
          <w:sz w:val="32"/>
          <w:szCs w:val="32"/>
          <w:cs/>
        </w:rPr>
        <w:t>โดยจะ</w:t>
      </w:r>
      <w:r w:rsidRPr="00636B0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636B0C">
        <w:rPr>
          <w:rFonts w:ascii="Angsana New" w:hAnsi="Angsana New" w:hint="cs"/>
          <w:sz w:val="32"/>
          <w:szCs w:val="32"/>
          <w:cs/>
        </w:rPr>
        <w:t>แล้ว</w:t>
      </w:r>
      <w:r w:rsidRPr="00636B0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636B0C">
        <w:rPr>
          <w:rFonts w:ascii="Angsana New" w:hAnsi="Angsana New" w:hint="cs"/>
          <w:sz w:val="32"/>
          <w:szCs w:val="32"/>
          <w:cs/>
        </w:rPr>
        <w:t>สินเชื่อ</w:t>
      </w:r>
      <w:r w:rsidRPr="00636B0C">
        <w:rPr>
          <w:rFonts w:ascii="Angsana New" w:hAnsi="Angsana New"/>
          <w:sz w:val="32"/>
          <w:szCs w:val="32"/>
          <w:cs/>
        </w:rPr>
        <w:t>ที่กำหนด</w:t>
      </w:r>
      <w:r w:rsidRPr="00636B0C">
        <w:rPr>
          <w:rFonts w:ascii="Angsana New" w:hAnsi="Angsana New" w:hint="cs"/>
          <w:sz w:val="32"/>
          <w:szCs w:val="32"/>
          <w:cs/>
        </w:rPr>
        <w:t>ให้กับ</w:t>
      </w:r>
      <w:r w:rsidRPr="00636B0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โดยวงเงิน</w:t>
      </w:r>
      <w:r w:rsidRPr="00636B0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="00FE6987" w:rsidRPr="00636B0C">
        <w:rPr>
          <w:rFonts w:ascii="Angsana New" w:hAnsi="Angsana New" w:hint="cs"/>
          <w:sz w:val="32"/>
          <w:szCs w:val="32"/>
          <w:cs/>
        </w:rPr>
        <w:t xml:space="preserve">ผู้บริหารอย่างสม่ำเสมอ </w:t>
      </w:r>
      <w:r w:rsidRPr="00636B0C">
        <w:rPr>
          <w:rFonts w:ascii="Angsana New" w:hAnsi="Angsana New" w:hint="cs"/>
          <w:sz w:val="32"/>
          <w:szCs w:val="32"/>
          <w:cs/>
        </w:rPr>
        <w:t>การกำหนด</w:t>
      </w:r>
      <w:r w:rsidRPr="00636B0C">
        <w:rPr>
          <w:rFonts w:ascii="Angsana New" w:hAnsi="Angsana New"/>
          <w:sz w:val="32"/>
          <w:szCs w:val="32"/>
          <w:cs/>
        </w:rPr>
        <w:t>วงเงิน</w:t>
      </w:r>
      <w:r w:rsidRPr="00636B0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636B0C">
        <w:rPr>
          <w:rFonts w:ascii="Angsana New" w:hAnsi="Angsana New"/>
          <w:sz w:val="32"/>
          <w:szCs w:val="32"/>
          <w:cs/>
        </w:rPr>
        <w:t>ลด</w:t>
      </w:r>
      <w:r w:rsidRPr="00636B0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636B0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D2B96C5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636B0C">
        <w:rPr>
          <w:rFonts w:ascii="Angsana New" w:hAnsi="Angsana New" w:hint="cs"/>
          <w:sz w:val="32"/>
          <w:szCs w:val="32"/>
          <w:cs/>
        </w:rPr>
        <w:t>เครดิต</w:t>
      </w:r>
      <w:r w:rsidRPr="00636B0C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636B0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36B0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636B0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636B0C">
        <w:rPr>
          <w:rFonts w:ascii="Angsana New" w:hAnsi="Angsana New"/>
          <w:sz w:val="32"/>
          <w:szCs w:val="32"/>
          <w:cs/>
        </w:rPr>
        <w:t>ในระดับสูง</w:t>
      </w:r>
      <w:r w:rsidRPr="00636B0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636B0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636B0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636B0C">
        <w:rPr>
          <w:rFonts w:ascii="Angsana New" w:hAnsi="Angsana New"/>
          <w:sz w:val="32"/>
          <w:szCs w:val="32"/>
          <w:cs/>
        </w:rPr>
        <w:t xml:space="preserve"> </w:t>
      </w:r>
    </w:p>
    <w:p w14:paraId="7C43C487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4ED75B64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6D9D7FB" w14:textId="77777777" w:rsidR="00B6473E" w:rsidRPr="00636B0C" w:rsidRDefault="00B6473E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</w:t>
      </w:r>
      <w:r w:rsidRPr="00636B0C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636B0C">
        <w:rPr>
          <w:rFonts w:ascii="Angsana New" w:hAnsi="Angsana New"/>
          <w:sz w:val="32"/>
          <w:szCs w:val="32"/>
          <w:cs/>
        </w:rPr>
        <w:t>เกี่ยว</w:t>
      </w:r>
      <w:r w:rsidRPr="00636B0C">
        <w:rPr>
          <w:rFonts w:ascii="Angsana New" w:hAnsi="Angsana New" w:hint="cs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636B0C">
        <w:rPr>
          <w:rFonts w:ascii="Angsana New" w:hAnsi="Angsana New"/>
          <w:sz w:val="32"/>
          <w:szCs w:val="32"/>
          <w:cs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 xml:space="preserve">อย่างไรก็ตาม ความเสี่ยงจากอัตราแลกเปลี่ยนในปัจจุบันของบริษัทฯอยู่ในระดับต่ำ </w:t>
      </w:r>
      <w:r w:rsidRPr="00636B0C">
        <w:rPr>
          <w:rFonts w:ascii="Angsana New" w:hAnsi="Angsana New"/>
          <w:sz w:val="32"/>
          <w:szCs w:val="32"/>
          <w:cs/>
        </w:rPr>
        <w:t>โดย</w:t>
      </w:r>
      <w:r w:rsidRPr="00636B0C">
        <w:rPr>
          <w:rFonts w:ascii="Angsana New" w:hAnsi="Angsana New" w:hint="cs"/>
          <w:sz w:val="32"/>
          <w:szCs w:val="32"/>
          <w:cs/>
        </w:rPr>
        <w:t>ถ้าความเสี่ยงจากอัตราแลกเปลี่ยนของ</w:t>
      </w:r>
      <w:r w:rsidRPr="00636B0C">
        <w:rPr>
          <w:rFonts w:ascii="Angsana New" w:hAnsi="Angsana New"/>
          <w:sz w:val="32"/>
          <w:szCs w:val="32"/>
          <w:cs/>
        </w:rPr>
        <w:t>บริษัทฯ</w:t>
      </w:r>
      <w:r w:rsidRPr="00636B0C">
        <w:rPr>
          <w:rFonts w:ascii="Angsana New" w:hAnsi="Angsana New" w:hint="cs"/>
          <w:sz w:val="32"/>
          <w:szCs w:val="32"/>
          <w:cs/>
        </w:rPr>
        <w:t>เพิ่มสูงขึ้นในอนาคต บริษัทฯมีนโยบายในการ</w:t>
      </w:r>
      <w:r w:rsidRPr="00636B0C">
        <w:rPr>
          <w:rFonts w:ascii="Angsana New" w:hAnsi="Angsana New"/>
          <w:sz w:val="32"/>
          <w:szCs w:val="32"/>
          <w:cs/>
        </w:rPr>
        <w:t xml:space="preserve">บริหารความเสี่ยงโดยการเข้าทำสัญญาซื้อขายเงินตราต่างประเทศล่วงหน้า </w:t>
      </w:r>
    </w:p>
    <w:p w14:paraId="4A60BC0B" w14:textId="22DA2A9E" w:rsidR="00C343A6" w:rsidRPr="00636B0C" w:rsidRDefault="00C343A6" w:rsidP="00242F47">
      <w:pPr>
        <w:tabs>
          <w:tab w:val="left" w:pos="900"/>
          <w:tab w:val="left" w:pos="144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ทั้งนี้ บริษัทฯมีสินทรัพย์ทางการเงินที่เป็นสกุลเงินตราต่างประเทศ</w:t>
      </w:r>
      <w:r w:rsidR="00797B9A">
        <w:rPr>
          <w:rFonts w:ascii="Angsana New" w:hAnsi="Angsana New" w:hint="cs"/>
          <w:sz w:val="32"/>
          <w:szCs w:val="32"/>
          <w:cs/>
        </w:rPr>
        <w:t>เป็นจำนวนไม่</w:t>
      </w:r>
      <w:r w:rsidR="00797B9A" w:rsidRPr="00636B0C">
        <w:rPr>
          <w:rFonts w:ascii="Angsana New" w:hAnsi="Angsana New" w:hint="cs"/>
          <w:sz w:val="32"/>
          <w:szCs w:val="32"/>
          <w:cs/>
        </w:rPr>
        <w:t>เป็น</w:t>
      </w:r>
      <w:r w:rsidR="00797B9A" w:rsidRPr="00636B0C">
        <w:rPr>
          <w:rFonts w:ascii="Angsana New" w:hAnsi="Angsana New" w:hint="cs"/>
          <w:color w:val="000000"/>
          <w:sz w:val="32"/>
          <w:szCs w:val="32"/>
          <w:cs/>
        </w:rPr>
        <w:t>สาระสำคัญ</w:t>
      </w:r>
      <w:r w:rsidR="00797B9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ความเสี่ยง</w:t>
      </w:r>
      <w:r w:rsidR="00797B9A" w:rsidRPr="00636B0C">
        <w:rPr>
          <w:rFonts w:ascii="Angsana New" w:hAnsi="Angsana New" w:hint="cs"/>
          <w:sz w:val="32"/>
          <w:szCs w:val="32"/>
          <w:cs/>
        </w:rPr>
        <w:t>จากการเปลี่ยนแปลงอัตราแลกเปลี่ยน</w:t>
      </w:r>
      <w:r w:rsidR="00797B9A">
        <w:rPr>
          <w:rFonts w:ascii="Angsana New" w:hAnsi="Angsana New" w:hint="cs"/>
          <w:sz w:val="32"/>
          <w:szCs w:val="32"/>
          <w:cs/>
        </w:rPr>
        <w:t>จึงอยู่ในระดับต่ำ</w:t>
      </w:r>
      <w:r w:rsidR="0097758B" w:rsidRPr="00636B0C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B6473E" w:rsidRPr="00636B0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C1AD14D" w14:textId="77777777" w:rsidR="00C343A6" w:rsidRPr="00636B0C" w:rsidRDefault="00B6473E" w:rsidP="00C343A6">
      <w:pPr>
        <w:tabs>
          <w:tab w:val="left" w:pos="900"/>
          <w:tab w:val="left" w:pos="1440"/>
        </w:tabs>
        <w:overflowPunct/>
        <w:adjustRightInd/>
        <w:spacing w:after="4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บริษัทฯมีความเสี่ยงจากอัตราดอกเบี้ยที่สำคัญอันเกี่ยวเนื่องกับเงินกู้ยืม</w:t>
      </w:r>
      <w:r w:rsidR="00C343A6" w:rsidRPr="00636B0C">
        <w:rPr>
          <w:rFonts w:ascii="Angsana New" w:hAnsi="Angsana New" w:hint="cs"/>
          <w:sz w:val="32"/>
          <w:szCs w:val="32"/>
          <w:cs/>
        </w:rPr>
        <w:t>ระยะสั้นและ</w:t>
      </w:r>
      <w:r w:rsidRPr="00636B0C">
        <w:rPr>
          <w:rFonts w:ascii="Angsana New" w:hAnsi="Angsana New"/>
          <w:sz w:val="32"/>
          <w:szCs w:val="32"/>
          <w:cs/>
        </w:rPr>
        <w:t>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E6987" w:rsidRPr="00636B0C">
        <w:rPr>
          <w:rFonts w:ascii="Angsana New" w:hAnsi="Angsana New" w:hint="cs"/>
          <w:sz w:val="32"/>
          <w:szCs w:val="32"/>
          <w:cs/>
        </w:rPr>
        <w:t xml:space="preserve"> จึงไม่คาดว่าจะเกิดความเสี่ยงจากอัตราดอกเบี้ยที่มีสาระสำคัญ</w:t>
      </w:r>
    </w:p>
    <w:p w14:paraId="2BDC78FA" w14:textId="77777777" w:rsidR="0097758B" w:rsidRPr="00636B0C" w:rsidRDefault="0097758B" w:rsidP="00C343A6">
      <w:pPr>
        <w:tabs>
          <w:tab w:val="left" w:pos="900"/>
          <w:tab w:val="left" w:pos="1440"/>
        </w:tabs>
        <w:overflowPunct/>
        <w:adjustRightInd/>
        <w:spacing w:after="4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 xml:space="preserve">2564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และ </w:t>
      </w:r>
      <w:r w:rsidR="005B0C9B" w:rsidRPr="00636B0C">
        <w:rPr>
          <w:rFonts w:ascii="Angsana New" w:hAnsi="Angsana New"/>
          <w:sz w:val="32"/>
          <w:szCs w:val="32"/>
        </w:rPr>
        <w:t>2563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A90747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636B0C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9171" w:type="dxa"/>
        <w:tblInd w:w="567" w:type="dxa"/>
        <w:tblLook w:val="04A0" w:firstRow="1" w:lastRow="0" w:firstColumn="1" w:lastColumn="0" w:noHBand="0" w:noVBand="1"/>
      </w:tblPr>
      <w:tblGrid>
        <w:gridCol w:w="2511"/>
        <w:gridCol w:w="1110"/>
        <w:gridCol w:w="1110"/>
        <w:gridCol w:w="1110"/>
        <w:gridCol w:w="1110"/>
        <w:gridCol w:w="1110"/>
        <w:gridCol w:w="1110"/>
      </w:tblGrid>
      <w:tr w:rsidR="0097758B" w:rsidRPr="00636B0C" w14:paraId="021BA63D" w14:textId="77777777" w:rsidTr="00A673D7">
        <w:tc>
          <w:tcPr>
            <w:tcW w:w="2511" w:type="dxa"/>
            <w:vAlign w:val="bottom"/>
          </w:tcPr>
          <w:p w14:paraId="4419C7FE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C1A2574" w14:textId="77777777" w:rsidR="0097758B" w:rsidRPr="00636B0C" w:rsidRDefault="0097758B" w:rsidP="000D78F7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ล้านบาท)</w:t>
            </w:r>
          </w:p>
        </w:tc>
      </w:tr>
      <w:tr w:rsidR="0097758B" w:rsidRPr="00636B0C" w14:paraId="2DE89942" w14:textId="77777777" w:rsidTr="00A673D7">
        <w:tc>
          <w:tcPr>
            <w:tcW w:w="2511" w:type="dxa"/>
            <w:vAlign w:val="bottom"/>
          </w:tcPr>
          <w:p w14:paraId="79C5367E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1DC872CB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="005B0C9B" w:rsidRPr="00636B0C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="005B0C9B" w:rsidRPr="00636B0C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="005B0C9B" w:rsidRPr="00636B0C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</w:tr>
      <w:tr w:rsidR="0097758B" w:rsidRPr="00636B0C" w14:paraId="4B3CFD84" w14:textId="77777777" w:rsidTr="00A673D7">
        <w:tc>
          <w:tcPr>
            <w:tcW w:w="2511" w:type="dxa"/>
            <w:vAlign w:val="bottom"/>
          </w:tcPr>
          <w:p w14:paraId="4F4C45B4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220" w:type="dxa"/>
            <w:gridSpan w:val="2"/>
            <w:vAlign w:val="bottom"/>
            <w:hideMark/>
          </w:tcPr>
          <w:p w14:paraId="3C1AE43B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  <w:hideMark/>
          </w:tcPr>
          <w:p w14:paraId="6EB27D1A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14:paraId="50764E33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65A2C8D3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0FF3FBD" w14:textId="77777777" w:rsidR="0097758B" w:rsidRPr="00636B0C" w:rsidRDefault="0097758B" w:rsidP="000D78F7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97758B" w:rsidRPr="00636B0C" w14:paraId="195A1719" w14:textId="77777777" w:rsidTr="00A673D7">
        <w:tc>
          <w:tcPr>
            <w:tcW w:w="2511" w:type="dxa"/>
            <w:vAlign w:val="bottom"/>
          </w:tcPr>
          <w:p w14:paraId="7DD69235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2BB3F29E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  <w:hideMark/>
          </w:tcPr>
          <w:p w14:paraId="316F5883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  <w:hideMark/>
          </w:tcPr>
          <w:p w14:paraId="17A36D83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  <w:hideMark/>
          </w:tcPr>
          <w:p w14:paraId="73ACFED9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14:paraId="4EB9B6E1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  <w:hideMark/>
          </w:tcPr>
          <w:p w14:paraId="45A9ACE1" w14:textId="77777777" w:rsidR="0097758B" w:rsidRPr="00636B0C" w:rsidRDefault="0097758B" w:rsidP="000D78F7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</w:tr>
      <w:tr w:rsidR="0097758B" w:rsidRPr="00636B0C" w14:paraId="1F995667" w14:textId="77777777" w:rsidTr="00A673D7">
        <w:tc>
          <w:tcPr>
            <w:tcW w:w="2511" w:type="dxa"/>
            <w:vAlign w:val="bottom"/>
          </w:tcPr>
          <w:p w14:paraId="3034C804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br w:type="page"/>
            </w:r>
          </w:p>
        </w:tc>
        <w:tc>
          <w:tcPr>
            <w:tcW w:w="1110" w:type="dxa"/>
            <w:vAlign w:val="bottom"/>
            <w:hideMark/>
          </w:tcPr>
          <w:p w14:paraId="73EA0230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ภายใน 1 ปี</w:t>
            </w:r>
          </w:p>
        </w:tc>
        <w:tc>
          <w:tcPr>
            <w:tcW w:w="1110" w:type="dxa"/>
            <w:vAlign w:val="bottom"/>
            <w:hideMark/>
          </w:tcPr>
          <w:p w14:paraId="7362E93D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1 ถึง 5  ปี</w:t>
            </w:r>
          </w:p>
        </w:tc>
        <w:tc>
          <w:tcPr>
            <w:tcW w:w="1110" w:type="dxa"/>
            <w:vAlign w:val="bottom"/>
            <w:hideMark/>
          </w:tcPr>
          <w:p w14:paraId="349AC877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  <w:hideMark/>
          </w:tcPr>
          <w:p w14:paraId="31094816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  <w:hideMark/>
          </w:tcPr>
          <w:p w14:paraId="4C1F3913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  <w:hideMark/>
          </w:tcPr>
          <w:p w14:paraId="64DD79DF" w14:textId="77777777" w:rsidR="0097758B" w:rsidRPr="00636B0C" w:rsidRDefault="0097758B" w:rsidP="000D78F7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ที่แท้จริง</w:t>
            </w:r>
          </w:p>
        </w:tc>
      </w:tr>
      <w:tr w:rsidR="0097758B" w:rsidRPr="00636B0C" w14:paraId="5B44177F" w14:textId="77777777" w:rsidTr="00A673D7">
        <w:tc>
          <w:tcPr>
            <w:tcW w:w="2511" w:type="dxa"/>
            <w:vAlign w:val="bottom"/>
          </w:tcPr>
          <w:p w14:paraId="58946098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4F4A8361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89F0A1C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853C744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1102F2F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4EEC962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  <w:hideMark/>
          </w:tcPr>
          <w:p w14:paraId="47B08DFE" w14:textId="77777777" w:rsidR="0097758B" w:rsidRPr="00636B0C" w:rsidRDefault="0097758B" w:rsidP="000D78F7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ร้อยละต่อปี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97758B" w:rsidRPr="00636B0C" w14:paraId="495B2F00" w14:textId="77777777" w:rsidTr="00A673D7">
        <w:tc>
          <w:tcPr>
            <w:tcW w:w="2511" w:type="dxa"/>
            <w:vAlign w:val="bottom"/>
            <w:hideMark/>
          </w:tcPr>
          <w:p w14:paraId="5E465540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14:paraId="4B416A97" w14:textId="75E15DE9" w:rsidR="0097758B" w:rsidRPr="00636B0C" w:rsidRDefault="0097758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7A303BD" w14:textId="77777777" w:rsidR="0097758B" w:rsidRPr="00636B0C" w:rsidRDefault="0097758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3D33E2E" w14:textId="77777777" w:rsidR="0097758B" w:rsidRPr="00636B0C" w:rsidRDefault="0097758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A05405B" w14:textId="77777777" w:rsidR="0097758B" w:rsidRPr="00636B0C" w:rsidRDefault="0097758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682AE23" w14:textId="77777777" w:rsidR="0097758B" w:rsidRPr="00636B0C" w:rsidRDefault="0097758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E5F4EB5" w14:textId="77777777" w:rsidR="0097758B" w:rsidRPr="00636B0C" w:rsidRDefault="0097758B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97758B" w:rsidRPr="00636B0C" w14:paraId="37E40E51" w14:textId="77777777" w:rsidTr="00A673D7">
        <w:tc>
          <w:tcPr>
            <w:tcW w:w="2511" w:type="dxa"/>
            <w:vAlign w:val="bottom"/>
            <w:hideMark/>
          </w:tcPr>
          <w:p w14:paraId="4A26E426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14:paraId="510B54C7" w14:textId="1BAE9F99" w:rsidR="0097758B" w:rsidRPr="00636B0C" w:rsidRDefault="009B11D9" w:rsidP="009B11D9">
            <w:pPr>
              <w:tabs>
                <w:tab w:val="decimal" w:pos="794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AC0415E" w14:textId="61DCB712" w:rsidR="0097758B" w:rsidRPr="00636B0C" w:rsidRDefault="009B11D9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C987C46" w14:textId="03F02B88" w:rsidR="0097758B" w:rsidRPr="00636B0C" w:rsidRDefault="009B11D9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43</w:t>
            </w:r>
          </w:p>
        </w:tc>
        <w:tc>
          <w:tcPr>
            <w:tcW w:w="1110" w:type="dxa"/>
            <w:vAlign w:val="bottom"/>
          </w:tcPr>
          <w:p w14:paraId="00E4946D" w14:textId="665D6396" w:rsidR="0097758B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1110" w:type="dxa"/>
            <w:vAlign w:val="bottom"/>
          </w:tcPr>
          <w:p w14:paraId="5C1ECAF9" w14:textId="6C20C917" w:rsidR="0097758B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  <w:tc>
          <w:tcPr>
            <w:tcW w:w="1110" w:type="dxa"/>
            <w:vAlign w:val="bottom"/>
          </w:tcPr>
          <w:p w14:paraId="245DA733" w14:textId="21C4B541" w:rsidR="0097758B" w:rsidRPr="00636B0C" w:rsidRDefault="0043166C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0.05 -</w:t>
            </w:r>
            <w:r w:rsidR="00B975E7" w:rsidRPr="00636B0C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0.</w:t>
            </w:r>
            <w:r w:rsidR="00C5107B" w:rsidRPr="00636B0C">
              <w:rPr>
                <w:rFonts w:ascii="Angsana New" w:hAnsi="Angsana New"/>
                <w:color w:val="000000"/>
                <w:szCs w:val="24"/>
              </w:rPr>
              <w:t>7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</w:tr>
      <w:tr w:rsidR="0097758B" w:rsidRPr="00636B0C" w14:paraId="001E0B88" w14:textId="77777777" w:rsidTr="00A673D7">
        <w:tc>
          <w:tcPr>
            <w:tcW w:w="2511" w:type="dxa"/>
            <w:vAlign w:val="bottom"/>
            <w:hideMark/>
          </w:tcPr>
          <w:p w14:paraId="43061B82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14:paraId="5C5A1B26" w14:textId="152D60D7" w:rsidR="0097758B" w:rsidRPr="00636B0C" w:rsidRDefault="009B11D9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7D0613E" w14:textId="6B680F05" w:rsidR="0097758B" w:rsidRPr="00636B0C" w:rsidRDefault="009B11D9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02F323B" w14:textId="2FC2AE44" w:rsidR="0097758B" w:rsidRPr="00636B0C" w:rsidRDefault="009B11D9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DA6EFCE" w14:textId="651E4A03" w:rsidR="0097758B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95</w:t>
            </w:r>
          </w:p>
        </w:tc>
        <w:tc>
          <w:tcPr>
            <w:tcW w:w="1110" w:type="dxa"/>
            <w:vAlign w:val="bottom"/>
          </w:tcPr>
          <w:p w14:paraId="584A7AAA" w14:textId="46A1C087" w:rsidR="0097758B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95</w:t>
            </w:r>
          </w:p>
        </w:tc>
        <w:tc>
          <w:tcPr>
            <w:tcW w:w="1110" w:type="dxa"/>
            <w:vAlign w:val="bottom"/>
          </w:tcPr>
          <w:p w14:paraId="3C50BAE1" w14:textId="77777777" w:rsidR="0097758B" w:rsidRPr="00636B0C" w:rsidRDefault="0043166C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97758B" w:rsidRPr="00636B0C" w14:paraId="381F09DF" w14:textId="77777777" w:rsidTr="00A673D7">
        <w:tc>
          <w:tcPr>
            <w:tcW w:w="2511" w:type="dxa"/>
            <w:vAlign w:val="bottom"/>
          </w:tcPr>
          <w:p w14:paraId="1BACFFF4" w14:textId="77777777" w:rsidR="0097758B" w:rsidRPr="00636B0C" w:rsidRDefault="0097758B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0" w:type="dxa"/>
            <w:vAlign w:val="bottom"/>
          </w:tcPr>
          <w:p w14:paraId="56E3F92D" w14:textId="08E8CAB0" w:rsidR="0097758B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2DB0ACB" w14:textId="121518B9" w:rsidR="0097758B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839C040" w14:textId="5AA42079" w:rsidR="0097758B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A911B10" w14:textId="560A3B24" w:rsidR="0097758B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3BC80E0D" w14:textId="4663E032" w:rsidR="0097758B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04CFEF61" w14:textId="77777777" w:rsidR="0097758B" w:rsidRPr="00636B0C" w:rsidRDefault="0043166C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0D78F7" w:rsidRPr="00636B0C" w14:paraId="22270A49" w14:textId="77777777" w:rsidTr="00A673D7">
        <w:tc>
          <w:tcPr>
            <w:tcW w:w="2511" w:type="dxa"/>
            <w:vAlign w:val="bottom"/>
          </w:tcPr>
          <w:p w14:paraId="19CA7B3E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7E6BB17" w14:textId="65B4665A" w:rsidR="000D78F7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9A4125C" w14:textId="4E6225E2" w:rsidR="000D78F7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6612551" w14:textId="456DCFCF" w:rsidR="000D78F7" w:rsidRPr="00636B0C" w:rsidRDefault="009B11D9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43</w:t>
            </w:r>
          </w:p>
        </w:tc>
        <w:tc>
          <w:tcPr>
            <w:tcW w:w="1110" w:type="dxa"/>
            <w:vAlign w:val="bottom"/>
          </w:tcPr>
          <w:p w14:paraId="37E182B9" w14:textId="68CB274C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111</w:t>
            </w:r>
          </w:p>
        </w:tc>
        <w:tc>
          <w:tcPr>
            <w:tcW w:w="1110" w:type="dxa"/>
            <w:vAlign w:val="bottom"/>
          </w:tcPr>
          <w:p w14:paraId="6160B511" w14:textId="34BA42A2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154</w:t>
            </w:r>
          </w:p>
        </w:tc>
        <w:tc>
          <w:tcPr>
            <w:tcW w:w="1110" w:type="dxa"/>
            <w:vAlign w:val="bottom"/>
          </w:tcPr>
          <w:p w14:paraId="560F406A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D78F7" w:rsidRPr="00636B0C" w14:paraId="02EA86CC" w14:textId="77777777" w:rsidTr="00A673D7">
        <w:tc>
          <w:tcPr>
            <w:tcW w:w="2511" w:type="dxa"/>
            <w:vAlign w:val="bottom"/>
          </w:tcPr>
          <w:p w14:paraId="4EC25BF3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14:paraId="114E536B" w14:textId="77777777" w:rsidR="000D78F7" w:rsidRPr="00636B0C" w:rsidRDefault="000D78F7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4E2F70F" w14:textId="77777777" w:rsidR="000D78F7" w:rsidRPr="00636B0C" w:rsidRDefault="000D78F7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22C9CFF" w14:textId="77777777" w:rsidR="000D78F7" w:rsidRPr="00636B0C" w:rsidRDefault="000D78F7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48F8BFF" w14:textId="77777777" w:rsidR="000D78F7" w:rsidRPr="00636B0C" w:rsidRDefault="000D78F7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1FA99AB" w14:textId="77777777" w:rsidR="000D78F7" w:rsidRPr="00636B0C" w:rsidRDefault="000D78F7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5E5FB68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D78F7" w:rsidRPr="00636B0C" w14:paraId="2EF276FD" w14:textId="77777777" w:rsidTr="00A673D7">
        <w:tc>
          <w:tcPr>
            <w:tcW w:w="2511" w:type="dxa"/>
            <w:vAlign w:val="bottom"/>
          </w:tcPr>
          <w:p w14:paraId="7A41F48E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4F4FF17C" w14:textId="5E643A1D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249</w:t>
            </w:r>
          </w:p>
        </w:tc>
        <w:tc>
          <w:tcPr>
            <w:tcW w:w="1110" w:type="dxa"/>
            <w:vAlign w:val="bottom"/>
          </w:tcPr>
          <w:p w14:paraId="48F0033B" w14:textId="53CCE040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AB8B877" w14:textId="1E3462B2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B897263" w14:textId="21993958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2F632E8" w14:textId="73E5759D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249</w:t>
            </w:r>
          </w:p>
        </w:tc>
        <w:tc>
          <w:tcPr>
            <w:tcW w:w="1110" w:type="dxa"/>
            <w:vAlign w:val="bottom"/>
          </w:tcPr>
          <w:p w14:paraId="7A0BBA2E" w14:textId="1D32C2A6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.00</w:t>
            </w:r>
            <w:r w:rsidR="00685542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C5107B" w:rsidRPr="00636B0C">
              <w:rPr>
                <w:rFonts w:ascii="Angsana New" w:hAnsi="Angsana New"/>
                <w:color w:val="000000"/>
                <w:szCs w:val="24"/>
              </w:rPr>
              <w:t>-</w:t>
            </w:r>
            <w:r w:rsidR="00685542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C5107B" w:rsidRPr="00636B0C">
              <w:rPr>
                <w:rFonts w:ascii="Angsana New" w:hAnsi="Angsana New"/>
                <w:color w:val="000000"/>
                <w:szCs w:val="24"/>
              </w:rPr>
              <w:t>2</w:t>
            </w:r>
            <w:r w:rsidR="006053AF" w:rsidRPr="00636B0C">
              <w:rPr>
                <w:rFonts w:ascii="Angsana New" w:hAnsi="Angsana New"/>
                <w:color w:val="000000"/>
                <w:szCs w:val="24"/>
              </w:rPr>
              <w:t>.</w:t>
            </w:r>
            <w:r w:rsidR="00C5107B" w:rsidRPr="00636B0C"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</w:tr>
      <w:tr w:rsidR="000D78F7" w:rsidRPr="00636B0C" w14:paraId="5534BAE7" w14:textId="77777777" w:rsidTr="00A673D7">
        <w:tc>
          <w:tcPr>
            <w:tcW w:w="2511" w:type="dxa"/>
            <w:vAlign w:val="bottom"/>
          </w:tcPr>
          <w:p w14:paraId="26CBA08D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14:paraId="6CDB167D" w14:textId="4616590E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BFAAE60" w14:textId="75C3D80F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B00612E" w14:textId="5ABB0A53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89D066A" w14:textId="5509E305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53</w:t>
            </w:r>
          </w:p>
        </w:tc>
        <w:tc>
          <w:tcPr>
            <w:tcW w:w="1110" w:type="dxa"/>
            <w:vAlign w:val="bottom"/>
          </w:tcPr>
          <w:p w14:paraId="6B0BEF24" w14:textId="15423A16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53</w:t>
            </w:r>
          </w:p>
        </w:tc>
        <w:tc>
          <w:tcPr>
            <w:tcW w:w="1110" w:type="dxa"/>
            <w:vAlign w:val="bottom"/>
          </w:tcPr>
          <w:p w14:paraId="43E221BA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0D78F7" w:rsidRPr="00636B0C" w14:paraId="5560F054" w14:textId="77777777" w:rsidTr="00A673D7">
        <w:tc>
          <w:tcPr>
            <w:tcW w:w="2511" w:type="dxa"/>
            <w:vAlign w:val="bottom"/>
          </w:tcPr>
          <w:p w14:paraId="62F3240E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vAlign w:val="bottom"/>
          </w:tcPr>
          <w:p w14:paraId="24BB1BC2" w14:textId="626344DA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14:paraId="39249FD1" w14:textId="75449C00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14:paraId="4D13F38F" w14:textId="5487ECD1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1739E9A" w14:textId="77572AA7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B9831C5" w14:textId="28BB0C99" w:rsidR="000D78F7" w:rsidRPr="00636B0C" w:rsidRDefault="00C5107B" w:rsidP="000D78F7">
            <w:pP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38BA1268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 xml:space="preserve">3.05 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- 9.87</w:t>
            </w:r>
          </w:p>
        </w:tc>
      </w:tr>
      <w:tr w:rsidR="000D78F7" w:rsidRPr="00636B0C" w14:paraId="21CFE0C6" w14:textId="77777777" w:rsidTr="00D252BD">
        <w:trPr>
          <w:trHeight w:val="85"/>
        </w:trPr>
        <w:tc>
          <w:tcPr>
            <w:tcW w:w="2511" w:type="dxa"/>
            <w:vAlign w:val="bottom"/>
          </w:tcPr>
          <w:p w14:paraId="02F0AA79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vAlign w:val="bottom"/>
          </w:tcPr>
          <w:p w14:paraId="65C8A345" w14:textId="15554613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D2C7A90" w14:textId="6421A336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E66D7C2" w14:textId="3BD4B9CB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247</w:t>
            </w:r>
          </w:p>
        </w:tc>
        <w:tc>
          <w:tcPr>
            <w:tcW w:w="1110" w:type="dxa"/>
            <w:vAlign w:val="bottom"/>
          </w:tcPr>
          <w:p w14:paraId="1A6FE11B" w14:textId="660C41D3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11B820E" w14:textId="7701F5C3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247</w:t>
            </w:r>
          </w:p>
        </w:tc>
        <w:tc>
          <w:tcPr>
            <w:tcW w:w="1110" w:type="dxa"/>
            <w:vAlign w:val="bottom"/>
          </w:tcPr>
          <w:p w14:paraId="2759243C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MLR - 2.00</w:t>
            </w:r>
          </w:p>
        </w:tc>
      </w:tr>
      <w:tr w:rsidR="000D78F7" w:rsidRPr="00636B0C" w14:paraId="06997CE7" w14:textId="77777777" w:rsidTr="000D78F7">
        <w:trPr>
          <w:trHeight w:val="85"/>
        </w:trPr>
        <w:tc>
          <w:tcPr>
            <w:tcW w:w="2511" w:type="dxa"/>
            <w:vAlign w:val="bottom"/>
          </w:tcPr>
          <w:p w14:paraId="3EEED0A4" w14:textId="77777777" w:rsidR="000D78F7" w:rsidRPr="00636B0C" w:rsidRDefault="000D78F7" w:rsidP="000D78F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AC6ECB5" w14:textId="01AFE410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251</w:t>
            </w:r>
          </w:p>
        </w:tc>
        <w:tc>
          <w:tcPr>
            <w:tcW w:w="1110" w:type="dxa"/>
            <w:vAlign w:val="bottom"/>
          </w:tcPr>
          <w:p w14:paraId="6C73C061" w14:textId="797F2827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14:paraId="2FA84758" w14:textId="29B1B5D3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247</w:t>
            </w:r>
          </w:p>
        </w:tc>
        <w:tc>
          <w:tcPr>
            <w:tcW w:w="1110" w:type="dxa"/>
            <w:vAlign w:val="bottom"/>
          </w:tcPr>
          <w:p w14:paraId="65C5C96B" w14:textId="42CF651D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53</w:t>
            </w:r>
          </w:p>
        </w:tc>
        <w:tc>
          <w:tcPr>
            <w:tcW w:w="1110" w:type="dxa"/>
            <w:vAlign w:val="bottom"/>
          </w:tcPr>
          <w:p w14:paraId="6FCCEE87" w14:textId="176232AB" w:rsidR="000D78F7" w:rsidRPr="00636B0C" w:rsidRDefault="00C5107B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555</w:t>
            </w:r>
          </w:p>
        </w:tc>
        <w:tc>
          <w:tcPr>
            <w:tcW w:w="1110" w:type="dxa"/>
            <w:vAlign w:val="bottom"/>
          </w:tcPr>
          <w:p w14:paraId="23E79706" w14:textId="77777777" w:rsidR="000D78F7" w:rsidRPr="00636B0C" w:rsidRDefault="000D78F7" w:rsidP="000D78F7">
            <w:pPr>
              <w:spacing w:line="300" w:lineRule="exact"/>
              <w:ind w:left="-7"/>
              <w:contextualSpacing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</w:tbl>
    <w:p w14:paraId="4959547A" w14:textId="77777777" w:rsidR="00CD3C1C" w:rsidRPr="00636B0C" w:rsidRDefault="00CD3C1C" w:rsidP="00D252BD">
      <w:pPr>
        <w:spacing w:line="280" w:lineRule="exact"/>
        <w:rPr>
          <w:rFonts w:ascii="Angsana New" w:hAnsi="Angsana New"/>
          <w:sz w:val="32"/>
          <w:szCs w:val="32"/>
        </w:rPr>
      </w:pPr>
    </w:p>
    <w:tbl>
      <w:tblPr>
        <w:tblW w:w="9171" w:type="dxa"/>
        <w:tblInd w:w="567" w:type="dxa"/>
        <w:tblLook w:val="04A0" w:firstRow="1" w:lastRow="0" w:firstColumn="1" w:lastColumn="0" w:noHBand="0" w:noVBand="1"/>
      </w:tblPr>
      <w:tblGrid>
        <w:gridCol w:w="2511"/>
        <w:gridCol w:w="1110"/>
        <w:gridCol w:w="1110"/>
        <w:gridCol w:w="1110"/>
        <w:gridCol w:w="1110"/>
        <w:gridCol w:w="1110"/>
        <w:gridCol w:w="1110"/>
      </w:tblGrid>
      <w:tr w:rsidR="00D43284" w:rsidRPr="00636B0C" w14:paraId="43A8AE72" w14:textId="77777777" w:rsidTr="00A673D7">
        <w:tc>
          <w:tcPr>
            <w:tcW w:w="2511" w:type="dxa"/>
            <w:vAlign w:val="bottom"/>
            <w:hideMark/>
          </w:tcPr>
          <w:p w14:paraId="030AACC2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 xml:space="preserve">  </w:t>
            </w:r>
            <w:r w:rsidRPr="00636B0C">
              <w:rPr>
                <w:rFonts w:ascii="Angsana New" w:hAnsi="Angsana New"/>
                <w:color w:val="000000"/>
                <w:szCs w:val="24"/>
              </w:rPr>
              <w:br w:type="page"/>
            </w:r>
          </w:p>
        </w:tc>
        <w:tc>
          <w:tcPr>
            <w:tcW w:w="6660" w:type="dxa"/>
            <w:gridSpan w:val="6"/>
            <w:vAlign w:val="bottom"/>
            <w:hideMark/>
          </w:tcPr>
          <w:p w14:paraId="4B92392F" w14:textId="77777777" w:rsidR="00D43284" w:rsidRPr="00636B0C" w:rsidRDefault="00D43284" w:rsidP="00D252BD">
            <w:pPr>
              <w:spacing w:line="280" w:lineRule="exact"/>
              <w:ind w:right="-43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ล้านบาท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43284" w:rsidRPr="00636B0C" w14:paraId="7AB3E129" w14:textId="77777777" w:rsidTr="00A673D7">
        <w:tc>
          <w:tcPr>
            <w:tcW w:w="2511" w:type="dxa"/>
            <w:vAlign w:val="bottom"/>
          </w:tcPr>
          <w:p w14:paraId="39392B40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613CF5F0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="005B0C9B" w:rsidRPr="00636B0C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="005B0C9B" w:rsidRPr="00636B0C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="005B0C9B" w:rsidRPr="00636B0C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D43284" w:rsidRPr="00636B0C" w14:paraId="455F0372" w14:textId="77777777" w:rsidTr="00A673D7">
        <w:tc>
          <w:tcPr>
            <w:tcW w:w="2511" w:type="dxa"/>
            <w:vAlign w:val="bottom"/>
          </w:tcPr>
          <w:p w14:paraId="61D1CE17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220" w:type="dxa"/>
            <w:gridSpan w:val="2"/>
            <w:vAlign w:val="bottom"/>
            <w:hideMark/>
          </w:tcPr>
          <w:p w14:paraId="48DC2D49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  <w:hideMark/>
          </w:tcPr>
          <w:p w14:paraId="41C216B2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14:paraId="4DED87F3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2C855496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20ADA22" w14:textId="77777777" w:rsidR="00D43284" w:rsidRPr="00636B0C" w:rsidRDefault="00D43284" w:rsidP="00D252B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43284" w:rsidRPr="00636B0C" w14:paraId="3125037B" w14:textId="77777777" w:rsidTr="00A673D7">
        <w:tc>
          <w:tcPr>
            <w:tcW w:w="2511" w:type="dxa"/>
            <w:vAlign w:val="bottom"/>
          </w:tcPr>
          <w:p w14:paraId="691415FC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429C6220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  <w:hideMark/>
          </w:tcPr>
          <w:p w14:paraId="046D4FF4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มากกว่า</w:t>
            </w:r>
          </w:p>
        </w:tc>
        <w:tc>
          <w:tcPr>
            <w:tcW w:w="1110" w:type="dxa"/>
            <w:vAlign w:val="bottom"/>
            <w:hideMark/>
          </w:tcPr>
          <w:p w14:paraId="70A0ED73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  <w:hideMark/>
          </w:tcPr>
          <w:p w14:paraId="68C23C40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14:paraId="7E8E5D9B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  <w:hideMark/>
          </w:tcPr>
          <w:p w14:paraId="36A9F4E7" w14:textId="77777777" w:rsidR="00D43284" w:rsidRPr="00636B0C" w:rsidRDefault="00D43284" w:rsidP="00D252B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</w:tr>
      <w:tr w:rsidR="00D43284" w:rsidRPr="00636B0C" w14:paraId="3D1255D8" w14:textId="77777777" w:rsidTr="00A673D7">
        <w:tc>
          <w:tcPr>
            <w:tcW w:w="2511" w:type="dxa"/>
            <w:vAlign w:val="bottom"/>
          </w:tcPr>
          <w:p w14:paraId="74035D0C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br w:type="page"/>
            </w:r>
          </w:p>
        </w:tc>
        <w:tc>
          <w:tcPr>
            <w:tcW w:w="1110" w:type="dxa"/>
            <w:vAlign w:val="bottom"/>
            <w:hideMark/>
          </w:tcPr>
          <w:p w14:paraId="40158D9F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ภายใน 1 ปี</w:t>
            </w:r>
          </w:p>
        </w:tc>
        <w:tc>
          <w:tcPr>
            <w:tcW w:w="1110" w:type="dxa"/>
            <w:vAlign w:val="bottom"/>
            <w:hideMark/>
          </w:tcPr>
          <w:p w14:paraId="15E6D4C5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1 ถึง 5  ปี</w:t>
            </w:r>
          </w:p>
        </w:tc>
        <w:tc>
          <w:tcPr>
            <w:tcW w:w="1110" w:type="dxa"/>
            <w:vAlign w:val="bottom"/>
            <w:hideMark/>
          </w:tcPr>
          <w:p w14:paraId="537D5265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  <w:hideMark/>
          </w:tcPr>
          <w:p w14:paraId="09CEDBD0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  <w:hideMark/>
          </w:tcPr>
          <w:p w14:paraId="5FD37C59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  <w:hideMark/>
          </w:tcPr>
          <w:p w14:paraId="4F564E9A" w14:textId="77777777" w:rsidR="00D43284" w:rsidRPr="00636B0C" w:rsidRDefault="00D43284" w:rsidP="00D252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ที่แท้จริง</w:t>
            </w:r>
          </w:p>
        </w:tc>
      </w:tr>
      <w:tr w:rsidR="00D43284" w:rsidRPr="00636B0C" w14:paraId="170E531D" w14:textId="77777777" w:rsidTr="00A673D7">
        <w:tc>
          <w:tcPr>
            <w:tcW w:w="2511" w:type="dxa"/>
            <w:vAlign w:val="bottom"/>
          </w:tcPr>
          <w:p w14:paraId="03740887" w14:textId="77777777" w:rsidR="00D43284" w:rsidRPr="00636B0C" w:rsidRDefault="00D43284" w:rsidP="00D252BD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577DA58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2001765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488E44B9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4EF4E8B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BA4DC19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  <w:hideMark/>
          </w:tcPr>
          <w:p w14:paraId="3E9C8E5D" w14:textId="77777777" w:rsidR="00D43284" w:rsidRPr="00636B0C" w:rsidRDefault="00D43284" w:rsidP="00D252BD">
            <w:pPr>
              <w:spacing w:line="280" w:lineRule="exact"/>
              <w:ind w:left="-5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(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ร้อยละต่อปี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43284" w:rsidRPr="00636B0C" w14:paraId="48C9FFE3" w14:textId="77777777" w:rsidTr="00A673D7">
        <w:tc>
          <w:tcPr>
            <w:tcW w:w="2511" w:type="dxa"/>
            <w:vAlign w:val="bottom"/>
            <w:hideMark/>
          </w:tcPr>
          <w:p w14:paraId="1B974466" w14:textId="77777777" w:rsidR="00D43284" w:rsidRPr="00636B0C" w:rsidRDefault="00D43284" w:rsidP="00D252B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14:paraId="1527ADC3" w14:textId="77777777" w:rsidR="00D43284" w:rsidRPr="00636B0C" w:rsidRDefault="00D43284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E41C7DD" w14:textId="77777777" w:rsidR="00D43284" w:rsidRPr="00636B0C" w:rsidRDefault="00D43284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C9D41B4" w14:textId="77777777" w:rsidR="00D43284" w:rsidRPr="00636B0C" w:rsidRDefault="00D43284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7EE56C1" w14:textId="77777777" w:rsidR="00D43284" w:rsidRPr="00636B0C" w:rsidRDefault="00D43284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D830513" w14:textId="77777777" w:rsidR="00D43284" w:rsidRPr="00636B0C" w:rsidRDefault="00D43284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6669760" w14:textId="77777777" w:rsidR="00D43284" w:rsidRPr="00636B0C" w:rsidRDefault="00D43284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4C2C37" w:rsidRPr="00636B0C" w14:paraId="6AA1518A" w14:textId="77777777" w:rsidTr="00A673D7">
        <w:tc>
          <w:tcPr>
            <w:tcW w:w="2511" w:type="dxa"/>
            <w:vAlign w:val="bottom"/>
            <w:hideMark/>
          </w:tcPr>
          <w:p w14:paraId="086A8248" w14:textId="77777777" w:rsidR="004C2C37" w:rsidRPr="00636B0C" w:rsidRDefault="004C2C37" w:rsidP="00D252B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14:paraId="7914BD53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BB009B2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B70C4E9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1110" w:type="dxa"/>
            <w:vAlign w:val="bottom"/>
          </w:tcPr>
          <w:p w14:paraId="503EF0EA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5</w:t>
            </w:r>
          </w:p>
        </w:tc>
        <w:tc>
          <w:tcPr>
            <w:tcW w:w="1110" w:type="dxa"/>
            <w:vAlign w:val="bottom"/>
          </w:tcPr>
          <w:p w14:paraId="19AD2BC9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36</w:t>
            </w:r>
          </w:p>
        </w:tc>
        <w:tc>
          <w:tcPr>
            <w:tcW w:w="1110" w:type="dxa"/>
            <w:vAlign w:val="bottom"/>
          </w:tcPr>
          <w:p w14:paraId="23756B47" w14:textId="77777777" w:rsidR="004C2C37" w:rsidRPr="00636B0C" w:rsidRDefault="004C2C37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0.05 - 0.85</w:t>
            </w:r>
          </w:p>
        </w:tc>
      </w:tr>
      <w:tr w:rsidR="004C2C37" w:rsidRPr="00636B0C" w14:paraId="604BDC3A" w14:textId="77777777" w:rsidTr="00A673D7">
        <w:tc>
          <w:tcPr>
            <w:tcW w:w="2511" w:type="dxa"/>
            <w:vAlign w:val="bottom"/>
            <w:hideMark/>
          </w:tcPr>
          <w:p w14:paraId="49C217AA" w14:textId="77777777" w:rsidR="004C2C37" w:rsidRPr="00636B0C" w:rsidRDefault="004C2C37" w:rsidP="00D252B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14:paraId="3612AA40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51A3CC2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A999A58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1C300D4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110</w:t>
            </w:r>
          </w:p>
        </w:tc>
        <w:tc>
          <w:tcPr>
            <w:tcW w:w="1110" w:type="dxa"/>
            <w:vAlign w:val="bottom"/>
          </w:tcPr>
          <w:p w14:paraId="41039D35" w14:textId="77777777" w:rsidR="004C2C37" w:rsidRPr="00636B0C" w:rsidRDefault="004C2C37" w:rsidP="00D252BD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110</w:t>
            </w:r>
          </w:p>
        </w:tc>
        <w:tc>
          <w:tcPr>
            <w:tcW w:w="1110" w:type="dxa"/>
            <w:vAlign w:val="bottom"/>
          </w:tcPr>
          <w:p w14:paraId="42B2CC13" w14:textId="77777777" w:rsidR="004C2C37" w:rsidRPr="00636B0C" w:rsidRDefault="004C2C37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4C2C37" w:rsidRPr="00636B0C" w14:paraId="5414814E" w14:textId="77777777" w:rsidTr="00A673D7">
        <w:tc>
          <w:tcPr>
            <w:tcW w:w="2511" w:type="dxa"/>
            <w:vAlign w:val="bottom"/>
          </w:tcPr>
          <w:p w14:paraId="594C896A" w14:textId="77777777" w:rsidR="004C2C37" w:rsidRPr="00636B0C" w:rsidRDefault="004C2C37" w:rsidP="00D252B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0" w:type="dxa"/>
            <w:vAlign w:val="bottom"/>
          </w:tcPr>
          <w:p w14:paraId="68409A5F" w14:textId="77777777" w:rsidR="004C2C37" w:rsidRPr="00636B0C" w:rsidRDefault="004C2C3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16F19D0" w14:textId="77777777" w:rsidR="004C2C37" w:rsidRPr="00636B0C" w:rsidRDefault="004C2C3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E3DF83B" w14:textId="77777777" w:rsidR="004C2C37" w:rsidRPr="00636B0C" w:rsidRDefault="004C2C3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A68EE10" w14:textId="77777777" w:rsidR="004C2C37" w:rsidRPr="00636B0C" w:rsidRDefault="004C2C3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0681B4C2" w14:textId="77777777" w:rsidR="004C2C37" w:rsidRPr="00636B0C" w:rsidRDefault="004C2C3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39001AE4" w14:textId="77777777" w:rsidR="004C2C37" w:rsidRPr="00636B0C" w:rsidRDefault="004C2C37" w:rsidP="00D252BD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0D78F7" w:rsidRPr="00636B0C" w14:paraId="1028C72F" w14:textId="77777777" w:rsidTr="00A673D7">
        <w:tc>
          <w:tcPr>
            <w:tcW w:w="2511" w:type="dxa"/>
            <w:vAlign w:val="bottom"/>
          </w:tcPr>
          <w:p w14:paraId="31B17D6E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125B49D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E8EA1BC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0DF73B3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1110" w:type="dxa"/>
            <w:vAlign w:val="bottom"/>
          </w:tcPr>
          <w:p w14:paraId="77668D87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11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6</w:t>
            </w:r>
          </w:p>
        </w:tc>
        <w:tc>
          <w:tcPr>
            <w:tcW w:w="1110" w:type="dxa"/>
            <w:vAlign w:val="bottom"/>
          </w:tcPr>
          <w:p w14:paraId="345060FD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147</w:t>
            </w:r>
          </w:p>
        </w:tc>
        <w:tc>
          <w:tcPr>
            <w:tcW w:w="1110" w:type="dxa"/>
            <w:vAlign w:val="bottom"/>
          </w:tcPr>
          <w:p w14:paraId="0AA5A7F3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D78F7" w:rsidRPr="00636B0C" w14:paraId="2B8E040D" w14:textId="77777777" w:rsidTr="00A673D7">
        <w:tc>
          <w:tcPr>
            <w:tcW w:w="2511" w:type="dxa"/>
            <w:vAlign w:val="bottom"/>
          </w:tcPr>
          <w:p w14:paraId="076E0881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14:paraId="2348F9B5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1A05B1D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FD43084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A560EA5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27CAFD9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47304DA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D78F7" w:rsidRPr="00636B0C" w14:paraId="37CF35A6" w14:textId="77777777" w:rsidTr="00A673D7">
        <w:tc>
          <w:tcPr>
            <w:tcW w:w="2511" w:type="dxa"/>
            <w:vAlign w:val="bottom"/>
          </w:tcPr>
          <w:p w14:paraId="023E2CEF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264E87DF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2DBF2E96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A6B004B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5F701E2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00FFD43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4073DC17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.00</w:t>
            </w:r>
          </w:p>
        </w:tc>
      </w:tr>
      <w:tr w:rsidR="000D78F7" w:rsidRPr="00636B0C" w14:paraId="39D5A69D" w14:textId="77777777" w:rsidTr="00A673D7">
        <w:tc>
          <w:tcPr>
            <w:tcW w:w="2511" w:type="dxa"/>
            <w:vAlign w:val="bottom"/>
          </w:tcPr>
          <w:p w14:paraId="2349EC3C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14:paraId="65F885D9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A33BDB0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E00B2F8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BDED079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67</w:t>
            </w:r>
          </w:p>
        </w:tc>
        <w:tc>
          <w:tcPr>
            <w:tcW w:w="1110" w:type="dxa"/>
            <w:vAlign w:val="bottom"/>
          </w:tcPr>
          <w:p w14:paraId="2DF09FE1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67</w:t>
            </w:r>
          </w:p>
        </w:tc>
        <w:tc>
          <w:tcPr>
            <w:tcW w:w="1110" w:type="dxa"/>
            <w:vAlign w:val="bottom"/>
          </w:tcPr>
          <w:p w14:paraId="03324033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0D78F7" w:rsidRPr="00636B0C" w14:paraId="25A18EEC" w14:textId="77777777" w:rsidTr="00A673D7">
        <w:tc>
          <w:tcPr>
            <w:tcW w:w="2511" w:type="dxa"/>
            <w:vAlign w:val="bottom"/>
          </w:tcPr>
          <w:p w14:paraId="5465B6D1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vAlign w:val="bottom"/>
          </w:tcPr>
          <w:p w14:paraId="5D236257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31808B75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2B72D7E7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FD18EEF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56554BE" w14:textId="77777777" w:rsidR="000D78F7" w:rsidRPr="00636B0C" w:rsidRDefault="000D78F7" w:rsidP="000D78F7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14:paraId="2B70E8D9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 xml:space="preserve">3.05 </w:t>
            </w:r>
            <w:r w:rsidRPr="00636B0C">
              <w:rPr>
                <w:rFonts w:ascii="Angsana New" w:hAnsi="Angsana New"/>
                <w:color w:val="000000"/>
                <w:szCs w:val="24"/>
              </w:rPr>
              <w:t>- 9.87</w:t>
            </w:r>
          </w:p>
        </w:tc>
      </w:tr>
      <w:tr w:rsidR="000D78F7" w:rsidRPr="00636B0C" w14:paraId="065F9294" w14:textId="77777777" w:rsidTr="00A673D7">
        <w:tc>
          <w:tcPr>
            <w:tcW w:w="2511" w:type="dxa"/>
            <w:vAlign w:val="bottom"/>
            <w:hideMark/>
          </w:tcPr>
          <w:p w14:paraId="41F4AF27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vAlign w:val="bottom"/>
          </w:tcPr>
          <w:p w14:paraId="62F04694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6D08CAF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9B1E525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305</w:t>
            </w:r>
          </w:p>
        </w:tc>
        <w:tc>
          <w:tcPr>
            <w:tcW w:w="1110" w:type="dxa"/>
            <w:vAlign w:val="bottom"/>
          </w:tcPr>
          <w:p w14:paraId="38B0B8E6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EB21E27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305</w:t>
            </w:r>
          </w:p>
        </w:tc>
        <w:tc>
          <w:tcPr>
            <w:tcW w:w="1110" w:type="dxa"/>
            <w:vAlign w:val="bottom"/>
          </w:tcPr>
          <w:p w14:paraId="423BACC3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MLR - 2.00</w:t>
            </w:r>
          </w:p>
        </w:tc>
      </w:tr>
      <w:tr w:rsidR="000D78F7" w:rsidRPr="00636B0C" w14:paraId="2FE2FD58" w14:textId="77777777" w:rsidTr="000D78F7">
        <w:tc>
          <w:tcPr>
            <w:tcW w:w="2511" w:type="dxa"/>
            <w:vAlign w:val="bottom"/>
          </w:tcPr>
          <w:p w14:paraId="1B86F429" w14:textId="77777777" w:rsidR="000D78F7" w:rsidRPr="00636B0C" w:rsidRDefault="000D78F7" w:rsidP="000D78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3518BCF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2</w:t>
            </w: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</w:p>
        </w:tc>
        <w:tc>
          <w:tcPr>
            <w:tcW w:w="1110" w:type="dxa"/>
            <w:vAlign w:val="bottom"/>
          </w:tcPr>
          <w:p w14:paraId="0A6D3F8C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 w:hint="cs"/>
                <w:color w:val="000000"/>
                <w:szCs w:val="24"/>
                <w:cs/>
              </w:rPr>
              <w:t>3</w:t>
            </w:r>
          </w:p>
        </w:tc>
        <w:tc>
          <w:tcPr>
            <w:tcW w:w="1110" w:type="dxa"/>
            <w:vAlign w:val="bottom"/>
          </w:tcPr>
          <w:p w14:paraId="1C2B8BF1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305</w:t>
            </w:r>
          </w:p>
        </w:tc>
        <w:tc>
          <w:tcPr>
            <w:tcW w:w="1110" w:type="dxa"/>
            <w:vAlign w:val="bottom"/>
          </w:tcPr>
          <w:p w14:paraId="4DA46B3A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67</w:t>
            </w:r>
          </w:p>
        </w:tc>
        <w:tc>
          <w:tcPr>
            <w:tcW w:w="1110" w:type="dxa"/>
            <w:vAlign w:val="bottom"/>
          </w:tcPr>
          <w:p w14:paraId="37B25F45" w14:textId="77777777" w:rsidR="000D78F7" w:rsidRPr="00636B0C" w:rsidRDefault="000D78F7" w:rsidP="000D78F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636B0C">
              <w:rPr>
                <w:rFonts w:ascii="Angsana New" w:hAnsi="Angsana New"/>
                <w:color w:val="000000"/>
                <w:szCs w:val="24"/>
              </w:rPr>
              <w:t>396</w:t>
            </w:r>
          </w:p>
        </w:tc>
        <w:tc>
          <w:tcPr>
            <w:tcW w:w="1110" w:type="dxa"/>
            <w:vAlign w:val="bottom"/>
          </w:tcPr>
          <w:p w14:paraId="50FDB3AE" w14:textId="77777777" w:rsidR="000D78F7" w:rsidRPr="00636B0C" w:rsidRDefault="000D78F7" w:rsidP="000D78F7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</w:tbl>
    <w:p w14:paraId="321DD85C" w14:textId="77777777" w:rsidR="00C45F1E" w:rsidRPr="00636B0C" w:rsidRDefault="000D78F7" w:rsidP="00125962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36B0C">
        <w:rPr>
          <w:rFonts w:ascii="Angsana New" w:hAnsi="Angsana New"/>
          <w:i/>
          <w:iCs/>
          <w:sz w:val="32"/>
          <w:szCs w:val="32"/>
        </w:rPr>
        <w:br w:type="page"/>
      </w:r>
      <w:r w:rsidR="00C45F1E" w:rsidRPr="00636B0C">
        <w:rPr>
          <w:rFonts w:ascii="Angsana New" w:hAnsi="Angsana New"/>
          <w:i/>
          <w:iCs/>
          <w:sz w:val="32"/>
          <w:szCs w:val="32"/>
        </w:rPr>
        <w:tab/>
      </w:r>
      <w:r w:rsidR="00C45F1E" w:rsidRPr="00636B0C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E020E86" w14:textId="77777777" w:rsidR="00C45F1E" w:rsidRPr="00636B0C" w:rsidRDefault="00C45F1E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/>
          <w:spacing w:val="-6"/>
          <w:sz w:val="32"/>
          <w:szCs w:val="32"/>
          <w:cs/>
        </w:rPr>
        <w:t>ผลกระทบต่อกำไรก่อนภาษีขอ</w:t>
      </w:r>
      <w:r w:rsidRPr="00636B0C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636B0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36B0C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636B0C">
        <w:rPr>
          <w:rFonts w:ascii="Angsana New" w:hAnsi="Angsana New"/>
          <w:spacing w:val="-6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</w:t>
      </w:r>
      <w:r w:rsidRPr="00636B0C">
        <w:rPr>
          <w:rFonts w:ascii="Angsana New" w:hAnsi="Angsana New"/>
          <w:sz w:val="32"/>
          <w:szCs w:val="32"/>
          <w:cs/>
        </w:rPr>
        <w:t>ขอ</w:t>
      </w:r>
      <w:r w:rsidRPr="00636B0C">
        <w:rPr>
          <w:rFonts w:ascii="Angsana New" w:hAnsi="Angsana New" w:hint="cs"/>
          <w:sz w:val="32"/>
          <w:szCs w:val="32"/>
          <w:cs/>
        </w:rPr>
        <w:t>ง</w:t>
      </w:r>
      <w:r w:rsidRPr="00636B0C">
        <w:rPr>
          <w:rFonts w:ascii="Angsana New" w:hAnsi="Angsana New"/>
          <w:sz w:val="32"/>
          <w:szCs w:val="32"/>
          <w:cs/>
        </w:rPr>
        <w:t xml:space="preserve">เงินกู้ยืม ณ วันที่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="00D252BD" w:rsidRPr="0063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2BD" w:rsidRPr="00636B0C">
        <w:rPr>
          <w:rFonts w:ascii="Angsana New" w:hAnsi="Angsana New"/>
          <w:sz w:val="32"/>
          <w:szCs w:val="32"/>
        </w:rPr>
        <w:t>2563</w:t>
      </w:r>
      <w:r w:rsidRPr="00636B0C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tbl>
      <w:tblPr>
        <w:tblW w:w="9171" w:type="dxa"/>
        <w:tblInd w:w="567" w:type="dxa"/>
        <w:tblLook w:val="04A0" w:firstRow="1" w:lastRow="0" w:firstColumn="1" w:lastColumn="0" w:noHBand="0" w:noVBand="1"/>
      </w:tblPr>
      <w:tblGrid>
        <w:gridCol w:w="3312"/>
        <w:gridCol w:w="1464"/>
        <w:gridCol w:w="1465"/>
        <w:gridCol w:w="1465"/>
        <w:gridCol w:w="1465"/>
      </w:tblGrid>
      <w:tr w:rsidR="00D252BD" w:rsidRPr="00636B0C" w14:paraId="0418609E" w14:textId="77777777" w:rsidTr="00BB6FA5">
        <w:tc>
          <w:tcPr>
            <w:tcW w:w="3312" w:type="dxa"/>
            <w:vAlign w:val="bottom"/>
          </w:tcPr>
          <w:p w14:paraId="6FF400FF" w14:textId="77777777" w:rsidR="00D252BD" w:rsidRPr="00636B0C" w:rsidRDefault="00D252BD" w:rsidP="001E56D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60" w:lineRule="exact"/>
              <w:ind w:left="240" w:right="-228" w:hanging="24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929" w:type="dxa"/>
            <w:gridSpan w:val="2"/>
            <w:vAlign w:val="bottom"/>
          </w:tcPr>
          <w:p w14:paraId="7ED71A10" w14:textId="77777777" w:rsidR="00D252BD" w:rsidRPr="00636B0C" w:rsidRDefault="00D252BD" w:rsidP="001E56DA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60" w:lineRule="exact"/>
              <w:ind w:left="240" w:right="-228" w:hanging="24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930" w:type="dxa"/>
            <w:gridSpan w:val="2"/>
            <w:vAlign w:val="bottom"/>
          </w:tcPr>
          <w:p w14:paraId="1D0FD984" w14:textId="77777777" w:rsidR="00D252BD" w:rsidRPr="00636B0C" w:rsidRDefault="00D252BD" w:rsidP="001E56DA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1E56DA" w:rsidRPr="00636B0C" w14:paraId="1E346481" w14:textId="77777777" w:rsidTr="00BB6FA5">
        <w:trPr>
          <w:trHeight w:val="80"/>
        </w:trPr>
        <w:tc>
          <w:tcPr>
            <w:tcW w:w="3312" w:type="dxa"/>
            <w:vAlign w:val="bottom"/>
          </w:tcPr>
          <w:p w14:paraId="363F41B3" w14:textId="77777777" w:rsidR="001E56DA" w:rsidRPr="00636B0C" w:rsidRDefault="001E56DA" w:rsidP="001E56DA">
            <w:pPr>
              <w:tabs>
                <w:tab w:val="left" w:pos="240"/>
              </w:tabs>
              <w:spacing w:line="360" w:lineRule="exact"/>
              <w:ind w:left="240" w:right="-228" w:hanging="24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64" w:type="dxa"/>
            <w:vAlign w:val="bottom"/>
          </w:tcPr>
          <w:p w14:paraId="33C841A0" w14:textId="77777777" w:rsidR="001E56DA" w:rsidRPr="00636B0C" w:rsidRDefault="001E56DA" w:rsidP="001E56DA">
            <w:pPr>
              <w:pBdr>
                <w:bottom w:val="single" w:sz="4" w:space="1" w:color="auto"/>
              </w:pBdr>
              <w:spacing w:line="36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636B0C">
              <w:rPr>
                <w:rFonts w:ascii="Angsana New" w:hAnsi="Angsana New"/>
                <w:sz w:val="28"/>
              </w:rPr>
              <w:t xml:space="preserve"> (</w:t>
            </w:r>
            <w:r w:rsidRPr="00636B0C">
              <w:rPr>
                <w:rFonts w:ascii="Angsana New" w:hAnsi="Angsana New"/>
                <w:sz w:val="28"/>
                <w:cs/>
              </w:rPr>
              <w:t>ลดลง</w:t>
            </w:r>
            <w:r w:rsidRPr="00636B0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5" w:type="dxa"/>
            <w:vAlign w:val="bottom"/>
          </w:tcPr>
          <w:p w14:paraId="248A698C" w14:textId="77777777" w:rsidR="001E56DA" w:rsidRPr="00636B0C" w:rsidRDefault="001E56DA" w:rsidP="001E56DA">
            <w:pPr>
              <w:pBdr>
                <w:bottom w:val="single" w:sz="4" w:space="1" w:color="auto"/>
              </w:pBdr>
              <w:spacing w:line="36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กำไรก่อนภาษี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465" w:type="dxa"/>
            <w:vAlign w:val="bottom"/>
          </w:tcPr>
          <w:p w14:paraId="6CFFF234" w14:textId="77777777" w:rsidR="001E56DA" w:rsidRPr="00636B0C" w:rsidRDefault="001E56DA" w:rsidP="001E56DA">
            <w:pPr>
              <w:pBdr>
                <w:bottom w:val="single" w:sz="4" w:space="1" w:color="auto"/>
              </w:pBdr>
              <w:spacing w:line="36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636B0C">
              <w:rPr>
                <w:rFonts w:ascii="Angsana New" w:hAnsi="Angsana New"/>
                <w:sz w:val="28"/>
              </w:rPr>
              <w:t xml:space="preserve"> (</w:t>
            </w:r>
            <w:r w:rsidRPr="00636B0C">
              <w:rPr>
                <w:rFonts w:ascii="Angsana New" w:hAnsi="Angsana New"/>
                <w:sz w:val="28"/>
                <w:cs/>
              </w:rPr>
              <w:t>ลดลง</w:t>
            </w:r>
            <w:r w:rsidRPr="00636B0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5" w:type="dxa"/>
            <w:vAlign w:val="bottom"/>
          </w:tcPr>
          <w:p w14:paraId="31FBA6A2" w14:textId="77777777" w:rsidR="001E56DA" w:rsidRPr="00636B0C" w:rsidRDefault="001E56DA" w:rsidP="001E56DA">
            <w:pPr>
              <w:pBdr>
                <w:bottom w:val="single" w:sz="4" w:space="1" w:color="auto"/>
              </w:pBdr>
              <w:spacing w:line="360" w:lineRule="exact"/>
              <w:ind w:left="-12"/>
              <w:jc w:val="center"/>
              <w:rPr>
                <w:rFonts w:ascii="Angsana New" w:eastAsia="Arial Unicode MS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  <w:cs/>
              </w:rPr>
              <w:t>กำไรก่อนภาษี</w:t>
            </w:r>
            <w:r w:rsidRPr="00636B0C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</w:tr>
      <w:tr w:rsidR="001E56DA" w:rsidRPr="00636B0C" w14:paraId="63D09286" w14:textId="77777777" w:rsidTr="00BB6FA5">
        <w:tc>
          <w:tcPr>
            <w:tcW w:w="3312" w:type="dxa"/>
            <w:vAlign w:val="bottom"/>
          </w:tcPr>
          <w:p w14:paraId="5B005F8F" w14:textId="77777777" w:rsidR="001E56DA" w:rsidRPr="00636B0C" w:rsidRDefault="001E56DA" w:rsidP="001E56DA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64" w:type="dxa"/>
            <w:vAlign w:val="bottom"/>
          </w:tcPr>
          <w:p w14:paraId="385EE1B8" w14:textId="77777777" w:rsidR="001E56DA" w:rsidRPr="00636B0C" w:rsidRDefault="001E56DA" w:rsidP="001E56DA">
            <w:pPr>
              <w:spacing w:line="360" w:lineRule="exact"/>
              <w:ind w:left="-12"/>
              <w:jc w:val="center"/>
              <w:rPr>
                <w:rFonts w:ascii="Angsana New" w:hAnsi="Angsana New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465" w:type="dxa"/>
            <w:vAlign w:val="bottom"/>
          </w:tcPr>
          <w:p w14:paraId="2B06117C" w14:textId="77777777" w:rsidR="001E56DA" w:rsidRPr="00636B0C" w:rsidRDefault="001E56DA" w:rsidP="001E56DA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ล้าน</w:t>
            </w:r>
            <w:r w:rsidRPr="00636B0C">
              <w:rPr>
                <w:rFonts w:ascii="Angsana New" w:hAnsi="Angsana New"/>
                <w:sz w:val="28"/>
                <w:cs/>
              </w:rPr>
              <w:t>บาท</w:t>
            </w:r>
            <w:r w:rsidRPr="00636B0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5" w:type="dxa"/>
            <w:vAlign w:val="bottom"/>
          </w:tcPr>
          <w:p w14:paraId="22D97A05" w14:textId="77777777" w:rsidR="001E56DA" w:rsidRPr="00636B0C" w:rsidRDefault="001E56DA" w:rsidP="001E56DA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465" w:type="dxa"/>
            <w:vAlign w:val="bottom"/>
          </w:tcPr>
          <w:p w14:paraId="0C2ADF98" w14:textId="77777777" w:rsidR="001E56DA" w:rsidRPr="00636B0C" w:rsidRDefault="001E56DA" w:rsidP="001E56DA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sz w:val="28"/>
              </w:rPr>
              <w:t>(</w:t>
            </w:r>
            <w:r w:rsidRPr="00636B0C">
              <w:rPr>
                <w:rFonts w:ascii="Angsana New" w:hAnsi="Angsana New" w:hint="cs"/>
                <w:sz w:val="28"/>
                <w:cs/>
              </w:rPr>
              <w:t>ล้าน</w:t>
            </w:r>
            <w:r w:rsidRPr="00636B0C">
              <w:rPr>
                <w:rFonts w:ascii="Angsana New" w:hAnsi="Angsana New"/>
                <w:sz w:val="28"/>
                <w:cs/>
              </w:rPr>
              <w:t>บาท</w:t>
            </w:r>
            <w:r w:rsidRPr="00636B0C">
              <w:rPr>
                <w:rFonts w:ascii="Angsana New" w:hAnsi="Angsana New"/>
                <w:sz w:val="28"/>
              </w:rPr>
              <w:t>)</w:t>
            </w:r>
          </w:p>
        </w:tc>
      </w:tr>
      <w:tr w:rsidR="001C4F2E" w:rsidRPr="00636B0C" w14:paraId="1F529992" w14:textId="77777777" w:rsidTr="00BB6FA5">
        <w:tc>
          <w:tcPr>
            <w:tcW w:w="3312" w:type="dxa"/>
            <w:vAlign w:val="bottom"/>
          </w:tcPr>
          <w:p w14:paraId="53920362" w14:textId="77777777" w:rsidR="001C4F2E" w:rsidRPr="00636B0C" w:rsidRDefault="001C4F2E" w:rsidP="001C4F2E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 w:hint="cs"/>
                <w:sz w:val="28"/>
                <w:cs/>
              </w:rPr>
              <w:t>เงินกู้ยืมสกุลเงิน</w:t>
            </w:r>
            <w:r w:rsidRPr="00636B0C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464" w:type="dxa"/>
            <w:vAlign w:val="bottom"/>
          </w:tcPr>
          <w:p w14:paraId="2398A53D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+</w:t>
            </w:r>
            <w:r w:rsidRPr="00636B0C">
              <w:rPr>
                <w:rFonts w:ascii="Angsana New" w:hAnsi="Angsana New"/>
                <w:color w:val="000000"/>
                <w:sz w:val="28"/>
              </w:rPr>
              <w:t>0.5</w:t>
            </w:r>
          </w:p>
        </w:tc>
        <w:tc>
          <w:tcPr>
            <w:tcW w:w="1465" w:type="dxa"/>
            <w:vAlign w:val="bottom"/>
          </w:tcPr>
          <w:p w14:paraId="3207D872" w14:textId="56D39074" w:rsidR="001C4F2E" w:rsidRPr="00636B0C" w:rsidRDefault="004F4156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(1.1)</w:t>
            </w:r>
          </w:p>
        </w:tc>
        <w:tc>
          <w:tcPr>
            <w:tcW w:w="1465" w:type="dxa"/>
            <w:vAlign w:val="bottom"/>
          </w:tcPr>
          <w:p w14:paraId="72076B99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+</w:t>
            </w:r>
            <w:r w:rsidRPr="00636B0C">
              <w:rPr>
                <w:rFonts w:ascii="Angsana New" w:hAnsi="Angsana New"/>
                <w:color w:val="000000"/>
                <w:sz w:val="28"/>
              </w:rPr>
              <w:t>0.5</w:t>
            </w:r>
          </w:p>
        </w:tc>
        <w:tc>
          <w:tcPr>
            <w:tcW w:w="1465" w:type="dxa"/>
            <w:vAlign w:val="bottom"/>
          </w:tcPr>
          <w:p w14:paraId="21B7B2C9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(1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.5</w:t>
            </w:r>
            <w:r w:rsidRPr="00636B0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C4F2E" w:rsidRPr="00636B0C" w14:paraId="2D797C73" w14:textId="77777777" w:rsidTr="00BB6FA5">
        <w:tc>
          <w:tcPr>
            <w:tcW w:w="3312" w:type="dxa"/>
            <w:vAlign w:val="bottom"/>
          </w:tcPr>
          <w:p w14:paraId="3EDA33A1" w14:textId="77777777" w:rsidR="001C4F2E" w:rsidRPr="00636B0C" w:rsidRDefault="001C4F2E" w:rsidP="001C4F2E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4" w:type="dxa"/>
            <w:vAlign w:val="bottom"/>
          </w:tcPr>
          <w:p w14:paraId="53FB8D2A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36B0C">
              <w:rPr>
                <w:rFonts w:ascii="Angsana New" w:hAnsi="Angsana New"/>
                <w:color w:val="000000"/>
                <w:sz w:val="28"/>
              </w:rPr>
              <w:t>0.5</w:t>
            </w:r>
          </w:p>
        </w:tc>
        <w:tc>
          <w:tcPr>
            <w:tcW w:w="1465" w:type="dxa"/>
            <w:vAlign w:val="bottom"/>
          </w:tcPr>
          <w:p w14:paraId="746370C0" w14:textId="65B17A91" w:rsidR="001C4F2E" w:rsidRPr="00636B0C" w:rsidRDefault="004F4156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1.1</w:t>
            </w:r>
          </w:p>
        </w:tc>
        <w:tc>
          <w:tcPr>
            <w:tcW w:w="1465" w:type="dxa"/>
            <w:vAlign w:val="bottom"/>
          </w:tcPr>
          <w:p w14:paraId="25E9768E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36B0C">
              <w:rPr>
                <w:rFonts w:ascii="Angsana New" w:hAnsi="Angsana New"/>
                <w:color w:val="000000"/>
                <w:sz w:val="28"/>
              </w:rPr>
              <w:t>0.5</w:t>
            </w:r>
          </w:p>
        </w:tc>
        <w:tc>
          <w:tcPr>
            <w:tcW w:w="1465" w:type="dxa"/>
            <w:vAlign w:val="bottom"/>
          </w:tcPr>
          <w:p w14:paraId="0875E25B" w14:textId="77777777" w:rsidR="001C4F2E" w:rsidRPr="00636B0C" w:rsidRDefault="001C4F2E" w:rsidP="001C4F2E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1.4</w:t>
            </w:r>
          </w:p>
        </w:tc>
      </w:tr>
    </w:tbl>
    <w:p w14:paraId="28A814E1" w14:textId="77777777" w:rsidR="00040658" w:rsidRPr="00636B0C" w:rsidRDefault="00C45F1E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</w:rPr>
        <w:tab/>
      </w:r>
      <w:r w:rsidRPr="00636B0C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 และตัวแปรอื่นทั้งหมดคงที่ตลอด </w:t>
      </w:r>
      <w:r w:rsidRPr="00636B0C">
        <w:rPr>
          <w:rFonts w:ascii="Angsana New" w:hAnsi="Angsana New"/>
          <w:sz w:val="32"/>
          <w:szCs w:val="32"/>
        </w:rPr>
        <w:t xml:space="preserve">1 </w:t>
      </w:r>
      <w:r w:rsidRPr="00636B0C">
        <w:rPr>
          <w:rFonts w:ascii="Angsana New" w:hAnsi="Angsana New" w:hint="cs"/>
          <w:sz w:val="32"/>
          <w:szCs w:val="32"/>
          <w:cs/>
        </w:rPr>
        <w:t>ปี และยังถือเสมือนว่า</w:t>
      </w:r>
      <w:r w:rsidRPr="00636B0C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636B0C">
        <w:rPr>
          <w:rFonts w:ascii="Angsana New" w:hAnsi="Angsana New" w:hint="cs"/>
          <w:sz w:val="32"/>
          <w:szCs w:val="32"/>
          <w:cs/>
        </w:rPr>
        <w:t xml:space="preserve">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636B0C">
        <w:rPr>
          <w:rFonts w:ascii="Angsana New" w:hAnsi="Angsana New"/>
          <w:sz w:val="32"/>
          <w:szCs w:val="32"/>
        </w:rPr>
        <w:t xml:space="preserve">12 </w:t>
      </w:r>
      <w:r w:rsidRPr="00636B0C">
        <w:rPr>
          <w:rFonts w:ascii="Angsana New" w:hAnsi="Angsana New" w:hint="cs"/>
          <w:sz w:val="32"/>
          <w:szCs w:val="32"/>
          <w:cs/>
        </w:rPr>
        <w:t>เดือนเต็ม</w:t>
      </w:r>
      <w:r w:rsidRPr="00636B0C">
        <w:rPr>
          <w:rFonts w:ascii="Angsana New" w:hAnsi="Angsana New"/>
          <w:sz w:val="32"/>
          <w:szCs w:val="32"/>
        </w:rPr>
        <w:t xml:space="preserve"> </w:t>
      </w:r>
      <w:r w:rsidRPr="00636B0C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14:paraId="5335D20E" w14:textId="77777777" w:rsidR="00C44B91" w:rsidRPr="00636B0C" w:rsidRDefault="00040658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ab/>
      </w:r>
      <w:r w:rsidR="00C44B91" w:rsidRPr="00636B0C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ความเสี่ยงจากราคาสินค้าโภคภัณฑ์</w:t>
      </w:r>
    </w:p>
    <w:p w14:paraId="52C84684" w14:textId="77777777" w:rsidR="00C44B91" w:rsidRPr="00636B0C" w:rsidRDefault="00C44B91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E6987" w:rsidRPr="00636B0C">
        <w:rPr>
          <w:rFonts w:ascii="Angsana New" w:hAnsi="Angsana New" w:hint="cs"/>
          <w:spacing w:val="-4"/>
          <w:sz w:val="32"/>
          <w:szCs w:val="32"/>
          <w:cs/>
        </w:rPr>
        <w:t>มีความเสี่ยงจาก</w:t>
      </w:r>
      <w:r w:rsidRPr="00636B0C">
        <w:rPr>
          <w:rFonts w:ascii="Angsana New" w:hAnsi="Angsana New" w:hint="cs"/>
          <w:spacing w:val="-4"/>
          <w:sz w:val="32"/>
          <w:szCs w:val="32"/>
          <w:cs/>
        </w:rPr>
        <w:t>ความผันผวนของราคาสินค้าเกษตรที่นำมาใช้เป็นวัตถุดิบในการผลิต เช่น มะพร้าวสด</w:t>
      </w:r>
      <w:r w:rsidRPr="00636B0C">
        <w:rPr>
          <w:rFonts w:ascii="Angsana New" w:hAnsi="Angsana New" w:hint="cs"/>
          <w:sz w:val="32"/>
          <w:szCs w:val="32"/>
          <w:cs/>
        </w:rPr>
        <w:t xml:space="preserve"> เป็นต้น </w:t>
      </w:r>
      <w:r w:rsidR="00FE6987" w:rsidRPr="0063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636B0C">
        <w:rPr>
          <w:rFonts w:ascii="Angsana New" w:hAnsi="Angsana New" w:hint="cs"/>
          <w:sz w:val="32"/>
          <w:szCs w:val="32"/>
          <w:cs/>
        </w:rPr>
        <w:t>บริษัทฯได้กำหนดนโยบายการจัดซื้อและการบริหารจัดการสินค้าคงเหลือ โดยพิจารณาจากปริมาณการผลิตในอนาคตและการเปลี่ยนแปลงของราคาวัตถุดิบดังกล่าว</w:t>
      </w:r>
      <w:r w:rsidR="00645341" w:rsidRPr="00636B0C">
        <w:rPr>
          <w:rFonts w:ascii="Angsana New" w:hAnsi="Angsana New" w:hint="cs"/>
          <w:sz w:val="32"/>
          <w:szCs w:val="32"/>
          <w:cs/>
        </w:rPr>
        <w:t xml:space="preserve"> </w:t>
      </w:r>
      <w:r w:rsidR="00FE6987" w:rsidRPr="00636B0C">
        <w:rPr>
          <w:rFonts w:ascii="Angsana New" w:hAnsi="Angsana New" w:hint="cs"/>
          <w:sz w:val="32"/>
          <w:szCs w:val="32"/>
          <w:cs/>
        </w:rPr>
        <w:t>จึงไม่คาดว่าจะเกิด</w:t>
      </w:r>
      <w:r w:rsidR="00C343A6" w:rsidRPr="00636B0C">
        <w:rPr>
          <w:rFonts w:ascii="Angsana New" w:hAnsi="Angsana New" w:hint="cs"/>
          <w:sz w:val="32"/>
          <w:szCs w:val="32"/>
          <w:cs/>
        </w:rPr>
        <w:t>ผล</w:t>
      </w:r>
      <w:r w:rsidR="00156B70" w:rsidRPr="00636B0C">
        <w:rPr>
          <w:rFonts w:ascii="Angsana New" w:hAnsi="Angsana New" w:hint="cs"/>
          <w:sz w:val="32"/>
          <w:szCs w:val="32"/>
          <w:cs/>
        </w:rPr>
        <w:t>ขาดทุนจากความผันผวนของ</w:t>
      </w:r>
      <w:r w:rsidR="00FE6987" w:rsidRPr="00636B0C">
        <w:rPr>
          <w:rFonts w:ascii="Angsana New" w:hAnsi="Angsana New" w:hint="cs"/>
          <w:sz w:val="32"/>
          <w:szCs w:val="32"/>
          <w:cs/>
        </w:rPr>
        <w:t>ราคาสินค้าโภคภัณฑ์ที่มีสาระสำคัญ</w:t>
      </w:r>
    </w:p>
    <w:p w14:paraId="68461137" w14:textId="77777777" w:rsidR="00040658" w:rsidRPr="00636B0C" w:rsidRDefault="00B6473E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630F4DF5" w14:textId="77777777" w:rsidR="00FE6987" w:rsidRPr="00636B0C" w:rsidRDefault="00040658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  <w:cs/>
        </w:rPr>
        <w:tab/>
      </w:r>
      <w:r w:rsidR="00FE6987" w:rsidRPr="00636B0C">
        <w:rPr>
          <w:rFonts w:ascii="Angsana New" w:hAnsi="Angsana New"/>
          <w:sz w:val="32"/>
          <w:szCs w:val="32"/>
          <w:cs/>
        </w:rPr>
        <w:t>บริษัทฯมีความเสี่ยงด้านสภาพคล่องอันสืบเนื่องจากที่บริษัทฯไม่สามารถเปลี่ยนสินทรัพย์เป็นเงินสดหรือไม่สามารถจัดหาเงินทุนได้เพียงพอตามความต้องการ และไม่สามารถชำระภาระผูกผันได้ตามกำหนด บริษัทฯบริหารความเสี่ยงด้านสภาพคล่อง โดยจัดให้มีการติดตาม และวางแผนเกี่ยวกับกระแสเงินสด และจัดหาวงเงินสินเชื่อจากสถาบันการเงินเพื่อให้เพียงพอต่อการดำเนินธุรกิจของบริษัทฯ</w:t>
      </w:r>
    </w:p>
    <w:p w14:paraId="5D2EAE2F" w14:textId="77777777" w:rsidR="00040658" w:rsidRPr="00636B0C" w:rsidRDefault="00040658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ab/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Pr="00636B0C">
        <w:rPr>
          <w:rFonts w:ascii="Angsana New" w:hAnsi="Angsana New" w:hint="cs"/>
          <w:sz w:val="32"/>
          <w:szCs w:val="32"/>
          <w:cs/>
        </w:rPr>
        <w:t>ฯ</w:t>
      </w:r>
      <w:r w:rsidRPr="00636B0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D3C1C" w:rsidRPr="00636B0C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C9B" w:rsidRPr="00636B0C">
        <w:rPr>
          <w:rFonts w:ascii="Angsana New" w:hAnsi="Angsana New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sz w:val="32"/>
          <w:szCs w:val="32"/>
        </w:rPr>
        <w:t>2564</w:t>
      </w:r>
      <w:r w:rsidRPr="00636B0C">
        <w:rPr>
          <w:rFonts w:ascii="Angsana New" w:hAnsi="Angsana New"/>
          <w:sz w:val="32"/>
          <w:szCs w:val="32"/>
          <w:cs/>
        </w:rPr>
        <w:t xml:space="preserve"> </w:t>
      </w:r>
      <w:r w:rsidR="001E56DA" w:rsidRPr="00636B0C">
        <w:rPr>
          <w:rFonts w:ascii="Angsana New" w:hAnsi="Angsana New"/>
          <w:sz w:val="32"/>
          <w:szCs w:val="32"/>
          <w:cs/>
        </w:rPr>
        <w:t xml:space="preserve">และ </w:t>
      </w:r>
      <w:r w:rsidR="001E56DA" w:rsidRPr="00636B0C">
        <w:rPr>
          <w:rFonts w:ascii="Angsana New" w:hAnsi="Angsana New"/>
          <w:sz w:val="32"/>
          <w:szCs w:val="32"/>
        </w:rPr>
        <w:t xml:space="preserve">2563 </w:t>
      </w:r>
      <w:r w:rsidRPr="00636B0C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3"/>
        <w:gridCol w:w="1264"/>
        <w:gridCol w:w="1263"/>
        <w:gridCol w:w="1264"/>
      </w:tblGrid>
      <w:tr w:rsidR="008372B7" w:rsidRPr="00636B0C" w14:paraId="00629F2A" w14:textId="77777777" w:rsidTr="001E56DA">
        <w:tc>
          <w:tcPr>
            <w:tcW w:w="4140" w:type="dxa"/>
            <w:vAlign w:val="bottom"/>
            <w:hideMark/>
          </w:tcPr>
          <w:p w14:paraId="62DD166A" w14:textId="77777777" w:rsidR="008372B7" w:rsidRPr="00636B0C" w:rsidRDefault="008372B7" w:rsidP="001E56DA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54" w:type="dxa"/>
            <w:gridSpan w:val="4"/>
            <w:vAlign w:val="bottom"/>
            <w:hideMark/>
          </w:tcPr>
          <w:p w14:paraId="56B1DC70" w14:textId="77777777" w:rsidR="008372B7" w:rsidRPr="00636B0C" w:rsidRDefault="008372B7" w:rsidP="001E56DA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636B0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E56DA" w:rsidRPr="00636B0C" w14:paraId="00E617A4" w14:textId="77777777" w:rsidTr="001E56DA">
        <w:tc>
          <w:tcPr>
            <w:tcW w:w="4140" w:type="dxa"/>
            <w:vAlign w:val="bottom"/>
          </w:tcPr>
          <w:p w14:paraId="6280C601" w14:textId="77777777" w:rsidR="001E56DA" w:rsidRPr="00636B0C" w:rsidRDefault="001E56DA" w:rsidP="001E56DA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54" w:type="dxa"/>
            <w:gridSpan w:val="4"/>
            <w:vAlign w:val="bottom"/>
          </w:tcPr>
          <w:p w14:paraId="0138F39A" w14:textId="77777777" w:rsidR="001E56DA" w:rsidRPr="00636B0C" w:rsidRDefault="001E56DA" w:rsidP="001E56D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CD3C1C" w:rsidRPr="00636B0C" w14:paraId="2CE043BD" w14:textId="77777777" w:rsidTr="001E56DA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1625A701" w14:textId="77777777" w:rsidR="00CD3C1C" w:rsidRPr="00636B0C" w:rsidRDefault="00CD3C1C" w:rsidP="001E56D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3" w:type="dxa"/>
            <w:noWrap/>
            <w:vAlign w:val="bottom"/>
            <w:hideMark/>
          </w:tcPr>
          <w:p w14:paraId="3D8487B9" w14:textId="77777777" w:rsidR="00CD3C1C" w:rsidRPr="00636B0C" w:rsidRDefault="00CD3C1C" w:rsidP="001E56D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="001E56DA" w:rsidRPr="00636B0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B0C">
              <w:rPr>
                <w:rFonts w:ascii="Angsana New" w:hAnsi="Angsana New"/>
                <w:color w:val="000000"/>
                <w:sz w:val="28"/>
              </w:rPr>
              <w:t>1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205791CC" w14:textId="77777777" w:rsidR="00CD3C1C" w:rsidRPr="00636B0C" w:rsidRDefault="00CD3C1C" w:rsidP="001E56D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36B0C">
              <w:rPr>
                <w:rFonts w:ascii="Angsana New" w:hAnsi="Angsana New"/>
                <w:color w:val="000000"/>
                <w:sz w:val="28"/>
              </w:rPr>
              <w:t>5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3" w:type="dxa"/>
            <w:noWrap/>
            <w:vAlign w:val="bottom"/>
            <w:hideMark/>
          </w:tcPr>
          <w:p w14:paraId="5A810923" w14:textId="77777777" w:rsidR="00CD3C1C" w:rsidRPr="00636B0C" w:rsidRDefault="00CD3C1C" w:rsidP="001E56D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มากกว่า</w:t>
            </w:r>
            <w:r w:rsidR="001E56DA" w:rsidRPr="00636B0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B0C">
              <w:rPr>
                <w:rFonts w:ascii="Angsana New" w:hAnsi="Angsana New"/>
                <w:color w:val="000000"/>
                <w:sz w:val="28"/>
              </w:rPr>
              <w:t>5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23486F3D" w14:textId="77777777" w:rsidR="00CD3C1C" w:rsidRPr="00636B0C" w:rsidRDefault="00CD3C1C" w:rsidP="001E56D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1E56DA" w:rsidRPr="00636B0C" w14:paraId="4B37D5A6" w14:textId="77777777" w:rsidTr="001E56D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32937590" w14:textId="77777777" w:rsidR="001E56DA" w:rsidRPr="00636B0C" w:rsidRDefault="001E56DA" w:rsidP="001E56DA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3" w:type="dxa"/>
            <w:noWrap/>
            <w:vAlign w:val="bottom"/>
          </w:tcPr>
          <w:p w14:paraId="5E11EF3A" w14:textId="0172215F" w:rsidR="001E56DA" w:rsidRPr="00636B0C" w:rsidRDefault="00685542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250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264" w:type="dxa"/>
            <w:noWrap/>
            <w:vAlign w:val="bottom"/>
          </w:tcPr>
          <w:p w14:paraId="71135CB5" w14:textId="3953F9D3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3" w:type="dxa"/>
            <w:noWrap/>
            <w:vAlign w:val="bottom"/>
          </w:tcPr>
          <w:p w14:paraId="0ED88764" w14:textId="5A260B9D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23CEAFB7" w14:textId="6E100BAD" w:rsidR="001E56DA" w:rsidRPr="00636B0C" w:rsidRDefault="00BA7A8A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</w:t>
            </w:r>
            <w:r w:rsidR="00685542">
              <w:rPr>
                <w:rFonts w:ascii="Angsana New" w:hAnsi="Angsana New"/>
                <w:color w:val="000000"/>
                <w:sz w:val="28"/>
              </w:rPr>
              <w:t>50</w:t>
            </w:r>
            <w:r w:rsidRPr="00636B0C">
              <w:rPr>
                <w:rFonts w:ascii="Angsana New" w:hAnsi="Angsana New"/>
                <w:color w:val="000000"/>
                <w:sz w:val="28"/>
              </w:rPr>
              <w:t>,</w:t>
            </w:r>
            <w:r w:rsidR="00685542">
              <w:rPr>
                <w:rFonts w:ascii="Angsana New" w:hAnsi="Angsana New"/>
                <w:color w:val="000000"/>
                <w:sz w:val="28"/>
              </w:rPr>
              <w:t>000</w:t>
            </w:r>
          </w:p>
        </w:tc>
      </w:tr>
      <w:tr w:rsidR="001E56DA" w:rsidRPr="00636B0C" w14:paraId="157B19B0" w14:textId="77777777" w:rsidTr="001E56DA">
        <w:trPr>
          <w:trHeight w:val="64"/>
        </w:trPr>
        <w:tc>
          <w:tcPr>
            <w:tcW w:w="4140" w:type="dxa"/>
            <w:noWrap/>
            <w:vAlign w:val="bottom"/>
          </w:tcPr>
          <w:p w14:paraId="380C16CC" w14:textId="77777777" w:rsidR="001E56DA" w:rsidRPr="00636B0C" w:rsidRDefault="001E56DA" w:rsidP="001E56DA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3" w:type="dxa"/>
            <w:noWrap/>
            <w:vAlign w:val="bottom"/>
          </w:tcPr>
          <w:p w14:paraId="42D3739D" w14:textId="5140AE5E" w:rsidR="001E56DA" w:rsidRPr="00636B0C" w:rsidRDefault="003B7C6A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52,872</w:t>
            </w:r>
          </w:p>
        </w:tc>
        <w:tc>
          <w:tcPr>
            <w:tcW w:w="1264" w:type="dxa"/>
            <w:noWrap/>
            <w:vAlign w:val="bottom"/>
          </w:tcPr>
          <w:p w14:paraId="45073044" w14:textId="65A3DB6F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3" w:type="dxa"/>
            <w:noWrap/>
            <w:vAlign w:val="bottom"/>
          </w:tcPr>
          <w:p w14:paraId="3FD37F90" w14:textId="00985B28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2FD18F81" w14:textId="77A4D333" w:rsidR="001E56DA" w:rsidRPr="00636B0C" w:rsidRDefault="003B7C6A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52,872</w:t>
            </w:r>
          </w:p>
        </w:tc>
      </w:tr>
      <w:tr w:rsidR="001E56DA" w:rsidRPr="00636B0C" w14:paraId="5113424C" w14:textId="77777777" w:rsidTr="001E56D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2E9535E7" w14:textId="77777777" w:rsidR="001E56DA" w:rsidRPr="00636B0C" w:rsidRDefault="001E56DA" w:rsidP="001E56DA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noWrap/>
            <w:vAlign w:val="bottom"/>
          </w:tcPr>
          <w:p w14:paraId="2D41A4E7" w14:textId="2929D7EA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</w:t>
            </w:r>
            <w:r w:rsidR="00685542">
              <w:rPr>
                <w:rFonts w:ascii="Angsana New" w:hAnsi="Angsana New"/>
                <w:color w:val="000000"/>
                <w:sz w:val="28"/>
              </w:rPr>
              <w:t>663</w:t>
            </w:r>
          </w:p>
        </w:tc>
        <w:tc>
          <w:tcPr>
            <w:tcW w:w="1264" w:type="dxa"/>
            <w:noWrap/>
            <w:vAlign w:val="bottom"/>
          </w:tcPr>
          <w:p w14:paraId="4A5FFE6B" w14:textId="5EE6FA2B" w:rsidR="001E56DA" w:rsidRPr="00636B0C" w:rsidRDefault="00BA7A8A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3,</w:t>
            </w:r>
            <w:r w:rsidR="00685542">
              <w:rPr>
                <w:rFonts w:ascii="Angsana New" w:hAnsi="Angsana New"/>
                <w:color w:val="000000"/>
                <w:sz w:val="28"/>
              </w:rPr>
              <w:t>909</w:t>
            </w:r>
          </w:p>
        </w:tc>
        <w:tc>
          <w:tcPr>
            <w:tcW w:w="1263" w:type="dxa"/>
            <w:noWrap/>
            <w:vAlign w:val="bottom"/>
          </w:tcPr>
          <w:p w14:paraId="5FB03A2B" w14:textId="6FEDCE31" w:rsidR="001E56DA" w:rsidRPr="00636B0C" w:rsidRDefault="00B134F5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06B461A9" w14:textId="2A2F2859" w:rsidR="001E56DA" w:rsidRPr="00636B0C" w:rsidRDefault="00BA7A8A" w:rsidP="001E56D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6,</w:t>
            </w:r>
            <w:r w:rsidR="00685542">
              <w:rPr>
                <w:rFonts w:ascii="Angsana New" w:hAnsi="Angsana New"/>
                <w:color w:val="000000"/>
                <w:sz w:val="28"/>
              </w:rPr>
              <w:t>572</w:t>
            </w:r>
          </w:p>
        </w:tc>
      </w:tr>
      <w:tr w:rsidR="001E56DA" w:rsidRPr="00636B0C" w14:paraId="1C0115C8" w14:textId="77777777" w:rsidTr="001E56DA">
        <w:trPr>
          <w:trHeight w:val="64"/>
        </w:trPr>
        <w:tc>
          <w:tcPr>
            <w:tcW w:w="4140" w:type="dxa"/>
            <w:noWrap/>
            <w:vAlign w:val="bottom"/>
          </w:tcPr>
          <w:p w14:paraId="6AE33666" w14:textId="77777777" w:rsidR="001E56DA" w:rsidRPr="00636B0C" w:rsidRDefault="001E56DA" w:rsidP="001E56DA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263" w:type="dxa"/>
            <w:noWrap/>
            <w:vAlign w:val="bottom"/>
          </w:tcPr>
          <w:p w14:paraId="29AACA43" w14:textId="2DD8346D" w:rsidR="001E56DA" w:rsidRPr="00636B0C" w:rsidRDefault="00B134F5" w:rsidP="001E56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59,938</w:t>
            </w:r>
          </w:p>
        </w:tc>
        <w:tc>
          <w:tcPr>
            <w:tcW w:w="1264" w:type="dxa"/>
            <w:noWrap/>
            <w:vAlign w:val="bottom"/>
          </w:tcPr>
          <w:p w14:paraId="181E32B3" w14:textId="1AE6E075" w:rsidR="001E56DA" w:rsidRPr="00636B0C" w:rsidRDefault="00BA7A8A" w:rsidP="001E56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188,290</w:t>
            </w:r>
          </w:p>
        </w:tc>
        <w:tc>
          <w:tcPr>
            <w:tcW w:w="1263" w:type="dxa"/>
            <w:noWrap/>
            <w:vAlign w:val="bottom"/>
          </w:tcPr>
          <w:p w14:paraId="598BC602" w14:textId="110C24A4" w:rsidR="001E56DA" w:rsidRPr="00636B0C" w:rsidRDefault="00B134F5" w:rsidP="001E56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6238116B" w14:textId="728CAA30" w:rsidR="001E56DA" w:rsidRPr="00636B0C" w:rsidRDefault="004464B8" w:rsidP="001E56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248,228</w:t>
            </w:r>
          </w:p>
        </w:tc>
      </w:tr>
      <w:tr w:rsidR="001E56DA" w:rsidRPr="00636B0C" w14:paraId="6E68DDEF" w14:textId="77777777" w:rsidTr="001E56DA">
        <w:trPr>
          <w:trHeight w:val="54"/>
        </w:trPr>
        <w:tc>
          <w:tcPr>
            <w:tcW w:w="4140" w:type="dxa"/>
            <w:vAlign w:val="bottom"/>
          </w:tcPr>
          <w:p w14:paraId="70AD6050" w14:textId="77777777" w:rsidR="001E56DA" w:rsidRPr="00636B0C" w:rsidRDefault="001E56DA" w:rsidP="001E56DA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63" w:type="dxa"/>
            <w:noWrap/>
            <w:vAlign w:val="bottom"/>
          </w:tcPr>
          <w:p w14:paraId="4654C1EA" w14:textId="4CD715FB" w:rsidR="001E56DA" w:rsidRPr="00636B0C" w:rsidRDefault="003B7C6A" w:rsidP="001E56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365,473</w:t>
            </w:r>
          </w:p>
        </w:tc>
        <w:tc>
          <w:tcPr>
            <w:tcW w:w="1264" w:type="dxa"/>
            <w:noWrap/>
            <w:vAlign w:val="bottom"/>
          </w:tcPr>
          <w:p w14:paraId="3CA01ABB" w14:textId="59DA8D98" w:rsidR="001E56DA" w:rsidRPr="00636B0C" w:rsidRDefault="00685542" w:rsidP="001E56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192,199</w:t>
            </w:r>
          </w:p>
        </w:tc>
        <w:tc>
          <w:tcPr>
            <w:tcW w:w="1263" w:type="dxa"/>
            <w:noWrap/>
            <w:vAlign w:val="bottom"/>
          </w:tcPr>
          <w:p w14:paraId="652E40E9" w14:textId="19E669BE" w:rsidR="001E56DA" w:rsidRPr="00636B0C" w:rsidRDefault="00B134F5" w:rsidP="001E56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3A7D27B3" w14:textId="6F65AD44" w:rsidR="001E56DA" w:rsidRPr="00636B0C" w:rsidRDefault="003B7C6A" w:rsidP="001E56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557,672</w:t>
            </w:r>
          </w:p>
        </w:tc>
      </w:tr>
    </w:tbl>
    <w:p w14:paraId="481706D8" w14:textId="77777777" w:rsidR="001E56DA" w:rsidRPr="00636B0C" w:rsidRDefault="001E56DA" w:rsidP="001E56DA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ind w:left="547" w:hanging="547"/>
        <w:jc w:val="thaiDistribute"/>
        <w:rPr>
          <w:rFonts w:ascii="Angsana New" w:hAnsi="Angsana New"/>
          <w:b/>
          <w:bCs/>
          <w:color w:val="000000"/>
          <w:sz w:val="8"/>
          <w:szCs w:val="8"/>
        </w:rPr>
      </w:pPr>
    </w:p>
    <w:tbl>
      <w:tblPr>
        <w:tblW w:w="919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3"/>
        <w:gridCol w:w="1264"/>
        <w:gridCol w:w="1263"/>
        <w:gridCol w:w="1264"/>
      </w:tblGrid>
      <w:tr w:rsidR="001E56DA" w:rsidRPr="00636B0C" w14:paraId="34B16BB8" w14:textId="77777777" w:rsidTr="00BB6FA5">
        <w:tc>
          <w:tcPr>
            <w:tcW w:w="4140" w:type="dxa"/>
            <w:vAlign w:val="bottom"/>
            <w:hideMark/>
          </w:tcPr>
          <w:p w14:paraId="366E7166" w14:textId="77777777" w:rsidR="001E56DA" w:rsidRPr="00636B0C" w:rsidRDefault="001E56DA" w:rsidP="00BB6FA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54" w:type="dxa"/>
            <w:gridSpan w:val="4"/>
            <w:vAlign w:val="bottom"/>
            <w:hideMark/>
          </w:tcPr>
          <w:p w14:paraId="4601233B" w14:textId="77777777" w:rsidR="001E56DA" w:rsidRPr="00636B0C" w:rsidRDefault="001E56DA" w:rsidP="00BB6FA5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(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636B0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E56DA" w:rsidRPr="00636B0C" w14:paraId="48835E4B" w14:textId="77777777" w:rsidTr="00BB6FA5">
        <w:tc>
          <w:tcPr>
            <w:tcW w:w="4140" w:type="dxa"/>
            <w:vAlign w:val="bottom"/>
          </w:tcPr>
          <w:p w14:paraId="157E5128" w14:textId="77777777" w:rsidR="001E56DA" w:rsidRPr="00636B0C" w:rsidRDefault="001E56DA" w:rsidP="00BB6FA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54" w:type="dxa"/>
            <w:gridSpan w:val="4"/>
            <w:vAlign w:val="bottom"/>
          </w:tcPr>
          <w:p w14:paraId="29FC20CF" w14:textId="77777777" w:rsidR="001E56DA" w:rsidRPr="00636B0C" w:rsidRDefault="001E56DA" w:rsidP="00BB6FA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36B0C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1E56DA" w:rsidRPr="00636B0C" w14:paraId="75A88CB9" w14:textId="77777777" w:rsidTr="00BB6FA5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72C54CD1" w14:textId="77777777" w:rsidR="001E56DA" w:rsidRPr="00636B0C" w:rsidRDefault="001E56DA" w:rsidP="00BB6FA5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3" w:type="dxa"/>
            <w:noWrap/>
            <w:vAlign w:val="bottom"/>
            <w:hideMark/>
          </w:tcPr>
          <w:p w14:paraId="1620EB82" w14:textId="77777777" w:rsidR="001E56DA" w:rsidRPr="00636B0C" w:rsidRDefault="001E56DA" w:rsidP="00BB6FA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 1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07F79E31" w14:textId="77777777" w:rsidR="001E56DA" w:rsidRPr="00636B0C" w:rsidRDefault="001E56DA" w:rsidP="00BB6FA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36B0C">
              <w:rPr>
                <w:rFonts w:ascii="Angsana New" w:hAnsi="Angsana New"/>
                <w:color w:val="000000"/>
                <w:sz w:val="28"/>
              </w:rPr>
              <w:t>5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3" w:type="dxa"/>
            <w:noWrap/>
            <w:vAlign w:val="bottom"/>
            <w:hideMark/>
          </w:tcPr>
          <w:p w14:paraId="417C679C" w14:textId="77777777" w:rsidR="001E56DA" w:rsidRPr="00636B0C" w:rsidRDefault="001E56DA" w:rsidP="00BB6FA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มากกว่า</w:t>
            </w:r>
            <w:r w:rsidRPr="00636B0C">
              <w:rPr>
                <w:rFonts w:ascii="Angsana New" w:hAnsi="Angsana New"/>
                <w:color w:val="000000"/>
                <w:sz w:val="28"/>
              </w:rPr>
              <w:t xml:space="preserve"> 5</w:t>
            </w:r>
            <w:r w:rsidRPr="00636B0C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5C9FB325" w14:textId="77777777" w:rsidR="001E56DA" w:rsidRPr="00636B0C" w:rsidRDefault="001E56DA" w:rsidP="00BB6FA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E1A6F" w:rsidRPr="00636B0C" w14:paraId="5761F586" w14:textId="77777777" w:rsidTr="00BB6FA5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5E2B7FD4" w14:textId="77777777" w:rsidR="00CE1A6F" w:rsidRPr="00636B0C" w:rsidRDefault="00CE1A6F" w:rsidP="00CE1A6F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3" w:type="dxa"/>
            <w:noWrap/>
            <w:vAlign w:val="bottom"/>
          </w:tcPr>
          <w:p w14:paraId="45D3D423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1264" w:type="dxa"/>
            <w:noWrap/>
            <w:vAlign w:val="bottom"/>
          </w:tcPr>
          <w:p w14:paraId="6A7E20AC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3" w:type="dxa"/>
            <w:noWrap/>
            <w:vAlign w:val="bottom"/>
          </w:tcPr>
          <w:p w14:paraId="03B85E26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53008E5A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CE1A6F" w:rsidRPr="00636B0C" w14:paraId="057C6409" w14:textId="77777777" w:rsidTr="00BB6FA5">
        <w:trPr>
          <w:trHeight w:val="64"/>
        </w:trPr>
        <w:tc>
          <w:tcPr>
            <w:tcW w:w="4140" w:type="dxa"/>
            <w:noWrap/>
            <w:vAlign w:val="bottom"/>
          </w:tcPr>
          <w:p w14:paraId="641505EC" w14:textId="77777777" w:rsidR="00CE1A6F" w:rsidRPr="00636B0C" w:rsidRDefault="00CE1A6F" w:rsidP="00CE1A6F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3" w:type="dxa"/>
            <w:noWrap/>
            <w:vAlign w:val="bottom"/>
          </w:tcPr>
          <w:p w14:paraId="15910C53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67,174</w:t>
            </w:r>
          </w:p>
        </w:tc>
        <w:tc>
          <w:tcPr>
            <w:tcW w:w="1264" w:type="dxa"/>
            <w:noWrap/>
            <w:vAlign w:val="bottom"/>
          </w:tcPr>
          <w:p w14:paraId="78927A9B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3" w:type="dxa"/>
            <w:noWrap/>
            <w:vAlign w:val="bottom"/>
          </w:tcPr>
          <w:p w14:paraId="26767DD4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2AC5E8B0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67,174</w:t>
            </w:r>
          </w:p>
        </w:tc>
      </w:tr>
      <w:tr w:rsidR="00CE1A6F" w:rsidRPr="00636B0C" w14:paraId="7FA2675B" w14:textId="77777777" w:rsidTr="00BB6FA5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1016544F" w14:textId="77777777" w:rsidR="00CE1A6F" w:rsidRPr="00636B0C" w:rsidRDefault="00CE1A6F" w:rsidP="00CE1A6F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noWrap/>
            <w:vAlign w:val="bottom"/>
          </w:tcPr>
          <w:p w14:paraId="43AD2687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1,774</w:t>
            </w:r>
          </w:p>
        </w:tc>
        <w:tc>
          <w:tcPr>
            <w:tcW w:w="1264" w:type="dxa"/>
            <w:noWrap/>
            <w:vAlign w:val="bottom"/>
          </w:tcPr>
          <w:p w14:paraId="64ABDBFD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2,763</w:t>
            </w:r>
          </w:p>
        </w:tc>
        <w:tc>
          <w:tcPr>
            <w:tcW w:w="1263" w:type="dxa"/>
            <w:noWrap/>
            <w:vAlign w:val="bottom"/>
          </w:tcPr>
          <w:p w14:paraId="302355AC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569A7C61" w14:textId="77777777" w:rsidR="00CE1A6F" w:rsidRPr="00636B0C" w:rsidRDefault="00CE1A6F" w:rsidP="00CE1A6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4,537</w:t>
            </w:r>
          </w:p>
        </w:tc>
      </w:tr>
      <w:tr w:rsidR="00CE1A6F" w:rsidRPr="00636B0C" w14:paraId="439BA8A9" w14:textId="77777777" w:rsidTr="00BB6FA5">
        <w:trPr>
          <w:trHeight w:val="64"/>
        </w:trPr>
        <w:tc>
          <w:tcPr>
            <w:tcW w:w="4140" w:type="dxa"/>
            <w:noWrap/>
            <w:vAlign w:val="bottom"/>
          </w:tcPr>
          <w:p w14:paraId="14641143" w14:textId="77777777" w:rsidR="00CE1A6F" w:rsidRPr="00636B0C" w:rsidRDefault="00CE1A6F" w:rsidP="00CE1A6F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636B0C">
              <w:rPr>
                <w:rFonts w:ascii="Angsana New" w:hAnsi="Angsana New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263" w:type="dxa"/>
            <w:noWrap/>
            <w:vAlign w:val="bottom"/>
          </w:tcPr>
          <w:p w14:paraId="5DF6ECE9" w14:textId="77777777" w:rsidR="00CE1A6F" w:rsidRPr="00636B0C" w:rsidRDefault="00CE1A6F" w:rsidP="00CE1A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58,381</w:t>
            </w:r>
          </w:p>
        </w:tc>
        <w:tc>
          <w:tcPr>
            <w:tcW w:w="1264" w:type="dxa"/>
            <w:noWrap/>
            <w:vAlign w:val="bottom"/>
          </w:tcPr>
          <w:p w14:paraId="64EBA1F9" w14:textId="77777777" w:rsidR="00CE1A6F" w:rsidRPr="00636B0C" w:rsidRDefault="00CE1A6F" w:rsidP="00CE1A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233,953</w:t>
            </w:r>
          </w:p>
        </w:tc>
        <w:tc>
          <w:tcPr>
            <w:tcW w:w="1263" w:type="dxa"/>
            <w:noWrap/>
            <w:vAlign w:val="bottom"/>
          </w:tcPr>
          <w:p w14:paraId="3EB1CCE9" w14:textId="77777777" w:rsidR="00CE1A6F" w:rsidRPr="00636B0C" w:rsidRDefault="00CE1A6F" w:rsidP="00CE1A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14,267</w:t>
            </w:r>
          </w:p>
        </w:tc>
        <w:tc>
          <w:tcPr>
            <w:tcW w:w="1264" w:type="dxa"/>
            <w:noWrap/>
            <w:vAlign w:val="bottom"/>
          </w:tcPr>
          <w:p w14:paraId="460EDF5C" w14:textId="77777777" w:rsidR="00CE1A6F" w:rsidRPr="00636B0C" w:rsidRDefault="00CE1A6F" w:rsidP="00CE1A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306,601</w:t>
            </w:r>
          </w:p>
        </w:tc>
      </w:tr>
      <w:tr w:rsidR="00CE1A6F" w:rsidRPr="00636B0C" w14:paraId="6483B9E1" w14:textId="77777777" w:rsidTr="00BB6FA5">
        <w:trPr>
          <w:trHeight w:val="54"/>
        </w:trPr>
        <w:tc>
          <w:tcPr>
            <w:tcW w:w="4140" w:type="dxa"/>
            <w:vAlign w:val="bottom"/>
          </w:tcPr>
          <w:p w14:paraId="45A225E0" w14:textId="77777777" w:rsidR="00CE1A6F" w:rsidRPr="00636B0C" w:rsidRDefault="00CE1A6F" w:rsidP="00CE1A6F">
            <w:pPr>
              <w:spacing w:line="340" w:lineRule="exact"/>
              <w:ind w:left="71" w:firstLine="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63" w:type="dxa"/>
            <w:noWrap/>
            <w:vAlign w:val="bottom"/>
          </w:tcPr>
          <w:p w14:paraId="7893CAFA" w14:textId="77777777" w:rsidR="00CE1A6F" w:rsidRPr="00636B0C" w:rsidRDefault="00CE1A6F" w:rsidP="00CE1A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147,329</w:t>
            </w:r>
          </w:p>
        </w:tc>
        <w:tc>
          <w:tcPr>
            <w:tcW w:w="1264" w:type="dxa"/>
            <w:noWrap/>
            <w:vAlign w:val="bottom"/>
          </w:tcPr>
          <w:p w14:paraId="58DED965" w14:textId="77777777" w:rsidR="00CE1A6F" w:rsidRPr="00636B0C" w:rsidRDefault="00CE1A6F" w:rsidP="00CE1A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236,716</w:t>
            </w:r>
          </w:p>
        </w:tc>
        <w:tc>
          <w:tcPr>
            <w:tcW w:w="1263" w:type="dxa"/>
            <w:noWrap/>
            <w:vAlign w:val="bottom"/>
          </w:tcPr>
          <w:p w14:paraId="7846EC34" w14:textId="77777777" w:rsidR="00CE1A6F" w:rsidRPr="00636B0C" w:rsidRDefault="00CE1A6F" w:rsidP="00CE1A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14,267</w:t>
            </w:r>
          </w:p>
        </w:tc>
        <w:tc>
          <w:tcPr>
            <w:tcW w:w="1264" w:type="dxa"/>
            <w:noWrap/>
            <w:vAlign w:val="bottom"/>
          </w:tcPr>
          <w:p w14:paraId="53E0720A" w14:textId="77777777" w:rsidR="00CE1A6F" w:rsidRPr="00636B0C" w:rsidRDefault="00CE1A6F" w:rsidP="00CE1A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36B0C">
              <w:rPr>
                <w:rFonts w:ascii="Angsana New" w:hAnsi="Angsana New"/>
                <w:color w:val="000000"/>
                <w:sz w:val="28"/>
              </w:rPr>
              <w:t>398,312</w:t>
            </w:r>
          </w:p>
        </w:tc>
      </w:tr>
    </w:tbl>
    <w:p w14:paraId="2C7EDB2F" w14:textId="77777777" w:rsidR="00396155" w:rsidRPr="00636B0C" w:rsidRDefault="00E33940" w:rsidP="009C5709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327702" w:rsidRPr="00636B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.2</w:t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9AB69E0" w14:textId="77777777" w:rsidR="00E33940" w:rsidRPr="00636B0C" w:rsidRDefault="00E33940" w:rsidP="009C5709">
      <w:pPr>
        <w:tabs>
          <w:tab w:val="left" w:pos="900"/>
          <w:tab w:val="left" w:pos="1440"/>
        </w:tabs>
        <w:overflowPunct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ฯ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636B0C">
        <w:rPr>
          <w:rFonts w:ascii="Angsana New" w:hAnsi="Angsana New" w:hint="cs"/>
          <w:color w:val="000000"/>
          <w:spacing w:val="-4"/>
          <w:sz w:val="32"/>
          <w:szCs w:val="32"/>
          <w:cs/>
        </w:rPr>
        <w:t>ฯ</w:t>
      </w:r>
      <w:r w:rsidRPr="00636B0C">
        <w:rPr>
          <w:rFonts w:ascii="Angsana New" w:hAnsi="Angsana New"/>
          <w:color w:val="000000"/>
          <w:spacing w:val="-4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0097B02" w14:textId="77777777" w:rsidR="00E33940" w:rsidRPr="00636B0C" w:rsidRDefault="00E33940" w:rsidP="009C5709">
      <w:pPr>
        <w:tabs>
          <w:tab w:val="left" w:pos="900"/>
          <w:tab w:val="left" w:pos="1440"/>
        </w:tabs>
        <w:overflowPunct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36B0C">
        <w:rPr>
          <w:rFonts w:ascii="Angsana New" w:hAnsi="Angsana New" w:hint="cs"/>
          <w:noProof/>
          <w:sz w:val="32"/>
          <w:szCs w:val="32"/>
          <w:cs/>
        </w:rPr>
        <w:t>บ</w:t>
      </w:r>
      <w:r w:rsidRPr="00636B0C">
        <w:rPr>
          <w:rFonts w:ascii="Angsana New" w:hAnsi="Angsana New"/>
          <w:noProof/>
          <w:sz w:val="32"/>
          <w:szCs w:val="32"/>
          <w:cs/>
        </w:rPr>
        <w:t>ริษัท</w:t>
      </w:r>
      <w:r w:rsidRPr="00636B0C">
        <w:rPr>
          <w:rFonts w:ascii="Angsana New" w:hAnsi="Angsana New" w:hint="cs"/>
          <w:noProof/>
          <w:sz w:val="32"/>
          <w:szCs w:val="32"/>
          <w:cs/>
        </w:rPr>
        <w:t>ฯ</w:t>
      </w:r>
      <w:r w:rsidRPr="00636B0C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6C0E440" w14:textId="77777777" w:rsidR="00E33940" w:rsidRPr="00636B0C" w:rsidRDefault="00E33940" w:rsidP="009C5709">
      <w:pPr>
        <w:numPr>
          <w:ilvl w:val="0"/>
          <w:numId w:val="1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636B0C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1015401" w14:textId="5FD8EC4E" w:rsidR="00E33940" w:rsidRPr="00636B0C" w:rsidRDefault="00E33940" w:rsidP="009C5709">
      <w:pPr>
        <w:numPr>
          <w:ilvl w:val="0"/>
          <w:numId w:val="1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  <w:cs/>
        </w:rPr>
        <w:t>เงินลงทุนใ</w:t>
      </w:r>
      <w:r w:rsidRPr="00636B0C">
        <w:rPr>
          <w:rFonts w:ascii="Angsana New" w:hAnsi="Angsana New"/>
          <w:sz w:val="32"/>
          <w:szCs w:val="32"/>
          <w:cs/>
        </w:rPr>
        <w:t>นตราสารหนี้ แสดงมูลค่ายุติธรรมตาม</w:t>
      </w:r>
      <w:r w:rsidR="00242F47">
        <w:rPr>
          <w:rFonts w:ascii="Angsana New" w:hAnsi="Angsana New" w:hint="cs"/>
          <w:sz w:val="32"/>
          <w:szCs w:val="32"/>
          <w:cs/>
        </w:rPr>
        <w:t>มูลค่าสินทรัพย์สุทธิของกองทุนเปิด ณ วันสิ้นรอบระยะเวลารายงาน</w:t>
      </w:r>
      <w:r w:rsidRPr="00636B0C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7B005B4A" w14:textId="77777777" w:rsidR="00E33940" w:rsidRPr="00636B0C" w:rsidRDefault="00E33940" w:rsidP="009C5709">
      <w:pPr>
        <w:numPr>
          <w:ilvl w:val="0"/>
          <w:numId w:val="1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7BB172C" w14:textId="77777777" w:rsidR="00E33940" w:rsidRPr="00636B0C" w:rsidRDefault="00E33940" w:rsidP="009C5709">
      <w:pPr>
        <w:tabs>
          <w:tab w:val="left" w:pos="360"/>
        </w:tabs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B0C">
        <w:rPr>
          <w:rFonts w:ascii="Angsana New" w:hAnsi="Angsana New" w:hint="cs"/>
          <w:sz w:val="32"/>
          <w:szCs w:val="32"/>
          <w:cs/>
        </w:rPr>
        <w:t>ใ</w:t>
      </w:r>
      <w:r w:rsidRPr="00636B0C">
        <w:rPr>
          <w:rFonts w:ascii="Angsana New" w:hAnsi="Angsana New"/>
          <w:sz w:val="32"/>
          <w:szCs w:val="32"/>
          <w:cs/>
        </w:rPr>
        <w:t>นระหว่างปีปัจจุบัน ไม่มีการโอนรายการระหว่างลำดับชั้นของมูลค่ายุติธรรม</w:t>
      </w:r>
    </w:p>
    <w:p w14:paraId="3F74E566" w14:textId="77777777" w:rsidR="00396155" w:rsidRPr="00636B0C" w:rsidRDefault="001F583D" w:rsidP="009C5709">
      <w:pPr>
        <w:tabs>
          <w:tab w:val="left" w:pos="900"/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327702" w:rsidRPr="00636B0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396155" w:rsidRPr="00636B0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396155" w:rsidRPr="00636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29161E9" w14:textId="014777DC" w:rsidR="00327702" w:rsidRPr="00636B0C" w:rsidRDefault="00396155" w:rsidP="009C5709">
      <w:pPr>
        <w:tabs>
          <w:tab w:val="left" w:pos="900"/>
          <w:tab w:val="left" w:pos="1440"/>
        </w:tabs>
        <w:overflowPunct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>รวมถึงการ</w:t>
      </w:r>
      <w:r w:rsidR="001C4F2E" w:rsidRPr="00636B0C">
        <w:rPr>
          <w:rFonts w:ascii="Angsana New" w:hAnsi="Angsana New" w:hint="cs"/>
          <w:color w:val="000000"/>
          <w:sz w:val="32"/>
          <w:szCs w:val="32"/>
          <w:cs/>
        </w:rPr>
        <w:t>ปฏิบัติ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>ตามเงื่อนไขทางการเงินตามที่กำหนดไว้ในสัญญา</w:t>
      </w:r>
      <w:r w:rsidR="001C4F2E" w:rsidRPr="00636B0C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242F47">
        <w:rPr>
          <w:rFonts w:ascii="Angsana New" w:hAnsi="Angsana New" w:hint="cs"/>
          <w:color w:val="000000"/>
          <w:sz w:val="32"/>
          <w:szCs w:val="32"/>
          <w:cs/>
        </w:rPr>
        <w:t>สินเชื่อกับธนาคาร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โดยบริษัทฯได้ป</w:t>
      </w:r>
      <w:r w:rsidR="001C4F2E" w:rsidRPr="00636B0C">
        <w:rPr>
          <w:rFonts w:ascii="Angsana New" w:hAnsi="Angsana New" w:hint="cs"/>
          <w:color w:val="000000"/>
          <w:sz w:val="32"/>
          <w:szCs w:val="32"/>
          <w:cs/>
        </w:rPr>
        <w:t>ฏิ</w:t>
      </w:r>
      <w:r w:rsidR="00327702" w:rsidRPr="00636B0C">
        <w:rPr>
          <w:rFonts w:ascii="Angsana New" w:hAnsi="Angsana New" w:hint="cs"/>
          <w:color w:val="000000"/>
          <w:sz w:val="32"/>
          <w:szCs w:val="32"/>
          <w:cs/>
        </w:rPr>
        <w:t>บัติตามเงื่อนไขทางการเงินดังกล่าวตลอดระยะเวลาที่รายงาน</w:t>
      </w:r>
    </w:p>
    <w:p w14:paraId="1E65D1AF" w14:textId="3E862191" w:rsidR="00396155" w:rsidRPr="00636B0C" w:rsidRDefault="00C7001E" w:rsidP="009C5709">
      <w:pPr>
        <w:tabs>
          <w:tab w:val="left" w:pos="900"/>
          <w:tab w:val="left" w:pos="1440"/>
        </w:tabs>
        <w:overflowPunct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บริษัทฯบริหารจัดการสถานะของทุนโดยใช้อัตราส่วนหนี้สินต่อทุน </w:t>
      </w:r>
      <w:r w:rsidRPr="00636B0C">
        <w:rPr>
          <w:rFonts w:ascii="Angsana New" w:hAnsi="Angsana New"/>
          <w:color w:val="000000"/>
          <w:sz w:val="32"/>
          <w:szCs w:val="32"/>
        </w:rPr>
        <w:t>(Debt-to-Equity Ra</w:t>
      </w:r>
      <w:r w:rsidR="00FF6B7C" w:rsidRPr="00636B0C">
        <w:rPr>
          <w:rFonts w:ascii="Angsana New" w:hAnsi="Angsana New"/>
          <w:color w:val="000000"/>
          <w:sz w:val="32"/>
          <w:szCs w:val="32"/>
        </w:rPr>
        <w:t>tio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) </w:t>
      </w:r>
      <w:r w:rsidR="00396155" w:rsidRPr="00636B0C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747DD7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B0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 xml:space="preserve">31 </w:t>
      </w:r>
      <w:r w:rsidR="005B0C9B" w:rsidRPr="00636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B0C9B" w:rsidRPr="00636B0C">
        <w:rPr>
          <w:rFonts w:ascii="Angsana New" w:hAnsi="Angsana New"/>
          <w:color w:val="000000"/>
          <w:sz w:val="32"/>
          <w:szCs w:val="32"/>
        </w:rPr>
        <w:t>2564</w:t>
      </w:r>
      <w:r w:rsidR="00396155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396155" w:rsidRPr="00636B0C">
        <w:rPr>
          <w:rFonts w:ascii="Angsana New" w:hAnsi="Angsana New" w:hint="cs"/>
          <w:color w:val="000000"/>
          <w:sz w:val="32"/>
          <w:szCs w:val="32"/>
          <w:cs/>
        </w:rPr>
        <w:t>บริษัทฯมีอัตราส่วนหนี้สินต่อทุนเท่ากับ</w:t>
      </w:r>
      <w:r w:rsidR="004464B8" w:rsidRPr="00636B0C">
        <w:rPr>
          <w:rFonts w:ascii="Angsana New" w:hAnsi="Angsana New"/>
          <w:color w:val="000000"/>
          <w:sz w:val="32"/>
          <w:szCs w:val="32"/>
        </w:rPr>
        <w:t xml:space="preserve"> 2.13</w:t>
      </w:r>
      <w:r w:rsidR="00396155" w:rsidRPr="00636B0C">
        <w:rPr>
          <w:rFonts w:ascii="Angsana New" w:hAnsi="Angsana New"/>
          <w:color w:val="000000"/>
          <w:sz w:val="32"/>
          <w:szCs w:val="32"/>
        </w:rPr>
        <w:t>:1</w:t>
      </w:r>
      <w:r w:rsidR="00396155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B0C9B" w:rsidRPr="00636B0C">
        <w:rPr>
          <w:rFonts w:ascii="Angsana New" w:hAnsi="Angsana New" w:hint="cs"/>
          <w:color w:val="000000"/>
          <w:sz w:val="32"/>
          <w:szCs w:val="32"/>
          <w:cs/>
        </w:rPr>
        <w:t>(2563</w:t>
      </w:r>
      <w:r w:rsidR="00251980" w:rsidRPr="00636B0C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="00396155" w:rsidRPr="00636B0C">
        <w:rPr>
          <w:rFonts w:ascii="Angsana New" w:hAnsi="Angsana New"/>
          <w:color w:val="000000"/>
          <w:sz w:val="32"/>
          <w:szCs w:val="32"/>
        </w:rPr>
        <w:t xml:space="preserve"> </w:t>
      </w:r>
      <w:r w:rsidR="001E07EC" w:rsidRPr="00636B0C">
        <w:rPr>
          <w:rFonts w:ascii="Angsana New" w:hAnsi="Angsana New"/>
          <w:color w:val="000000"/>
          <w:sz w:val="32"/>
          <w:szCs w:val="32"/>
        </w:rPr>
        <w:t>0.</w:t>
      </w:r>
      <w:r w:rsidR="004C2C37" w:rsidRPr="00636B0C">
        <w:rPr>
          <w:rFonts w:ascii="Angsana New" w:hAnsi="Angsana New"/>
          <w:color w:val="000000"/>
          <w:sz w:val="32"/>
          <w:szCs w:val="32"/>
        </w:rPr>
        <w:t>92</w:t>
      </w:r>
      <w:r w:rsidR="00396155" w:rsidRPr="00636B0C">
        <w:rPr>
          <w:rFonts w:ascii="Angsana New" w:hAnsi="Angsana New"/>
          <w:color w:val="000000"/>
          <w:sz w:val="32"/>
          <w:szCs w:val="32"/>
        </w:rPr>
        <w:t>:1)</w:t>
      </w:r>
      <w:r w:rsidR="00396155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329D63B" w14:textId="77777777" w:rsidR="00396155" w:rsidRPr="00636B0C" w:rsidRDefault="001F583D" w:rsidP="009C5709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36B0C">
        <w:rPr>
          <w:rFonts w:ascii="Angsana New" w:hAnsi="Angsana New"/>
          <w:b/>
          <w:bCs/>
          <w:sz w:val="32"/>
          <w:szCs w:val="32"/>
        </w:rPr>
        <w:t>3</w:t>
      </w:r>
      <w:r w:rsidR="00327702" w:rsidRPr="00636B0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21977" w:rsidRPr="00636B0C">
        <w:rPr>
          <w:rFonts w:ascii="Angsana New" w:hAnsi="Angsana New"/>
          <w:b/>
          <w:bCs/>
          <w:sz w:val="32"/>
          <w:szCs w:val="32"/>
        </w:rPr>
        <w:t>.</w:t>
      </w:r>
      <w:r w:rsidR="00D21977" w:rsidRPr="00636B0C">
        <w:rPr>
          <w:rFonts w:ascii="Angsana New" w:hAnsi="Angsana New"/>
          <w:b/>
          <w:bCs/>
          <w:sz w:val="32"/>
          <w:szCs w:val="32"/>
        </w:rPr>
        <w:tab/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</w:t>
      </w:r>
      <w:r w:rsidR="00396155" w:rsidRPr="00636B0C">
        <w:rPr>
          <w:rFonts w:ascii="Angsana New" w:hAnsi="Angsana New" w:hint="cs"/>
          <w:b/>
          <w:bCs/>
          <w:sz w:val="32"/>
          <w:szCs w:val="32"/>
          <w:cs/>
        </w:rPr>
        <w:t>อนุมัติ</w:t>
      </w:r>
      <w:r w:rsidR="00396155" w:rsidRPr="00636B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งบการเงิน</w:t>
      </w:r>
    </w:p>
    <w:p w14:paraId="370C73FE" w14:textId="33B660CF" w:rsidR="00902C36" w:rsidRPr="00636B0C" w:rsidRDefault="00396155" w:rsidP="009C5709">
      <w:pPr>
        <w:spacing w:before="120" w:after="120" w:line="400" w:lineRule="exact"/>
        <w:ind w:left="567" w:right="-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B0C">
        <w:rPr>
          <w:rFonts w:ascii="Angsana New" w:hAnsi="Angsana New"/>
          <w:color w:val="000000"/>
          <w:sz w:val="32"/>
          <w:szCs w:val="32"/>
        </w:rPr>
        <w:tab/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>งบการเงินนี้ได้รับอนุมัติให้ออกโดย</w:t>
      </w:r>
      <w:r w:rsidR="00710F0F" w:rsidRPr="00636B0C">
        <w:rPr>
          <w:rFonts w:ascii="Angsana New" w:hAnsi="Angsana New" w:hint="cs"/>
          <w:color w:val="000000"/>
          <w:sz w:val="32"/>
          <w:szCs w:val="32"/>
          <w:cs/>
        </w:rPr>
        <w:t>คณะกรรมการของบริษัทฯใน</w:t>
      </w:r>
      <w:r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4464B8" w:rsidRPr="00636B0C">
        <w:rPr>
          <w:rFonts w:ascii="Angsana New" w:hAnsi="Angsana New"/>
          <w:color w:val="000000"/>
          <w:sz w:val="32"/>
          <w:szCs w:val="32"/>
        </w:rPr>
        <w:t xml:space="preserve">25 </w:t>
      </w:r>
      <w:r w:rsidR="004464B8" w:rsidRPr="00636B0C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4464B8" w:rsidRPr="00636B0C">
        <w:rPr>
          <w:rFonts w:ascii="Angsana New" w:hAnsi="Angsana New"/>
          <w:color w:val="000000"/>
          <w:sz w:val="32"/>
          <w:szCs w:val="32"/>
        </w:rPr>
        <w:t>2565</w:t>
      </w:r>
    </w:p>
    <w:sectPr w:rsidR="00902C36" w:rsidRPr="00636B0C" w:rsidSect="008F36F6">
      <w:footerReference w:type="default" r:id="rId11"/>
      <w:pgSz w:w="11909" w:h="16834" w:code="9"/>
      <w:pgMar w:top="1296" w:right="1080" w:bottom="1080" w:left="1339" w:header="706" w:footer="3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3A85" w14:textId="77777777" w:rsidR="00FB1EFF" w:rsidRDefault="00FB1EFF">
      <w:r>
        <w:separator/>
      </w:r>
    </w:p>
  </w:endnote>
  <w:endnote w:type="continuationSeparator" w:id="0">
    <w:p w14:paraId="1C62CD54" w14:textId="77777777" w:rsidR="00FB1EFF" w:rsidRDefault="00FB1EFF">
      <w:r>
        <w:continuationSeparator/>
      </w:r>
    </w:p>
  </w:endnote>
  <w:endnote w:type="continuationNotice" w:id="1">
    <w:p w14:paraId="6371CCF1" w14:textId="77777777" w:rsidR="00FB1EFF" w:rsidRDefault="00FB1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CDC0" w14:textId="21FBB9A9" w:rsidR="00FB1EFF" w:rsidRPr="00980F10" w:rsidRDefault="00FB1EFF">
    <w:pPr>
      <w:pStyle w:val="Footer"/>
      <w:jc w:val="right"/>
      <w:rPr>
        <w:rFonts w:ascii="Angsana New" w:hAnsi="Angsana New"/>
        <w:sz w:val="32"/>
        <w:szCs w:val="32"/>
      </w:rPr>
    </w:pPr>
    <w:r w:rsidRPr="00980F10">
      <w:rPr>
        <w:rFonts w:ascii="Angsana New" w:hAnsi="Angsana New"/>
        <w:sz w:val="32"/>
        <w:szCs w:val="32"/>
      </w:rPr>
      <w:fldChar w:fldCharType="begin"/>
    </w:r>
    <w:r w:rsidRPr="00980F10">
      <w:rPr>
        <w:rFonts w:ascii="Angsana New" w:hAnsi="Angsana New"/>
        <w:sz w:val="32"/>
        <w:szCs w:val="32"/>
      </w:rPr>
      <w:instrText xml:space="preserve"> PAGE   \* MERGEFORMAT </w:instrText>
    </w:r>
    <w:r w:rsidRPr="00980F1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29</w:t>
    </w:r>
    <w:r w:rsidRPr="00980F10">
      <w:rPr>
        <w:rFonts w:ascii="Angsana New" w:hAnsi="Angsana New"/>
        <w:sz w:val="32"/>
        <w:szCs w:val="32"/>
      </w:rPr>
      <w:fldChar w:fldCharType="end"/>
    </w:r>
  </w:p>
  <w:p w14:paraId="2CF0FDC4" w14:textId="77777777" w:rsidR="00FB1EFF" w:rsidRDefault="00FB1EFF" w:rsidP="005062D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6E31A" w14:textId="77777777" w:rsidR="00FB1EFF" w:rsidRDefault="00FB1EFF">
      <w:r>
        <w:separator/>
      </w:r>
    </w:p>
  </w:footnote>
  <w:footnote w:type="continuationSeparator" w:id="0">
    <w:p w14:paraId="28B4B965" w14:textId="77777777" w:rsidR="00FB1EFF" w:rsidRDefault="00FB1EFF">
      <w:r>
        <w:continuationSeparator/>
      </w:r>
    </w:p>
  </w:footnote>
  <w:footnote w:type="continuationNotice" w:id="1">
    <w:p w14:paraId="03CF4FDC" w14:textId="77777777" w:rsidR="00FB1EFF" w:rsidRDefault="00FB1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25BEE"/>
    <w:multiLevelType w:val="hybridMultilevel"/>
    <w:tmpl w:val="27D2F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65522"/>
    <w:multiLevelType w:val="hybridMultilevel"/>
    <w:tmpl w:val="538A4D2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047D"/>
    <w:multiLevelType w:val="multilevel"/>
    <w:tmpl w:val="E0BC18D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290F18"/>
    <w:multiLevelType w:val="multilevel"/>
    <w:tmpl w:val="7F06794E"/>
    <w:lvl w:ilvl="0">
      <w:start w:val="19"/>
      <w:numFmt w:val="decimal"/>
      <w:lvlText w:val="%1"/>
      <w:lvlJc w:val="left"/>
      <w:pPr>
        <w:ind w:left="380" w:hanging="3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2B923CA2"/>
    <w:multiLevelType w:val="hybridMultilevel"/>
    <w:tmpl w:val="1194DD52"/>
    <w:lvl w:ilvl="0" w:tplc="A0821140">
      <w:numFmt w:val="bullet"/>
      <w:lvlText w:val="-"/>
      <w:lvlJc w:val="left"/>
      <w:pPr>
        <w:ind w:left="1335" w:hanging="43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943A12"/>
    <w:multiLevelType w:val="multilevel"/>
    <w:tmpl w:val="A3BE4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9266033"/>
    <w:multiLevelType w:val="hybridMultilevel"/>
    <w:tmpl w:val="9DECD420"/>
    <w:lvl w:ilvl="0" w:tplc="666828C6">
      <w:numFmt w:val="bullet"/>
      <w:lvlText w:val="-"/>
      <w:lvlJc w:val="left"/>
      <w:pPr>
        <w:ind w:left="1267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42B51"/>
    <w:multiLevelType w:val="multilevel"/>
    <w:tmpl w:val="061A7716"/>
    <w:lvl w:ilvl="0"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6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FF81DA4"/>
    <w:multiLevelType w:val="multilevel"/>
    <w:tmpl w:val="B486259E"/>
    <w:lvl w:ilvl="0">
      <w:start w:val="19"/>
      <w:numFmt w:val="decimal"/>
      <w:lvlText w:val="%1"/>
      <w:lvlJc w:val="left"/>
      <w:pPr>
        <w:ind w:left="380" w:hanging="3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0"/>
  </w:num>
  <w:num w:numId="5">
    <w:abstractNumId w:val="11"/>
  </w:num>
  <w:num w:numId="6">
    <w:abstractNumId w:val="7"/>
  </w:num>
  <w:num w:numId="7">
    <w:abstractNumId w:val="0"/>
  </w:num>
  <w:num w:numId="8">
    <w:abstractNumId w:val="6"/>
  </w:num>
  <w:num w:numId="9">
    <w:abstractNumId w:val="1"/>
  </w:num>
  <w:num w:numId="10">
    <w:abstractNumId w:val="8"/>
  </w:num>
  <w:num w:numId="11">
    <w:abstractNumId w:val="9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4C1"/>
    <w:rsid w:val="00000510"/>
    <w:rsid w:val="00001358"/>
    <w:rsid w:val="00001DFD"/>
    <w:rsid w:val="00002B2A"/>
    <w:rsid w:val="000043F9"/>
    <w:rsid w:val="0000498C"/>
    <w:rsid w:val="000052CA"/>
    <w:rsid w:val="00005701"/>
    <w:rsid w:val="0000661F"/>
    <w:rsid w:val="00006924"/>
    <w:rsid w:val="00007868"/>
    <w:rsid w:val="000104CB"/>
    <w:rsid w:val="000115EB"/>
    <w:rsid w:val="00011917"/>
    <w:rsid w:val="00013BF8"/>
    <w:rsid w:val="00014DF2"/>
    <w:rsid w:val="000173D0"/>
    <w:rsid w:val="000174A3"/>
    <w:rsid w:val="000174B0"/>
    <w:rsid w:val="00017C79"/>
    <w:rsid w:val="00020155"/>
    <w:rsid w:val="000202B2"/>
    <w:rsid w:val="00021F88"/>
    <w:rsid w:val="00022369"/>
    <w:rsid w:val="0002404C"/>
    <w:rsid w:val="00024315"/>
    <w:rsid w:val="00024DF1"/>
    <w:rsid w:val="000251CC"/>
    <w:rsid w:val="00025C8D"/>
    <w:rsid w:val="00025FAB"/>
    <w:rsid w:val="000265BC"/>
    <w:rsid w:val="00026B67"/>
    <w:rsid w:val="000270B0"/>
    <w:rsid w:val="00034910"/>
    <w:rsid w:val="000359F6"/>
    <w:rsid w:val="00036803"/>
    <w:rsid w:val="000376A5"/>
    <w:rsid w:val="00040658"/>
    <w:rsid w:val="00040D9D"/>
    <w:rsid w:val="0004138C"/>
    <w:rsid w:val="00041DB8"/>
    <w:rsid w:val="00043E60"/>
    <w:rsid w:val="000441C1"/>
    <w:rsid w:val="0004467E"/>
    <w:rsid w:val="00045669"/>
    <w:rsid w:val="00045BAA"/>
    <w:rsid w:val="000465E3"/>
    <w:rsid w:val="00050B30"/>
    <w:rsid w:val="0005165D"/>
    <w:rsid w:val="00052326"/>
    <w:rsid w:val="00052627"/>
    <w:rsid w:val="00052A8B"/>
    <w:rsid w:val="00052DE5"/>
    <w:rsid w:val="00054E8D"/>
    <w:rsid w:val="00057B60"/>
    <w:rsid w:val="000604C2"/>
    <w:rsid w:val="0006052F"/>
    <w:rsid w:val="00060F9E"/>
    <w:rsid w:val="00062BE0"/>
    <w:rsid w:val="00063D0E"/>
    <w:rsid w:val="000642F5"/>
    <w:rsid w:val="0006499B"/>
    <w:rsid w:val="00064D71"/>
    <w:rsid w:val="000650BA"/>
    <w:rsid w:val="0006667C"/>
    <w:rsid w:val="000674CD"/>
    <w:rsid w:val="000706DD"/>
    <w:rsid w:val="00070733"/>
    <w:rsid w:val="00070D7F"/>
    <w:rsid w:val="000711A2"/>
    <w:rsid w:val="00071FE4"/>
    <w:rsid w:val="000724CA"/>
    <w:rsid w:val="0007281E"/>
    <w:rsid w:val="00073A49"/>
    <w:rsid w:val="0007489F"/>
    <w:rsid w:val="00076AD8"/>
    <w:rsid w:val="00076D7A"/>
    <w:rsid w:val="000777E4"/>
    <w:rsid w:val="000778C1"/>
    <w:rsid w:val="00081A5A"/>
    <w:rsid w:val="00082344"/>
    <w:rsid w:val="000828A3"/>
    <w:rsid w:val="00082EC1"/>
    <w:rsid w:val="000839A7"/>
    <w:rsid w:val="00084352"/>
    <w:rsid w:val="0008449F"/>
    <w:rsid w:val="000847FC"/>
    <w:rsid w:val="0008685C"/>
    <w:rsid w:val="00086E5F"/>
    <w:rsid w:val="00087A8A"/>
    <w:rsid w:val="0009043A"/>
    <w:rsid w:val="000909FE"/>
    <w:rsid w:val="00091285"/>
    <w:rsid w:val="000916B0"/>
    <w:rsid w:val="00091AEC"/>
    <w:rsid w:val="00092206"/>
    <w:rsid w:val="00092E16"/>
    <w:rsid w:val="00093F85"/>
    <w:rsid w:val="00094001"/>
    <w:rsid w:val="00094032"/>
    <w:rsid w:val="000953CA"/>
    <w:rsid w:val="000965A3"/>
    <w:rsid w:val="00096A19"/>
    <w:rsid w:val="00096B6C"/>
    <w:rsid w:val="00097661"/>
    <w:rsid w:val="000A1467"/>
    <w:rsid w:val="000A1CA2"/>
    <w:rsid w:val="000A1E83"/>
    <w:rsid w:val="000A2EB0"/>
    <w:rsid w:val="000A347D"/>
    <w:rsid w:val="000A44EA"/>
    <w:rsid w:val="000A4A8A"/>
    <w:rsid w:val="000A569A"/>
    <w:rsid w:val="000A5C41"/>
    <w:rsid w:val="000A5F4F"/>
    <w:rsid w:val="000B0C14"/>
    <w:rsid w:val="000B1E29"/>
    <w:rsid w:val="000B267C"/>
    <w:rsid w:val="000B3A03"/>
    <w:rsid w:val="000B40B6"/>
    <w:rsid w:val="000B46C1"/>
    <w:rsid w:val="000B49A4"/>
    <w:rsid w:val="000B52D0"/>
    <w:rsid w:val="000B59A3"/>
    <w:rsid w:val="000B59F7"/>
    <w:rsid w:val="000B6581"/>
    <w:rsid w:val="000B6720"/>
    <w:rsid w:val="000C07AE"/>
    <w:rsid w:val="000C1DD7"/>
    <w:rsid w:val="000C35C6"/>
    <w:rsid w:val="000C3819"/>
    <w:rsid w:val="000C3BF4"/>
    <w:rsid w:val="000C405B"/>
    <w:rsid w:val="000C41ED"/>
    <w:rsid w:val="000C422F"/>
    <w:rsid w:val="000C4E98"/>
    <w:rsid w:val="000C5CF1"/>
    <w:rsid w:val="000C73E7"/>
    <w:rsid w:val="000C7ED9"/>
    <w:rsid w:val="000D0E72"/>
    <w:rsid w:val="000D0FD4"/>
    <w:rsid w:val="000D1072"/>
    <w:rsid w:val="000D264E"/>
    <w:rsid w:val="000D291F"/>
    <w:rsid w:val="000D4AED"/>
    <w:rsid w:val="000D4C77"/>
    <w:rsid w:val="000D56C9"/>
    <w:rsid w:val="000D5B7E"/>
    <w:rsid w:val="000D6313"/>
    <w:rsid w:val="000D78EC"/>
    <w:rsid w:val="000D78F7"/>
    <w:rsid w:val="000E075D"/>
    <w:rsid w:val="000E1C69"/>
    <w:rsid w:val="000E39C0"/>
    <w:rsid w:val="000E4E35"/>
    <w:rsid w:val="000E4E58"/>
    <w:rsid w:val="000E5258"/>
    <w:rsid w:val="000E5FEC"/>
    <w:rsid w:val="000E6368"/>
    <w:rsid w:val="000F04E4"/>
    <w:rsid w:val="000F2961"/>
    <w:rsid w:val="000F404A"/>
    <w:rsid w:val="000F489A"/>
    <w:rsid w:val="000F722F"/>
    <w:rsid w:val="000F7558"/>
    <w:rsid w:val="000F7C69"/>
    <w:rsid w:val="001018B5"/>
    <w:rsid w:val="00105D08"/>
    <w:rsid w:val="00107150"/>
    <w:rsid w:val="00107A04"/>
    <w:rsid w:val="00110511"/>
    <w:rsid w:val="00111E9D"/>
    <w:rsid w:val="001124BC"/>
    <w:rsid w:val="00112A17"/>
    <w:rsid w:val="00112C86"/>
    <w:rsid w:val="00113179"/>
    <w:rsid w:val="00115519"/>
    <w:rsid w:val="0011561D"/>
    <w:rsid w:val="00115627"/>
    <w:rsid w:val="00116323"/>
    <w:rsid w:val="001174FA"/>
    <w:rsid w:val="00120087"/>
    <w:rsid w:val="0012009C"/>
    <w:rsid w:val="00120116"/>
    <w:rsid w:val="00120838"/>
    <w:rsid w:val="00120964"/>
    <w:rsid w:val="00121C4B"/>
    <w:rsid w:val="00121EAB"/>
    <w:rsid w:val="0012241F"/>
    <w:rsid w:val="001228B4"/>
    <w:rsid w:val="00124BC7"/>
    <w:rsid w:val="001255B0"/>
    <w:rsid w:val="00125962"/>
    <w:rsid w:val="00125BF9"/>
    <w:rsid w:val="00130315"/>
    <w:rsid w:val="0013097E"/>
    <w:rsid w:val="00130EB8"/>
    <w:rsid w:val="001313CB"/>
    <w:rsid w:val="00131650"/>
    <w:rsid w:val="0013200E"/>
    <w:rsid w:val="00133B36"/>
    <w:rsid w:val="001366FB"/>
    <w:rsid w:val="00137457"/>
    <w:rsid w:val="00143378"/>
    <w:rsid w:val="001433F2"/>
    <w:rsid w:val="00143BD2"/>
    <w:rsid w:val="00143DAC"/>
    <w:rsid w:val="0014428F"/>
    <w:rsid w:val="0014479F"/>
    <w:rsid w:val="00144FF7"/>
    <w:rsid w:val="00145F8A"/>
    <w:rsid w:val="00146CAE"/>
    <w:rsid w:val="0014707E"/>
    <w:rsid w:val="001506F1"/>
    <w:rsid w:val="00151935"/>
    <w:rsid w:val="001535AA"/>
    <w:rsid w:val="001536D8"/>
    <w:rsid w:val="001543C1"/>
    <w:rsid w:val="00154FBC"/>
    <w:rsid w:val="00155233"/>
    <w:rsid w:val="0015573D"/>
    <w:rsid w:val="00155F67"/>
    <w:rsid w:val="00156B70"/>
    <w:rsid w:val="001573BB"/>
    <w:rsid w:val="001617DB"/>
    <w:rsid w:val="00161F44"/>
    <w:rsid w:val="0016230C"/>
    <w:rsid w:val="00162B8E"/>
    <w:rsid w:val="00163EC0"/>
    <w:rsid w:val="001707D1"/>
    <w:rsid w:val="001708FF"/>
    <w:rsid w:val="00170D36"/>
    <w:rsid w:val="00171409"/>
    <w:rsid w:val="00172E2A"/>
    <w:rsid w:val="001737B5"/>
    <w:rsid w:val="00174A72"/>
    <w:rsid w:val="00175161"/>
    <w:rsid w:val="00175340"/>
    <w:rsid w:val="00176F4E"/>
    <w:rsid w:val="00180F4A"/>
    <w:rsid w:val="0018106D"/>
    <w:rsid w:val="001848E0"/>
    <w:rsid w:val="001849CC"/>
    <w:rsid w:val="00184D3C"/>
    <w:rsid w:val="001856BA"/>
    <w:rsid w:val="00186F75"/>
    <w:rsid w:val="00187F33"/>
    <w:rsid w:val="0019070B"/>
    <w:rsid w:val="00190A06"/>
    <w:rsid w:val="00194A00"/>
    <w:rsid w:val="00194F5B"/>
    <w:rsid w:val="00196F16"/>
    <w:rsid w:val="001975D6"/>
    <w:rsid w:val="001A0966"/>
    <w:rsid w:val="001A1C6D"/>
    <w:rsid w:val="001A2F3A"/>
    <w:rsid w:val="001A3952"/>
    <w:rsid w:val="001A3C2B"/>
    <w:rsid w:val="001A5077"/>
    <w:rsid w:val="001A541A"/>
    <w:rsid w:val="001A58DA"/>
    <w:rsid w:val="001A6D43"/>
    <w:rsid w:val="001A782C"/>
    <w:rsid w:val="001B1BFB"/>
    <w:rsid w:val="001B24EC"/>
    <w:rsid w:val="001B2FAA"/>
    <w:rsid w:val="001B3FF0"/>
    <w:rsid w:val="001B5D75"/>
    <w:rsid w:val="001B6379"/>
    <w:rsid w:val="001B74C2"/>
    <w:rsid w:val="001B78A0"/>
    <w:rsid w:val="001B7912"/>
    <w:rsid w:val="001C18DB"/>
    <w:rsid w:val="001C1E09"/>
    <w:rsid w:val="001C3184"/>
    <w:rsid w:val="001C4B9B"/>
    <w:rsid w:val="001C4F2E"/>
    <w:rsid w:val="001C4F83"/>
    <w:rsid w:val="001C52BC"/>
    <w:rsid w:val="001C53A5"/>
    <w:rsid w:val="001C587B"/>
    <w:rsid w:val="001C5B06"/>
    <w:rsid w:val="001C6100"/>
    <w:rsid w:val="001C7D52"/>
    <w:rsid w:val="001C7DE9"/>
    <w:rsid w:val="001D0A00"/>
    <w:rsid w:val="001D1C38"/>
    <w:rsid w:val="001D1DC6"/>
    <w:rsid w:val="001D1EE2"/>
    <w:rsid w:val="001D251C"/>
    <w:rsid w:val="001D64F5"/>
    <w:rsid w:val="001D682B"/>
    <w:rsid w:val="001D7008"/>
    <w:rsid w:val="001D768A"/>
    <w:rsid w:val="001E07EC"/>
    <w:rsid w:val="001E1391"/>
    <w:rsid w:val="001E1BC1"/>
    <w:rsid w:val="001E2051"/>
    <w:rsid w:val="001E221A"/>
    <w:rsid w:val="001E3899"/>
    <w:rsid w:val="001E3AAC"/>
    <w:rsid w:val="001E3AFA"/>
    <w:rsid w:val="001E41D3"/>
    <w:rsid w:val="001E47EC"/>
    <w:rsid w:val="001E5606"/>
    <w:rsid w:val="001E56DA"/>
    <w:rsid w:val="001E5DFA"/>
    <w:rsid w:val="001E5F6E"/>
    <w:rsid w:val="001F08C2"/>
    <w:rsid w:val="001F0AC7"/>
    <w:rsid w:val="001F0B88"/>
    <w:rsid w:val="001F12FB"/>
    <w:rsid w:val="001F27B0"/>
    <w:rsid w:val="001F2C0C"/>
    <w:rsid w:val="001F2DEE"/>
    <w:rsid w:val="001F36D1"/>
    <w:rsid w:val="001F4110"/>
    <w:rsid w:val="001F4DE7"/>
    <w:rsid w:val="001F530D"/>
    <w:rsid w:val="001F583D"/>
    <w:rsid w:val="001F6AA4"/>
    <w:rsid w:val="002004DF"/>
    <w:rsid w:val="00202EED"/>
    <w:rsid w:val="00202FD7"/>
    <w:rsid w:val="00205B68"/>
    <w:rsid w:val="002076CC"/>
    <w:rsid w:val="00207BAF"/>
    <w:rsid w:val="002127A0"/>
    <w:rsid w:val="00212D20"/>
    <w:rsid w:val="00213396"/>
    <w:rsid w:val="00213B22"/>
    <w:rsid w:val="00213C9F"/>
    <w:rsid w:val="00214F9A"/>
    <w:rsid w:val="00215331"/>
    <w:rsid w:val="002161C5"/>
    <w:rsid w:val="00217115"/>
    <w:rsid w:val="002171EE"/>
    <w:rsid w:val="002177FB"/>
    <w:rsid w:val="00220851"/>
    <w:rsid w:val="00220B2C"/>
    <w:rsid w:val="002213A2"/>
    <w:rsid w:val="002214DA"/>
    <w:rsid w:val="00221D06"/>
    <w:rsid w:val="00223433"/>
    <w:rsid w:val="00223B29"/>
    <w:rsid w:val="00225579"/>
    <w:rsid w:val="00226A1F"/>
    <w:rsid w:val="00231AA9"/>
    <w:rsid w:val="00232195"/>
    <w:rsid w:val="00232884"/>
    <w:rsid w:val="0023553E"/>
    <w:rsid w:val="00235835"/>
    <w:rsid w:val="002360BC"/>
    <w:rsid w:val="00236B13"/>
    <w:rsid w:val="00237B91"/>
    <w:rsid w:val="00237E77"/>
    <w:rsid w:val="00240BA0"/>
    <w:rsid w:val="00240EA5"/>
    <w:rsid w:val="00241081"/>
    <w:rsid w:val="002416CB"/>
    <w:rsid w:val="002418F5"/>
    <w:rsid w:val="00242F47"/>
    <w:rsid w:val="0024337C"/>
    <w:rsid w:val="00243382"/>
    <w:rsid w:val="0024388D"/>
    <w:rsid w:val="00243B4D"/>
    <w:rsid w:val="00244924"/>
    <w:rsid w:val="00244A17"/>
    <w:rsid w:val="00244DBF"/>
    <w:rsid w:val="00245886"/>
    <w:rsid w:val="00245936"/>
    <w:rsid w:val="00246763"/>
    <w:rsid w:val="00250C75"/>
    <w:rsid w:val="00250D3B"/>
    <w:rsid w:val="002510CF"/>
    <w:rsid w:val="00251980"/>
    <w:rsid w:val="00252091"/>
    <w:rsid w:val="00252D52"/>
    <w:rsid w:val="00253086"/>
    <w:rsid w:val="002545AD"/>
    <w:rsid w:val="00256630"/>
    <w:rsid w:val="00257585"/>
    <w:rsid w:val="00257EA7"/>
    <w:rsid w:val="002610AE"/>
    <w:rsid w:val="00261786"/>
    <w:rsid w:val="00261C75"/>
    <w:rsid w:val="00264CAD"/>
    <w:rsid w:val="002650EA"/>
    <w:rsid w:val="002662AF"/>
    <w:rsid w:val="00270C14"/>
    <w:rsid w:val="0027173A"/>
    <w:rsid w:val="00272DAC"/>
    <w:rsid w:val="00272F9E"/>
    <w:rsid w:val="002732F3"/>
    <w:rsid w:val="00273857"/>
    <w:rsid w:val="00274C0F"/>
    <w:rsid w:val="00274D3D"/>
    <w:rsid w:val="00276A2B"/>
    <w:rsid w:val="00276F1F"/>
    <w:rsid w:val="00277ECB"/>
    <w:rsid w:val="00280658"/>
    <w:rsid w:val="00280F48"/>
    <w:rsid w:val="002816A5"/>
    <w:rsid w:val="002825A9"/>
    <w:rsid w:val="002850F2"/>
    <w:rsid w:val="00286D99"/>
    <w:rsid w:val="00287B06"/>
    <w:rsid w:val="00287CD1"/>
    <w:rsid w:val="00287D2C"/>
    <w:rsid w:val="00287DBA"/>
    <w:rsid w:val="002906CA"/>
    <w:rsid w:val="00292939"/>
    <w:rsid w:val="00294382"/>
    <w:rsid w:val="0029466D"/>
    <w:rsid w:val="002946DE"/>
    <w:rsid w:val="00294BF0"/>
    <w:rsid w:val="002951FF"/>
    <w:rsid w:val="0029597F"/>
    <w:rsid w:val="00295F5D"/>
    <w:rsid w:val="00296FD3"/>
    <w:rsid w:val="00297A33"/>
    <w:rsid w:val="002A04A0"/>
    <w:rsid w:val="002A06AF"/>
    <w:rsid w:val="002A0743"/>
    <w:rsid w:val="002A169B"/>
    <w:rsid w:val="002A4AB5"/>
    <w:rsid w:val="002A542A"/>
    <w:rsid w:val="002A6570"/>
    <w:rsid w:val="002A71EF"/>
    <w:rsid w:val="002A75D9"/>
    <w:rsid w:val="002B0041"/>
    <w:rsid w:val="002B0E86"/>
    <w:rsid w:val="002B13FC"/>
    <w:rsid w:val="002B30DE"/>
    <w:rsid w:val="002B3D46"/>
    <w:rsid w:val="002B40DA"/>
    <w:rsid w:val="002B46BA"/>
    <w:rsid w:val="002B5020"/>
    <w:rsid w:val="002B5401"/>
    <w:rsid w:val="002B61E4"/>
    <w:rsid w:val="002B61FA"/>
    <w:rsid w:val="002B650C"/>
    <w:rsid w:val="002C171F"/>
    <w:rsid w:val="002C1FF0"/>
    <w:rsid w:val="002C2021"/>
    <w:rsid w:val="002C5415"/>
    <w:rsid w:val="002C5A40"/>
    <w:rsid w:val="002C73C6"/>
    <w:rsid w:val="002D1CAD"/>
    <w:rsid w:val="002D1F4B"/>
    <w:rsid w:val="002D2336"/>
    <w:rsid w:val="002D2682"/>
    <w:rsid w:val="002D374B"/>
    <w:rsid w:val="002D3CFA"/>
    <w:rsid w:val="002D5F92"/>
    <w:rsid w:val="002D7074"/>
    <w:rsid w:val="002D7F65"/>
    <w:rsid w:val="002E1B34"/>
    <w:rsid w:val="002E2A3C"/>
    <w:rsid w:val="002E34E8"/>
    <w:rsid w:val="002E4BAF"/>
    <w:rsid w:val="002E4C33"/>
    <w:rsid w:val="002E51A3"/>
    <w:rsid w:val="002E61E8"/>
    <w:rsid w:val="002E67D6"/>
    <w:rsid w:val="002E7D79"/>
    <w:rsid w:val="002F159C"/>
    <w:rsid w:val="002F1BC8"/>
    <w:rsid w:val="002F3C18"/>
    <w:rsid w:val="002F4660"/>
    <w:rsid w:val="002F4A99"/>
    <w:rsid w:val="002F4E92"/>
    <w:rsid w:val="002F4EB3"/>
    <w:rsid w:val="002F4FA8"/>
    <w:rsid w:val="002F578F"/>
    <w:rsid w:val="002F67A2"/>
    <w:rsid w:val="002F7263"/>
    <w:rsid w:val="003001BA"/>
    <w:rsid w:val="00300D51"/>
    <w:rsid w:val="00300E16"/>
    <w:rsid w:val="00301A61"/>
    <w:rsid w:val="00301C73"/>
    <w:rsid w:val="0030227D"/>
    <w:rsid w:val="003026EA"/>
    <w:rsid w:val="0030315D"/>
    <w:rsid w:val="003048A6"/>
    <w:rsid w:val="00307D9C"/>
    <w:rsid w:val="00310612"/>
    <w:rsid w:val="00310B77"/>
    <w:rsid w:val="00312F1E"/>
    <w:rsid w:val="003154F9"/>
    <w:rsid w:val="00315562"/>
    <w:rsid w:val="003165BA"/>
    <w:rsid w:val="00317A56"/>
    <w:rsid w:val="0032053A"/>
    <w:rsid w:val="00320610"/>
    <w:rsid w:val="00321D3F"/>
    <w:rsid w:val="00322564"/>
    <w:rsid w:val="00323CA3"/>
    <w:rsid w:val="00323EC9"/>
    <w:rsid w:val="00323FFB"/>
    <w:rsid w:val="003256B4"/>
    <w:rsid w:val="0032617C"/>
    <w:rsid w:val="00327702"/>
    <w:rsid w:val="00327ABE"/>
    <w:rsid w:val="00330780"/>
    <w:rsid w:val="003308A1"/>
    <w:rsid w:val="00331535"/>
    <w:rsid w:val="00331A89"/>
    <w:rsid w:val="00331EA3"/>
    <w:rsid w:val="00332F50"/>
    <w:rsid w:val="003332B0"/>
    <w:rsid w:val="0033368F"/>
    <w:rsid w:val="00335C13"/>
    <w:rsid w:val="0033620E"/>
    <w:rsid w:val="003371F0"/>
    <w:rsid w:val="003420F0"/>
    <w:rsid w:val="00343A61"/>
    <w:rsid w:val="00344ED5"/>
    <w:rsid w:val="00345057"/>
    <w:rsid w:val="003511EA"/>
    <w:rsid w:val="00351263"/>
    <w:rsid w:val="00351B6E"/>
    <w:rsid w:val="003523B6"/>
    <w:rsid w:val="00352BEC"/>
    <w:rsid w:val="00355E72"/>
    <w:rsid w:val="00356BAE"/>
    <w:rsid w:val="003601D6"/>
    <w:rsid w:val="0036088F"/>
    <w:rsid w:val="00361988"/>
    <w:rsid w:val="00362770"/>
    <w:rsid w:val="00362799"/>
    <w:rsid w:val="00362C2D"/>
    <w:rsid w:val="00365013"/>
    <w:rsid w:val="00366780"/>
    <w:rsid w:val="003667BC"/>
    <w:rsid w:val="00366E4F"/>
    <w:rsid w:val="00367423"/>
    <w:rsid w:val="00367E5D"/>
    <w:rsid w:val="003722F0"/>
    <w:rsid w:val="00373060"/>
    <w:rsid w:val="0037343A"/>
    <w:rsid w:val="00376C00"/>
    <w:rsid w:val="00376E92"/>
    <w:rsid w:val="003773AD"/>
    <w:rsid w:val="00377650"/>
    <w:rsid w:val="0038078C"/>
    <w:rsid w:val="00383295"/>
    <w:rsid w:val="00383915"/>
    <w:rsid w:val="00384775"/>
    <w:rsid w:val="00384AF2"/>
    <w:rsid w:val="003865A1"/>
    <w:rsid w:val="0038716A"/>
    <w:rsid w:val="00387982"/>
    <w:rsid w:val="00387A2A"/>
    <w:rsid w:val="00390486"/>
    <w:rsid w:val="003904E4"/>
    <w:rsid w:val="00390B9E"/>
    <w:rsid w:val="003910D3"/>
    <w:rsid w:val="0039152D"/>
    <w:rsid w:val="0039240B"/>
    <w:rsid w:val="00393079"/>
    <w:rsid w:val="00393727"/>
    <w:rsid w:val="00393E12"/>
    <w:rsid w:val="00396155"/>
    <w:rsid w:val="003964E8"/>
    <w:rsid w:val="0039690D"/>
    <w:rsid w:val="003972B1"/>
    <w:rsid w:val="003A4481"/>
    <w:rsid w:val="003A5456"/>
    <w:rsid w:val="003A55B0"/>
    <w:rsid w:val="003A61AD"/>
    <w:rsid w:val="003A63D3"/>
    <w:rsid w:val="003A6EDA"/>
    <w:rsid w:val="003A7172"/>
    <w:rsid w:val="003A71D6"/>
    <w:rsid w:val="003B0E17"/>
    <w:rsid w:val="003B1188"/>
    <w:rsid w:val="003B164E"/>
    <w:rsid w:val="003B2655"/>
    <w:rsid w:val="003B2944"/>
    <w:rsid w:val="003B3FB8"/>
    <w:rsid w:val="003B6CFD"/>
    <w:rsid w:val="003B6DAC"/>
    <w:rsid w:val="003B7C6A"/>
    <w:rsid w:val="003C0F4A"/>
    <w:rsid w:val="003C12E7"/>
    <w:rsid w:val="003C4176"/>
    <w:rsid w:val="003C4FC4"/>
    <w:rsid w:val="003C58B3"/>
    <w:rsid w:val="003C61BA"/>
    <w:rsid w:val="003C6848"/>
    <w:rsid w:val="003C6AC0"/>
    <w:rsid w:val="003C789E"/>
    <w:rsid w:val="003D5063"/>
    <w:rsid w:val="003D5C43"/>
    <w:rsid w:val="003D71A7"/>
    <w:rsid w:val="003E06EA"/>
    <w:rsid w:val="003E16C5"/>
    <w:rsid w:val="003E18BA"/>
    <w:rsid w:val="003E22C8"/>
    <w:rsid w:val="003E2452"/>
    <w:rsid w:val="003E30F1"/>
    <w:rsid w:val="003E3CB2"/>
    <w:rsid w:val="003E5458"/>
    <w:rsid w:val="003E6911"/>
    <w:rsid w:val="003E7724"/>
    <w:rsid w:val="003F0028"/>
    <w:rsid w:val="003F1BD9"/>
    <w:rsid w:val="003F28F4"/>
    <w:rsid w:val="003F2D02"/>
    <w:rsid w:val="003F4661"/>
    <w:rsid w:val="003F7887"/>
    <w:rsid w:val="003F7C46"/>
    <w:rsid w:val="0040155F"/>
    <w:rsid w:val="00402ED3"/>
    <w:rsid w:val="00404297"/>
    <w:rsid w:val="00404D8C"/>
    <w:rsid w:val="00405C04"/>
    <w:rsid w:val="00406322"/>
    <w:rsid w:val="004074F1"/>
    <w:rsid w:val="00407511"/>
    <w:rsid w:val="00407C58"/>
    <w:rsid w:val="004101DF"/>
    <w:rsid w:val="00410FED"/>
    <w:rsid w:val="0041137A"/>
    <w:rsid w:val="004121F9"/>
    <w:rsid w:val="004128D3"/>
    <w:rsid w:val="004149EE"/>
    <w:rsid w:val="00415CCD"/>
    <w:rsid w:val="0041633A"/>
    <w:rsid w:val="0041665C"/>
    <w:rsid w:val="0041685F"/>
    <w:rsid w:val="00417C90"/>
    <w:rsid w:val="00421643"/>
    <w:rsid w:val="00421A96"/>
    <w:rsid w:val="00421B1E"/>
    <w:rsid w:val="004230C5"/>
    <w:rsid w:val="00426224"/>
    <w:rsid w:val="00426773"/>
    <w:rsid w:val="0043166C"/>
    <w:rsid w:val="004334E1"/>
    <w:rsid w:val="00434500"/>
    <w:rsid w:val="0043496B"/>
    <w:rsid w:val="00434BF1"/>
    <w:rsid w:val="00434C74"/>
    <w:rsid w:val="00434F28"/>
    <w:rsid w:val="00435E8B"/>
    <w:rsid w:val="00436029"/>
    <w:rsid w:val="00436D2A"/>
    <w:rsid w:val="00437564"/>
    <w:rsid w:val="004377C8"/>
    <w:rsid w:val="0043797D"/>
    <w:rsid w:val="00437F8E"/>
    <w:rsid w:val="004403F2"/>
    <w:rsid w:val="00441130"/>
    <w:rsid w:val="00443554"/>
    <w:rsid w:val="00444829"/>
    <w:rsid w:val="0044550D"/>
    <w:rsid w:val="00445629"/>
    <w:rsid w:val="00445DC5"/>
    <w:rsid w:val="004464B8"/>
    <w:rsid w:val="00447323"/>
    <w:rsid w:val="0044774F"/>
    <w:rsid w:val="00450D75"/>
    <w:rsid w:val="0045381D"/>
    <w:rsid w:val="004542AE"/>
    <w:rsid w:val="004544CC"/>
    <w:rsid w:val="0045579A"/>
    <w:rsid w:val="00455F01"/>
    <w:rsid w:val="0045669F"/>
    <w:rsid w:val="00456A21"/>
    <w:rsid w:val="004574F4"/>
    <w:rsid w:val="00457698"/>
    <w:rsid w:val="004576CA"/>
    <w:rsid w:val="0045793D"/>
    <w:rsid w:val="004579ED"/>
    <w:rsid w:val="00457A40"/>
    <w:rsid w:val="00457D53"/>
    <w:rsid w:val="00462586"/>
    <w:rsid w:val="00462826"/>
    <w:rsid w:val="00462D04"/>
    <w:rsid w:val="00463671"/>
    <w:rsid w:val="004645B2"/>
    <w:rsid w:val="00464AD2"/>
    <w:rsid w:val="004652CC"/>
    <w:rsid w:val="004663E2"/>
    <w:rsid w:val="0046748D"/>
    <w:rsid w:val="00467A58"/>
    <w:rsid w:val="00470109"/>
    <w:rsid w:val="00470A4D"/>
    <w:rsid w:val="00471F49"/>
    <w:rsid w:val="00472367"/>
    <w:rsid w:val="00473D81"/>
    <w:rsid w:val="0047439B"/>
    <w:rsid w:val="004765AD"/>
    <w:rsid w:val="00476EB0"/>
    <w:rsid w:val="0047712A"/>
    <w:rsid w:val="00483CFF"/>
    <w:rsid w:val="00485DD3"/>
    <w:rsid w:val="00485E90"/>
    <w:rsid w:val="00490146"/>
    <w:rsid w:val="004903E6"/>
    <w:rsid w:val="00490A96"/>
    <w:rsid w:val="004915E3"/>
    <w:rsid w:val="004928AB"/>
    <w:rsid w:val="00492BDE"/>
    <w:rsid w:val="004935B8"/>
    <w:rsid w:val="00493E3E"/>
    <w:rsid w:val="0049518D"/>
    <w:rsid w:val="004961AE"/>
    <w:rsid w:val="004966EF"/>
    <w:rsid w:val="004975AC"/>
    <w:rsid w:val="004979F6"/>
    <w:rsid w:val="00497A18"/>
    <w:rsid w:val="004A25D7"/>
    <w:rsid w:val="004A2C14"/>
    <w:rsid w:val="004A3869"/>
    <w:rsid w:val="004A3D07"/>
    <w:rsid w:val="004A404E"/>
    <w:rsid w:val="004A4E8B"/>
    <w:rsid w:val="004B0BA3"/>
    <w:rsid w:val="004B1049"/>
    <w:rsid w:val="004B1984"/>
    <w:rsid w:val="004B1C50"/>
    <w:rsid w:val="004B2D99"/>
    <w:rsid w:val="004B4E68"/>
    <w:rsid w:val="004B67F2"/>
    <w:rsid w:val="004B6942"/>
    <w:rsid w:val="004B6CCB"/>
    <w:rsid w:val="004C0136"/>
    <w:rsid w:val="004C0197"/>
    <w:rsid w:val="004C0B82"/>
    <w:rsid w:val="004C0C0F"/>
    <w:rsid w:val="004C10D6"/>
    <w:rsid w:val="004C1187"/>
    <w:rsid w:val="004C219D"/>
    <w:rsid w:val="004C2471"/>
    <w:rsid w:val="004C2A93"/>
    <w:rsid w:val="004C2C37"/>
    <w:rsid w:val="004C2D0B"/>
    <w:rsid w:val="004C39D3"/>
    <w:rsid w:val="004C5C6A"/>
    <w:rsid w:val="004C6A48"/>
    <w:rsid w:val="004C72B5"/>
    <w:rsid w:val="004C75A4"/>
    <w:rsid w:val="004C7C0B"/>
    <w:rsid w:val="004D0352"/>
    <w:rsid w:val="004D2F2D"/>
    <w:rsid w:val="004D3D37"/>
    <w:rsid w:val="004D4BA6"/>
    <w:rsid w:val="004D4CCA"/>
    <w:rsid w:val="004D6AC1"/>
    <w:rsid w:val="004D7E94"/>
    <w:rsid w:val="004E07E8"/>
    <w:rsid w:val="004E082C"/>
    <w:rsid w:val="004E230C"/>
    <w:rsid w:val="004E2D6A"/>
    <w:rsid w:val="004E31BF"/>
    <w:rsid w:val="004E3F2E"/>
    <w:rsid w:val="004E4BAB"/>
    <w:rsid w:val="004E7BBB"/>
    <w:rsid w:val="004F36BB"/>
    <w:rsid w:val="004F3B23"/>
    <w:rsid w:val="004F4156"/>
    <w:rsid w:val="004F5D17"/>
    <w:rsid w:val="004F5D4F"/>
    <w:rsid w:val="004F64D6"/>
    <w:rsid w:val="004F6A86"/>
    <w:rsid w:val="00500D4D"/>
    <w:rsid w:val="005016D2"/>
    <w:rsid w:val="00502C50"/>
    <w:rsid w:val="00502E74"/>
    <w:rsid w:val="00502FEC"/>
    <w:rsid w:val="00503956"/>
    <w:rsid w:val="00504908"/>
    <w:rsid w:val="00505849"/>
    <w:rsid w:val="005062D9"/>
    <w:rsid w:val="00507CBE"/>
    <w:rsid w:val="00507F5D"/>
    <w:rsid w:val="00512407"/>
    <w:rsid w:val="00512DF4"/>
    <w:rsid w:val="00512FE4"/>
    <w:rsid w:val="005143DA"/>
    <w:rsid w:val="00515E10"/>
    <w:rsid w:val="00515EFC"/>
    <w:rsid w:val="00515F5D"/>
    <w:rsid w:val="00517075"/>
    <w:rsid w:val="005173F7"/>
    <w:rsid w:val="00520204"/>
    <w:rsid w:val="005207A9"/>
    <w:rsid w:val="00520EB1"/>
    <w:rsid w:val="00523060"/>
    <w:rsid w:val="0052429D"/>
    <w:rsid w:val="00524583"/>
    <w:rsid w:val="0052504F"/>
    <w:rsid w:val="005257D5"/>
    <w:rsid w:val="00525C8F"/>
    <w:rsid w:val="00526A2C"/>
    <w:rsid w:val="005279A0"/>
    <w:rsid w:val="00530193"/>
    <w:rsid w:val="00530D18"/>
    <w:rsid w:val="00530FBD"/>
    <w:rsid w:val="00532360"/>
    <w:rsid w:val="005336F6"/>
    <w:rsid w:val="005356F2"/>
    <w:rsid w:val="005364A1"/>
    <w:rsid w:val="005365D6"/>
    <w:rsid w:val="005369DA"/>
    <w:rsid w:val="00537C22"/>
    <w:rsid w:val="00540093"/>
    <w:rsid w:val="00540E92"/>
    <w:rsid w:val="0054156F"/>
    <w:rsid w:val="005415AB"/>
    <w:rsid w:val="00541E22"/>
    <w:rsid w:val="005422A6"/>
    <w:rsid w:val="00542A83"/>
    <w:rsid w:val="00542CAD"/>
    <w:rsid w:val="00542D62"/>
    <w:rsid w:val="005432B2"/>
    <w:rsid w:val="00543701"/>
    <w:rsid w:val="00544EDE"/>
    <w:rsid w:val="00545BDA"/>
    <w:rsid w:val="00546A31"/>
    <w:rsid w:val="00551798"/>
    <w:rsid w:val="00551B60"/>
    <w:rsid w:val="00552682"/>
    <w:rsid w:val="005532D9"/>
    <w:rsid w:val="00554CA9"/>
    <w:rsid w:val="005552D4"/>
    <w:rsid w:val="00555F75"/>
    <w:rsid w:val="00556397"/>
    <w:rsid w:val="005568AE"/>
    <w:rsid w:val="0055755F"/>
    <w:rsid w:val="00557936"/>
    <w:rsid w:val="0056045E"/>
    <w:rsid w:val="005606BE"/>
    <w:rsid w:val="00560728"/>
    <w:rsid w:val="00561FA8"/>
    <w:rsid w:val="00562F0F"/>
    <w:rsid w:val="00563EB0"/>
    <w:rsid w:val="005647BC"/>
    <w:rsid w:val="00564CF9"/>
    <w:rsid w:val="005655AB"/>
    <w:rsid w:val="0056795C"/>
    <w:rsid w:val="0057127D"/>
    <w:rsid w:val="00571B21"/>
    <w:rsid w:val="00572C2D"/>
    <w:rsid w:val="005731D2"/>
    <w:rsid w:val="00573B29"/>
    <w:rsid w:val="00573C46"/>
    <w:rsid w:val="005742CD"/>
    <w:rsid w:val="00576338"/>
    <w:rsid w:val="0058109C"/>
    <w:rsid w:val="00582B98"/>
    <w:rsid w:val="0058368F"/>
    <w:rsid w:val="005859EC"/>
    <w:rsid w:val="005872DB"/>
    <w:rsid w:val="0058744A"/>
    <w:rsid w:val="00587765"/>
    <w:rsid w:val="00590A9C"/>
    <w:rsid w:val="00590B43"/>
    <w:rsid w:val="00594FEC"/>
    <w:rsid w:val="00595757"/>
    <w:rsid w:val="0059627F"/>
    <w:rsid w:val="00596BA9"/>
    <w:rsid w:val="00596E36"/>
    <w:rsid w:val="00596FBC"/>
    <w:rsid w:val="00597AE6"/>
    <w:rsid w:val="005A0026"/>
    <w:rsid w:val="005A0471"/>
    <w:rsid w:val="005A052A"/>
    <w:rsid w:val="005A10FE"/>
    <w:rsid w:val="005A200C"/>
    <w:rsid w:val="005A2DDA"/>
    <w:rsid w:val="005A39ED"/>
    <w:rsid w:val="005A48D4"/>
    <w:rsid w:val="005A4D4E"/>
    <w:rsid w:val="005A57B5"/>
    <w:rsid w:val="005A5CE0"/>
    <w:rsid w:val="005A755C"/>
    <w:rsid w:val="005A767E"/>
    <w:rsid w:val="005A7AD0"/>
    <w:rsid w:val="005B0C9B"/>
    <w:rsid w:val="005B1B5B"/>
    <w:rsid w:val="005B3CE7"/>
    <w:rsid w:val="005B3D04"/>
    <w:rsid w:val="005B3F65"/>
    <w:rsid w:val="005B41BE"/>
    <w:rsid w:val="005B56B3"/>
    <w:rsid w:val="005B5706"/>
    <w:rsid w:val="005B5768"/>
    <w:rsid w:val="005B60F7"/>
    <w:rsid w:val="005B7AF8"/>
    <w:rsid w:val="005C1947"/>
    <w:rsid w:val="005C2546"/>
    <w:rsid w:val="005C3B71"/>
    <w:rsid w:val="005C4A66"/>
    <w:rsid w:val="005C66AE"/>
    <w:rsid w:val="005C734A"/>
    <w:rsid w:val="005D106C"/>
    <w:rsid w:val="005D2617"/>
    <w:rsid w:val="005D4C4A"/>
    <w:rsid w:val="005D5923"/>
    <w:rsid w:val="005D6A7F"/>
    <w:rsid w:val="005D795D"/>
    <w:rsid w:val="005D7C41"/>
    <w:rsid w:val="005D7F77"/>
    <w:rsid w:val="005E00E3"/>
    <w:rsid w:val="005E113B"/>
    <w:rsid w:val="005E3C05"/>
    <w:rsid w:val="005E3C59"/>
    <w:rsid w:val="005E3E15"/>
    <w:rsid w:val="005E4048"/>
    <w:rsid w:val="005E5B50"/>
    <w:rsid w:val="005E5BCF"/>
    <w:rsid w:val="005E5FA4"/>
    <w:rsid w:val="005E6D87"/>
    <w:rsid w:val="005E79BB"/>
    <w:rsid w:val="005E79CD"/>
    <w:rsid w:val="005F1165"/>
    <w:rsid w:val="005F1487"/>
    <w:rsid w:val="005F2A54"/>
    <w:rsid w:val="005F31AB"/>
    <w:rsid w:val="005F3AE1"/>
    <w:rsid w:val="005F4B3D"/>
    <w:rsid w:val="005F60C5"/>
    <w:rsid w:val="005F62C9"/>
    <w:rsid w:val="006020D9"/>
    <w:rsid w:val="0060229E"/>
    <w:rsid w:val="006035B5"/>
    <w:rsid w:val="00604A0F"/>
    <w:rsid w:val="006053AF"/>
    <w:rsid w:val="00606552"/>
    <w:rsid w:val="006072E1"/>
    <w:rsid w:val="0061075F"/>
    <w:rsid w:val="00610CC2"/>
    <w:rsid w:val="00610F38"/>
    <w:rsid w:val="006112D9"/>
    <w:rsid w:val="00613EDA"/>
    <w:rsid w:val="00615174"/>
    <w:rsid w:val="00615EB9"/>
    <w:rsid w:val="00616378"/>
    <w:rsid w:val="00617182"/>
    <w:rsid w:val="00617572"/>
    <w:rsid w:val="00617F33"/>
    <w:rsid w:val="006200AD"/>
    <w:rsid w:val="00622270"/>
    <w:rsid w:val="00622CF8"/>
    <w:rsid w:val="00622E3D"/>
    <w:rsid w:val="00623016"/>
    <w:rsid w:val="0062366D"/>
    <w:rsid w:val="00623E17"/>
    <w:rsid w:val="00625DE9"/>
    <w:rsid w:val="0062642E"/>
    <w:rsid w:val="00626D5A"/>
    <w:rsid w:val="00627AD2"/>
    <w:rsid w:val="0063226F"/>
    <w:rsid w:val="00632602"/>
    <w:rsid w:val="00632E3C"/>
    <w:rsid w:val="006347AC"/>
    <w:rsid w:val="0063555B"/>
    <w:rsid w:val="00636234"/>
    <w:rsid w:val="00636B0C"/>
    <w:rsid w:val="0064374D"/>
    <w:rsid w:val="0064474E"/>
    <w:rsid w:val="00645341"/>
    <w:rsid w:val="00646ABE"/>
    <w:rsid w:val="00646ACD"/>
    <w:rsid w:val="00646BDE"/>
    <w:rsid w:val="006472CB"/>
    <w:rsid w:val="006478CF"/>
    <w:rsid w:val="006502EB"/>
    <w:rsid w:val="00650825"/>
    <w:rsid w:val="00651382"/>
    <w:rsid w:val="00651A77"/>
    <w:rsid w:val="006528E8"/>
    <w:rsid w:val="006529CF"/>
    <w:rsid w:val="006529F7"/>
    <w:rsid w:val="0065420A"/>
    <w:rsid w:val="0065493C"/>
    <w:rsid w:val="00654E13"/>
    <w:rsid w:val="006556DC"/>
    <w:rsid w:val="00655AF2"/>
    <w:rsid w:val="00656677"/>
    <w:rsid w:val="00657716"/>
    <w:rsid w:val="0066017C"/>
    <w:rsid w:val="006612CC"/>
    <w:rsid w:val="00662218"/>
    <w:rsid w:val="00662F99"/>
    <w:rsid w:val="0066312B"/>
    <w:rsid w:val="00664825"/>
    <w:rsid w:val="00664D9F"/>
    <w:rsid w:val="00665D88"/>
    <w:rsid w:val="0066609B"/>
    <w:rsid w:val="0066683F"/>
    <w:rsid w:val="00666F7C"/>
    <w:rsid w:val="0066771B"/>
    <w:rsid w:val="006678D0"/>
    <w:rsid w:val="00667C06"/>
    <w:rsid w:val="00667CB9"/>
    <w:rsid w:val="00672F95"/>
    <w:rsid w:val="0067379E"/>
    <w:rsid w:val="00674C01"/>
    <w:rsid w:val="00675B47"/>
    <w:rsid w:val="00675DDC"/>
    <w:rsid w:val="00677388"/>
    <w:rsid w:val="0067741B"/>
    <w:rsid w:val="00682399"/>
    <w:rsid w:val="00684585"/>
    <w:rsid w:val="00684E1B"/>
    <w:rsid w:val="00685542"/>
    <w:rsid w:val="006855F2"/>
    <w:rsid w:val="00685634"/>
    <w:rsid w:val="00686102"/>
    <w:rsid w:val="0068785D"/>
    <w:rsid w:val="00687A58"/>
    <w:rsid w:val="00687BDC"/>
    <w:rsid w:val="00690B98"/>
    <w:rsid w:val="0069206F"/>
    <w:rsid w:val="006924F5"/>
    <w:rsid w:val="00695356"/>
    <w:rsid w:val="00695CE0"/>
    <w:rsid w:val="006962BB"/>
    <w:rsid w:val="00696435"/>
    <w:rsid w:val="00696AFC"/>
    <w:rsid w:val="00696BD2"/>
    <w:rsid w:val="006971A9"/>
    <w:rsid w:val="006A128A"/>
    <w:rsid w:val="006A2483"/>
    <w:rsid w:val="006A2C2F"/>
    <w:rsid w:val="006A3315"/>
    <w:rsid w:val="006A4907"/>
    <w:rsid w:val="006A4A0A"/>
    <w:rsid w:val="006A6684"/>
    <w:rsid w:val="006B01C8"/>
    <w:rsid w:val="006B15B5"/>
    <w:rsid w:val="006B1A75"/>
    <w:rsid w:val="006B2A9A"/>
    <w:rsid w:val="006B338C"/>
    <w:rsid w:val="006B5384"/>
    <w:rsid w:val="006B5831"/>
    <w:rsid w:val="006B61D6"/>
    <w:rsid w:val="006B61E4"/>
    <w:rsid w:val="006B69B0"/>
    <w:rsid w:val="006B6FF0"/>
    <w:rsid w:val="006C05E0"/>
    <w:rsid w:val="006C1305"/>
    <w:rsid w:val="006C2E47"/>
    <w:rsid w:val="006C33C5"/>
    <w:rsid w:val="006C37EF"/>
    <w:rsid w:val="006C45CE"/>
    <w:rsid w:val="006C48CC"/>
    <w:rsid w:val="006C7389"/>
    <w:rsid w:val="006C74B1"/>
    <w:rsid w:val="006D0818"/>
    <w:rsid w:val="006D0E1F"/>
    <w:rsid w:val="006D2086"/>
    <w:rsid w:val="006D21FE"/>
    <w:rsid w:val="006D34A5"/>
    <w:rsid w:val="006D4142"/>
    <w:rsid w:val="006D454A"/>
    <w:rsid w:val="006D677F"/>
    <w:rsid w:val="006D68B3"/>
    <w:rsid w:val="006E00AD"/>
    <w:rsid w:val="006E190C"/>
    <w:rsid w:val="006E272E"/>
    <w:rsid w:val="006E2C28"/>
    <w:rsid w:val="006E51EB"/>
    <w:rsid w:val="006E714C"/>
    <w:rsid w:val="006E7496"/>
    <w:rsid w:val="006F0119"/>
    <w:rsid w:val="006F07A6"/>
    <w:rsid w:val="006F1A61"/>
    <w:rsid w:val="006F3639"/>
    <w:rsid w:val="006F5250"/>
    <w:rsid w:val="006F54B1"/>
    <w:rsid w:val="006F567C"/>
    <w:rsid w:val="006F7412"/>
    <w:rsid w:val="006F7D2C"/>
    <w:rsid w:val="00701C63"/>
    <w:rsid w:val="00702527"/>
    <w:rsid w:val="0070374F"/>
    <w:rsid w:val="00703F35"/>
    <w:rsid w:val="00705465"/>
    <w:rsid w:val="00705587"/>
    <w:rsid w:val="0070632F"/>
    <w:rsid w:val="00706A3D"/>
    <w:rsid w:val="00707D03"/>
    <w:rsid w:val="00710537"/>
    <w:rsid w:val="00710A08"/>
    <w:rsid w:val="00710F0F"/>
    <w:rsid w:val="00711FB9"/>
    <w:rsid w:val="0071261C"/>
    <w:rsid w:val="00712E8F"/>
    <w:rsid w:val="00714ADF"/>
    <w:rsid w:val="0071555E"/>
    <w:rsid w:val="00715BCA"/>
    <w:rsid w:val="00716558"/>
    <w:rsid w:val="0071662D"/>
    <w:rsid w:val="00720C81"/>
    <w:rsid w:val="00724313"/>
    <w:rsid w:val="00724374"/>
    <w:rsid w:val="00726DB5"/>
    <w:rsid w:val="007272DB"/>
    <w:rsid w:val="0072790E"/>
    <w:rsid w:val="00727961"/>
    <w:rsid w:val="007356BA"/>
    <w:rsid w:val="0073587A"/>
    <w:rsid w:val="00735EFC"/>
    <w:rsid w:val="00737110"/>
    <w:rsid w:val="0073739C"/>
    <w:rsid w:val="0073751F"/>
    <w:rsid w:val="00737BCB"/>
    <w:rsid w:val="0074027B"/>
    <w:rsid w:val="007439A3"/>
    <w:rsid w:val="00743C5F"/>
    <w:rsid w:val="0074447C"/>
    <w:rsid w:val="0074457F"/>
    <w:rsid w:val="00744C9D"/>
    <w:rsid w:val="00745504"/>
    <w:rsid w:val="007459CC"/>
    <w:rsid w:val="00745DDD"/>
    <w:rsid w:val="00747393"/>
    <w:rsid w:val="00747DD7"/>
    <w:rsid w:val="007504D8"/>
    <w:rsid w:val="00750C8E"/>
    <w:rsid w:val="00750F3F"/>
    <w:rsid w:val="00751310"/>
    <w:rsid w:val="0075150F"/>
    <w:rsid w:val="007516A9"/>
    <w:rsid w:val="00751864"/>
    <w:rsid w:val="00752E3D"/>
    <w:rsid w:val="00752E9E"/>
    <w:rsid w:val="007534A7"/>
    <w:rsid w:val="00754FEB"/>
    <w:rsid w:val="00755520"/>
    <w:rsid w:val="0075578E"/>
    <w:rsid w:val="00755EDC"/>
    <w:rsid w:val="007563AE"/>
    <w:rsid w:val="00760F65"/>
    <w:rsid w:val="0076116D"/>
    <w:rsid w:val="0076290F"/>
    <w:rsid w:val="00762B84"/>
    <w:rsid w:val="00763BE6"/>
    <w:rsid w:val="00765B28"/>
    <w:rsid w:val="00765C1B"/>
    <w:rsid w:val="00765C95"/>
    <w:rsid w:val="007669C4"/>
    <w:rsid w:val="007677CF"/>
    <w:rsid w:val="00767D36"/>
    <w:rsid w:val="00767F6B"/>
    <w:rsid w:val="0077125A"/>
    <w:rsid w:val="007719D5"/>
    <w:rsid w:val="00772CC5"/>
    <w:rsid w:val="007744EA"/>
    <w:rsid w:val="007770EB"/>
    <w:rsid w:val="0077713D"/>
    <w:rsid w:val="00777184"/>
    <w:rsid w:val="00777A3B"/>
    <w:rsid w:val="00780B7C"/>
    <w:rsid w:val="00781D63"/>
    <w:rsid w:val="0078234F"/>
    <w:rsid w:val="00782B23"/>
    <w:rsid w:val="00783765"/>
    <w:rsid w:val="0078381C"/>
    <w:rsid w:val="00784E52"/>
    <w:rsid w:val="0078682A"/>
    <w:rsid w:val="0079080B"/>
    <w:rsid w:val="007913D5"/>
    <w:rsid w:val="00792562"/>
    <w:rsid w:val="007926F8"/>
    <w:rsid w:val="007934C7"/>
    <w:rsid w:val="00793535"/>
    <w:rsid w:val="007937B9"/>
    <w:rsid w:val="0079432E"/>
    <w:rsid w:val="007949DA"/>
    <w:rsid w:val="00795618"/>
    <w:rsid w:val="00796F90"/>
    <w:rsid w:val="00797B9A"/>
    <w:rsid w:val="007A00A4"/>
    <w:rsid w:val="007A09AA"/>
    <w:rsid w:val="007A2C70"/>
    <w:rsid w:val="007A3469"/>
    <w:rsid w:val="007A389E"/>
    <w:rsid w:val="007A3E0C"/>
    <w:rsid w:val="007A495F"/>
    <w:rsid w:val="007A4C4A"/>
    <w:rsid w:val="007A50C5"/>
    <w:rsid w:val="007A602B"/>
    <w:rsid w:val="007A60ED"/>
    <w:rsid w:val="007A6649"/>
    <w:rsid w:val="007B0638"/>
    <w:rsid w:val="007B10BF"/>
    <w:rsid w:val="007B1E70"/>
    <w:rsid w:val="007B27D2"/>
    <w:rsid w:val="007B327A"/>
    <w:rsid w:val="007B3577"/>
    <w:rsid w:val="007B3BE0"/>
    <w:rsid w:val="007B43DD"/>
    <w:rsid w:val="007B4AC4"/>
    <w:rsid w:val="007B775D"/>
    <w:rsid w:val="007C0DED"/>
    <w:rsid w:val="007C13FD"/>
    <w:rsid w:val="007C6014"/>
    <w:rsid w:val="007C62FF"/>
    <w:rsid w:val="007C6543"/>
    <w:rsid w:val="007C697F"/>
    <w:rsid w:val="007C6C3B"/>
    <w:rsid w:val="007D07F0"/>
    <w:rsid w:val="007D0C26"/>
    <w:rsid w:val="007D0DBF"/>
    <w:rsid w:val="007D0EAF"/>
    <w:rsid w:val="007D1967"/>
    <w:rsid w:val="007D1E50"/>
    <w:rsid w:val="007D2992"/>
    <w:rsid w:val="007D4B72"/>
    <w:rsid w:val="007D637F"/>
    <w:rsid w:val="007D64D0"/>
    <w:rsid w:val="007D706C"/>
    <w:rsid w:val="007E006F"/>
    <w:rsid w:val="007E14DE"/>
    <w:rsid w:val="007E1527"/>
    <w:rsid w:val="007E4B0B"/>
    <w:rsid w:val="007E4D80"/>
    <w:rsid w:val="007E560B"/>
    <w:rsid w:val="007E5C88"/>
    <w:rsid w:val="007E5FCB"/>
    <w:rsid w:val="007E6CB4"/>
    <w:rsid w:val="007F3872"/>
    <w:rsid w:val="007F429D"/>
    <w:rsid w:val="007F5DBD"/>
    <w:rsid w:val="007F6BE8"/>
    <w:rsid w:val="007F6E7B"/>
    <w:rsid w:val="007F746C"/>
    <w:rsid w:val="008009DC"/>
    <w:rsid w:val="00801568"/>
    <w:rsid w:val="00801B2E"/>
    <w:rsid w:val="008028F0"/>
    <w:rsid w:val="008034FC"/>
    <w:rsid w:val="00806648"/>
    <w:rsid w:val="0080720A"/>
    <w:rsid w:val="00807620"/>
    <w:rsid w:val="00807F15"/>
    <w:rsid w:val="008103DA"/>
    <w:rsid w:val="008105C8"/>
    <w:rsid w:val="0081094F"/>
    <w:rsid w:val="00810F37"/>
    <w:rsid w:val="00811164"/>
    <w:rsid w:val="00811347"/>
    <w:rsid w:val="008118A4"/>
    <w:rsid w:val="00813232"/>
    <w:rsid w:val="00813A94"/>
    <w:rsid w:val="00816238"/>
    <w:rsid w:val="00816FBC"/>
    <w:rsid w:val="00817BA4"/>
    <w:rsid w:val="00817F58"/>
    <w:rsid w:val="00821694"/>
    <w:rsid w:val="0082193E"/>
    <w:rsid w:val="00821A04"/>
    <w:rsid w:val="00821A8C"/>
    <w:rsid w:val="008223A4"/>
    <w:rsid w:val="00822E30"/>
    <w:rsid w:val="00823B1C"/>
    <w:rsid w:val="00823CDD"/>
    <w:rsid w:val="0082493B"/>
    <w:rsid w:val="00825B5E"/>
    <w:rsid w:val="00827045"/>
    <w:rsid w:val="0082796A"/>
    <w:rsid w:val="00832E79"/>
    <w:rsid w:val="0083349D"/>
    <w:rsid w:val="00833D47"/>
    <w:rsid w:val="00833E92"/>
    <w:rsid w:val="008348A0"/>
    <w:rsid w:val="008352F3"/>
    <w:rsid w:val="00835533"/>
    <w:rsid w:val="00835676"/>
    <w:rsid w:val="008365B5"/>
    <w:rsid w:val="00836894"/>
    <w:rsid w:val="00836BEA"/>
    <w:rsid w:val="008370EC"/>
    <w:rsid w:val="008372B7"/>
    <w:rsid w:val="00837E33"/>
    <w:rsid w:val="0084049B"/>
    <w:rsid w:val="00840AAD"/>
    <w:rsid w:val="00840DB9"/>
    <w:rsid w:val="0084100D"/>
    <w:rsid w:val="00841242"/>
    <w:rsid w:val="00841D33"/>
    <w:rsid w:val="00843ED5"/>
    <w:rsid w:val="00850343"/>
    <w:rsid w:val="00850AED"/>
    <w:rsid w:val="00850DD1"/>
    <w:rsid w:val="00852883"/>
    <w:rsid w:val="00852A91"/>
    <w:rsid w:val="00853DB2"/>
    <w:rsid w:val="00853DEF"/>
    <w:rsid w:val="00854717"/>
    <w:rsid w:val="00854C50"/>
    <w:rsid w:val="00854DA6"/>
    <w:rsid w:val="00856322"/>
    <w:rsid w:val="00856DFE"/>
    <w:rsid w:val="0085756D"/>
    <w:rsid w:val="00857EE3"/>
    <w:rsid w:val="0086112C"/>
    <w:rsid w:val="008624EF"/>
    <w:rsid w:val="008630BA"/>
    <w:rsid w:val="00865B3F"/>
    <w:rsid w:val="00865CA3"/>
    <w:rsid w:val="00866735"/>
    <w:rsid w:val="00866EF8"/>
    <w:rsid w:val="0087010C"/>
    <w:rsid w:val="008711D0"/>
    <w:rsid w:val="00871908"/>
    <w:rsid w:val="008719F8"/>
    <w:rsid w:val="00872151"/>
    <w:rsid w:val="00872E60"/>
    <w:rsid w:val="00873BB1"/>
    <w:rsid w:val="008741C3"/>
    <w:rsid w:val="00874E68"/>
    <w:rsid w:val="00874EA6"/>
    <w:rsid w:val="00875C22"/>
    <w:rsid w:val="00875E57"/>
    <w:rsid w:val="00876521"/>
    <w:rsid w:val="00876A71"/>
    <w:rsid w:val="00876B3C"/>
    <w:rsid w:val="00877172"/>
    <w:rsid w:val="0087778F"/>
    <w:rsid w:val="00877792"/>
    <w:rsid w:val="008803CC"/>
    <w:rsid w:val="00880553"/>
    <w:rsid w:val="0088146A"/>
    <w:rsid w:val="008822FD"/>
    <w:rsid w:val="00883603"/>
    <w:rsid w:val="00885D4B"/>
    <w:rsid w:val="00886906"/>
    <w:rsid w:val="00886A95"/>
    <w:rsid w:val="00890064"/>
    <w:rsid w:val="00890444"/>
    <w:rsid w:val="0089053C"/>
    <w:rsid w:val="00890834"/>
    <w:rsid w:val="00891590"/>
    <w:rsid w:val="00891AA6"/>
    <w:rsid w:val="0089224D"/>
    <w:rsid w:val="008935CB"/>
    <w:rsid w:val="00894601"/>
    <w:rsid w:val="00895C87"/>
    <w:rsid w:val="008967DA"/>
    <w:rsid w:val="008A010D"/>
    <w:rsid w:val="008A1501"/>
    <w:rsid w:val="008A2913"/>
    <w:rsid w:val="008A2FD6"/>
    <w:rsid w:val="008A3952"/>
    <w:rsid w:val="008A574A"/>
    <w:rsid w:val="008A6A51"/>
    <w:rsid w:val="008A7F10"/>
    <w:rsid w:val="008B10FA"/>
    <w:rsid w:val="008B30CC"/>
    <w:rsid w:val="008B3568"/>
    <w:rsid w:val="008B4DDC"/>
    <w:rsid w:val="008B4DE1"/>
    <w:rsid w:val="008B4FEA"/>
    <w:rsid w:val="008B5201"/>
    <w:rsid w:val="008B7417"/>
    <w:rsid w:val="008B7470"/>
    <w:rsid w:val="008B75A2"/>
    <w:rsid w:val="008C2A45"/>
    <w:rsid w:val="008C2ADF"/>
    <w:rsid w:val="008C3007"/>
    <w:rsid w:val="008C3190"/>
    <w:rsid w:val="008C31E0"/>
    <w:rsid w:val="008C3423"/>
    <w:rsid w:val="008C3685"/>
    <w:rsid w:val="008C4EAE"/>
    <w:rsid w:val="008C4FDE"/>
    <w:rsid w:val="008C50DC"/>
    <w:rsid w:val="008C7976"/>
    <w:rsid w:val="008D0A3F"/>
    <w:rsid w:val="008D2231"/>
    <w:rsid w:val="008D2586"/>
    <w:rsid w:val="008D2CB5"/>
    <w:rsid w:val="008D3FA1"/>
    <w:rsid w:val="008D4005"/>
    <w:rsid w:val="008D5312"/>
    <w:rsid w:val="008D5DB9"/>
    <w:rsid w:val="008D6142"/>
    <w:rsid w:val="008D77D5"/>
    <w:rsid w:val="008E0FD8"/>
    <w:rsid w:val="008E0FE9"/>
    <w:rsid w:val="008E1494"/>
    <w:rsid w:val="008E16ED"/>
    <w:rsid w:val="008E1B05"/>
    <w:rsid w:val="008E1DAD"/>
    <w:rsid w:val="008E1EB7"/>
    <w:rsid w:val="008E2411"/>
    <w:rsid w:val="008E2AD1"/>
    <w:rsid w:val="008E33AD"/>
    <w:rsid w:val="008E376B"/>
    <w:rsid w:val="008E5442"/>
    <w:rsid w:val="008F04A1"/>
    <w:rsid w:val="008F066D"/>
    <w:rsid w:val="008F07F4"/>
    <w:rsid w:val="008F0AF8"/>
    <w:rsid w:val="008F2DBE"/>
    <w:rsid w:val="008F318E"/>
    <w:rsid w:val="008F35B0"/>
    <w:rsid w:val="008F36F6"/>
    <w:rsid w:val="008F475D"/>
    <w:rsid w:val="008F5911"/>
    <w:rsid w:val="008F598D"/>
    <w:rsid w:val="008F694F"/>
    <w:rsid w:val="008F6E1B"/>
    <w:rsid w:val="008F7240"/>
    <w:rsid w:val="008F7439"/>
    <w:rsid w:val="008F7873"/>
    <w:rsid w:val="008F7CE1"/>
    <w:rsid w:val="00900586"/>
    <w:rsid w:val="00901378"/>
    <w:rsid w:val="009023BB"/>
    <w:rsid w:val="009023FE"/>
    <w:rsid w:val="00902A20"/>
    <w:rsid w:val="00902C36"/>
    <w:rsid w:val="00903902"/>
    <w:rsid w:val="00903D7F"/>
    <w:rsid w:val="00904588"/>
    <w:rsid w:val="00905408"/>
    <w:rsid w:val="009054A3"/>
    <w:rsid w:val="009055B3"/>
    <w:rsid w:val="009061A2"/>
    <w:rsid w:val="00906F8A"/>
    <w:rsid w:val="009115F0"/>
    <w:rsid w:val="00912059"/>
    <w:rsid w:val="00912FC7"/>
    <w:rsid w:val="0091585E"/>
    <w:rsid w:val="00916795"/>
    <w:rsid w:val="009171F4"/>
    <w:rsid w:val="009172CB"/>
    <w:rsid w:val="00917775"/>
    <w:rsid w:val="009210F0"/>
    <w:rsid w:val="00921F80"/>
    <w:rsid w:val="009220DB"/>
    <w:rsid w:val="009234ED"/>
    <w:rsid w:val="00923B95"/>
    <w:rsid w:val="00925AA5"/>
    <w:rsid w:val="00926ACF"/>
    <w:rsid w:val="00926E06"/>
    <w:rsid w:val="009279E5"/>
    <w:rsid w:val="0093027C"/>
    <w:rsid w:val="0093027F"/>
    <w:rsid w:val="009313AD"/>
    <w:rsid w:val="00931C55"/>
    <w:rsid w:val="0093400E"/>
    <w:rsid w:val="00934D3C"/>
    <w:rsid w:val="00936C84"/>
    <w:rsid w:val="00937069"/>
    <w:rsid w:val="00937612"/>
    <w:rsid w:val="00937813"/>
    <w:rsid w:val="00941388"/>
    <w:rsid w:val="00942564"/>
    <w:rsid w:val="0094371F"/>
    <w:rsid w:val="0094479B"/>
    <w:rsid w:val="009475E7"/>
    <w:rsid w:val="00947D30"/>
    <w:rsid w:val="00950AE3"/>
    <w:rsid w:val="00951D15"/>
    <w:rsid w:val="00951E39"/>
    <w:rsid w:val="009525BA"/>
    <w:rsid w:val="00953738"/>
    <w:rsid w:val="0095481A"/>
    <w:rsid w:val="00954918"/>
    <w:rsid w:val="009572C4"/>
    <w:rsid w:val="00957EC5"/>
    <w:rsid w:val="00957FF9"/>
    <w:rsid w:val="00960C8A"/>
    <w:rsid w:val="00962B3E"/>
    <w:rsid w:val="00963683"/>
    <w:rsid w:val="00963EF3"/>
    <w:rsid w:val="0096539A"/>
    <w:rsid w:val="009654F4"/>
    <w:rsid w:val="00967AD4"/>
    <w:rsid w:val="00967CEB"/>
    <w:rsid w:val="00970BDF"/>
    <w:rsid w:val="009715F1"/>
    <w:rsid w:val="00972A5E"/>
    <w:rsid w:val="00972E1B"/>
    <w:rsid w:val="00972E73"/>
    <w:rsid w:val="0097390A"/>
    <w:rsid w:val="00974CA3"/>
    <w:rsid w:val="00975190"/>
    <w:rsid w:val="0097524F"/>
    <w:rsid w:val="009766A2"/>
    <w:rsid w:val="0097758B"/>
    <w:rsid w:val="00977857"/>
    <w:rsid w:val="00977AAB"/>
    <w:rsid w:val="009808E1"/>
    <w:rsid w:val="00980F10"/>
    <w:rsid w:val="009814D7"/>
    <w:rsid w:val="00982653"/>
    <w:rsid w:val="00982CD1"/>
    <w:rsid w:val="00983017"/>
    <w:rsid w:val="0098322A"/>
    <w:rsid w:val="009838AC"/>
    <w:rsid w:val="009849FC"/>
    <w:rsid w:val="00985412"/>
    <w:rsid w:val="009859C6"/>
    <w:rsid w:val="00986C0F"/>
    <w:rsid w:val="0098728E"/>
    <w:rsid w:val="00987ABA"/>
    <w:rsid w:val="00990DC3"/>
    <w:rsid w:val="009911DA"/>
    <w:rsid w:val="00992484"/>
    <w:rsid w:val="00992DA5"/>
    <w:rsid w:val="0099411D"/>
    <w:rsid w:val="00994E48"/>
    <w:rsid w:val="00994F52"/>
    <w:rsid w:val="00995141"/>
    <w:rsid w:val="00995A0A"/>
    <w:rsid w:val="00996DA5"/>
    <w:rsid w:val="00996FA3"/>
    <w:rsid w:val="00997F95"/>
    <w:rsid w:val="009A0D7F"/>
    <w:rsid w:val="009A173E"/>
    <w:rsid w:val="009A5EB0"/>
    <w:rsid w:val="009A5EE4"/>
    <w:rsid w:val="009A6007"/>
    <w:rsid w:val="009A6531"/>
    <w:rsid w:val="009A6A1A"/>
    <w:rsid w:val="009A7E1C"/>
    <w:rsid w:val="009B11D9"/>
    <w:rsid w:val="009B16F7"/>
    <w:rsid w:val="009B29FF"/>
    <w:rsid w:val="009B2E5E"/>
    <w:rsid w:val="009B3D73"/>
    <w:rsid w:val="009B4101"/>
    <w:rsid w:val="009B4D6E"/>
    <w:rsid w:val="009B5DA1"/>
    <w:rsid w:val="009B6256"/>
    <w:rsid w:val="009B7226"/>
    <w:rsid w:val="009B774B"/>
    <w:rsid w:val="009B776B"/>
    <w:rsid w:val="009B79A4"/>
    <w:rsid w:val="009C1BCF"/>
    <w:rsid w:val="009C3206"/>
    <w:rsid w:val="009C3548"/>
    <w:rsid w:val="009C39FF"/>
    <w:rsid w:val="009C3DC5"/>
    <w:rsid w:val="009C4099"/>
    <w:rsid w:val="009C530B"/>
    <w:rsid w:val="009C5709"/>
    <w:rsid w:val="009C5F1D"/>
    <w:rsid w:val="009C5F67"/>
    <w:rsid w:val="009C6959"/>
    <w:rsid w:val="009C6A3B"/>
    <w:rsid w:val="009C79FB"/>
    <w:rsid w:val="009D008B"/>
    <w:rsid w:val="009D195D"/>
    <w:rsid w:val="009D1B1C"/>
    <w:rsid w:val="009D3220"/>
    <w:rsid w:val="009D326F"/>
    <w:rsid w:val="009D3EEF"/>
    <w:rsid w:val="009D4DB3"/>
    <w:rsid w:val="009D4FB7"/>
    <w:rsid w:val="009D55E7"/>
    <w:rsid w:val="009D579F"/>
    <w:rsid w:val="009D5F20"/>
    <w:rsid w:val="009D7FE0"/>
    <w:rsid w:val="009E1DA9"/>
    <w:rsid w:val="009E207C"/>
    <w:rsid w:val="009E2592"/>
    <w:rsid w:val="009E2A1D"/>
    <w:rsid w:val="009E2D38"/>
    <w:rsid w:val="009E39FA"/>
    <w:rsid w:val="009E46B3"/>
    <w:rsid w:val="009E53C8"/>
    <w:rsid w:val="009E5633"/>
    <w:rsid w:val="009E5C3C"/>
    <w:rsid w:val="009E6F63"/>
    <w:rsid w:val="009E710B"/>
    <w:rsid w:val="009E782B"/>
    <w:rsid w:val="009F031E"/>
    <w:rsid w:val="009F0B0F"/>
    <w:rsid w:val="009F1552"/>
    <w:rsid w:val="009F5268"/>
    <w:rsid w:val="009F740D"/>
    <w:rsid w:val="00A01022"/>
    <w:rsid w:val="00A0377C"/>
    <w:rsid w:val="00A03DC6"/>
    <w:rsid w:val="00A044D8"/>
    <w:rsid w:val="00A05394"/>
    <w:rsid w:val="00A05D4E"/>
    <w:rsid w:val="00A06066"/>
    <w:rsid w:val="00A07F50"/>
    <w:rsid w:val="00A100D3"/>
    <w:rsid w:val="00A107A9"/>
    <w:rsid w:val="00A10C6B"/>
    <w:rsid w:val="00A113CB"/>
    <w:rsid w:val="00A114EC"/>
    <w:rsid w:val="00A1163F"/>
    <w:rsid w:val="00A12045"/>
    <w:rsid w:val="00A120BC"/>
    <w:rsid w:val="00A1343F"/>
    <w:rsid w:val="00A1363B"/>
    <w:rsid w:val="00A14182"/>
    <w:rsid w:val="00A15152"/>
    <w:rsid w:val="00A153AE"/>
    <w:rsid w:val="00A206B8"/>
    <w:rsid w:val="00A20BE1"/>
    <w:rsid w:val="00A2107B"/>
    <w:rsid w:val="00A220E3"/>
    <w:rsid w:val="00A22A1E"/>
    <w:rsid w:val="00A22ADF"/>
    <w:rsid w:val="00A22DDF"/>
    <w:rsid w:val="00A2485C"/>
    <w:rsid w:val="00A26EFD"/>
    <w:rsid w:val="00A27196"/>
    <w:rsid w:val="00A273EE"/>
    <w:rsid w:val="00A31F2B"/>
    <w:rsid w:val="00A32AC5"/>
    <w:rsid w:val="00A33A07"/>
    <w:rsid w:val="00A35020"/>
    <w:rsid w:val="00A35F4B"/>
    <w:rsid w:val="00A36124"/>
    <w:rsid w:val="00A372D2"/>
    <w:rsid w:val="00A42231"/>
    <w:rsid w:val="00A423BE"/>
    <w:rsid w:val="00A44777"/>
    <w:rsid w:val="00A45903"/>
    <w:rsid w:val="00A4594C"/>
    <w:rsid w:val="00A45A11"/>
    <w:rsid w:val="00A45F2A"/>
    <w:rsid w:val="00A51DAB"/>
    <w:rsid w:val="00A524BA"/>
    <w:rsid w:val="00A53875"/>
    <w:rsid w:val="00A54C42"/>
    <w:rsid w:val="00A55EEE"/>
    <w:rsid w:val="00A56740"/>
    <w:rsid w:val="00A56BD1"/>
    <w:rsid w:val="00A57347"/>
    <w:rsid w:val="00A57849"/>
    <w:rsid w:val="00A60BBD"/>
    <w:rsid w:val="00A61A2F"/>
    <w:rsid w:val="00A62417"/>
    <w:rsid w:val="00A625A8"/>
    <w:rsid w:val="00A6324E"/>
    <w:rsid w:val="00A639C1"/>
    <w:rsid w:val="00A64D33"/>
    <w:rsid w:val="00A65B58"/>
    <w:rsid w:val="00A65F92"/>
    <w:rsid w:val="00A673D7"/>
    <w:rsid w:val="00A70698"/>
    <w:rsid w:val="00A70F27"/>
    <w:rsid w:val="00A71812"/>
    <w:rsid w:val="00A71E68"/>
    <w:rsid w:val="00A72385"/>
    <w:rsid w:val="00A73F94"/>
    <w:rsid w:val="00A74765"/>
    <w:rsid w:val="00A75682"/>
    <w:rsid w:val="00A764BF"/>
    <w:rsid w:val="00A772F0"/>
    <w:rsid w:val="00A80023"/>
    <w:rsid w:val="00A80190"/>
    <w:rsid w:val="00A81B4F"/>
    <w:rsid w:val="00A847CA"/>
    <w:rsid w:val="00A8502B"/>
    <w:rsid w:val="00A862E8"/>
    <w:rsid w:val="00A866FF"/>
    <w:rsid w:val="00A900D3"/>
    <w:rsid w:val="00A90557"/>
    <w:rsid w:val="00A90747"/>
    <w:rsid w:val="00A94910"/>
    <w:rsid w:val="00A970BB"/>
    <w:rsid w:val="00AA0C07"/>
    <w:rsid w:val="00AA1F71"/>
    <w:rsid w:val="00AA21DC"/>
    <w:rsid w:val="00AA3929"/>
    <w:rsid w:val="00AA3A7F"/>
    <w:rsid w:val="00AA3BF6"/>
    <w:rsid w:val="00AA3DAE"/>
    <w:rsid w:val="00AA3E15"/>
    <w:rsid w:val="00AA430A"/>
    <w:rsid w:val="00AA4BC1"/>
    <w:rsid w:val="00AA57D3"/>
    <w:rsid w:val="00AA58C5"/>
    <w:rsid w:val="00AA645C"/>
    <w:rsid w:val="00AA7707"/>
    <w:rsid w:val="00AA7AE9"/>
    <w:rsid w:val="00AB078D"/>
    <w:rsid w:val="00AB0ED8"/>
    <w:rsid w:val="00AB1613"/>
    <w:rsid w:val="00AB1786"/>
    <w:rsid w:val="00AB205A"/>
    <w:rsid w:val="00AB40BE"/>
    <w:rsid w:val="00AB4710"/>
    <w:rsid w:val="00AB5D82"/>
    <w:rsid w:val="00AB60A1"/>
    <w:rsid w:val="00AB61FE"/>
    <w:rsid w:val="00AB7013"/>
    <w:rsid w:val="00AC2DFA"/>
    <w:rsid w:val="00AC3940"/>
    <w:rsid w:val="00AC4FF1"/>
    <w:rsid w:val="00AC5422"/>
    <w:rsid w:val="00AC61BD"/>
    <w:rsid w:val="00AC6241"/>
    <w:rsid w:val="00AC6719"/>
    <w:rsid w:val="00AC6DED"/>
    <w:rsid w:val="00AC70A7"/>
    <w:rsid w:val="00AC7D78"/>
    <w:rsid w:val="00AD0D7C"/>
    <w:rsid w:val="00AD1310"/>
    <w:rsid w:val="00AD28FA"/>
    <w:rsid w:val="00AD2F1C"/>
    <w:rsid w:val="00AD3617"/>
    <w:rsid w:val="00AD3CC5"/>
    <w:rsid w:val="00AD4017"/>
    <w:rsid w:val="00AD4F95"/>
    <w:rsid w:val="00AD6CAD"/>
    <w:rsid w:val="00AD70F8"/>
    <w:rsid w:val="00AD7ABF"/>
    <w:rsid w:val="00AE00AE"/>
    <w:rsid w:val="00AE0600"/>
    <w:rsid w:val="00AE124F"/>
    <w:rsid w:val="00AE31FC"/>
    <w:rsid w:val="00AE342E"/>
    <w:rsid w:val="00AE37E5"/>
    <w:rsid w:val="00AE3B29"/>
    <w:rsid w:val="00AE4160"/>
    <w:rsid w:val="00AF05C5"/>
    <w:rsid w:val="00AF1096"/>
    <w:rsid w:val="00AF24AC"/>
    <w:rsid w:val="00AF35A4"/>
    <w:rsid w:val="00AF394B"/>
    <w:rsid w:val="00AF4220"/>
    <w:rsid w:val="00AF45BB"/>
    <w:rsid w:val="00AF685F"/>
    <w:rsid w:val="00AF7748"/>
    <w:rsid w:val="00B008EE"/>
    <w:rsid w:val="00B00EE1"/>
    <w:rsid w:val="00B01598"/>
    <w:rsid w:val="00B01BF2"/>
    <w:rsid w:val="00B01CDB"/>
    <w:rsid w:val="00B01FE2"/>
    <w:rsid w:val="00B05272"/>
    <w:rsid w:val="00B054AD"/>
    <w:rsid w:val="00B06536"/>
    <w:rsid w:val="00B06A42"/>
    <w:rsid w:val="00B0724D"/>
    <w:rsid w:val="00B10231"/>
    <w:rsid w:val="00B1163B"/>
    <w:rsid w:val="00B11832"/>
    <w:rsid w:val="00B11E06"/>
    <w:rsid w:val="00B134F5"/>
    <w:rsid w:val="00B142CF"/>
    <w:rsid w:val="00B150FB"/>
    <w:rsid w:val="00B15279"/>
    <w:rsid w:val="00B168FB"/>
    <w:rsid w:val="00B17277"/>
    <w:rsid w:val="00B20A46"/>
    <w:rsid w:val="00B20B11"/>
    <w:rsid w:val="00B231C3"/>
    <w:rsid w:val="00B23E58"/>
    <w:rsid w:val="00B240AC"/>
    <w:rsid w:val="00B2473E"/>
    <w:rsid w:val="00B24BCB"/>
    <w:rsid w:val="00B24E5C"/>
    <w:rsid w:val="00B25AA2"/>
    <w:rsid w:val="00B25D5F"/>
    <w:rsid w:val="00B30320"/>
    <w:rsid w:val="00B325F0"/>
    <w:rsid w:val="00B32949"/>
    <w:rsid w:val="00B33BE6"/>
    <w:rsid w:val="00B34C78"/>
    <w:rsid w:val="00B36325"/>
    <w:rsid w:val="00B41270"/>
    <w:rsid w:val="00B41B47"/>
    <w:rsid w:val="00B426B8"/>
    <w:rsid w:val="00B44975"/>
    <w:rsid w:val="00B45D7E"/>
    <w:rsid w:val="00B460A6"/>
    <w:rsid w:val="00B46A3C"/>
    <w:rsid w:val="00B479D8"/>
    <w:rsid w:val="00B53632"/>
    <w:rsid w:val="00B539AF"/>
    <w:rsid w:val="00B53E55"/>
    <w:rsid w:val="00B5512A"/>
    <w:rsid w:val="00B557F3"/>
    <w:rsid w:val="00B560F5"/>
    <w:rsid w:val="00B56A66"/>
    <w:rsid w:val="00B60190"/>
    <w:rsid w:val="00B602E8"/>
    <w:rsid w:val="00B64721"/>
    <w:rsid w:val="00B6473E"/>
    <w:rsid w:val="00B64761"/>
    <w:rsid w:val="00B64D60"/>
    <w:rsid w:val="00B65305"/>
    <w:rsid w:val="00B65E47"/>
    <w:rsid w:val="00B67D67"/>
    <w:rsid w:val="00B67E88"/>
    <w:rsid w:val="00B67F8D"/>
    <w:rsid w:val="00B70AD1"/>
    <w:rsid w:val="00B71586"/>
    <w:rsid w:val="00B7314D"/>
    <w:rsid w:val="00B740C2"/>
    <w:rsid w:val="00B74A86"/>
    <w:rsid w:val="00B74B9B"/>
    <w:rsid w:val="00B75579"/>
    <w:rsid w:val="00B760DF"/>
    <w:rsid w:val="00B76111"/>
    <w:rsid w:val="00B763EE"/>
    <w:rsid w:val="00B76E97"/>
    <w:rsid w:val="00B778F7"/>
    <w:rsid w:val="00B77B10"/>
    <w:rsid w:val="00B8077E"/>
    <w:rsid w:val="00B80DCD"/>
    <w:rsid w:val="00B8115E"/>
    <w:rsid w:val="00B81BF5"/>
    <w:rsid w:val="00B8428E"/>
    <w:rsid w:val="00B86213"/>
    <w:rsid w:val="00B86C60"/>
    <w:rsid w:val="00B87509"/>
    <w:rsid w:val="00B92F5D"/>
    <w:rsid w:val="00B9403D"/>
    <w:rsid w:val="00B94938"/>
    <w:rsid w:val="00B957B5"/>
    <w:rsid w:val="00B975E7"/>
    <w:rsid w:val="00B97731"/>
    <w:rsid w:val="00BA0916"/>
    <w:rsid w:val="00BA147C"/>
    <w:rsid w:val="00BA15BA"/>
    <w:rsid w:val="00BA1832"/>
    <w:rsid w:val="00BA2F63"/>
    <w:rsid w:val="00BA457C"/>
    <w:rsid w:val="00BA764B"/>
    <w:rsid w:val="00BA7A8A"/>
    <w:rsid w:val="00BB01E5"/>
    <w:rsid w:val="00BB122A"/>
    <w:rsid w:val="00BB2869"/>
    <w:rsid w:val="00BB5F4B"/>
    <w:rsid w:val="00BB6647"/>
    <w:rsid w:val="00BB6FA5"/>
    <w:rsid w:val="00BB74D1"/>
    <w:rsid w:val="00BC01E1"/>
    <w:rsid w:val="00BC0ADF"/>
    <w:rsid w:val="00BC11E6"/>
    <w:rsid w:val="00BC1526"/>
    <w:rsid w:val="00BC1F85"/>
    <w:rsid w:val="00BC2667"/>
    <w:rsid w:val="00BC2EFD"/>
    <w:rsid w:val="00BC3772"/>
    <w:rsid w:val="00BC3981"/>
    <w:rsid w:val="00BC406D"/>
    <w:rsid w:val="00BC5749"/>
    <w:rsid w:val="00BC5DC3"/>
    <w:rsid w:val="00BC6098"/>
    <w:rsid w:val="00BC6F3F"/>
    <w:rsid w:val="00BD0F70"/>
    <w:rsid w:val="00BD1AB9"/>
    <w:rsid w:val="00BD1FBA"/>
    <w:rsid w:val="00BD237E"/>
    <w:rsid w:val="00BD3516"/>
    <w:rsid w:val="00BD3689"/>
    <w:rsid w:val="00BD3FA9"/>
    <w:rsid w:val="00BD6275"/>
    <w:rsid w:val="00BD63D7"/>
    <w:rsid w:val="00BD6C33"/>
    <w:rsid w:val="00BD77B1"/>
    <w:rsid w:val="00BE1110"/>
    <w:rsid w:val="00BE39A9"/>
    <w:rsid w:val="00BE3C6A"/>
    <w:rsid w:val="00BE3FEE"/>
    <w:rsid w:val="00BE6161"/>
    <w:rsid w:val="00BE67E1"/>
    <w:rsid w:val="00BE74EB"/>
    <w:rsid w:val="00BE754A"/>
    <w:rsid w:val="00BE794E"/>
    <w:rsid w:val="00BF08B8"/>
    <w:rsid w:val="00BF1577"/>
    <w:rsid w:val="00BF17BB"/>
    <w:rsid w:val="00BF34CB"/>
    <w:rsid w:val="00BF3753"/>
    <w:rsid w:val="00BF4B8B"/>
    <w:rsid w:val="00BF55D1"/>
    <w:rsid w:val="00BF59B3"/>
    <w:rsid w:val="00BF786D"/>
    <w:rsid w:val="00C026F4"/>
    <w:rsid w:val="00C033D8"/>
    <w:rsid w:val="00C068C8"/>
    <w:rsid w:val="00C07C69"/>
    <w:rsid w:val="00C07F41"/>
    <w:rsid w:val="00C10C83"/>
    <w:rsid w:val="00C10E51"/>
    <w:rsid w:val="00C114DF"/>
    <w:rsid w:val="00C12599"/>
    <w:rsid w:val="00C12B37"/>
    <w:rsid w:val="00C13B7C"/>
    <w:rsid w:val="00C13E45"/>
    <w:rsid w:val="00C14C99"/>
    <w:rsid w:val="00C155A3"/>
    <w:rsid w:val="00C15B1D"/>
    <w:rsid w:val="00C16092"/>
    <w:rsid w:val="00C163BE"/>
    <w:rsid w:val="00C167E2"/>
    <w:rsid w:val="00C1727D"/>
    <w:rsid w:val="00C207A2"/>
    <w:rsid w:val="00C21E6D"/>
    <w:rsid w:val="00C25D5D"/>
    <w:rsid w:val="00C260ED"/>
    <w:rsid w:val="00C261AE"/>
    <w:rsid w:val="00C26D3E"/>
    <w:rsid w:val="00C3002E"/>
    <w:rsid w:val="00C30139"/>
    <w:rsid w:val="00C3107E"/>
    <w:rsid w:val="00C314A7"/>
    <w:rsid w:val="00C323AF"/>
    <w:rsid w:val="00C3294D"/>
    <w:rsid w:val="00C342F8"/>
    <w:rsid w:val="00C343A6"/>
    <w:rsid w:val="00C34983"/>
    <w:rsid w:val="00C3650D"/>
    <w:rsid w:val="00C36A80"/>
    <w:rsid w:val="00C374A1"/>
    <w:rsid w:val="00C41541"/>
    <w:rsid w:val="00C4343C"/>
    <w:rsid w:val="00C44189"/>
    <w:rsid w:val="00C44B91"/>
    <w:rsid w:val="00C450AC"/>
    <w:rsid w:val="00C455C5"/>
    <w:rsid w:val="00C45E94"/>
    <w:rsid w:val="00C45F1E"/>
    <w:rsid w:val="00C50111"/>
    <w:rsid w:val="00C50515"/>
    <w:rsid w:val="00C506A9"/>
    <w:rsid w:val="00C5107B"/>
    <w:rsid w:val="00C513EE"/>
    <w:rsid w:val="00C53379"/>
    <w:rsid w:val="00C53BC8"/>
    <w:rsid w:val="00C540B8"/>
    <w:rsid w:val="00C54407"/>
    <w:rsid w:val="00C55890"/>
    <w:rsid w:val="00C55F43"/>
    <w:rsid w:val="00C5669F"/>
    <w:rsid w:val="00C613E5"/>
    <w:rsid w:val="00C61D5B"/>
    <w:rsid w:val="00C6245C"/>
    <w:rsid w:val="00C63E4F"/>
    <w:rsid w:val="00C63EB3"/>
    <w:rsid w:val="00C65FB7"/>
    <w:rsid w:val="00C66980"/>
    <w:rsid w:val="00C66B8B"/>
    <w:rsid w:val="00C66C11"/>
    <w:rsid w:val="00C678D7"/>
    <w:rsid w:val="00C67A73"/>
    <w:rsid w:val="00C67CAC"/>
    <w:rsid w:val="00C67CF2"/>
    <w:rsid w:val="00C67DAD"/>
    <w:rsid w:val="00C7001E"/>
    <w:rsid w:val="00C70B4B"/>
    <w:rsid w:val="00C70C65"/>
    <w:rsid w:val="00C70DC7"/>
    <w:rsid w:val="00C71E2A"/>
    <w:rsid w:val="00C7511F"/>
    <w:rsid w:val="00C7650B"/>
    <w:rsid w:val="00C77BA0"/>
    <w:rsid w:val="00C77FD8"/>
    <w:rsid w:val="00C80310"/>
    <w:rsid w:val="00C81348"/>
    <w:rsid w:val="00C81F75"/>
    <w:rsid w:val="00C825EB"/>
    <w:rsid w:val="00C8270C"/>
    <w:rsid w:val="00C8273A"/>
    <w:rsid w:val="00C82926"/>
    <w:rsid w:val="00C83593"/>
    <w:rsid w:val="00C83995"/>
    <w:rsid w:val="00C85ACB"/>
    <w:rsid w:val="00C86B8E"/>
    <w:rsid w:val="00C874BB"/>
    <w:rsid w:val="00C900C8"/>
    <w:rsid w:val="00C91166"/>
    <w:rsid w:val="00C91B9A"/>
    <w:rsid w:val="00C940F1"/>
    <w:rsid w:val="00C942B8"/>
    <w:rsid w:val="00C9722E"/>
    <w:rsid w:val="00C97EED"/>
    <w:rsid w:val="00CA037F"/>
    <w:rsid w:val="00CA2A5A"/>
    <w:rsid w:val="00CA2EB0"/>
    <w:rsid w:val="00CA3C94"/>
    <w:rsid w:val="00CA4FE1"/>
    <w:rsid w:val="00CA777A"/>
    <w:rsid w:val="00CB217A"/>
    <w:rsid w:val="00CB2F27"/>
    <w:rsid w:val="00CB3234"/>
    <w:rsid w:val="00CB32D5"/>
    <w:rsid w:val="00CB7190"/>
    <w:rsid w:val="00CB73B6"/>
    <w:rsid w:val="00CC069C"/>
    <w:rsid w:val="00CC1C87"/>
    <w:rsid w:val="00CC29A8"/>
    <w:rsid w:val="00CC2BFD"/>
    <w:rsid w:val="00CC4AFD"/>
    <w:rsid w:val="00CC53D2"/>
    <w:rsid w:val="00CD0CEB"/>
    <w:rsid w:val="00CD2FFA"/>
    <w:rsid w:val="00CD352D"/>
    <w:rsid w:val="00CD3C1C"/>
    <w:rsid w:val="00CD4878"/>
    <w:rsid w:val="00CD49AD"/>
    <w:rsid w:val="00CD4CE7"/>
    <w:rsid w:val="00CD61CB"/>
    <w:rsid w:val="00CD61D7"/>
    <w:rsid w:val="00CD64A0"/>
    <w:rsid w:val="00CD6836"/>
    <w:rsid w:val="00CD7366"/>
    <w:rsid w:val="00CE1880"/>
    <w:rsid w:val="00CE1A6F"/>
    <w:rsid w:val="00CE232E"/>
    <w:rsid w:val="00CE23A4"/>
    <w:rsid w:val="00CE2A36"/>
    <w:rsid w:val="00CE2F2D"/>
    <w:rsid w:val="00CE32EA"/>
    <w:rsid w:val="00CE396C"/>
    <w:rsid w:val="00CE3B49"/>
    <w:rsid w:val="00CE71AB"/>
    <w:rsid w:val="00CF06EB"/>
    <w:rsid w:val="00CF1569"/>
    <w:rsid w:val="00CF174A"/>
    <w:rsid w:val="00CF1910"/>
    <w:rsid w:val="00CF19D5"/>
    <w:rsid w:val="00CF2102"/>
    <w:rsid w:val="00CF341E"/>
    <w:rsid w:val="00CF3425"/>
    <w:rsid w:val="00CF3525"/>
    <w:rsid w:val="00CF6977"/>
    <w:rsid w:val="00CF6E98"/>
    <w:rsid w:val="00D0039F"/>
    <w:rsid w:val="00D00A69"/>
    <w:rsid w:val="00D00AC4"/>
    <w:rsid w:val="00D00B0C"/>
    <w:rsid w:val="00D00E86"/>
    <w:rsid w:val="00D015E8"/>
    <w:rsid w:val="00D02720"/>
    <w:rsid w:val="00D02E4E"/>
    <w:rsid w:val="00D04AE0"/>
    <w:rsid w:val="00D04D50"/>
    <w:rsid w:val="00D06C21"/>
    <w:rsid w:val="00D06FA9"/>
    <w:rsid w:val="00D101B3"/>
    <w:rsid w:val="00D1031E"/>
    <w:rsid w:val="00D108D7"/>
    <w:rsid w:val="00D11877"/>
    <w:rsid w:val="00D11EE3"/>
    <w:rsid w:val="00D12215"/>
    <w:rsid w:val="00D12D26"/>
    <w:rsid w:val="00D130A2"/>
    <w:rsid w:val="00D134EE"/>
    <w:rsid w:val="00D13907"/>
    <w:rsid w:val="00D13DE2"/>
    <w:rsid w:val="00D14024"/>
    <w:rsid w:val="00D1572E"/>
    <w:rsid w:val="00D177A6"/>
    <w:rsid w:val="00D17C94"/>
    <w:rsid w:val="00D2040B"/>
    <w:rsid w:val="00D205C9"/>
    <w:rsid w:val="00D21977"/>
    <w:rsid w:val="00D2199A"/>
    <w:rsid w:val="00D220EE"/>
    <w:rsid w:val="00D23BA8"/>
    <w:rsid w:val="00D252BD"/>
    <w:rsid w:val="00D25CD8"/>
    <w:rsid w:val="00D30068"/>
    <w:rsid w:val="00D30DE9"/>
    <w:rsid w:val="00D322A6"/>
    <w:rsid w:val="00D33156"/>
    <w:rsid w:val="00D33ACB"/>
    <w:rsid w:val="00D33ECB"/>
    <w:rsid w:val="00D34EF1"/>
    <w:rsid w:val="00D420B7"/>
    <w:rsid w:val="00D42120"/>
    <w:rsid w:val="00D42EDE"/>
    <w:rsid w:val="00D43284"/>
    <w:rsid w:val="00D43941"/>
    <w:rsid w:val="00D44A03"/>
    <w:rsid w:val="00D45249"/>
    <w:rsid w:val="00D46580"/>
    <w:rsid w:val="00D477BF"/>
    <w:rsid w:val="00D50ACF"/>
    <w:rsid w:val="00D50E62"/>
    <w:rsid w:val="00D5207D"/>
    <w:rsid w:val="00D52FA8"/>
    <w:rsid w:val="00D54C57"/>
    <w:rsid w:val="00D5599D"/>
    <w:rsid w:val="00D56041"/>
    <w:rsid w:val="00D56D65"/>
    <w:rsid w:val="00D61C85"/>
    <w:rsid w:val="00D64392"/>
    <w:rsid w:val="00D645E5"/>
    <w:rsid w:val="00D64F2E"/>
    <w:rsid w:val="00D651AB"/>
    <w:rsid w:val="00D65DC6"/>
    <w:rsid w:val="00D65F38"/>
    <w:rsid w:val="00D677DE"/>
    <w:rsid w:val="00D70812"/>
    <w:rsid w:val="00D7166C"/>
    <w:rsid w:val="00D71B76"/>
    <w:rsid w:val="00D7230C"/>
    <w:rsid w:val="00D72B83"/>
    <w:rsid w:val="00D730B2"/>
    <w:rsid w:val="00D73C56"/>
    <w:rsid w:val="00D8072F"/>
    <w:rsid w:val="00D80A49"/>
    <w:rsid w:val="00D8141F"/>
    <w:rsid w:val="00D81AE2"/>
    <w:rsid w:val="00D830B4"/>
    <w:rsid w:val="00D833ED"/>
    <w:rsid w:val="00D83559"/>
    <w:rsid w:val="00D8420B"/>
    <w:rsid w:val="00D84957"/>
    <w:rsid w:val="00D84EA2"/>
    <w:rsid w:val="00D85068"/>
    <w:rsid w:val="00D854A4"/>
    <w:rsid w:val="00D85B2E"/>
    <w:rsid w:val="00D86565"/>
    <w:rsid w:val="00D865D5"/>
    <w:rsid w:val="00D87DB7"/>
    <w:rsid w:val="00D905A6"/>
    <w:rsid w:val="00D909B5"/>
    <w:rsid w:val="00D911F5"/>
    <w:rsid w:val="00D9168E"/>
    <w:rsid w:val="00D922DF"/>
    <w:rsid w:val="00D928BB"/>
    <w:rsid w:val="00D94DA5"/>
    <w:rsid w:val="00D96EF3"/>
    <w:rsid w:val="00D97A92"/>
    <w:rsid w:val="00DA1DCE"/>
    <w:rsid w:val="00DA301C"/>
    <w:rsid w:val="00DA3745"/>
    <w:rsid w:val="00DA3C3B"/>
    <w:rsid w:val="00DA3DF3"/>
    <w:rsid w:val="00DA476C"/>
    <w:rsid w:val="00DA67DC"/>
    <w:rsid w:val="00DA7387"/>
    <w:rsid w:val="00DA7B41"/>
    <w:rsid w:val="00DB0923"/>
    <w:rsid w:val="00DB149E"/>
    <w:rsid w:val="00DB17C6"/>
    <w:rsid w:val="00DB1E63"/>
    <w:rsid w:val="00DB2BA8"/>
    <w:rsid w:val="00DB2DC3"/>
    <w:rsid w:val="00DB4293"/>
    <w:rsid w:val="00DB4571"/>
    <w:rsid w:val="00DB6D37"/>
    <w:rsid w:val="00DB6FAE"/>
    <w:rsid w:val="00DB7020"/>
    <w:rsid w:val="00DB7B47"/>
    <w:rsid w:val="00DC101F"/>
    <w:rsid w:val="00DC11E3"/>
    <w:rsid w:val="00DC46BA"/>
    <w:rsid w:val="00DC59B7"/>
    <w:rsid w:val="00DC770E"/>
    <w:rsid w:val="00DD0678"/>
    <w:rsid w:val="00DD32DB"/>
    <w:rsid w:val="00DD49D7"/>
    <w:rsid w:val="00DD4B82"/>
    <w:rsid w:val="00DD52C9"/>
    <w:rsid w:val="00DD5358"/>
    <w:rsid w:val="00DD58F2"/>
    <w:rsid w:val="00DD6502"/>
    <w:rsid w:val="00DD6635"/>
    <w:rsid w:val="00DD68F1"/>
    <w:rsid w:val="00DD6DC6"/>
    <w:rsid w:val="00DD735C"/>
    <w:rsid w:val="00DD76CB"/>
    <w:rsid w:val="00DE04D7"/>
    <w:rsid w:val="00DE1BD8"/>
    <w:rsid w:val="00DE207A"/>
    <w:rsid w:val="00DE2480"/>
    <w:rsid w:val="00DE2CA7"/>
    <w:rsid w:val="00DE31FC"/>
    <w:rsid w:val="00DE4AAA"/>
    <w:rsid w:val="00DE4B78"/>
    <w:rsid w:val="00DE4D92"/>
    <w:rsid w:val="00DE5ADD"/>
    <w:rsid w:val="00DE5C77"/>
    <w:rsid w:val="00DE616F"/>
    <w:rsid w:val="00DE64F8"/>
    <w:rsid w:val="00DE6880"/>
    <w:rsid w:val="00DE6A9C"/>
    <w:rsid w:val="00DE7326"/>
    <w:rsid w:val="00DF1482"/>
    <w:rsid w:val="00DF18E0"/>
    <w:rsid w:val="00DF1CD8"/>
    <w:rsid w:val="00DF1FDF"/>
    <w:rsid w:val="00DF20C2"/>
    <w:rsid w:val="00DF21E8"/>
    <w:rsid w:val="00DF564A"/>
    <w:rsid w:val="00DF66A8"/>
    <w:rsid w:val="00DF6D4E"/>
    <w:rsid w:val="00DF7299"/>
    <w:rsid w:val="00E00644"/>
    <w:rsid w:val="00E011F8"/>
    <w:rsid w:val="00E0321F"/>
    <w:rsid w:val="00E03951"/>
    <w:rsid w:val="00E03E11"/>
    <w:rsid w:val="00E03E81"/>
    <w:rsid w:val="00E04E5C"/>
    <w:rsid w:val="00E05D71"/>
    <w:rsid w:val="00E065A3"/>
    <w:rsid w:val="00E070B4"/>
    <w:rsid w:val="00E0787E"/>
    <w:rsid w:val="00E11208"/>
    <w:rsid w:val="00E11B73"/>
    <w:rsid w:val="00E137B3"/>
    <w:rsid w:val="00E1397E"/>
    <w:rsid w:val="00E13989"/>
    <w:rsid w:val="00E13E82"/>
    <w:rsid w:val="00E14700"/>
    <w:rsid w:val="00E14ED1"/>
    <w:rsid w:val="00E158BB"/>
    <w:rsid w:val="00E16269"/>
    <w:rsid w:val="00E16B20"/>
    <w:rsid w:val="00E20548"/>
    <w:rsid w:val="00E20B6F"/>
    <w:rsid w:val="00E210B5"/>
    <w:rsid w:val="00E22A1D"/>
    <w:rsid w:val="00E252F6"/>
    <w:rsid w:val="00E25D51"/>
    <w:rsid w:val="00E25D81"/>
    <w:rsid w:val="00E2672B"/>
    <w:rsid w:val="00E26EB3"/>
    <w:rsid w:val="00E270D1"/>
    <w:rsid w:val="00E2747F"/>
    <w:rsid w:val="00E27DC5"/>
    <w:rsid w:val="00E30709"/>
    <w:rsid w:val="00E32E0C"/>
    <w:rsid w:val="00E337CC"/>
    <w:rsid w:val="00E33940"/>
    <w:rsid w:val="00E3437C"/>
    <w:rsid w:val="00E34B8D"/>
    <w:rsid w:val="00E351D7"/>
    <w:rsid w:val="00E352BB"/>
    <w:rsid w:val="00E35BCC"/>
    <w:rsid w:val="00E36134"/>
    <w:rsid w:val="00E36955"/>
    <w:rsid w:val="00E37F45"/>
    <w:rsid w:val="00E41107"/>
    <w:rsid w:val="00E41887"/>
    <w:rsid w:val="00E41BB7"/>
    <w:rsid w:val="00E41D30"/>
    <w:rsid w:val="00E41E3B"/>
    <w:rsid w:val="00E421EC"/>
    <w:rsid w:val="00E4263E"/>
    <w:rsid w:val="00E4263F"/>
    <w:rsid w:val="00E428FA"/>
    <w:rsid w:val="00E4333F"/>
    <w:rsid w:val="00E455CB"/>
    <w:rsid w:val="00E45D11"/>
    <w:rsid w:val="00E46239"/>
    <w:rsid w:val="00E473D3"/>
    <w:rsid w:val="00E4784E"/>
    <w:rsid w:val="00E50A22"/>
    <w:rsid w:val="00E510F6"/>
    <w:rsid w:val="00E516B3"/>
    <w:rsid w:val="00E530BB"/>
    <w:rsid w:val="00E542BC"/>
    <w:rsid w:val="00E559BF"/>
    <w:rsid w:val="00E55EB3"/>
    <w:rsid w:val="00E57233"/>
    <w:rsid w:val="00E6021A"/>
    <w:rsid w:val="00E625C4"/>
    <w:rsid w:val="00E62E21"/>
    <w:rsid w:val="00E62EDB"/>
    <w:rsid w:val="00E645B7"/>
    <w:rsid w:val="00E67CB8"/>
    <w:rsid w:val="00E70271"/>
    <w:rsid w:val="00E7128A"/>
    <w:rsid w:val="00E72336"/>
    <w:rsid w:val="00E73A7F"/>
    <w:rsid w:val="00E73FD5"/>
    <w:rsid w:val="00E741A3"/>
    <w:rsid w:val="00E74449"/>
    <w:rsid w:val="00E75B69"/>
    <w:rsid w:val="00E767FB"/>
    <w:rsid w:val="00E76A60"/>
    <w:rsid w:val="00E76CD4"/>
    <w:rsid w:val="00E77CE7"/>
    <w:rsid w:val="00E8339A"/>
    <w:rsid w:val="00E833BC"/>
    <w:rsid w:val="00E8401D"/>
    <w:rsid w:val="00E85442"/>
    <w:rsid w:val="00E85B05"/>
    <w:rsid w:val="00E86A28"/>
    <w:rsid w:val="00E87CF1"/>
    <w:rsid w:val="00E912F2"/>
    <w:rsid w:val="00E92FA9"/>
    <w:rsid w:val="00E93C00"/>
    <w:rsid w:val="00E949B0"/>
    <w:rsid w:val="00E94DD3"/>
    <w:rsid w:val="00E960D8"/>
    <w:rsid w:val="00E97EFE"/>
    <w:rsid w:val="00EA0233"/>
    <w:rsid w:val="00EA02EC"/>
    <w:rsid w:val="00EA0E1E"/>
    <w:rsid w:val="00EA0F8D"/>
    <w:rsid w:val="00EA1AA1"/>
    <w:rsid w:val="00EA24A6"/>
    <w:rsid w:val="00EA2796"/>
    <w:rsid w:val="00EA379A"/>
    <w:rsid w:val="00EA3EB0"/>
    <w:rsid w:val="00EA4628"/>
    <w:rsid w:val="00EA5BE9"/>
    <w:rsid w:val="00EA5FC7"/>
    <w:rsid w:val="00EA6C95"/>
    <w:rsid w:val="00EA7FBC"/>
    <w:rsid w:val="00EB0926"/>
    <w:rsid w:val="00EB2C5E"/>
    <w:rsid w:val="00EB3445"/>
    <w:rsid w:val="00EB3989"/>
    <w:rsid w:val="00EB39D0"/>
    <w:rsid w:val="00EB4B9C"/>
    <w:rsid w:val="00EB68A3"/>
    <w:rsid w:val="00EC07A8"/>
    <w:rsid w:val="00EC087D"/>
    <w:rsid w:val="00EC0925"/>
    <w:rsid w:val="00EC0BCA"/>
    <w:rsid w:val="00EC29AC"/>
    <w:rsid w:val="00EC2C7F"/>
    <w:rsid w:val="00EC2EBE"/>
    <w:rsid w:val="00EC4D95"/>
    <w:rsid w:val="00EC7F23"/>
    <w:rsid w:val="00ED12C4"/>
    <w:rsid w:val="00ED14E6"/>
    <w:rsid w:val="00ED3A79"/>
    <w:rsid w:val="00ED56C3"/>
    <w:rsid w:val="00ED606E"/>
    <w:rsid w:val="00ED6E58"/>
    <w:rsid w:val="00ED72DA"/>
    <w:rsid w:val="00EE05C9"/>
    <w:rsid w:val="00EE3218"/>
    <w:rsid w:val="00EE4E92"/>
    <w:rsid w:val="00EE4F6F"/>
    <w:rsid w:val="00EE59B5"/>
    <w:rsid w:val="00EE656B"/>
    <w:rsid w:val="00EE7FA1"/>
    <w:rsid w:val="00EF04C4"/>
    <w:rsid w:val="00EF0661"/>
    <w:rsid w:val="00EF0A10"/>
    <w:rsid w:val="00EF14BF"/>
    <w:rsid w:val="00EF2618"/>
    <w:rsid w:val="00EF2986"/>
    <w:rsid w:val="00EF6D77"/>
    <w:rsid w:val="00EF7022"/>
    <w:rsid w:val="00EF7E62"/>
    <w:rsid w:val="00F03DF5"/>
    <w:rsid w:val="00F0410A"/>
    <w:rsid w:val="00F0433C"/>
    <w:rsid w:val="00F04434"/>
    <w:rsid w:val="00F04CFC"/>
    <w:rsid w:val="00F0545A"/>
    <w:rsid w:val="00F05AD3"/>
    <w:rsid w:val="00F05DCF"/>
    <w:rsid w:val="00F0626F"/>
    <w:rsid w:val="00F0693C"/>
    <w:rsid w:val="00F1173E"/>
    <w:rsid w:val="00F1382F"/>
    <w:rsid w:val="00F1518E"/>
    <w:rsid w:val="00F1578A"/>
    <w:rsid w:val="00F1671F"/>
    <w:rsid w:val="00F16B2B"/>
    <w:rsid w:val="00F206BB"/>
    <w:rsid w:val="00F2085E"/>
    <w:rsid w:val="00F222A0"/>
    <w:rsid w:val="00F22414"/>
    <w:rsid w:val="00F227FE"/>
    <w:rsid w:val="00F22C25"/>
    <w:rsid w:val="00F23289"/>
    <w:rsid w:val="00F23680"/>
    <w:rsid w:val="00F2455E"/>
    <w:rsid w:val="00F24C75"/>
    <w:rsid w:val="00F26042"/>
    <w:rsid w:val="00F260C2"/>
    <w:rsid w:val="00F26241"/>
    <w:rsid w:val="00F2627B"/>
    <w:rsid w:val="00F26656"/>
    <w:rsid w:val="00F26BB8"/>
    <w:rsid w:val="00F27655"/>
    <w:rsid w:val="00F30058"/>
    <w:rsid w:val="00F319A2"/>
    <w:rsid w:val="00F32EF3"/>
    <w:rsid w:val="00F353FE"/>
    <w:rsid w:val="00F36D3B"/>
    <w:rsid w:val="00F40612"/>
    <w:rsid w:val="00F40C10"/>
    <w:rsid w:val="00F40F43"/>
    <w:rsid w:val="00F41385"/>
    <w:rsid w:val="00F41476"/>
    <w:rsid w:val="00F42162"/>
    <w:rsid w:val="00F42C0F"/>
    <w:rsid w:val="00F437F8"/>
    <w:rsid w:val="00F440CE"/>
    <w:rsid w:val="00F453C8"/>
    <w:rsid w:val="00F46758"/>
    <w:rsid w:val="00F46A8E"/>
    <w:rsid w:val="00F479D6"/>
    <w:rsid w:val="00F51CAC"/>
    <w:rsid w:val="00F51CF4"/>
    <w:rsid w:val="00F546E1"/>
    <w:rsid w:val="00F54CEF"/>
    <w:rsid w:val="00F55499"/>
    <w:rsid w:val="00F55693"/>
    <w:rsid w:val="00F564C1"/>
    <w:rsid w:val="00F571F7"/>
    <w:rsid w:val="00F577D0"/>
    <w:rsid w:val="00F60839"/>
    <w:rsid w:val="00F60888"/>
    <w:rsid w:val="00F60F67"/>
    <w:rsid w:val="00F61D80"/>
    <w:rsid w:val="00F62A6B"/>
    <w:rsid w:val="00F62C39"/>
    <w:rsid w:val="00F62FBC"/>
    <w:rsid w:val="00F63BA6"/>
    <w:rsid w:val="00F63CBB"/>
    <w:rsid w:val="00F6487C"/>
    <w:rsid w:val="00F669B9"/>
    <w:rsid w:val="00F67384"/>
    <w:rsid w:val="00F709B5"/>
    <w:rsid w:val="00F71078"/>
    <w:rsid w:val="00F7131B"/>
    <w:rsid w:val="00F74936"/>
    <w:rsid w:val="00F749A0"/>
    <w:rsid w:val="00F74A32"/>
    <w:rsid w:val="00F75905"/>
    <w:rsid w:val="00F75EE3"/>
    <w:rsid w:val="00F764CF"/>
    <w:rsid w:val="00F76D36"/>
    <w:rsid w:val="00F80075"/>
    <w:rsid w:val="00F81253"/>
    <w:rsid w:val="00F815CB"/>
    <w:rsid w:val="00F825CB"/>
    <w:rsid w:val="00F828BB"/>
    <w:rsid w:val="00F835F1"/>
    <w:rsid w:val="00F84459"/>
    <w:rsid w:val="00F860C6"/>
    <w:rsid w:val="00F86417"/>
    <w:rsid w:val="00F86C8D"/>
    <w:rsid w:val="00F86ED6"/>
    <w:rsid w:val="00F875C0"/>
    <w:rsid w:val="00F87904"/>
    <w:rsid w:val="00F90472"/>
    <w:rsid w:val="00F96BC2"/>
    <w:rsid w:val="00F971F3"/>
    <w:rsid w:val="00F97476"/>
    <w:rsid w:val="00FA048F"/>
    <w:rsid w:val="00FA073D"/>
    <w:rsid w:val="00FA14B6"/>
    <w:rsid w:val="00FA1B3A"/>
    <w:rsid w:val="00FA2DF8"/>
    <w:rsid w:val="00FA33F6"/>
    <w:rsid w:val="00FA41FC"/>
    <w:rsid w:val="00FA4969"/>
    <w:rsid w:val="00FA5D25"/>
    <w:rsid w:val="00FA70F6"/>
    <w:rsid w:val="00FA750A"/>
    <w:rsid w:val="00FA75B5"/>
    <w:rsid w:val="00FB13BD"/>
    <w:rsid w:val="00FB1EFF"/>
    <w:rsid w:val="00FB2243"/>
    <w:rsid w:val="00FB2580"/>
    <w:rsid w:val="00FB28FC"/>
    <w:rsid w:val="00FB2D1B"/>
    <w:rsid w:val="00FB4CF6"/>
    <w:rsid w:val="00FB524A"/>
    <w:rsid w:val="00FB5FB1"/>
    <w:rsid w:val="00FB7408"/>
    <w:rsid w:val="00FC0D90"/>
    <w:rsid w:val="00FC166A"/>
    <w:rsid w:val="00FC3B1B"/>
    <w:rsid w:val="00FC4489"/>
    <w:rsid w:val="00FC616B"/>
    <w:rsid w:val="00FC63CC"/>
    <w:rsid w:val="00FC6B22"/>
    <w:rsid w:val="00FD0974"/>
    <w:rsid w:val="00FD0CFE"/>
    <w:rsid w:val="00FD2018"/>
    <w:rsid w:val="00FD2334"/>
    <w:rsid w:val="00FD477D"/>
    <w:rsid w:val="00FD4790"/>
    <w:rsid w:val="00FD49A3"/>
    <w:rsid w:val="00FD4C02"/>
    <w:rsid w:val="00FD5737"/>
    <w:rsid w:val="00FD61A6"/>
    <w:rsid w:val="00FD7AF1"/>
    <w:rsid w:val="00FE0358"/>
    <w:rsid w:val="00FE13A7"/>
    <w:rsid w:val="00FE1D5D"/>
    <w:rsid w:val="00FE4D46"/>
    <w:rsid w:val="00FE5106"/>
    <w:rsid w:val="00FE5E59"/>
    <w:rsid w:val="00FE5E86"/>
    <w:rsid w:val="00FE60FC"/>
    <w:rsid w:val="00FE675E"/>
    <w:rsid w:val="00FE6987"/>
    <w:rsid w:val="00FE6CD5"/>
    <w:rsid w:val="00FE790E"/>
    <w:rsid w:val="00FE7A45"/>
    <w:rsid w:val="00FE7B6D"/>
    <w:rsid w:val="00FF09D2"/>
    <w:rsid w:val="00FF3745"/>
    <w:rsid w:val="00FF478C"/>
    <w:rsid w:val="00FF63BB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2E1F852"/>
  <w15:chartTrackingRefBased/>
  <w15:docId w15:val="{FD4E0CCD-2FE2-4040-B1F8-BC2DDB39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23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decimal" w:pos="704"/>
      </w:tabs>
      <w:ind w:right="-36"/>
      <w:outlineLvl w:val="0"/>
    </w:pPr>
    <w:rPr>
      <w:rFonts w:ascii="Angsana New" w:hAnsi="Angsana New"/>
      <w:sz w:val="28"/>
    </w:rPr>
  </w:style>
  <w:style w:type="paragraph" w:styleId="Heading2">
    <w:name w:val="heading 2"/>
    <w:basedOn w:val="Normal"/>
    <w:next w:val="Normal"/>
    <w:qFormat/>
    <w:pPr>
      <w:keepNext/>
      <w:ind w:right="-36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right="-36"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</w:tabs>
      <w:ind w:left="1440" w:right="-36" w:hanging="1440"/>
      <w:jc w:val="both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704"/>
      </w:tabs>
      <w:ind w:right="-36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-108"/>
      <w:jc w:val="thaiDistribute"/>
      <w:outlineLvl w:val="5"/>
    </w:pPr>
    <w:rPr>
      <w:rFonts w:ascii="Angsana New" w:hAnsi="Angsana New"/>
      <w:sz w:val="16"/>
      <w:szCs w:val="16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sz w:val="16"/>
      <w:szCs w:val="16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6390"/>
        <w:tab w:val="right" w:pos="7560"/>
      </w:tabs>
      <w:spacing w:before="240" w:after="120"/>
      <w:ind w:left="1440"/>
      <w:jc w:val="thaiDistribute"/>
      <w:outlineLvl w:val="8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EA27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0057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062D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766A2"/>
    <w:pPr>
      <w:ind w:left="720"/>
      <w:contextualSpacing/>
    </w:pPr>
    <w:rPr>
      <w:rFonts w:hAnsi="Tms Rmn"/>
      <w:szCs w:val="30"/>
    </w:rPr>
  </w:style>
  <w:style w:type="character" w:customStyle="1" w:styleId="HeaderChar">
    <w:name w:val="Header Char"/>
    <w:link w:val="Header"/>
    <w:rsid w:val="00512407"/>
    <w:rPr>
      <w:sz w:val="24"/>
      <w:szCs w:val="28"/>
    </w:rPr>
  </w:style>
  <w:style w:type="paragraph" w:styleId="BalloonText">
    <w:name w:val="Balloon Text"/>
    <w:basedOn w:val="Normal"/>
    <w:semiHidden/>
    <w:rsid w:val="004542AE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3E5458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rsid w:val="003E5458"/>
    <w:rPr>
      <w:rFonts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0F404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0F404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character" w:styleId="CommentReference">
    <w:name w:val="annotation reference"/>
    <w:rsid w:val="007F6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6E7B"/>
    <w:rPr>
      <w:sz w:val="20"/>
      <w:szCs w:val="25"/>
    </w:rPr>
  </w:style>
  <w:style w:type="character" w:customStyle="1" w:styleId="CommentTextChar">
    <w:name w:val="Comment Text Char"/>
    <w:link w:val="CommentText"/>
    <w:rsid w:val="007F6E7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F6E7B"/>
    <w:rPr>
      <w:b/>
      <w:bCs/>
    </w:rPr>
  </w:style>
  <w:style w:type="character" w:customStyle="1" w:styleId="CommentSubjectChar">
    <w:name w:val="Comment Subject Char"/>
    <w:link w:val="CommentSubject"/>
    <w:rsid w:val="007F6E7B"/>
    <w:rPr>
      <w:b/>
      <w:bCs/>
      <w:szCs w:val="25"/>
    </w:rPr>
  </w:style>
  <w:style w:type="character" w:customStyle="1" w:styleId="FooterChar">
    <w:name w:val="Footer Char"/>
    <w:link w:val="Footer"/>
    <w:uiPriority w:val="99"/>
    <w:rsid w:val="00980F10"/>
    <w:rPr>
      <w:sz w:val="24"/>
      <w:szCs w:val="28"/>
    </w:rPr>
  </w:style>
  <w:style w:type="paragraph" w:styleId="BodyTextIndent2">
    <w:name w:val="Body Text Indent 2"/>
    <w:basedOn w:val="Normal"/>
    <w:link w:val="BodyTextIndent2Char"/>
    <w:rsid w:val="00F2085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F2085E"/>
    <w:rPr>
      <w:sz w:val="24"/>
      <w:szCs w:val="28"/>
    </w:rPr>
  </w:style>
  <w:style w:type="paragraph" w:styleId="BodyTextIndent3">
    <w:name w:val="Body Text Indent 3"/>
    <w:basedOn w:val="Normal"/>
    <w:link w:val="BodyTextIndent3Char"/>
    <w:rsid w:val="00F6487C"/>
    <w:pPr>
      <w:overflowPunct/>
      <w:autoSpaceDE/>
      <w:autoSpaceDN/>
      <w:adjustRightInd/>
      <w:spacing w:after="120"/>
      <w:ind w:left="360"/>
      <w:textAlignment w:val="auto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487C"/>
    <w:rPr>
      <w:sz w:val="16"/>
    </w:rPr>
  </w:style>
  <w:style w:type="paragraph" w:styleId="ListBullet3">
    <w:name w:val="List Bullet 3"/>
    <w:basedOn w:val="Normal"/>
    <w:autoRedefine/>
    <w:rsid w:val="000D78EC"/>
    <w:pPr>
      <w:ind w:left="1080" w:hanging="360"/>
    </w:pPr>
    <w:rPr>
      <w:rFonts w:hAnsi="Tms Rmn"/>
      <w:szCs w:val="24"/>
    </w:rPr>
  </w:style>
  <w:style w:type="paragraph" w:styleId="Caption">
    <w:name w:val="caption"/>
    <w:basedOn w:val="Normal"/>
    <w:next w:val="Normal"/>
    <w:qFormat/>
    <w:rsid w:val="0011317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link w:val="ListParagraph"/>
    <w:uiPriority w:val="34"/>
    <w:rsid w:val="001C52BC"/>
    <w:rPr>
      <w:rFonts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C44B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paragraph" w:customStyle="1" w:styleId="Default">
    <w:name w:val="Default"/>
    <w:basedOn w:val="Normal"/>
    <w:rsid w:val="004C219D"/>
    <w:pPr>
      <w:overflowPunct/>
      <w:adjustRightInd/>
      <w:textAlignment w:val="auto"/>
    </w:pPr>
    <w:rPr>
      <w:rFonts w:ascii="EucrosiaUPC" w:eastAsia="Calibri" w:hAnsi="EucrosiaUPC" w:cs="EucrosiaUP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2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251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947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613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9193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48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483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29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329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795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S\1st\S492-Reportt-Ye12'0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8FA443D98CD4F82D057DE516A3470" ma:contentTypeVersion="10" ma:contentTypeDescription="Create a new document." ma:contentTypeScope="" ma:versionID="8b83ea32ff9bd21a947f9b48322e8d32">
  <xsd:schema xmlns:xsd="http://www.w3.org/2001/XMLSchema" xmlns:xs="http://www.w3.org/2001/XMLSchema" xmlns:p="http://schemas.microsoft.com/office/2006/metadata/properties" xmlns:ns2="8c25325f-9c1c-4464-961c-190b2f13070a" targetNamespace="http://schemas.microsoft.com/office/2006/metadata/properties" ma:root="true" ma:fieldsID="b988a28a379d050ce34bbb5d277cdfa2" ns2:_="">
    <xsd:import namespace="8c25325f-9c1c-4464-961c-190b2f130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D158-DC0F-4378-817D-72AE2D224D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6F6B1A-B417-4783-B794-B0EF267A3731}">
  <ds:schemaRefs>
    <ds:schemaRef ds:uri="http://purl.org/dc/terms/"/>
    <ds:schemaRef ds:uri="8c25325f-9c1c-4464-961c-190b2f13070a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6813F7A-4151-45FD-A396-EC534754A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46ADB0-578F-4F47-AEBA-57FD5138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S492-Reportt-Ye12'08</Template>
  <TotalTime>173</TotalTime>
  <Pages>37</Pages>
  <Words>14259</Words>
  <Characters>54350</Characters>
  <Application>Microsoft Office Word</Application>
  <DocSecurity>0</DocSecurity>
  <Lines>452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68473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Financial Accounting Department</cp:lastModifiedBy>
  <cp:revision>129</cp:revision>
  <cp:lastPrinted>2022-02-15T08:18:00Z</cp:lastPrinted>
  <dcterms:created xsi:type="dcterms:W3CDTF">2022-02-09T22:41:00Z</dcterms:created>
  <dcterms:modified xsi:type="dcterms:W3CDTF">2022-03-30T07:54:00Z</dcterms:modified>
</cp:coreProperties>
</file>